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FC" w:rsidRPr="002F37CC" w:rsidRDefault="00DC11FC" w:rsidP="004C2E38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DC11FC" w:rsidRPr="002F37CC" w:rsidRDefault="00DC11FC" w:rsidP="004C2E38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BA4905" w:rsidRDefault="00DC11FC" w:rsidP="004C2E38">
      <w:pPr>
        <w:spacing w:line="276" w:lineRule="auto"/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EE6B6C" w:rsidRPr="002F37CC">
        <w:rPr>
          <w:rFonts w:ascii="Angsana New" w:hAnsi="Angsana New" w:cs="Angsana New"/>
          <w:b/>
          <w:bCs/>
          <w:sz w:val="32"/>
          <w:szCs w:val="32"/>
        </w:rPr>
        <w:t xml:space="preserve"> 31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ธันวาคม</w:t>
      </w:r>
      <w:r w:rsidR="002A1E1C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6764F" w:rsidRPr="002F37CC">
        <w:rPr>
          <w:rFonts w:ascii="Angsana New" w:hAnsi="Angsana New" w:cs="Angsana New"/>
          <w:b/>
          <w:bCs/>
          <w:sz w:val="32"/>
          <w:szCs w:val="32"/>
        </w:rPr>
        <w:t>25</w:t>
      </w:r>
      <w:r w:rsidR="00CF17A5">
        <w:rPr>
          <w:rFonts w:ascii="Angsana New" w:hAnsi="Angsana New" w:cs="Angsana New"/>
          <w:b/>
          <w:bCs/>
          <w:sz w:val="32"/>
          <w:szCs w:val="32"/>
        </w:rPr>
        <w:t>61</w:t>
      </w:r>
    </w:p>
    <w:p w:rsidR="00DC11FC" w:rsidRPr="002F37CC" w:rsidRDefault="00DC11FC" w:rsidP="004C2E38">
      <w:pPr>
        <w:numPr>
          <w:ilvl w:val="0"/>
          <w:numId w:val="2"/>
        </w:numPr>
        <w:spacing w:after="60" w:line="276" w:lineRule="auto"/>
        <w:ind w:left="446" w:right="29" w:hanging="446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50"/>
        <w:gridCol w:w="6660"/>
      </w:tblGrid>
      <w:tr w:rsidR="0070191D" w:rsidRPr="002F37CC" w:rsidTr="00A11017">
        <w:trPr>
          <w:trHeight w:val="460"/>
        </w:trPr>
        <w:tc>
          <w:tcPr>
            <w:tcW w:w="3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91D" w:rsidRPr="002F37CC" w:rsidRDefault="0070191D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1.1 สถานะทางกฎหมาย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91D" w:rsidRPr="002F37CC" w:rsidRDefault="0070191D" w:rsidP="00EE4DF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เป็นนิติบุคคลจัดตั้งขึ้นตามกฎหมายไทยและจดทะเบียนในตลาดหลักทรัพย์แห่งประเทศไทย</w:t>
            </w:r>
          </w:p>
        </w:tc>
      </w:tr>
      <w:tr w:rsidR="0070191D" w:rsidRPr="002F37CC" w:rsidTr="00A11017">
        <w:trPr>
          <w:trHeight w:val="436"/>
        </w:trPr>
        <w:tc>
          <w:tcPr>
            <w:tcW w:w="3150" w:type="dxa"/>
            <w:tcBorders>
              <w:top w:val="single" w:sz="4" w:space="0" w:color="auto"/>
              <w:bottom w:val="nil"/>
            </w:tcBorders>
            <w:vAlign w:val="center"/>
          </w:tcPr>
          <w:p w:rsidR="0070191D" w:rsidRPr="002F37CC" w:rsidRDefault="0070191D" w:rsidP="00D154B4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1.2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สถานที่ตั้งบริษัท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และโรงงาน</w:t>
            </w:r>
          </w:p>
        </w:tc>
        <w:tc>
          <w:tcPr>
            <w:tcW w:w="6660" w:type="dxa"/>
            <w:tcBorders>
              <w:top w:val="single" w:sz="4" w:space="0" w:color="auto"/>
              <w:bottom w:val="nil"/>
            </w:tcBorders>
            <w:vAlign w:val="center"/>
          </w:tcPr>
          <w:p w:rsidR="0070191D" w:rsidRPr="002F37CC" w:rsidRDefault="0070191D" w:rsidP="00A11017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</w:rPr>
              <w:t xml:space="preserve">- 198 </w:t>
            </w: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หมู่ที่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 xml:space="preserve"> 13 </w:t>
            </w: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ต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ดงขี้เหล็กอ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เมืองปราจีนบุรี</w:t>
            </w:r>
            <w:r w:rsidRPr="002F37C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จ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ปราจีนบุรี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</w:tr>
      <w:tr w:rsidR="0070191D" w:rsidRPr="002F37CC" w:rsidTr="007C533C"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70191D" w:rsidRPr="0064186D" w:rsidRDefault="0070191D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  <w:tcBorders>
              <w:top w:val="nil"/>
              <w:bottom w:val="single" w:sz="4" w:space="0" w:color="auto"/>
            </w:tcBorders>
          </w:tcPr>
          <w:p w:rsidR="007C533C" w:rsidRDefault="0070191D" w:rsidP="007C533C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</w:rPr>
              <w:t>- 152/8,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152/9,</w:t>
            </w:r>
            <w:r w:rsidR="00A110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 xml:space="preserve">152/15 </w:t>
            </w: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หมู่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 xml:space="preserve"> 3 </w:t>
            </w: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ถนนธัญบุรี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ลำลูกกา ต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รังสิต</w:t>
            </w:r>
            <w:r w:rsidR="007C53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ธัญบุรี </w:t>
            </w:r>
          </w:p>
          <w:p w:rsidR="0070191D" w:rsidRPr="002F37CC" w:rsidRDefault="0070191D" w:rsidP="007C533C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จ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ปทุมธานี ประเทศไทย</w:t>
            </w:r>
          </w:p>
        </w:tc>
      </w:tr>
      <w:tr w:rsidR="0070191D" w:rsidRPr="002F37CC" w:rsidTr="007C533C">
        <w:tc>
          <w:tcPr>
            <w:tcW w:w="3150" w:type="dxa"/>
            <w:tcBorders>
              <w:bottom w:val="nil"/>
            </w:tcBorders>
            <w:vAlign w:val="center"/>
          </w:tcPr>
          <w:p w:rsidR="0070191D" w:rsidRPr="002F37CC" w:rsidRDefault="0070191D" w:rsidP="0070191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</w:rPr>
              <w:t>1.3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</w:t>
            </w: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6660" w:type="dxa"/>
            <w:tcBorders>
              <w:bottom w:val="nil"/>
            </w:tcBorders>
            <w:vAlign w:val="center"/>
          </w:tcPr>
          <w:p w:rsidR="0070191D" w:rsidRPr="002F37CC" w:rsidRDefault="007C533C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1. </w:t>
            </w:r>
            <w:r w:rsidR="0070191D" w:rsidRPr="002F37CC">
              <w:rPr>
                <w:rFonts w:ascii="Angsana New" w:hAnsi="Angsana New" w:cs="Angsana New"/>
                <w:sz w:val="28"/>
                <w:szCs w:val="28"/>
                <w:cs/>
              </w:rPr>
              <w:t>ผลิตและประกอบแผงวงจรไฟฟ้า</w:t>
            </w:r>
            <w:r w:rsidR="00A11017" w:rsidRPr="002F37CC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</w:t>
            </w:r>
          </w:p>
        </w:tc>
      </w:tr>
      <w:tr w:rsidR="007C533C" w:rsidRPr="002F37CC" w:rsidTr="007C533C">
        <w:tc>
          <w:tcPr>
            <w:tcW w:w="3150" w:type="dxa"/>
            <w:tcBorders>
              <w:top w:val="nil"/>
              <w:bottom w:val="nil"/>
            </w:tcBorders>
            <w:vAlign w:val="center"/>
          </w:tcPr>
          <w:p w:rsidR="007C533C" w:rsidRPr="002F37CC" w:rsidRDefault="007C533C" w:rsidP="0070191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  <w:tcBorders>
              <w:top w:val="nil"/>
              <w:bottom w:val="nil"/>
            </w:tcBorders>
            <w:vAlign w:val="center"/>
          </w:tcPr>
          <w:p w:rsidR="007C533C" w:rsidRDefault="007C533C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2.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ลงทุนในบริษัทร่วม และบริษัทย่อยซึ่งประกอบธุรกิจ ตามหมายเหตุประกอบ</w:t>
            </w:r>
          </w:p>
        </w:tc>
      </w:tr>
      <w:tr w:rsidR="007C533C" w:rsidRPr="002F37CC" w:rsidTr="007C533C">
        <w:tc>
          <w:tcPr>
            <w:tcW w:w="3150" w:type="dxa"/>
            <w:tcBorders>
              <w:top w:val="nil"/>
              <w:bottom w:val="single" w:sz="4" w:space="0" w:color="auto"/>
            </w:tcBorders>
            <w:vAlign w:val="center"/>
          </w:tcPr>
          <w:p w:rsidR="007C533C" w:rsidRPr="002F37CC" w:rsidRDefault="007C533C" w:rsidP="0070191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  <w:tcBorders>
              <w:top w:val="nil"/>
              <w:bottom w:val="single" w:sz="4" w:space="0" w:color="auto"/>
            </w:tcBorders>
            <w:vAlign w:val="center"/>
          </w:tcPr>
          <w:p w:rsidR="007C533C" w:rsidRPr="007C533C" w:rsidRDefault="007C533C" w:rsidP="007C533C">
            <w:pPr>
              <w:tabs>
                <w:tab w:val="left" w:pos="1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งบการเงินข้อ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8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แล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ะ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9</w:t>
            </w:r>
          </w:p>
        </w:tc>
      </w:tr>
    </w:tbl>
    <w:p w:rsidR="004323F6" w:rsidRPr="002F37CC" w:rsidRDefault="004323F6" w:rsidP="003B7BBD">
      <w:pPr>
        <w:numPr>
          <w:ilvl w:val="0"/>
          <w:numId w:val="2"/>
        </w:numPr>
        <w:spacing w:before="120" w:line="276" w:lineRule="auto"/>
        <w:ind w:left="448" w:right="28" w:hanging="448"/>
        <w:jc w:val="both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</w:p>
    <w:p w:rsidR="0070191D" w:rsidRPr="00021B32" w:rsidRDefault="009F239E" w:rsidP="0070191D">
      <w:pPr>
        <w:tabs>
          <w:tab w:val="left" w:pos="993"/>
        </w:tabs>
        <w:ind w:left="567" w:hanging="297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pacing w:val="-6"/>
          <w:sz w:val="32"/>
          <w:szCs w:val="32"/>
        </w:rPr>
        <w:t>2.1</w:t>
      </w:r>
      <w:r w:rsidRPr="002F37CC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Pr="002F37CC">
        <w:rPr>
          <w:rFonts w:ascii="Angsana New" w:hAnsi="Angsana New" w:cs="Angsana New"/>
          <w:spacing w:val="-6"/>
          <w:sz w:val="32"/>
          <w:szCs w:val="32"/>
          <w:cs/>
        </w:rPr>
        <w:t>งบการเงินรวมและงบการเงินเฉพาะกิจการ ได้จัดทำขึ้น</w:t>
      </w:r>
      <w:r w:rsidR="0072030D" w:rsidRPr="0072030D">
        <w:rPr>
          <w:rFonts w:ascii="Angsana New" w:hAnsi="Angsana New" w:cs="Angsana New"/>
          <w:spacing w:val="-6"/>
          <w:sz w:val="32"/>
          <w:szCs w:val="32"/>
          <w:cs/>
        </w:rPr>
        <w:t>ตามมาตรฐานการบัญชี</w:t>
      </w:r>
      <w:r w:rsidR="0072030D" w:rsidRPr="0072030D">
        <w:rPr>
          <w:rFonts w:ascii="Angsana New" w:hAnsi="Angsana New" w:cs="Angsana New" w:hint="cs"/>
          <w:spacing w:val="-6"/>
          <w:sz w:val="32"/>
          <w:szCs w:val="32"/>
          <w:cs/>
        </w:rPr>
        <w:t>และมาตรฐานการรายงานทางการเงิน ที่ออกโดยสภาวิชาชีพบัญชี</w:t>
      </w:r>
      <w:r w:rsidR="0072030D" w:rsidRPr="0072030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2030D" w:rsidRPr="0072030D">
        <w:rPr>
          <w:rFonts w:ascii="Angsana New" w:hAnsi="Angsana New" w:cs="Angsana New"/>
          <w:spacing w:val="-6"/>
          <w:sz w:val="32"/>
          <w:szCs w:val="32"/>
          <w:cs/>
        </w:rPr>
        <w:t>ภายใต้พระราชบัญญัติ</w:t>
      </w:r>
      <w:r w:rsidR="0072030D" w:rsidRPr="0072030D">
        <w:rPr>
          <w:rFonts w:ascii="Angsana New" w:hAnsi="Angsana New" w:cs="Angsana New" w:hint="cs"/>
          <w:spacing w:val="-6"/>
          <w:sz w:val="32"/>
          <w:szCs w:val="32"/>
          <w:cs/>
        </w:rPr>
        <w:t>วิชาชีพ</w:t>
      </w:r>
      <w:r w:rsidR="0072030D" w:rsidRPr="0072030D">
        <w:rPr>
          <w:rFonts w:ascii="Angsana New" w:hAnsi="Angsana New" w:cs="Angsana New"/>
          <w:spacing w:val="-6"/>
          <w:sz w:val="32"/>
          <w:szCs w:val="32"/>
          <w:cs/>
        </w:rPr>
        <w:t>บัญชี พ.ศ. 254</w:t>
      </w:r>
      <w:r w:rsidR="0072030D" w:rsidRPr="0072030D">
        <w:rPr>
          <w:rFonts w:ascii="Angsana New" w:hAnsi="Angsana New" w:cs="Angsana New"/>
          <w:spacing w:val="-6"/>
          <w:sz w:val="32"/>
          <w:szCs w:val="32"/>
        </w:rPr>
        <w:t xml:space="preserve">7 </w:t>
      </w:r>
      <w:r w:rsidR="0072030D" w:rsidRPr="0072030D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="0072030D" w:rsidRPr="0072030D">
        <w:rPr>
          <w:rFonts w:ascii="Angsana New" w:hAnsi="Angsana New" w:cs="Angsana New"/>
          <w:spacing w:val="-6"/>
          <w:sz w:val="32"/>
          <w:szCs w:val="32"/>
          <w:cs/>
        </w:rPr>
        <w:t>พระราชบัญญัติ</w:t>
      </w:r>
      <w:r w:rsidR="0072030D" w:rsidRPr="0072030D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="0072030D" w:rsidRPr="0072030D">
        <w:rPr>
          <w:rFonts w:ascii="Angsana New" w:hAnsi="Angsana New" w:cs="Angsana New"/>
          <w:spacing w:val="-6"/>
          <w:sz w:val="32"/>
          <w:szCs w:val="32"/>
          <w:cs/>
        </w:rPr>
        <w:t xml:space="preserve">บัญชี </w:t>
      </w:r>
      <w:r w:rsidR="0072030D" w:rsidRPr="0019307A">
        <w:rPr>
          <w:rFonts w:ascii="Angsana New" w:hAnsi="Angsana New" w:cs="Angsana New"/>
          <w:spacing w:val="-6"/>
          <w:sz w:val="32"/>
          <w:szCs w:val="32"/>
          <w:cs/>
        </w:rPr>
        <w:t>พ.ศ. 254</w:t>
      </w:r>
      <w:r w:rsidR="0072030D" w:rsidRPr="0019307A">
        <w:rPr>
          <w:rFonts w:ascii="Angsana New" w:hAnsi="Angsana New" w:cs="Angsana New"/>
          <w:spacing w:val="-6"/>
          <w:sz w:val="32"/>
          <w:szCs w:val="32"/>
        </w:rPr>
        <w:t xml:space="preserve">3 </w:t>
      </w:r>
      <w:r w:rsidR="0072030D" w:rsidRPr="0019307A">
        <w:rPr>
          <w:rFonts w:ascii="Angsana New" w:hAnsi="Angsana New" w:cs="Angsana New"/>
          <w:spacing w:val="-6"/>
          <w:sz w:val="32"/>
          <w:szCs w:val="32"/>
          <w:cs/>
        </w:rPr>
        <w:t>และตามประกาศของสำนักงานคณะกรรมการกำกับหลักทรัพย์และตลาดหลักทรัพย์</w:t>
      </w:r>
      <w:r w:rsidR="0070191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0191D" w:rsidRPr="0070191D">
        <w:rPr>
          <w:rFonts w:ascii="Angsana New" w:hAnsi="Angsana New" w:cs="Angsana New" w:hint="cs"/>
          <w:spacing w:val="-6"/>
          <w:sz w:val="32"/>
          <w:szCs w:val="32"/>
          <w:cs/>
        </w:rPr>
        <w:t>ยกเว้น</w:t>
      </w:r>
      <w:r w:rsidR="0070191D" w:rsidRPr="0070191D">
        <w:rPr>
          <w:rFonts w:ascii="Angsana New" w:hAnsi="Angsana New" w:cs="Angsana New"/>
          <w:spacing w:val="-6"/>
          <w:sz w:val="32"/>
          <w:szCs w:val="32"/>
          <w:cs/>
        </w:rPr>
        <w:t>งบการเงินของ</w:t>
      </w:r>
      <w:r w:rsidR="0070191D" w:rsidRPr="0070191D">
        <w:rPr>
          <w:rFonts w:ascii="Angsana New" w:hAnsi="Angsana New" w:cs="Angsana New" w:hint="cs"/>
          <w:spacing w:val="-6"/>
          <w:sz w:val="32"/>
          <w:szCs w:val="32"/>
          <w:cs/>
        </w:rPr>
        <w:t>บริษัทย่อย ได้แก่</w:t>
      </w:r>
      <w:r w:rsidR="0070191D" w:rsidRPr="0070191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0191D" w:rsidRPr="0070191D">
        <w:rPr>
          <w:rFonts w:ascii="Angsana New" w:hAnsi="Angsana New" w:cs="Angsana New"/>
          <w:spacing w:val="-6"/>
          <w:sz w:val="32"/>
          <w:szCs w:val="32"/>
        </w:rPr>
        <w:t>Team Precision (Europe) ApS</w:t>
      </w:r>
      <w:r w:rsidR="0070191D" w:rsidRPr="0070191D">
        <w:rPr>
          <w:rFonts w:ascii="Angsana New" w:hAnsi="Angsana New" w:cs="Angsana New"/>
          <w:spacing w:val="-6"/>
          <w:sz w:val="32"/>
          <w:szCs w:val="32"/>
          <w:cs/>
        </w:rPr>
        <w:t xml:space="preserve"> จัดทำตามมาตรฐานการบัญชีของประเทศ</w:t>
      </w:r>
      <w:r w:rsidR="0070191D" w:rsidRPr="0070191D">
        <w:rPr>
          <w:rFonts w:ascii="Angsana New" w:hAnsi="Angsana New" w:cs="Angsana New" w:hint="cs"/>
          <w:spacing w:val="-6"/>
          <w:sz w:val="32"/>
          <w:szCs w:val="32"/>
          <w:cs/>
        </w:rPr>
        <w:t>เดนมาร์ก</w:t>
      </w:r>
      <w:r w:rsidR="0070191D" w:rsidRPr="0070191D">
        <w:rPr>
          <w:rFonts w:ascii="Angsana New" w:hAnsi="Angsana New" w:cs="Angsana New"/>
          <w:spacing w:val="-6"/>
          <w:sz w:val="32"/>
          <w:szCs w:val="32"/>
          <w:cs/>
        </w:rPr>
        <w:t xml:space="preserve"> งบการเงินของ </w:t>
      </w:r>
      <w:r w:rsidR="0070191D" w:rsidRPr="0070191D">
        <w:rPr>
          <w:rFonts w:ascii="Angsana New" w:hAnsi="Angsana New" w:cs="Angsana New"/>
          <w:spacing w:val="-6"/>
          <w:sz w:val="32"/>
          <w:szCs w:val="32"/>
        </w:rPr>
        <w:t>TPA Holding LLC</w:t>
      </w:r>
      <w:r w:rsidR="0070191D" w:rsidRPr="0070191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0191D" w:rsidRPr="0070191D">
        <w:rPr>
          <w:rFonts w:ascii="Angsana New" w:hAnsi="Angsana New" w:cs="Angsana New"/>
          <w:spacing w:val="-6"/>
          <w:sz w:val="32"/>
          <w:szCs w:val="32"/>
          <w:cs/>
        </w:rPr>
        <w:t>จัดทำตามมาตรฐานการบัญชีของประเทศ</w:t>
      </w:r>
      <w:r w:rsidR="0070191D" w:rsidRPr="0070191D">
        <w:rPr>
          <w:rFonts w:ascii="Angsana New" w:hAnsi="Angsana New" w:cs="Angsana New" w:hint="cs"/>
          <w:spacing w:val="-6"/>
          <w:sz w:val="32"/>
          <w:szCs w:val="32"/>
          <w:cs/>
        </w:rPr>
        <w:t>สหรัฐอเมริกา</w:t>
      </w:r>
      <w:r w:rsidR="0070191D" w:rsidRPr="0070191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0191D" w:rsidRPr="0070191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และงบการเงินของบริษัทร่วม </w:t>
      </w:r>
      <w:r w:rsidR="0070191D" w:rsidRPr="0070191D">
        <w:rPr>
          <w:rFonts w:ascii="Angsana New" w:hAnsi="Angsana New" w:cs="Angsana New"/>
          <w:spacing w:val="-6"/>
          <w:sz w:val="32"/>
          <w:szCs w:val="32"/>
        </w:rPr>
        <w:t>Team Precision America, LLC</w:t>
      </w:r>
      <w:r w:rsidR="0070191D" w:rsidRPr="0070191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จัดทำตามมาตรฐานการบัญชีของประเทศสหรัฐอเมริกา</w:t>
      </w:r>
      <w:r w:rsidR="0070191D" w:rsidRPr="0070191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0191D" w:rsidRPr="0070191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ในการจัดทำงบการเงินรวมได้มีการปรับปรุงงบการเงิน</w:t>
      </w:r>
      <w:r w:rsidR="007C533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ของบริษัทย่อย และบริษัทร่วม </w:t>
      </w:r>
      <w:r w:rsidR="0070191D" w:rsidRPr="0070191D">
        <w:rPr>
          <w:rFonts w:ascii="Angsana New" w:hAnsi="Angsana New" w:cs="Angsana New" w:hint="cs"/>
          <w:spacing w:val="-6"/>
          <w:sz w:val="32"/>
          <w:szCs w:val="32"/>
          <w:cs/>
        </w:rPr>
        <w:t>ให้เป็นไปตามนโยบายการบัญชีเดียวกับบริษัทใหญ่</w:t>
      </w:r>
    </w:p>
    <w:p w:rsidR="0070191D" w:rsidRPr="0070191D" w:rsidRDefault="0070191D" w:rsidP="0072030D">
      <w:pPr>
        <w:ind w:left="709" w:right="38" w:hanging="425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:rsidR="004C2E38" w:rsidRDefault="004C2E38" w:rsidP="00A11017">
      <w:pPr>
        <w:ind w:left="720" w:right="39" w:hanging="432"/>
        <w:jc w:val="both"/>
        <w:rPr>
          <w:rFonts w:asci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2.2</w:t>
      </w: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ab/>
      </w: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งบการเงินรวมนี้จัดทำขึ้นโดยรวมงบการเงินของ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บริษัท ทีมพรีซิชั่น จำกัด (มหาชน) </w:t>
      </w:r>
      <w:r w:rsidRPr="00E702AA">
        <w:rPr>
          <w:rFonts w:ascii="Angsana New" w:cs="Angsana New" w:hint="cs"/>
          <w:sz w:val="32"/>
          <w:szCs w:val="32"/>
          <w:cs/>
        </w:rPr>
        <w:t>กับ</w:t>
      </w:r>
      <w:r w:rsidRPr="00E702AA">
        <w:rPr>
          <w:rFonts w:ascii="Angsana New" w:cs="Angsana New"/>
          <w:sz w:val="32"/>
          <w:szCs w:val="32"/>
          <w:cs/>
        </w:rPr>
        <w:t>บริษัทย่อย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 w:rsidRPr="00E702AA">
        <w:rPr>
          <w:rFonts w:ascii="Angsana New" w:cs="Angsana New"/>
          <w:sz w:val="32"/>
          <w:szCs w:val="32"/>
          <w:cs/>
        </w:rPr>
        <w:t>และส่วนได้เสียในบริษัทร่วม ดัง</w:t>
      </w:r>
      <w:r w:rsidRPr="00E702AA">
        <w:rPr>
          <w:rFonts w:ascii="Angsana New" w:cs="Angsana New" w:hint="cs"/>
          <w:sz w:val="32"/>
          <w:szCs w:val="32"/>
          <w:cs/>
        </w:rPr>
        <w:t>ต่อไปนี้</w:t>
      </w:r>
    </w:p>
    <w:p w:rsidR="004C2E38" w:rsidRPr="004C2E38" w:rsidRDefault="004C2E38" w:rsidP="004C2E38">
      <w:pPr>
        <w:tabs>
          <w:tab w:val="left" w:pos="993"/>
        </w:tabs>
        <w:ind w:right="-129"/>
        <w:jc w:val="both"/>
        <w:rPr>
          <w:rFonts w:ascii="Angsana New" w:cs="Angsana New"/>
          <w:b/>
          <w:bCs/>
          <w:sz w:val="16"/>
          <w:szCs w:val="16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ab/>
      </w:r>
    </w:p>
    <w:tbl>
      <w:tblPr>
        <w:tblStyle w:val="TableGrid"/>
        <w:tblW w:w="9000" w:type="dxa"/>
        <w:tblInd w:w="918" w:type="dxa"/>
        <w:tblLook w:val="04A0"/>
      </w:tblPr>
      <w:tblGrid>
        <w:gridCol w:w="5220"/>
        <w:gridCol w:w="1260"/>
        <w:gridCol w:w="1260"/>
        <w:gridCol w:w="1260"/>
      </w:tblGrid>
      <w:tr w:rsidR="004C2E38" w:rsidTr="007C533C">
        <w:tc>
          <w:tcPr>
            <w:tcW w:w="5220" w:type="dxa"/>
            <w:vMerge w:val="restart"/>
            <w:vAlign w:val="center"/>
          </w:tcPr>
          <w:p w:rsidR="004C2E38" w:rsidRPr="004C2E38" w:rsidRDefault="004C2E38" w:rsidP="004C2E38">
            <w:pPr>
              <w:tabs>
                <w:tab w:val="left" w:pos="993"/>
              </w:tabs>
              <w:ind w:right="-129"/>
              <w:jc w:val="center"/>
              <w:rPr>
                <w:rFonts w:ascii="Angsana New" w:cs="Angsana New"/>
                <w:b/>
                <w:bCs/>
                <w:sz w:val="30"/>
                <w:szCs w:val="30"/>
              </w:rPr>
            </w:pPr>
            <w:r w:rsidRPr="00CA213E">
              <w:rPr>
                <w:rFonts w:asci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520" w:type="dxa"/>
            <w:gridSpan w:val="2"/>
          </w:tcPr>
          <w:p w:rsidR="004C2E38" w:rsidRPr="004C2E38" w:rsidRDefault="004C2E38" w:rsidP="004C2E38">
            <w:pPr>
              <w:tabs>
                <w:tab w:val="left" w:pos="993"/>
              </w:tabs>
              <w:ind w:right="-129"/>
              <w:jc w:val="center"/>
              <w:rPr>
                <w:rFonts w:ascii="Angsana New" w:cs="Angsana New"/>
                <w:b/>
                <w:bCs/>
                <w:sz w:val="30"/>
                <w:szCs w:val="30"/>
              </w:rPr>
            </w:pPr>
            <w:r w:rsidRPr="00CA213E">
              <w:rPr>
                <w:rFonts w:ascii="Angsana New" w:cs="Angsana New"/>
                <w:sz w:val="30"/>
                <w:szCs w:val="30"/>
                <w:cs/>
              </w:rPr>
              <w:t xml:space="preserve">สัดส่วนการถือหุ้น </w:t>
            </w:r>
            <w:r w:rsidRPr="00CA213E">
              <w:rPr>
                <w:rFonts w:ascii="Angsana New" w:cs="Angsana New"/>
                <w:sz w:val="30"/>
                <w:szCs w:val="30"/>
              </w:rPr>
              <w:t>(%)</w:t>
            </w:r>
          </w:p>
        </w:tc>
        <w:tc>
          <w:tcPr>
            <w:tcW w:w="1260" w:type="dxa"/>
            <w:tcBorders>
              <w:bottom w:val="nil"/>
            </w:tcBorders>
          </w:tcPr>
          <w:p w:rsidR="004C2E38" w:rsidRPr="004C2E38" w:rsidRDefault="004C2E38" w:rsidP="007C533C">
            <w:pPr>
              <w:tabs>
                <w:tab w:val="left" w:pos="993"/>
              </w:tabs>
              <w:ind w:right="-129"/>
              <w:jc w:val="center"/>
              <w:rPr>
                <w:rFonts w:ascii="Angsana New" w:cs="Angsana New"/>
                <w:b/>
                <w:bCs/>
                <w:sz w:val="30"/>
                <w:szCs w:val="30"/>
              </w:rPr>
            </w:pPr>
            <w:r w:rsidRPr="00CA213E">
              <w:rPr>
                <w:rFonts w:ascii="Angsana New" w:cs="Angsana New"/>
                <w:sz w:val="30"/>
                <w:szCs w:val="30"/>
                <w:cs/>
              </w:rPr>
              <w:t>จัดตั้งขึ้นใน</w:t>
            </w:r>
          </w:p>
        </w:tc>
      </w:tr>
      <w:tr w:rsidR="004C2E38" w:rsidTr="007C533C">
        <w:tc>
          <w:tcPr>
            <w:tcW w:w="5220" w:type="dxa"/>
            <w:vMerge/>
            <w:tcBorders>
              <w:bottom w:val="single" w:sz="4" w:space="0" w:color="auto"/>
            </w:tcBorders>
          </w:tcPr>
          <w:p w:rsidR="004C2E38" w:rsidRPr="004C2E38" w:rsidRDefault="004C2E38" w:rsidP="004C2E38">
            <w:pPr>
              <w:tabs>
                <w:tab w:val="left" w:pos="993"/>
              </w:tabs>
              <w:ind w:right="-129"/>
              <w:jc w:val="both"/>
              <w:rPr>
                <w:rFonts w:asci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C2E38" w:rsidRPr="00CA213E" w:rsidRDefault="004C2E38" w:rsidP="004C2E3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0"/>
                <w:szCs w:val="30"/>
              </w:rPr>
            </w:pPr>
            <w:r w:rsidRPr="00CA213E">
              <w:rPr>
                <w:rFonts w:ascii="Angsana New" w:cs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C2E38" w:rsidRPr="00CA213E" w:rsidRDefault="004C2E38" w:rsidP="004C2E38">
            <w:pPr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CA213E">
              <w:rPr>
                <w:rFonts w:ascii="Angsana New" w:cs="Angsana New"/>
                <w:sz w:val="30"/>
                <w:szCs w:val="30"/>
              </w:rPr>
              <w:t>2560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4C2E38" w:rsidRPr="004C2E38" w:rsidRDefault="004C2E38" w:rsidP="007C533C">
            <w:pPr>
              <w:tabs>
                <w:tab w:val="left" w:pos="993"/>
              </w:tabs>
              <w:ind w:right="-129"/>
              <w:jc w:val="center"/>
              <w:rPr>
                <w:rFonts w:ascii="Angsana New" w:cs="Angsana New"/>
                <w:b/>
                <w:bCs/>
                <w:sz w:val="30"/>
                <w:szCs w:val="30"/>
              </w:rPr>
            </w:pPr>
            <w:r w:rsidRPr="00CA213E">
              <w:rPr>
                <w:rFonts w:ascii="Angsana New" w:cs="Angsana New"/>
                <w:sz w:val="30"/>
                <w:szCs w:val="30"/>
                <w:cs/>
              </w:rPr>
              <w:t>ประเทศ</w:t>
            </w:r>
          </w:p>
        </w:tc>
      </w:tr>
      <w:tr w:rsidR="004C2E38" w:rsidTr="004C2E38">
        <w:tc>
          <w:tcPr>
            <w:tcW w:w="5220" w:type="dxa"/>
            <w:tcBorders>
              <w:bottom w:val="nil"/>
            </w:tcBorders>
          </w:tcPr>
          <w:p w:rsidR="004C2E38" w:rsidRPr="00CA213E" w:rsidRDefault="004C2E38" w:rsidP="004C2E38">
            <w:pPr>
              <w:spacing w:before="40"/>
              <w:ind w:right="-108" w:hanging="14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CA213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nil"/>
            </w:tcBorders>
          </w:tcPr>
          <w:p w:rsidR="004C2E38" w:rsidRPr="004C2E38" w:rsidRDefault="004C2E38" w:rsidP="004C2E38">
            <w:pPr>
              <w:tabs>
                <w:tab w:val="left" w:pos="993"/>
              </w:tabs>
              <w:ind w:right="-129"/>
              <w:jc w:val="both"/>
              <w:rPr>
                <w:rFonts w:asci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4C2E38" w:rsidRPr="004C2E38" w:rsidRDefault="004C2E38" w:rsidP="004C2E38">
            <w:pPr>
              <w:tabs>
                <w:tab w:val="left" w:pos="993"/>
              </w:tabs>
              <w:ind w:right="-129"/>
              <w:jc w:val="both"/>
              <w:rPr>
                <w:rFonts w:asci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4C2E38" w:rsidRPr="004C2E38" w:rsidRDefault="004C2E38" w:rsidP="004C2E38">
            <w:pPr>
              <w:tabs>
                <w:tab w:val="left" w:pos="993"/>
              </w:tabs>
              <w:ind w:right="-129"/>
              <w:jc w:val="both"/>
              <w:rPr>
                <w:rFonts w:ascii="Angsana New" w:cs="Angsana New"/>
                <w:b/>
                <w:bCs/>
                <w:sz w:val="30"/>
                <w:szCs w:val="30"/>
              </w:rPr>
            </w:pPr>
          </w:p>
        </w:tc>
      </w:tr>
      <w:tr w:rsidR="004C2E38" w:rsidTr="004C2E38">
        <w:tc>
          <w:tcPr>
            <w:tcW w:w="5220" w:type="dxa"/>
            <w:tcBorders>
              <w:top w:val="nil"/>
              <w:bottom w:val="nil"/>
            </w:tcBorders>
          </w:tcPr>
          <w:p w:rsidR="004C2E38" w:rsidRPr="00CA213E" w:rsidRDefault="004C2E38" w:rsidP="004C2E3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CA213E">
              <w:rPr>
                <w:rFonts w:ascii="Angsana New" w:hAnsi="Angsana New" w:cs="Angsana New"/>
                <w:sz w:val="30"/>
                <w:szCs w:val="30"/>
              </w:rPr>
              <w:t>Team Precision (Europe) ApS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C2E38" w:rsidRPr="00CA213E" w:rsidRDefault="004C2E38" w:rsidP="004C2E3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CA213E">
              <w:rPr>
                <w:rFonts w:ascii="Angsana New" w:cs="Angsana New" w:hint="cs"/>
                <w:sz w:val="30"/>
                <w:szCs w:val="30"/>
                <w:cs/>
              </w:rPr>
              <w:t>100.00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C2E38" w:rsidRPr="00CA213E" w:rsidRDefault="004C2E38" w:rsidP="004C2E3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CA213E">
              <w:rPr>
                <w:rFonts w:ascii="Angsana New" w:cs="Angsana New" w:hint="cs"/>
                <w:sz w:val="30"/>
                <w:szCs w:val="30"/>
                <w:cs/>
              </w:rPr>
              <w:t>100.00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C2E38" w:rsidRPr="00CA213E" w:rsidRDefault="004C2E38" w:rsidP="004C2E3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CA213E">
              <w:rPr>
                <w:rFonts w:ascii="Angsana New" w:cs="Angsana New" w:hint="cs"/>
                <w:sz w:val="30"/>
                <w:szCs w:val="30"/>
                <w:cs/>
              </w:rPr>
              <w:t>เดนมาร์ก</w:t>
            </w:r>
          </w:p>
        </w:tc>
      </w:tr>
      <w:tr w:rsidR="004C2E38" w:rsidTr="004C2E38">
        <w:tc>
          <w:tcPr>
            <w:tcW w:w="5220" w:type="dxa"/>
            <w:tcBorders>
              <w:top w:val="nil"/>
              <w:bottom w:val="nil"/>
            </w:tcBorders>
          </w:tcPr>
          <w:p w:rsidR="004C2E38" w:rsidRPr="00CA213E" w:rsidRDefault="004C2E38" w:rsidP="004C2E3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CA213E">
              <w:rPr>
                <w:rFonts w:ascii="Angsana New" w:hAnsi="Angsana New" w:cs="Angsana New"/>
                <w:sz w:val="30"/>
                <w:szCs w:val="30"/>
              </w:rPr>
              <w:t>TPA Holding LLC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C2E38" w:rsidRPr="00CA213E" w:rsidRDefault="004C2E38" w:rsidP="004C2E3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CA213E">
              <w:rPr>
                <w:rFonts w:ascii="Angsana New" w:cs="Angsana New" w:hint="cs"/>
                <w:sz w:val="30"/>
                <w:szCs w:val="30"/>
                <w:cs/>
              </w:rPr>
              <w:t>100.00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C2E38" w:rsidRPr="00CA213E" w:rsidRDefault="004C2E38" w:rsidP="004C2E3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CA213E">
              <w:rPr>
                <w:rFonts w:asci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C2E38" w:rsidRPr="00CA213E" w:rsidRDefault="004C2E38" w:rsidP="004C2E3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CA213E">
              <w:rPr>
                <w:rFonts w:asci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</w:tr>
      <w:tr w:rsidR="004C2E38" w:rsidTr="004C2E38">
        <w:tc>
          <w:tcPr>
            <w:tcW w:w="5220" w:type="dxa"/>
            <w:tcBorders>
              <w:top w:val="nil"/>
              <w:bottom w:val="nil"/>
            </w:tcBorders>
          </w:tcPr>
          <w:p w:rsidR="004C2E38" w:rsidRPr="00CA213E" w:rsidRDefault="004C2E38" w:rsidP="004C2E38">
            <w:pPr>
              <w:spacing w:before="40"/>
              <w:ind w:right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A213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ร่วมที่</w:t>
            </w:r>
            <w:r w:rsidRPr="004C2E38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ถือหุ้นโดย </w:t>
            </w:r>
            <w:r w:rsidRPr="004C2E38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TPA Holding</w:t>
            </w:r>
            <w:r w:rsidR="00C20B3D">
              <w:rPr>
                <w:rFonts w:ascii="Angsana New" w:hAnsi="Angsana New" w:cs="Angsana New"/>
                <w:sz w:val="30"/>
                <w:szCs w:val="30"/>
                <w:u w:val="single"/>
              </w:rPr>
              <w:t>,</w:t>
            </w:r>
            <w:r w:rsidRPr="004C2E38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LLC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C2E38" w:rsidRPr="00CA213E" w:rsidRDefault="004C2E38" w:rsidP="004C2E3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C2E38" w:rsidRPr="00CA213E" w:rsidRDefault="004C2E38" w:rsidP="004C2E3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C2E38" w:rsidRPr="00CA213E" w:rsidRDefault="004C2E38" w:rsidP="004C2E3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</w:p>
        </w:tc>
      </w:tr>
      <w:tr w:rsidR="004C2E38" w:rsidTr="004C2E38">
        <w:tc>
          <w:tcPr>
            <w:tcW w:w="5220" w:type="dxa"/>
            <w:tcBorders>
              <w:top w:val="nil"/>
            </w:tcBorders>
          </w:tcPr>
          <w:p w:rsidR="004C2E38" w:rsidRPr="00CA213E" w:rsidRDefault="004C2E38" w:rsidP="004C2E3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C2E38">
              <w:rPr>
                <w:rFonts w:ascii="Angsana New" w:hAnsi="Angsana New" w:cs="Angsana New"/>
                <w:sz w:val="30"/>
                <w:szCs w:val="30"/>
              </w:rPr>
              <w:t>Team Precision America, LLC</w:t>
            </w:r>
          </w:p>
        </w:tc>
        <w:tc>
          <w:tcPr>
            <w:tcW w:w="1260" w:type="dxa"/>
            <w:tcBorders>
              <w:top w:val="nil"/>
            </w:tcBorders>
          </w:tcPr>
          <w:p w:rsidR="004C2E38" w:rsidRPr="00CA213E" w:rsidRDefault="004C2E38" w:rsidP="004C2E3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>20.00</w:t>
            </w:r>
          </w:p>
        </w:tc>
        <w:tc>
          <w:tcPr>
            <w:tcW w:w="1260" w:type="dxa"/>
            <w:tcBorders>
              <w:top w:val="nil"/>
            </w:tcBorders>
          </w:tcPr>
          <w:p w:rsidR="004C2E38" w:rsidRPr="00CA213E" w:rsidRDefault="004C2E38" w:rsidP="004C2E3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</w:tcBorders>
          </w:tcPr>
          <w:p w:rsidR="004C2E38" w:rsidRPr="00CA213E" w:rsidRDefault="004C2E38" w:rsidP="004C2E3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CA213E">
              <w:rPr>
                <w:rFonts w:asci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</w:tr>
    </w:tbl>
    <w:p w:rsidR="004C2E38" w:rsidRPr="002F37CC" w:rsidRDefault="004C2E38" w:rsidP="004C2E38">
      <w:pPr>
        <w:spacing w:before="120" w:after="60" w:line="276" w:lineRule="auto"/>
        <w:ind w:left="720" w:right="-22" w:hanging="45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2.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Pr="002F37CC">
        <w:rPr>
          <w:rFonts w:ascii="Angsana New" w:hAnsi="Angsana New" w:cs="Angsana New"/>
          <w:b/>
          <w:bCs/>
          <w:sz w:val="32"/>
          <w:szCs w:val="32"/>
        </w:rPr>
        <w:tab/>
      </w:r>
      <w:r w:rsidRPr="002F37CC">
        <w:rPr>
          <w:rFonts w:ascii="Angsana New" w:hAnsi="Angsana New" w:cs="Angsana New"/>
          <w:sz w:val="32"/>
          <w:szCs w:val="32"/>
          <w:cs/>
        </w:rPr>
        <w:t>งบการเงินนี้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4C2E38" w:rsidRDefault="004C2E38" w:rsidP="004C2E38">
      <w:pPr>
        <w:ind w:left="720" w:hanging="450"/>
        <w:rPr>
          <w:rFonts w:ascii="Angsana New" w:hAnsi="Angsana New" w:cs="Angsana New"/>
          <w:spacing w:val="-4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</w:rPr>
        <w:t>2.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Pr="002F37CC">
        <w:rPr>
          <w:rFonts w:ascii="Angsana New" w:hAnsi="Angsana New" w:cs="Angsana New"/>
          <w:b/>
          <w:bCs/>
          <w:sz w:val="32"/>
          <w:szCs w:val="32"/>
        </w:rPr>
        <w:tab/>
      </w:r>
      <w:r w:rsidRPr="002F37CC">
        <w:rPr>
          <w:rFonts w:ascii="Angsana New" w:hAnsi="Angsana New" w:cs="Angsana New"/>
          <w:spacing w:val="-4"/>
          <w:sz w:val="32"/>
          <w:szCs w:val="32"/>
          <w:cs/>
        </w:rPr>
        <w:t>ยอดคงค้างและรายการระหว่างกันที่สำคัญของบริษัทและบริษัทย่อย ได้ตัดออกจากงบการเงินรวมแล้ว</w:t>
      </w:r>
    </w:p>
    <w:p w:rsidR="00E6059F" w:rsidRPr="0019307A" w:rsidRDefault="004C2E38" w:rsidP="004C2E38">
      <w:pPr>
        <w:ind w:left="720" w:right="-202" w:hanging="446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lastRenderedPageBreak/>
        <w:t>2</w:t>
      </w:r>
      <w:r w:rsidR="009F239E" w:rsidRPr="0019307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5</w:t>
      </w:r>
      <w:r w:rsidR="00BB2031" w:rsidRPr="0019307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ab/>
      </w:r>
      <w:r w:rsidR="00E6059F" w:rsidRPr="0019307A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มาตรฐานการบัญชีที่เริ่มมีผลบังคับ</w:t>
      </w:r>
      <w:r w:rsidR="007D324F" w:rsidRPr="0019307A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ใช้</w:t>
      </w:r>
      <w:r w:rsidR="00E6059F" w:rsidRPr="0019307A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ในปีบัญชีปัจจุบัน</w:t>
      </w:r>
      <w:r w:rsidR="00BD74A2" w:rsidRPr="0019307A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ซึ่งบริษัทได้ปฏิบัติแล้ว</w:t>
      </w:r>
      <w:r w:rsidR="00E6059F" w:rsidRPr="0019307A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="00F85BA2" w:rsidRPr="0019307A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ดังนี้</w:t>
      </w:r>
    </w:p>
    <w:p w:rsidR="00131341" w:rsidRPr="0019307A" w:rsidRDefault="00131341" w:rsidP="00131341">
      <w:p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9307A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มาตรฐานการบัญชี</w:t>
      </w:r>
    </w:p>
    <w:p w:rsidR="00131341" w:rsidRPr="0019307A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9307A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19307A">
        <w:rPr>
          <w:rFonts w:ascii="Angsana New" w:eastAsia="Calibri" w:hAnsi="Angsana New" w:cs="Angsana New"/>
          <w:sz w:val="32"/>
          <w:szCs w:val="32"/>
        </w:rPr>
        <w:t>1 (</w:t>
      </w:r>
      <w:r w:rsidRPr="0019307A">
        <w:rPr>
          <w:rFonts w:ascii="Angsana New" w:eastAsia="Calibri" w:hAnsi="Angsana New" w:cs="Angsana New"/>
          <w:sz w:val="32"/>
          <w:szCs w:val="32"/>
          <w:cs/>
        </w:rPr>
        <w:t>ปรับปรุง</w:t>
      </w:r>
      <w:r w:rsidRPr="0019307A">
        <w:rPr>
          <w:rFonts w:ascii="Angsana New" w:eastAsia="Calibri" w:hAnsi="Angsana New" w:cs="Angsana New"/>
          <w:sz w:val="32"/>
          <w:szCs w:val="32"/>
        </w:rPr>
        <w:t> 25</w:t>
      </w:r>
      <w:r w:rsidR="0019307A" w:rsidRPr="0019307A">
        <w:rPr>
          <w:rFonts w:ascii="Angsana New" w:eastAsia="Calibri" w:hAnsi="Angsana New" w:cs="Angsana New"/>
          <w:sz w:val="32"/>
          <w:szCs w:val="32"/>
        </w:rPr>
        <w:t>60</w:t>
      </w:r>
      <w:r w:rsidRPr="0019307A">
        <w:rPr>
          <w:rFonts w:ascii="Angsana New" w:eastAsia="Calibri" w:hAnsi="Angsana New" w:cs="Angsana New"/>
          <w:sz w:val="32"/>
          <w:szCs w:val="32"/>
        </w:rPr>
        <w:t>)</w:t>
      </w:r>
      <w:r w:rsidRPr="0019307A">
        <w:rPr>
          <w:rFonts w:ascii="Angsana New" w:eastAsia="Calibri" w:hAnsi="Angsana New" w:cs="Angsana New"/>
          <w:sz w:val="32"/>
          <w:szCs w:val="32"/>
        </w:rPr>
        <w:tab/>
      </w:r>
      <w:r w:rsidRPr="0019307A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19307A">
        <w:rPr>
          <w:rFonts w:ascii="Angsana New" w:eastAsia="Calibri" w:hAnsi="Angsana New" w:cs="Angsana New"/>
          <w:sz w:val="32"/>
          <w:szCs w:val="32"/>
          <w:cs/>
        </w:rPr>
        <w:tab/>
        <w:t>การนำเสนองบการเงิน</w:t>
      </w:r>
    </w:p>
    <w:p w:rsidR="00131341" w:rsidRPr="0019307A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9307A">
        <w:rPr>
          <w:rFonts w:ascii="Angsana New" w:eastAsia="Calibri" w:hAnsi="Angsana New" w:cs="Angsana New"/>
          <w:sz w:val="32"/>
          <w:szCs w:val="32"/>
          <w:cs/>
        </w:rPr>
        <w:t>ฉบับที่ 2 (ปรับปรุง</w:t>
      </w:r>
      <w:r w:rsidRPr="0019307A">
        <w:rPr>
          <w:rFonts w:ascii="Angsana New" w:eastAsia="Calibri" w:hAnsi="Angsana New" w:cs="Angsana New"/>
          <w:sz w:val="32"/>
          <w:szCs w:val="32"/>
        </w:rPr>
        <w:t> </w:t>
      </w:r>
      <w:r w:rsidR="0019307A" w:rsidRPr="0019307A">
        <w:rPr>
          <w:rFonts w:ascii="Angsana New" w:eastAsia="Calibri" w:hAnsi="Angsana New" w:cs="Angsana New"/>
          <w:sz w:val="32"/>
          <w:szCs w:val="32"/>
        </w:rPr>
        <w:t>2560</w:t>
      </w:r>
      <w:r w:rsidRPr="0019307A">
        <w:rPr>
          <w:rFonts w:ascii="Angsana New" w:eastAsia="Calibri" w:hAnsi="Angsana New" w:cs="Angsana New"/>
          <w:sz w:val="32"/>
          <w:szCs w:val="32"/>
          <w:cs/>
        </w:rPr>
        <w:t>)</w:t>
      </w:r>
      <w:r w:rsidRPr="0019307A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19307A">
        <w:rPr>
          <w:rFonts w:ascii="Angsana New" w:eastAsia="Calibri" w:hAnsi="Angsana New" w:cs="Angsana New"/>
          <w:sz w:val="32"/>
          <w:szCs w:val="32"/>
          <w:cs/>
        </w:rPr>
        <w:tab/>
        <w:t>สินค้าคงเหลือ</w:t>
      </w:r>
    </w:p>
    <w:p w:rsidR="00131341" w:rsidRPr="0019307A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9307A">
        <w:rPr>
          <w:rFonts w:ascii="Angsana New" w:eastAsia="Calibri" w:hAnsi="Angsana New" w:cs="Angsana New"/>
          <w:sz w:val="32"/>
          <w:szCs w:val="32"/>
          <w:cs/>
        </w:rPr>
        <w:t>ฉบับที่ 7 (ปรับปรุง</w:t>
      </w:r>
      <w:r w:rsidRPr="0019307A">
        <w:rPr>
          <w:rFonts w:ascii="Angsana New" w:eastAsia="Calibri" w:hAnsi="Angsana New" w:cs="Angsana New"/>
          <w:sz w:val="32"/>
          <w:szCs w:val="32"/>
        </w:rPr>
        <w:t> </w:t>
      </w:r>
      <w:r w:rsidR="0019307A" w:rsidRPr="0019307A">
        <w:rPr>
          <w:rFonts w:ascii="Angsana New" w:eastAsia="Calibri" w:hAnsi="Angsana New" w:cs="Angsana New"/>
          <w:sz w:val="32"/>
          <w:szCs w:val="32"/>
        </w:rPr>
        <w:t>2560</w:t>
      </w:r>
      <w:r w:rsidRPr="0019307A">
        <w:rPr>
          <w:rFonts w:ascii="Angsana New" w:eastAsia="Calibri" w:hAnsi="Angsana New" w:cs="Angsana New"/>
          <w:sz w:val="32"/>
          <w:szCs w:val="32"/>
          <w:cs/>
        </w:rPr>
        <w:t>)</w:t>
      </w:r>
      <w:r w:rsidRPr="0019307A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19307A">
        <w:rPr>
          <w:rFonts w:ascii="Angsana New" w:eastAsia="Calibri" w:hAnsi="Angsana New" w:cs="Angsana New"/>
          <w:sz w:val="32"/>
          <w:szCs w:val="32"/>
          <w:cs/>
        </w:rPr>
        <w:tab/>
        <w:t>งบกระแสเงินสด</w:t>
      </w:r>
    </w:p>
    <w:p w:rsidR="00131341" w:rsidRPr="0019307A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9307A">
        <w:rPr>
          <w:rFonts w:ascii="Angsana New" w:eastAsia="Calibri" w:hAnsi="Angsana New" w:cs="Angsana New"/>
          <w:sz w:val="32"/>
          <w:szCs w:val="32"/>
          <w:cs/>
        </w:rPr>
        <w:t>ฉบับที่ 8 (ปรับปรุง</w:t>
      </w:r>
      <w:r w:rsidRPr="0019307A">
        <w:rPr>
          <w:rFonts w:ascii="Angsana New" w:eastAsia="Calibri" w:hAnsi="Angsana New" w:cs="Angsana New"/>
          <w:sz w:val="32"/>
          <w:szCs w:val="32"/>
        </w:rPr>
        <w:t> </w:t>
      </w:r>
      <w:r w:rsidR="0019307A" w:rsidRPr="0019307A">
        <w:rPr>
          <w:rFonts w:ascii="Angsana New" w:eastAsia="Calibri" w:hAnsi="Angsana New" w:cs="Angsana New"/>
          <w:sz w:val="32"/>
          <w:szCs w:val="32"/>
        </w:rPr>
        <w:t>2560</w:t>
      </w:r>
      <w:r w:rsidRPr="0019307A">
        <w:rPr>
          <w:rFonts w:ascii="Angsana New" w:eastAsia="Calibri" w:hAnsi="Angsana New" w:cs="Angsana New"/>
          <w:sz w:val="32"/>
          <w:szCs w:val="32"/>
          <w:cs/>
        </w:rPr>
        <w:t>)</w:t>
      </w:r>
      <w:r w:rsidRPr="0019307A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19307A">
        <w:rPr>
          <w:rFonts w:ascii="Angsana New" w:eastAsia="Calibri" w:hAnsi="Angsana New" w:cs="Angsana New"/>
          <w:sz w:val="32"/>
          <w:szCs w:val="32"/>
          <w:cs/>
        </w:rPr>
        <w:tab/>
        <w:t>นโยบายการบัญชี การเปลี่ยนแปลงประมาณ</w:t>
      </w:r>
      <w:r w:rsidR="005704DF" w:rsidRPr="0019307A">
        <w:rPr>
          <w:rFonts w:ascii="Angsana New" w:eastAsia="Calibri" w:hAnsi="Angsana New" w:cs="Angsana New"/>
          <w:sz w:val="32"/>
          <w:szCs w:val="32"/>
          <w:cs/>
        </w:rPr>
        <w:t>การทางบัญชีและ</w:t>
      </w:r>
    </w:p>
    <w:p w:rsidR="00131341" w:rsidRPr="0019307A" w:rsidRDefault="00131341" w:rsidP="00131341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9307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9307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9307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9307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9307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9307A">
        <w:rPr>
          <w:rFonts w:ascii="Angsana New" w:eastAsia="Calibri" w:hAnsi="Angsana New" w:cs="Angsana New"/>
          <w:sz w:val="32"/>
          <w:szCs w:val="32"/>
          <w:cs/>
        </w:rPr>
        <w:t>ข้อผิดพลาด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เหตุการณ์ภายหลังรอบระยะเวลารายงาน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11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สัญญาก่อสร้าง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ภาษีเงินได้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16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ที่ดิน อาคารและอุปกรณ์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17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สัญญาเช่า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18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รายได้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19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ผลประโยชน์ของพนักงาน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20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การบัญชีสำหรับเงินอุดหนุนจากรัฐบาลและการเปิดเผยข้อมูล</w:t>
      </w:r>
    </w:p>
    <w:p w:rsidR="00131341" w:rsidRPr="00660084" w:rsidRDefault="00131341" w:rsidP="00131341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66008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66008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66008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66008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660084">
        <w:rPr>
          <w:rFonts w:ascii="Angsana New" w:eastAsia="Calibri" w:hAnsi="Angsana New" w:cs="Angsana New"/>
          <w:sz w:val="32"/>
          <w:szCs w:val="32"/>
          <w:cs/>
        </w:rPr>
        <w:t>เกี่ยวกับความช่วยเหลือจากรัฐบาล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21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ผลกระทบจากการเปลี่ยนแปลงของอัตราแลกเปลี่ยน</w:t>
      </w:r>
    </w:p>
    <w:p w:rsidR="00131341" w:rsidRPr="00660084" w:rsidRDefault="00131341" w:rsidP="00131341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66008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66008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66008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66008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660084">
        <w:rPr>
          <w:rFonts w:ascii="Angsana New" w:eastAsia="Calibri" w:hAnsi="Angsana New" w:cs="Angsana New"/>
          <w:sz w:val="32"/>
          <w:szCs w:val="32"/>
          <w:cs/>
        </w:rPr>
        <w:t>เงินตราต่างประเทศ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23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ต้นทุนการกู้ยืม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24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26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การบัญชีและการรายงานโครงการผลประโยชน์เมื่อออกจากงาน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งบการเงินเฉพาะกิจการ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28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เงินลงทุนในบริษัทร่วม และการร่วมค้า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29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การรายงานทางการเงินในสภาพเศรษฐกิจที่เงินเฟ้อรุนแรง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33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กำไรต่อหุ้น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34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</w:r>
      <w:r w:rsidR="00805AD7" w:rsidRPr="00660084">
        <w:rPr>
          <w:rFonts w:ascii="Angsana New" w:eastAsia="Calibri" w:hAnsi="Angsana New" w:cs="Angsana New" w:hint="cs"/>
          <w:sz w:val="32"/>
          <w:szCs w:val="32"/>
          <w:cs/>
        </w:rPr>
        <w:t>การรายงานทาง</w:t>
      </w:r>
      <w:r w:rsidR="005704DF" w:rsidRPr="00660084">
        <w:rPr>
          <w:rFonts w:ascii="Angsana New" w:eastAsia="Calibri" w:hAnsi="Angsana New" w:cs="Angsana New" w:hint="cs"/>
          <w:sz w:val="32"/>
          <w:szCs w:val="32"/>
          <w:cs/>
        </w:rPr>
        <w:t>การเงิน</w:t>
      </w:r>
      <w:r w:rsidRPr="00660084">
        <w:rPr>
          <w:rFonts w:ascii="Angsana New" w:eastAsia="Calibri" w:hAnsi="Angsana New" w:cs="Angsana New" w:hint="cs"/>
          <w:sz w:val="32"/>
          <w:szCs w:val="32"/>
          <w:cs/>
        </w:rPr>
        <w:t>ระหว่างกาล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36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การด้อยค่าของสินทรัพย์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37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ประมาณการหนี้สิน หนี้สินที่อาจเกิดขึ้นและสินทรัพย์ที่อาจเกิดขึ้น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38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สินทรัพย์ไม่มีตัวตน</w:t>
      </w:r>
    </w:p>
    <w:p w:rsidR="00131341" w:rsidRPr="00660084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60084">
        <w:rPr>
          <w:rFonts w:ascii="Angsana New" w:eastAsia="Calibri" w:hAnsi="Angsana New" w:cs="Angsana New"/>
          <w:sz w:val="32"/>
          <w:szCs w:val="32"/>
          <w:cs/>
        </w:rPr>
        <w:t>ฉบับที่ 40 (ปรับปรุง</w:t>
      </w:r>
      <w:r w:rsidRPr="00660084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660084">
        <w:rPr>
          <w:rFonts w:ascii="Angsana New" w:eastAsia="Calibri" w:hAnsi="Angsana New" w:cs="Angsana New"/>
          <w:sz w:val="32"/>
          <w:szCs w:val="32"/>
        </w:rPr>
        <w:t>2560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>)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660084">
        <w:rPr>
          <w:rFonts w:ascii="Angsana New" w:eastAsia="Calibri" w:hAnsi="Angsana New" w:cs="Angsana New"/>
          <w:sz w:val="32"/>
          <w:szCs w:val="32"/>
          <w:cs/>
        </w:rPr>
        <w:tab/>
        <w:t>อสังหาริมทรัพย์เพื่อการลงทุน</w:t>
      </w:r>
    </w:p>
    <w:p w:rsidR="00131341" w:rsidRPr="00B76F01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B76F01">
        <w:rPr>
          <w:rFonts w:ascii="Angsana New" w:eastAsia="Calibri" w:hAnsi="Angsana New" w:cs="Angsana New"/>
          <w:sz w:val="32"/>
          <w:szCs w:val="32"/>
          <w:cs/>
        </w:rPr>
        <w:t>ฉบับที่ 41</w:t>
      </w:r>
      <w:r w:rsidRPr="00B76F01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B76F01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B76F01">
        <w:rPr>
          <w:rFonts w:ascii="Angsana New" w:eastAsia="Calibri" w:hAnsi="Angsana New" w:cs="Angsana New"/>
          <w:sz w:val="32"/>
          <w:szCs w:val="32"/>
        </w:rPr>
        <w:t> </w:t>
      </w:r>
      <w:r w:rsidR="00660084" w:rsidRPr="00B76F01">
        <w:rPr>
          <w:rFonts w:ascii="Angsana New" w:eastAsia="Calibri" w:hAnsi="Angsana New" w:cs="Angsana New"/>
          <w:sz w:val="32"/>
          <w:szCs w:val="32"/>
        </w:rPr>
        <w:t>2560</w:t>
      </w:r>
      <w:r w:rsidRPr="00B76F01">
        <w:rPr>
          <w:rFonts w:ascii="Angsana New" w:eastAsia="Calibri" w:hAnsi="Angsana New" w:cs="Angsana New"/>
          <w:sz w:val="32"/>
          <w:szCs w:val="32"/>
          <w:cs/>
        </w:rPr>
        <w:t>)</w:t>
      </w:r>
      <w:r w:rsidRPr="00B76F01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B76F01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B76F01">
        <w:rPr>
          <w:rFonts w:ascii="Angsana New" w:eastAsia="Calibri" w:hAnsi="Angsana New" w:cs="Angsana New"/>
          <w:sz w:val="32"/>
          <w:szCs w:val="32"/>
          <w:cs/>
        </w:rPr>
        <w:tab/>
        <w:t>เกษตรกรรม</w:t>
      </w:r>
    </w:p>
    <w:p w:rsidR="00131341" w:rsidRPr="00B76F01" w:rsidRDefault="00131341" w:rsidP="00131341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16"/>
          <w:szCs w:val="16"/>
        </w:rPr>
      </w:pPr>
    </w:p>
    <w:p w:rsidR="00A11017" w:rsidRDefault="00A11017" w:rsidP="00131341">
      <w:pPr>
        <w:tabs>
          <w:tab w:val="left" w:pos="709"/>
        </w:tabs>
        <w:ind w:right="-198" w:firstLine="709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A11017" w:rsidRDefault="00A11017" w:rsidP="00131341">
      <w:pPr>
        <w:tabs>
          <w:tab w:val="left" w:pos="709"/>
        </w:tabs>
        <w:ind w:right="-198" w:firstLine="709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131341" w:rsidRPr="00B76F01" w:rsidRDefault="00131341" w:rsidP="00131341">
      <w:pPr>
        <w:tabs>
          <w:tab w:val="left" w:pos="709"/>
        </w:tabs>
        <w:ind w:right="-198" w:firstLine="709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B76F01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มาตรฐานการรายงานทางการเงิน</w:t>
      </w:r>
    </w:p>
    <w:p w:rsidR="00131341" w:rsidRPr="00C21672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C21672">
        <w:rPr>
          <w:rFonts w:ascii="Angsana New" w:eastAsia="Calibri" w:hAnsi="Angsana New" w:cs="Angsana New"/>
          <w:sz w:val="32"/>
          <w:szCs w:val="32"/>
          <w:cs/>
        </w:rPr>
        <w:t>ฉบับที่ 2 (ปรับปรุง</w:t>
      </w:r>
      <w:r w:rsidRPr="00C21672">
        <w:rPr>
          <w:rFonts w:ascii="Angsana New" w:eastAsia="Calibri" w:hAnsi="Angsana New" w:cs="Angsana New"/>
          <w:sz w:val="32"/>
          <w:szCs w:val="32"/>
        </w:rPr>
        <w:t> </w:t>
      </w:r>
      <w:r w:rsidR="00C21672" w:rsidRPr="00C21672">
        <w:rPr>
          <w:rFonts w:ascii="Angsana New" w:eastAsia="Calibri" w:hAnsi="Angsana New" w:cs="Angsana New"/>
          <w:sz w:val="32"/>
          <w:szCs w:val="32"/>
        </w:rPr>
        <w:t>2560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>)</w:t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C21672">
        <w:rPr>
          <w:rFonts w:ascii="Angsana New" w:eastAsia="Calibri" w:hAnsi="Angsana New" w:cs="Angsana New"/>
          <w:sz w:val="32"/>
          <w:szCs w:val="32"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การจ่ายโดยใช้หุ้นเป็นเกณฑ์</w:t>
      </w:r>
    </w:p>
    <w:p w:rsidR="00131341" w:rsidRPr="00C21672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C21672">
        <w:rPr>
          <w:rFonts w:ascii="Angsana New" w:eastAsia="Calibri" w:hAnsi="Angsana New" w:cs="Angsana New"/>
          <w:sz w:val="32"/>
          <w:szCs w:val="32"/>
          <w:cs/>
        </w:rPr>
        <w:t>ฉบับที่ 3 (ปรับปรุง</w:t>
      </w:r>
      <w:r w:rsidRPr="00C21672">
        <w:rPr>
          <w:rFonts w:ascii="Angsana New" w:eastAsia="Calibri" w:hAnsi="Angsana New" w:cs="Angsana New"/>
          <w:sz w:val="32"/>
          <w:szCs w:val="32"/>
        </w:rPr>
        <w:t> </w:t>
      </w:r>
      <w:r w:rsidR="00C21672" w:rsidRPr="00C21672">
        <w:rPr>
          <w:rFonts w:ascii="Angsana New" w:eastAsia="Calibri" w:hAnsi="Angsana New" w:cs="Angsana New"/>
          <w:sz w:val="32"/>
          <w:szCs w:val="32"/>
        </w:rPr>
        <w:t>2560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>)</w:t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การรวมธุรกิจ</w:t>
      </w:r>
    </w:p>
    <w:p w:rsidR="00131341" w:rsidRPr="00C21672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C21672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C21672">
        <w:rPr>
          <w:rFonts w:ascii="Angsana New" w:eastAsia="Calibri" w:hAnsi="Angsana New" w:cs="Angsana New"/>
          <w:sz w:val="32"/>
          <w:szCs w:val="32"/>
        </w:rPr>
        <w:t>4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 xml:space="preserve"> (ปรับปรุง </w:t>
      </w:r>
      <w:r w:rsidR="00C21672" w:rsidRPr="00C21672">
        <w:rPr>
          <w:rFonts w:ascii="Angsana New" w:eastAsia="Calibri" w:hAnsi="Angsana New" w:cs="Angsana New"/>
          <w:sz w:val="32"/>
          <w:szCs w:val="32"/>
        </w:rPr>
        <w:t>2560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>)</w:t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C21672">
        <w:rPr>
          <w:rFonts w:ascii="Angsana New" w:eastAsia="Calibri" w:hAnsi="Angsana New" w:cs="Angsana New"/>
          <w:sz w:val="32"/>
          <w:szCs w:val="32"/>
        </w:rPr>
        <w:t xml:space="preserve">  </w:t>
      </w:r>
      <w:r w:rsidRPr="00C21672">
        <w:rPr>
          <w:rFonts w:ascii="Angsana New" w:eastAsia="Calibri" w:hAnsi="Angsana New" w:cs="Angsana New"/>
          <w:sz w:val="32"/>
          <w:szCs w:val="32"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สัญญาประกันภัย</w:t>
      </w:r>
    </w:p>
    <w:p w:rsidR="00131341" w:rsidRPr="00C21672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C21672">
        <w:rPr>
          <w:rFonts w:ascii="Angsana New" w:eastAsia="Calibri" w:hAnsi="Angsana New" w:cs="Angsana New"/>
          <w:sz w:val="32"/>
          <w:szCs w:val="32"/>
          <w:cs/>
        </w:rPr>
        <w:t>ฉบับที่ 5 (ปรับปรุง</w:t>
      </w:r>
      <w:r w:rsidRPr="00C21672">
        <w:rPr>
          <w:rFonts w:ascii="Angsana New" w:eastAsia="Calibri" w:hAnsi="Angsana New" w:cs="Angsana New"/>
          <w:sz w:val="32"/>
          <w:szCs w:val="32"/>
        </w:rPr>
        <w:t> </w:t>
      </w:r>
      <w:r w:rsidR="00C21672" w:rsidRPr="00C21672">
        <w:rPr>
          <w:rFonts w:ascii="Angsana New" w:eastAsia="Calibri" w:hAnsi="Angsana New" w:cs="Angsana New"/>
          <w:sz w:val="32"/>
          <w:szCs w:val="32"/>
        </w:rPr>
        <w:t>2560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>)</w:t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สินทรัพย์ไม่หมุนเวียนที่ถือไว้เพื่อขายและการดำเนินงานที่ยกเลิก</w:t>
      </w:r>
    </w:p>
    <w:p w:rsidR="00131341" w:rsidRPr="00C21672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C21672">
        <w:rPr>
          <w:rFonts w:ascii="Angsana New" w:eastAsia="Calibri" w:hAnsi="Angsana New" w:cs="Angsana New"/>
          <w:sz w:val="32"/>
          <w:szCs w:val="32"/>
          <w:cs/>
        </w:rPr>
        <w:t>ฉบับที่ 6 (ปรับปรุง</w:t>
      </w:r>
      <w:r w:rsidRPr="00C21672">
        <w:rPr>
          <w:rFonts w:ascii="Angsana New" w:eastAsia="Calibri" w:hAnsi="Angsana New" w:cs="Angsana New"/>
          <w:sz w:val="32"/>
          <w:szCs w:val="32"/>
        </w:rPr>
        <w:t> </w:t>
      </w:r>
      <w:r w:rsidR="00C21672" w:rsidRPr="00C21672">
        <w:rPr>
          <w:rFonts w:ascii="Angsana New" w:eastAsia="Calibri" w:hAnsi="Angsana New" w:cs="Angsana New"/>
          <w:sz w:val="32"/>
          <w:szCs w:val="32"/>
        </w:rPr>
        <w:t>2560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>)</w:t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ab/>
        <w:t>การสำรวจและประเมินค่าแหล่งทรัพยากรแร่</w:t>
      </w:r>
    </w:p>
    <w:p w:rsidR="00131341" w:rsidRPr="00C21672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C21672">
        <w:rPr>
          <w:rFonts w:ascii="Angsana New" w:eastAsia="Calibri" w:hAnsi="Angsana New" w:cs="Angsana New"/>
          <w:sz w:val="32"/>
          <w:szCs w:val="32"/>
          <w:cs/>
        </w:rPr>
        <w:t>ฉบับที่ 8 (ปรับปรุง</w:t>
      </w:r>
      <w:r w:rsidRPr="00C21672">
        <w:rPr>
          <w:rFonts w:ascii="Angsana New" w:eastAsia="Calibri" w:hAnsi="Angsana New" w:cs="Angsana New"/>
          <w:sz w:val="32"/>
          <w:szCs w:val="32"/>
        </w:rPr>
        <w:t> </w:t>
      </w:r>
      <w:r w:rsidR="00C21672" w:rsidRPr="00C21672">
        <w:rPr>
          <w:rFonts w:ascii="Angsana New" w:eastAsia="Calibri" w:hAnsi="Angsana New" w:cs="Angsana New"/>
          <w:sz w:val="32"/>
          <w:szCs w:val="32"/>
        </w:rPr>
        <w:t>2560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>)</w:t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ab/>
        <w:t>ส่วนงานดำเนินงาน</w:t>
      </w:r>
    </w:p>
    <w:p w:rsidR="00131341" w:rsidRPr="00C21672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C21672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C21672">
        <w:rPr>
          <w:rFonts w:ascii="Angsana New" w:eastAsia="Calibri" w:hAnsi="Angsana New" w:cs="Angsana New"/>
          <w:sz w:val="32"/>
          <w:szCs w:val="32"/>
        </w:rPr>
        <w:t> </w:t>
      </w:r>
      <w:r w:rsidR="00C21672" w:rsidRPr="00C21672">
        <w:rPr>
          <w:rFonts w:ascii="Angsana New" w:eastAsia="Calibri" w:hAnsi="Angsana New" w:cs="Angsana New"/>
          <w:sz w:val="32"/>
          <w:szCs w:val="32"/>
        </w:rPr>
        <w:t>2560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>)</w:t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ab/>
        <w:t>งบการเงินรวม</w:t>
      </w:r>
    </w:p>
    <w:p w:rsidR="00131341" w:rsidRPr="00C21672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C21672">
        <w:rPr>
          <w:rFonts w:ascii="Angsana New" w:eastAsia="Calibri" w:hAnsi="Angsana New" w:cs="Angsana New"/>
          <w:sz w:val="32"/>
          <w:szCs w:val="32"/>
          <w:cs/>
        </w:rPr>
        <w:t>ฉบับที่ 11 (ปรับปรุง</w:t>
      </w:r>
      <w:r w:rsidRPr="00C21672">
        <w:rPr>
          <w:rFonts w:ascii="Angsana New" w:eastAsia="Calibri" w:hAnsi="Angsana New" w:cs="Angsana New"/>
          <w:sz w:val="32"/>
          <w:szCs w:val="32"/>
        </w:rPr>
        <w:t> </w:t>
      </w:r>
      <w:r w:rsidR="00C21672" w:rsidRPr="00C21672">
        <w:rPr>
          <w:rFonts w:ascii="Angsana New" w:eastAsia="Calibri" w:hAnsi="Angsana New" w:cs="Angsana New"/>
          <w:sz w:val="32"/>
          <w:szCs w:val="32"/>
        </w:rPr>
        <w:t>2560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>)</w:t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ab/>
        <w:t>การร่วมการงาน</w:t>
      </w:r>
    </w:p>
    <w:p w:rsidR="00131341" w:rsidRPr="00C21672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C21672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C21672">
        <w:rPr>
          <w:rFonts w:ascii="Angsana New" w:eastAsia="Calibri" w:hAnsi="Angsana New" w:cs="Angsana New"/>
          <w:sz w:val="32"/>
          <w:szCs w:val="32"/>
        </w:rPr>
        <w:t> </w:t>
      </w:r>
      <w:r w:rsidR="00C21672" w:rsidRPr="00C21672">
        <w:rPr>
          <w:rFonts w:ascii="Angsana New" w:eastAsia="Calibri" w:hAnsi="Angsana New" w:cs="Angsana New"/>
          <w:sz w:val="32"/>
          <w:szCs w:val="32"/>
        </w:rPr>
        <w:t>2560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>)</w:t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การเปิดเผยข้อมูลเกี่ยวกับส่วนได้เสียในกิจการอื่น</w:t>
      </w:r>
    </w:p>
    <w:p w:rsidR="00131341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C21672">
        <w:rPr>
          <w:rFonts w:ascii="Angsana New" w:eastAsia="Calibri" w:hAnsi="Angsana New" w:cs="Angsana New"/>
          <w:sz w:val="32"/>
          <w:szCs w:val="32"/>
          <w:cs/>
        </w:rPr>
        <w:t>ฉบับที่ 13 (ปรับปรุง</w:t>
      </w:r>
      <w:r w:rsidRPr="00C21672">
        <w:rPr>
          <w:rFonts w:ascii="Angsana New" w:eastAsia="Calibri" w:hAnsi="Angsana New" w:cs="Angsana New"/>
          <w:sz w:val="32"/>
          <w:szCs w:val="32"/>
        </w:rPr>
        <w:t> </w:t>
      </w:r>
      <w:r w:rsidR="00C21672" w:rsidRPr="00C21672">
        <w:rPr>
          <w:rFonts w:ascii="Angsana New" w:eastAsia="Calibri" w:hAnsi="Angsana New" w:cs="Angsana New"/>
          <w:sz w:val="32"/>
          <w:szCs w:val="32"/>
        </w:rPr>
        <w:t>2560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>)</w:t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ab/>
        <w:t>การวัดมูลค่ายุติธรรม</w:t>
      </w:r>
    </w:p>
    <w:p w:rsidR="00131341" w:rsidRPr="008A2A0F" w:rsidRDefault="00131341" w:rsidP="00131341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b/>
          <w:bCs/>
          <w:sz w:val="16"/>
          <w:szCs w:val="16"/>
          <w:highlight w:val="yellow"/>
        </w:rPr>
      </w:pPr>
    </w:p>
    <w:p w:rsidR="00131341" w:rsidRPr="00C21672" w:rsidRDefault="00131341" w:rsidP="00131341">
      <w:p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C21672">
        <w:rPr>
          <w:rFonts w:ascii="Angsana New" w:eastAsia="Calibri" w:hAnsi="Angsana New" w:cs="Angsana New"/>
          <w:b/>
          <w:bCs/>
          <w:sz w:val="32"/>
          <w:szCs w:val="32"/>
          <w:cs/>
        </w:rPr>
        <w:t>การตีความมาตรฐานการบัญชี</w:t>
      </w:r>
    </w:p>
    <w:p w:rsidR="00131341" w:rsidRPr="00C21672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C21672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C21672">
        <w:rPr>
          <w:rFonts w:ascii="Angsana New" w:eastAsia="Calibri" w:hAnsi="Angsana New" w:cs="Angsana New"/>
          <w:sz w:val="32"/>
          <w:szCs w:val="32"/>
        </w:rPr>
        <w:t> </w:t>
      </w:r>
      <w:r w:rsidR="00D3730F">
        <w:rPr>
          <w:rFonts w:ascii="Angsana New" w:eastAsia="Calibri" w:hAnsi="Angsana New" w:cs="Angsana New"/>
          <w:sz w:val="32"/>
          <w:szCs w:val="32"/>
          <w:cs/>
        </w:rPr>
        <w:t>25</w:t>
      </w:r>
      <w:r w:rsidR="00D3730F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>)</w:t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ab/>
        <w:t>ความช่วยเหลือจากรัฐบาล-กรณีที่ไม่มีความเกี่ยวข้องอย่างเฉพาะ</w:t>
      </w:r>
    </w:p>
    <w:p w:rsidR="00131341" w:rsidRPr="00C21672" w:rsidRDefault="00131341" w:rsidP="00131341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เจาะจงกับกิจกรรมดำเนินงาน</w:t>
      </w:r>
    </w:p>
    <w:p w:rsidR="00131341" w:rsidRPr="00C21672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C21672">
        <w:rPr>
          <w:rFonts w:ascii="Angsana New" w:eastAsia="Calibri" w:hAnsi="Angsana New" w:cs="Angsana New"/>
          <w:sz w:val="32"/>
          <w:szCs w:val="32"/>
          <w:cs/>
        </w:rPr>
        <w:t>ฉบับที่ 15 (ปรับปรุง</w:t>
      </w:r>
      <w:r w:rsidRPr="00C21672">
        <w:rPr>
          <w:rFonts w:ascii="Angsana New" w:eastAsia="Calibri" w:hAnsi="Angsana New" w:cs="Angsana New"/>
          <w:sz w:val="32"/>
          <w:szCs w:val="32"/>
        </w:rPr>
        <w:t> </w:t>
      </w:r>
      <w:r w:rsidR="00C21672" w:rsidRPr="00C21672">
        <w:rPr>
          <w:rFonts w:ascii="Angsana New" w:eastAsia="Calibri" w:hAnsi="Angsana New" w:cs="Angsana New"/>
          <w:sz w:val="32"/>
          <w:szCs w:val="32"/>
        </w:rPr>
        <w:t>2560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>)</w:t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ab/>
        <w:t>สัญญาเช่าดำเนินงาน-สิ่งจูงใจที่ให้แก่ผู้เช่า</w:t>
      </w:r>
    </w:p>
    <w:p w:rsidR="00131341" w:rsidRPr="00C21672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C21672">
        <w:rPr>
          <w:rFonts w:ascii="Angsana New" w:eastAsia="Calibri" w:hAnsi="Angsana New" w:cs="Angsana New"/>
          <w:sz w:val="32"/>
          <w:szCs w:val="32"/>
          <w:cs/>
        </w:rPr>
        <w:t>ฉบับที่ 25 (ปรับปรุง</w:t>
      </w:r>
      <w:r w:rsidRPr="00C21672">
        <w:rPr>
          <w:rFonts w:ascii="Angsana New" w:eastAsia="Calibri" w:hAnsi="Angsana New" w:cs="Angsana New"/>
          <w:sz w:val="32"/>
          <w:szCs w:val="32"/>
        </w:rPr>
        <w:t> </w:t>
      </w:r>
      <w:r w:rsidR="00C21672" w:rsidRPr="00C21672">
        <w:rPr>
          <w:rFonts w:ascii="Angsana New" w:eastAsia="Calibri" w:hAnsi="Angsana New" w:cs="Angsana New"/>
          <w:sz w:val="32"/>
          <w:szCs w:val="32"/>
        </w:rPr>
        <w:t>2560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>)</w:t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pacing w:val="-6"/>
          <w:sz w:val="32"/>
          <w:szCs w:val="32"/>
          <w:cs/>
        </w:rPr>
        <w:t>ภาษีเงินได้-การเปลี่ยนแปลงสถานภาพทางภาษี</w:t>
      </w:r>
      <w:r w:rsidR="005704DF" w:rsidRPr="00C21672">
        <w:rPr>
          <w:rFonts w:ascii="Angsana New" w:eastAsia="Calibri" w:hAnsi="Angsana New" w:cs="Angsana New"/>
          <w:sz w:val="32"/>
          <w:szCs w:val="32"/>
          <w:cs/>
        </w:rPr>
        <w:t>ของกิจการหรือ</w:t>
      </w:r>
    </w:p>
    <w:p w:rsidR="00131341" w:rsidRPr="00C21672" w:rsidRDefault="00131341" w:rsidP="00131341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ของผู้ถือหุ้น</w:t>
      </w:r>
    </w:p>
    <w:p w:rsidR="00131341" w:rsidRPr="00C21672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C21672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C21672">
        <w:rPr>
          <w:rFonts w:ascii="Angsana New" w:eastAsia="Calibri" w:hAnsi="Angsana New" w:cs="Angsana New"/>
          <w:sz w:val="32"/>
          <w:szCs w:val="32"/>
        </w:rPr>
        <w:t> </w:t>
      </w:r>
      <w:r w:rsidR="00C21672" w:rsidRPr="00C21672">
        <w:rPr>
          <w:rFonts w:ascii="Angsana New" w:eastAsia="Calibri" w:hAnsi="Angsana New" w:cs="Angsana New"/>
          <w:sz w:val="32"/>
          <w:szCs w:val="32"/>
        </w:rPr>
        <w:t>2560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>)</w:t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ab/>
        <w:t>การประเมินเนื้อหาสัญญาเช่าที่ทำขึ้นตามรูปแบบกฎหมาย</w:t>
      </w:r>
    </w:p>
    <w:p w:rsidR="00131341" w:rsidRPr="00C21672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C21672">
        <w:rPr>
          <w:rFonts w:ascii="Angsana New" w:eastAsia="Calibri" w:hAnsi="Angsana New" w:cs="Angsana New"/>
          <w:sz w:val="32"/>
          <w:szCs w:val="32"/>
          <w:cs/>
        </w:rPr>
        <w:t>ฉบับที่ 29 (ปรับปรุง</w:t>
      </w:r>
      <w:r w:rsidRPr="00C21672">
        <w:rPr>
          <w:rFonts w:ascii="Angsana New" w:eastAsia="Calibri" w:hAnsi="Angsana New" w:cs="Angsana New"/>
          <w:sz w:val="32"/>
          <w:szCs w:val="32"/>
        </w:rPr>
        <w:t> </w:t>
      </w:r>
      <w:r w:rsidR="00C21672" w:rsidRPr="00C21672">
        <w:rPr>
          <w:rFonts w:ascii="Angsana New" w:eastAsia="Calibri" w:hAnsi="Angsana New" w:cs="Angsana New"/>
          <w:sz w:val="32"/>
          <w:szCs w:val="32"/>
        </w:rPr>
        <w:t>2560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>)</w:t>
      </w:r>
      <w:r w:rsidRPr="00C2167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C21672">
        <w:rPr>
          <w:rFonts w:ascii="Angsana New" w:eastAsia="Calibri" w:hAnsi="Angsana New" w:cs="Angsana New"/>
          <w:sz w:val="32"/>
          <w:szCs w:val="32"/>
          <w:cs/>
        </w:rPr>
        <w:tab/>
      </w:r>
      <w:r w:rsidRPr="00C21672">
        <w:rPr>
          <w:rFonts w:ascii="Angsana New" w:eastAsia="Calibri" w:hAnsi="Angsana New" w:cs="Angsana New"/>
          <w:spacing w:val="-6"/>
          <w:sz w:val="32"/>
          <w:szCs w:val="32"/>
          <w:cs/>
        </w:rPr>
        <w:t>การเปิดเผยข้อมูลของข้อตกลงสัมปทานบริการ</w:t>
      </w:r>
    </w:p>
    <w:p w:rsidR="00131341" w:rsidRPr="00F4085C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C21672">
        <w:rPr>
          <w:rFonts w:ascii="Angsana New" w:eastAsia="Calibri" w:hAnsi="Angsana New" w:cs="Angsana New"/>
          <w:sz w:val="32"/>
          <w:szCs w:val="32"/>
          <w:cs/>
        </w:rPr>
        <w:t>ฉบับที่ 31 (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ปรับปรุง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="00C21672" w:rsidRPr="00F4085C">
        <w:rPr>
          <w:rFonts w:ascii="Angsana New" w:eastAsia="Calibri" w:hAnsi="Angsana New" w:cs="Angsana New"/>
          <w:sz w:val="32"/>
          <w:szCs w:val="32"/>
        </w:rPr>
        <w:t>2560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)</w:t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ab/>
        <w:t>รายได้-รายการแลกเปลี่ยนเกี่ยวกับบริการโฆษณา</w:t>
      </w:r>
    </w:p>
    <w:p w:rsidR="00131341" w:rsidRPr="00F4085C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/>
          <w:sz w:val="32"/>
          <w:szCs w:val="32"/>
          <w:cs/>
        </w:rPr>
        <w:t>ฉบับที่ 32 (ปรับปรุง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="00C21672" w:rsidRPr="00F4085C">
        <w:rPr>
          <w:rFonts w:ascii="Angsana New" w:eastAsia="Calibri" w:hAnsi="Angsana New" w:cs="Angsana New"/>
          <w:sz w:val="32"/>
          <w:szCs w:val="32"/>
        </w:rPr>
        <w:t>2560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)</w:t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สินทรัพย์ไม่มีตัวตน-ต้นทุนเว็บไซต์</w:t>
      </w:r>
    </w:p>
    <w:p w:rsidR="00131341" w:rsidRPr="00F4085C" w:rsidRDefault="00131341" w:rsidP="00131341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16"/>
          <w:szCs w:val="16"/>
        </w:rPr>
      </w:pPr>
    </w:p>
    <w:p w:rsidR="00131341" w:rsidRPr="00F4085C" w:rsidRDefault="00131341" w:rsidP="00131341">
      <w:p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F4085C">
        <w:rPr>
          <w:rFonts w:ascii="Angsana New" w:eastAsia="Calibri" w:hAnsi="Angsana New" w:cs="Angsana New"/>
          <w:b/>
          <w:bCs/>
          <w:sz w:val="32"/>
          <w:szCs w:val="32"/>
          <w:cs/>
        </w:rPr>
        <w:t>การตีความมาตรฐานการรายงานทางการเงิน</w:t>
      </w:r>
    </w:p>
    <w:p w:rsidR="00131341" w:rsidRPr="00F4085C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/>
          <w:sz w:val="32"/>
          <w:szCs w:val="32"/>
          <w:cs/>
        </w:rPr>
        <w:t>ฉบับที่ 1 (ปรับปรุง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="00F4085C" w:rsidRPr="00F4085C">
        <w:rPr>
          <w:rFonts w:ascii="Angsana New" w:eastAsia="Calibri" w:hAnsi="Angsana New" w:cs="Angsana New"/>
          <w:sz w:val="32"/>
          <w:szCs w:val="32"/>
        </w:rPr>
        <w:t>2560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)</w:t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ab/>
        <w:t>การเปลี่ยนแปลงในหนี้สินที่เกิดขึ้นจากการรื้อถอน การบูรณะ</w:t>
      </w:r>
    </w:p>
    <w:p w:rsidR="00131341" w:rsidRPr="00F4085C" w:rsidRDefault="00131341" w:rsidP="00131341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z w:val="32"/>
          <w:szCs w:val="32"/>
          <w:cs/>
        </w:rPr>
        <w:t>และหนี้สินที่มีลักษณะคล้ายคลึงกัน</w:t>
      </w:r>
    </w:p>
    <w:p w:rsidR="00131341" w:rsidRPr="00F4085C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/>
          <w:sz w:val="32"/>
          <w:szCs w:val="32"/>
          <w:cs/>
        </w:rPr>
        <w:t>ฉบับที่ 4 (ปรับปรุง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="00F4085C" w:rsidRPr="00F4085C">
        <w:rPr>
          <w:rFonts w:ascii="Angsana New" w:eastAsia="Calibri" w:hAnsi="Angsana New" w:cs="Angsana New"/>
          <w:sz w:val="32"/>
          <w:szCs w:val="32"/>
        </w:rPr>
        <w:t>2560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)</w:t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pacing w:val="-4"/>
          <w:sz w:val="32"/>
          <w:szCs w:val="32"/>
          <w:cs/>
        </w:rPr>
        <w:t>การประเมินว่าข้อตกลงประกอบด้วยสัญญาเช่า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หรือไม่</w:t>
      </w:r>
    </w:p>
    <w:p w:rsidR="00131341" w:rsidRPr="00F4085C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/>
          <w:sz w:val="32"/>
          <w:szCs w:val="32"/>
          <w:cs/>
        </w:rPr>
        <w:t>ฉบับที่ 5 (ปรับปรุง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="00F4085C" w:rsidRPr="00F4085C">
        <w:rPr>
          <w:rFonts w:ascii="Angsana New" w:eastAsia="Calibri" w:hAnsi="Angsana New" w:cs="Angsana New"/>
          <w:sz w:val="32"/>
          <w:szCs w:val="32"/>
        </w:rPr>
        <w:t>2560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)</w:t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ab/>
        <w:t>สิทธิในส่วนได้เสียจากกองทุนการรื้อถอนการบูรณะและการ</w:t>
      </w:r>
    </w:p>
    <w:p w:rsidR="00131341" w:rsidRPr="00F4085C" w:rsidRDefault="00131341" w:rsidP="00131341">
      <w:pPr>
        <w:tabs>
          <w:tab w:val="left" w:pos="1440"/>
          <w:tab w:val="left" w:pos="5220"/>
          <w:tab w:val="left" w:pos="5760"/>
        </w:tabs>
        <w:ind w:right="-104" w:firstLine="4253"/>
        <w:rPr>
          <w:rFonts w:ascii="Angsana New" w:eastAsia="Calibri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ปรับปรุงสภาพแวดล้อม</w:t>
      </w:r>
    </w:p>
    <w:p w:rsidR="00131341" w:rsidRPr="00F4085C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/>
          <w:sz w:val="32"/>
          <w:szCs w:val="32"/>
          <w:cs/>
        </w:rPr>
        <w:t>ฉบับที่ 7 (ปรับปรุง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="00F4085C" w:rsidRPr="00F4085C">
        <w:rPr>
          <w:rFonts w:ascii="Angsana New" w:eastAsia="Calibri" w:hAnsi="Angsana New" w:cs="Angsana New"/>
          <w:sz w:val="32"/>
          <w:szCs w:val="32"/>
        </w:rPr>
        <w:t>2560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)</w:t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ab/>
        <w:t>การปรับปรุงย้อนหลังภายใต้มาตรฐานการบัญชีฉบับที่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29</w:t>
      </w:r>
    </w:p>
    <w:p w:rsidR="00131341" w:rsidRPr="00F4085C" w:rsidRDefault="00131341" w:rsidP="00131341">
      <w:pPr>
        <w:tabs>
          <w:tab w:val="left" w:pos="1440"/>
          <w:tab w:val="left" w:pos="4253"/>
        </w:tabs>
        <w:ind w:right="-104" w:firstLine="4253"/>
        <w:rPr>
          <w:rFonts w:ascii="Angsana New" w:eastAsia="Calibri" w:hAnsi="Angsana New" w:cs="Angsana New"/>
          <w:sz w:val="32"/>
          <w:szCs w:val="32"/>
          <w:cs/>
        </w:rPr>
      </w:pP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z w:val="32"/>
          <w:szCs w:val="32"/>
          <w:cs/>
        </w:rPr>
        <w:t xml:space="preserve">(ปรับปรุง </w:t>
      </w:r>
      <w:r w:rsidR="00F4085C" w:rsidRPr="00F4085C">
        <w:rPr>
          <w:rFonts w:ascii="Angsana New" w:eastAsia="Calibri" w:hAnsi="Angsana New" w:cs="Angsana New"/>
          <w:sz w:val="32"/>
          <w:szCs w:val="32"/>
        </w:rPr>
        <w:t>2560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) เรื่องการรายงานทางการเงินในสภาพเศรษฐกิจที่</w:t>
      </w:r>
    </w:p>
    <w:p w:rsidR="00131341" w:rsidRPr="00F4085C" w:rsidRDefault="00131341" w:rsidP="00131341">
      <w:pPr>
        <w:tabs>
          <w:tab w:val="left" w:pos="1440"/>
          <w:tab w:val="left" w:pos="4253"/>
          <w:tab w:val="left" w:pos="5760"/>
        </w:tabs>
        <w:ind w:left="990" w:right="-104"/>
        <w:rPr>
          <w:rFonts w:ascii="Angsana New" w:eastAsia="Calibri" w:hAnsi="Angsana New" w:cs="Angsana New"/>
          <w:sz w:val="32"/>
          <w:szCs w:val="32"/>
          <w:cs/>
        </w:rPr>
      </w:pP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  <w:t xml:space="preserve"> 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เงินเฟ้อรุนแรง</w:t>
      </w:r>
    </w:p>
    <w:p w:rsidR="00131341" w:rsidRPr="00F4085C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="00F4085C" w:rsidRPr="00F4085C">
        <w:rPr>
          <w:rFonts w:ascii="Angsana New" w:eastAsia="Calibri" w:hAnsi="Angsana New" w:cs="Angsana New"/>
          <w:sz w:val="32"/>
          <w:szCs w:val="32"/>
        </w:rPr>
        <w:t>2560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 xml:space="preserve">) 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ab/>
      </w:r>
      <w:r w:rsidR="00805AD7" w:rsidRPr="00F4085C">
        <w:rPr>
          <w:rFonts w:ascii="Angsana New" w:eastAsia="Calibri" w:hAnsi="Angsana New" w:cs="Angsana New" w:hint="cs"/>
          <w:sz w:val="32"/>
          <w:szCs w:val="32"/>
          <w:cs/>
        </w:rPr>
        <w:t>การรายงานทาง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การเงินระหว่างกาลและการด้อยค่า</w:t>
      </w:r>
    </w:p>
    <w:p w:rsidR="00131341" w:rsidRPr="00F4085C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="00F4085C" w:rsidRPr="00F4085C">
        <w:rPr>
          <w:rFonts w:ascii="Angsana New" w:eastAsia="Calibri" w:hAnsi="Angsana New" w:cs="Angsana New"/>
          <w:sz w:val="32"/>
          <w:szCs w:val="32"/>
        </w:rPr>
        <w:t>2560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 xml:space="preserve">) 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ab/>
        <w:t>ข้อตกลงสัมปทานบริการ</w:t>
      </w:r>
    </w:p>
    <w:p w:rsidR="00131341" w:rsidRPr="00F4085C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/>
          <w:sz w:val="32"/>
          <w:szCs w:val="32"/>
          <w:cs/>
        </w:rPr>
        <w:t>ฉบับที่ 13 (ปรับปรุง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="00F4085C" w:rsidRPr="00F4085C">
        <w:rPr>
          <w:rFonts w:ascii="Angsana New" w:eastAsia="Calibri" w:hAnsi="Angsana New" w:cs="Angsana New"/>
          <w:sz w:val="32"/>
          <w:szCs w:val="32"/>
        </w:rPr>
        <w:t>2560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)</w:t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ab/>
        <w:t>โปรแกรมสิทธิพิเศษแก่ลูกค้า</w:t>
      </w:r>
    </w:p>
    <w:p w:rsidR="00131341" w:rsidRPr="00F4085C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/>
          <w:sz w:val="32"/>
          <w:szCs w:val="32"/>
          <w:cs/>
        </w:rPr>
        <w:lastRenderedPageBreak/>
        <w:t>ฉบับที่ 14 (ปรับปรุง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="00F4085C" w:rsidRPr="00F4085C">
        <w:rPr>
          <w:rFonts w:ascii="Angsana New" w:eastAsia="Calibri" w:hAnsi="Angsana New" w:cs="Angsana New"/>
          <w:sz w:val="32"/>
          <w:szCs w:val="32"/>
        </w:rPr>
        <w:t>2560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)</w:t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ab/>
        <w:t>ข้อจำกัดสินทรัพย์ตามโครงการผลประโยชน์</w:t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ข้อกำหนดเงินทุน</w:t>
      </w:r>
    </w:p>
    <w:p w:rsidR="00131341" w:rsidRPr="00F4085C" w:rsidRDefault="00131341" w:rsidP="00131341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z w:val="32"/>
          <w:szCs w:val="32"/>
          <w:cs/>
        </w:rPr>
        <w:t>ขั้นต่ำและปฏิสัมพันธ์ของรายการเหล่านี้สำหรับมาตรฐานการบัญชี</w:t>
      </w:r>
    </w:p>
    <w:p w:rsidR="00131341" w:rsidRPr="00F4085C" w:rsidRDefault="00131341" w:rsidP="00131341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z w:val="32"/>
          <w:szCs w:val="32"/>
          <w:cs/>
        </w:rPr>
        <w:t>ฉบับที่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19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="00F4085C" w:rsidRPr="00F4085C">
        <w:rPr>
          <w:rFonts w:ascii="Angsana New" w:eastAsia="Calibri" w:hAnsi="Angsana New" w:cs="Angsana New"/>
          <w:sz w:val="32"/>
          <w:szCs w:val="32"/>
        </w:rPr>
        <w:t>2560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) เรื่อง ผลประโยชน์ของพนักงาน</w:t>
      </w:r>
    </w:p>
    <w:p w:rsidR="00131341" w:rsidRPr="00F4085C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/>
          <w:sz w:val="32"/>
          <w:szCs w:val="32"/>
          <w:cs/>
        </w:rPr>
        <w:t>ฉบับที่ 15 (ปรับปรุง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="00F4085C" w:rsidRPr="00F4085C">
        <w:rPr>
          <w:rFonts w:ascii="Angsana New" w:eastAsia="Calibri" w:hAnsi="Angsana New" w:cs="Angsana New"/>
          <w:sz w:val="32"/>
          <w:szCs w:val="32"/>
        </w:rPr>
        <w:t>2560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)</w:t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ab/>
        <w:t>สัญญาสำหรับการก่อสร้างอสังหาริมทรัพย์</w:t>
      </w:r>
    </w:p>
    <w:p w:rsidR="00131341" w:rsidRPr="00F4085C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/>
          <w:sz w:val="32"/>
          <w:szCs w:val="32"/>
          <w:cs/>
        </w:rPr>
        <w:t>ฉบับที่ 17 (ปรับปรุง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="00F4085C" w:rsidRPr="00F4085C">
        <w:rPr>
          <w:rFonts w:ascii="Angsana New" w:eastAsia="Calibri" w:hAnsi="Angsana New" w:cs="Angsana New"/>
          <w:sz w:val="32"/>
          <w:szCs w:val="32"/>
        </w:rPr>
        <w:t>2560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)</w:t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ab/>
        <w:t>การจ่ายสินทรัพย์ที่ไม่ใช่เงินสดให้เจ้าของ</w:t>
      </w:r>
    </w:p>
    <w:p w:rsidR="00131341" w:rsidRPr="00F4085C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/>
          <w:sz w:val="32"/>
          <w:szCs w:val="32"/>
          <w:cs/>
        </w:rPr>
        <w:t>ฉบับที่ 18 (ปรับปรุง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="00F4085C" w:rsidRPr="00F4085C">
        <w:rPr>
          <w:rFonts w:ascii="Angsana New" w:eastAsia="Calibri" w:hAnsi="Angsana New" w:cs="Angsana New"/>
          <w:sz w:val="32"/>
          <w:szCs w:val="32"/>
        </w:rPr>
        <w:t>2560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)</w:t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ab/>
        <w:t>การโอนสินทรัพย์จากลูกค้า</w:t>
      </w:r>
    </w:p>
    <w:p w:rsidR="00131341" w:rsidRPr="00F4085C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/>
          <w:sz w:val="32"/>
          <w:szCs w:val="32"/>
          <w:cs/>
        </w:rPr>
        <w:t>ฉบับที่ 20 (ปรับปรุง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="00F4085C" w:rsidRPr="00F4085C">
        <w:rPr>
          <w:rFonts w:ascii="Angsana New" w:eastAsia="Calibri" w:hAnsi="Angsana New" w:cs="Angsana New"/>
          <w:sz w:val="32"/>
          <w:szCs w:val="32"/>
        </w:rPr>
        <w:t>2560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)</w:t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ab/>
        <w:t>ต้นทุนการเปิดหน้าดินในช่วงการผลิตสำหรับเหมืองผิวดิน</w:t>
      </w:r>
    </w:p>
    <w:p w:rsidR="00131341" w:rsidRPr="00F4085C" w:rsidRDefault="00131341" w:rsidP="003B7BBD">
      <w:pPr>
        <w:numPr>
          <w:ilvl w:val="0"/>
          <w:numId w:val="3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  <w:cs/>
        </w:rPr>
      </w:pPr>
      <w:r w:rsidRPr="00F4085C">
        <w:rPr>
          <w:rFonts w:ascii="Angsana New" w:eastAsia="Calibri" w:hAnsi="Angsana New" w:cs="Angsana New"/>
          <w:sz w:val="32"/>
          <w:szCs w:val="32"/>
          <w:cs/>
        </w:rPr>
        <w:t>ฉบับที่ 21</w:t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F4085C">
        <w:rPr>
          <w:rFonts w:ascii="Angsana New" w:eastAsia="Calibri" w:hAnsi="Angsana New" w:cs="Angsana New"/>
          <w:sz w:val="32"/>
          <w:szCs w:val="32"/>
        </w:rPr>
        <w:t> </w:t>
      </w:r>
      <w:r w:rsidR="00F4085C" w:rsidRPr="00F4085C">
        <w:rPr>
          <w:rFonts w:ascii="Angsana New" w:eastAsia="Calibri" w:hAnsi="Angsana New" w:cs="Angsana New"/>
          <w:sz w:val="32"/>
          <w:szCs w:val="32"/>
        </w:rPr>
        <w:t>2560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>)</w:t>
      </w:r>
      <w:r w:rsidRPr="00F4085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4085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F4085C">
        <w:rPr>
          <w:rFonts w:ascii="Angsana New" w:eastAsia="Calibri" w:hAnsi="Angsana New" w:cs="Angsana New"/>
          <w:sz w:val="32"/>
          <w:szCs w:val="32"/>
          <w:cs/>
        </w:rPr>
        <w:tab/>
        <w:t>เงินที่นำส่งรัฐ</w:t>
      </w:r>
    </w:p>
    <w:p w:rsidR="00131341" w:rsidRDefault="00131341" w:rsidP="00131341">
      <w:pPr>
        <w:tabs>
          <w:tab w:val="left" w:pos="1440"/>
          <w:tab w:val="left" w:pos="5220"/>
          <w:tab w:val="left" w:pos="5760"/>
        </w:tabs>
        <w:ind w:left="990" w:right="-104"/>
        <w:rPr>
          <w:rFonts w:ascii="Angsana New" w:hAnsi="Angsana New" w:cs="Angsana New"/>
          <w:sz w:val="32"/>
          <w:szCs w:val="32"/>
        </w:rPr>
      </w:pPr>
      <w:r w:rsidRPr="00F4085C">
        <w:rPr>
          <w:rFonts w:ascii="Angsana New" w:eastAsia="Calibri" w:hAnsi="Angsana New" w:cs="Angsana New"/>
          <w:sz w:val="32"/>
          <w:szCs w:val="32"/>
          <w:cs/>
        </w:rPr>
        <w:tab/>
      </w:r>
      <w:r w:rsidRPr="00F4085C">
        <w:rPr>
          <w:rFonts w:ascii="Angsana New" w:hAnsi="Angsana New" w:cs="Angsana New" w:hint="cs"/>
          <w:sz w:val="32"/>
          <w:szCs w:val="32"/>
          <w:cs/>
        </w:rPr>
        <w:t>มาตรฐานการบัญชี</w:t>
      </w:r>
      <w:r w:rsidR="005704DF" w:rsidRPr="00F4085C">
        <w:rPr>
          <w:rFonts w:ascii="Angsana New" w:hAnsi="Angsana New" w:cs="Angsana New" w:hint="cs"/>
          <w:sz w:val="32"/>
          <w:szCs w:val="32"/>
          <w:cs/>
        </w:rPr>
        <w:t xml:space="preserve"> มาตรฐานการรายงานทางการเงิน การตีความมาตรฐานการบัญชีและการตีความมาตรฐานการรายงานทางการเงินข้างต้น ไม่มีผลกระทบอย่างเป็นสาระสำคัญต่องบการเงินนี้</w:t>
      </w:r>
      <w:r w:rsidRPr="00F4085C">
        <w:rPr>
          <w:rFonts w:ascii="Angsana New" w:hAnsi="Angsana New" w:cs="Angsana New"/>
          <w:sz w:val="32"/>
          <w:szCs w:val="32"/>
          <w:cs/>
        </w:rPr>
        <w:t xml:space="preserve"> </w:t>
      </w:r>
      <w:r w:rsidRPr="00F4085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BD74A2" w:rsidRPr="004C2E38" w:rsidRDefault="00BD74A2" w:rsidP="00E6059F">
      <w:pPr>
        <w:tabs>
          <w:tab w:val="left" w:pos="5220"/>
        </w:tabs>
        <w:ind w:left="1418" w:right="-144" w:hanging="425"/>
        <w:rPr>
          <w:rFonts w:ascii="Angsana New" w:eastAsia="Calibri" w:hAnsi="Angsana New" w:cs="Angsana New"/>
          <w:sz w:val="16"/>
          <w:szCs w:val="16"/>
          <w:cs/>
        </w:rPr>
      </w:pPr>
    </w:p>
    <w:p w:rsidR="00E6059F" w:rsidRPr="00C22E47" w:rsidRDefault="00D05F6A" w:rsidP="0072030D">
      <w:pPr>
        <w:ind w:left="709" w:right="-198" w:hanging="425"/>
        <w:jc w:val="both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C22E47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2.</w:t>
      </w:r>
      <w:r w:rsidR="004C2E38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6</w:t>
      </w:r>
      <w:r w:rsidRPr="00C22E47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สภาวิชาชีพบัญชีได้ประกาศใช้มาตรฐานการบัญชีใหม่ที่ยังไม่มีผลบังคับใช้ดังนี้</w:t>
      </w:r>
    </w:p>
    <w:p w:rsidR="00586240" w:rsidRPr="00C22E47" w:rsidRDefault="00586240" w:rsidP="00544EA5">
      <w:pPr>
        <w:spacing w:before="120" w:after="120"/>
        <w:ind w:right="-102" w:firstLine="709"/>
        <w:jc w:val="thaiDistribute"/>
        <w:rPr>
          <w:rFonts w:ascii="Angsana New" w:hAnsi="Angsana New" w:cs="Angsana New"/>
          <w:sz w:val="32"/>
          <w:szCs w:val="32"/>
        </w:rPr>
      </w:pPr>
      <w:r w:rsidRPr="00C22E47">
        <w:rPr>
          <w:rFonts w:ascii="Angsana New" w:hAnsi="Angsana New" w:cs="Angsana New"/>
          <w:sz w:val="32"/>
          <w:szCs w:val="32"/>
          <w:cs/>
        </w:rPr>
        <w:t>ให้ถือปฏิบัติกับงบการเงินสำหรับรอบระยะเวลาบัญช</w:t>
      </w:r>
      <w:r w:rsidRPr="00C22E47">
        <w:rPr>
          <w:rFonts w:ascii="Angsana New" w:hAnsi="Angsana New" w:cs="Angsana New" w:hint="cs"/>
          <w:sz w:val="32"/>
          <w:szCs w:val="32"/>
          <w:cs/>
        </w:rPr>
        <w:t>ี</w:t>
      </w:r>
      <w:r w:rsidRPr="00C22E47">
        <w:rPr>
          <w:rFonts w:ascii="Angsana New" w:hAnsi="Angsana New" w:cs="Angsana New"/>
          <w:sz w:val="32"/>
          <w:szCs w:val="32"/>
          <w:cs/>
        </w:rPr>
        <w:t xml:space="preserve">ที่เริ่มในหรือหลังวันที่ </w:t>
      </w:r>
      <w:r w:rsidRPr="00C22E47">
        <w:rPr>
          <w:rFonts w:ascii="Angsana New" w:hAnsi="Angsana New" w:cs="Angsana New"/>
          <w:sz w:val="32"/>
          <w:szCs w:val="32"/>
        </w:rPr>
        <w:t>1</w:t>
      </w:r>
      <w:r w:rsidRPr="00C22E4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C063CB" w:rsidRPr="00C22E47">
        <w:rPr>
          <w:rFonts w:ascii="Angsana New" w:hAnsi="Angsana New" w:cs="Angsana New"/>
          <w:sz w:val="32"/>
          <w:szCs w:val="32"/>
        </w:rPr>
        <w:t>256</w:t>
      </w:r>
      <w:r w:rsidR="00C22E47">
        <w:rPr>
          <w:rFonts w:ascii="Angsana New" w:hAnsi="Angsana New" w:cs="Angsana New"/>
          <w:sz w:val="32"/>
          <w:szCs w:val="32"/>
        </w:rPr>
        <w:t>2</w:t>
      </w:r>
      <w:r w:rsidRPr="00C22E47">
        <w:rPr>
          <w:rFonts w:ascii="Angsana New" w:hAnsi="Angsana New" w:cs="Angsana New"/>
          <w:sz w:val="32"/>
          <w:szCs w:val="32"/>
        </w:rPr>
        <w:t xml:space="preserve"> </w:t>
      </w:r>
      <w:r w:rsidRPr="00C22E47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601432" w:rsidRPr="00C22E47" w:rsidRDefault="00601432" w:rsidP="004F4C5E">
      <w:p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C22E47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มาตรฐานการบัญชี</w:t>
      </w:r>
    </w:p>
    <w:p w:rsidR="00601432" w:rsidRPr="00C22E47" w:rsidRDefault="00601432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C22E47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C22E47">
        <w:rPr>
          <w:rFonts w:ascii="Angsana New" w:eastAsia="Calibri" w:hAnsi="Angsana New" w:cs="Angsana New"/>
          <w:sz w:val="32"/>
          <w:szCs w:val="32"/>
        </w:rPr>
        <w:t>1 (</w:t>
      </w:r>
      <w:r w:rsidRPr="00C22E47">
        <w:rPr>
          <w:rFonts w:ascii="Angsana New" w:eastAsia="Calibri" w:hAnsi="Angsana New" w:cs="Angsana New"/>
          <w:sz w:val="32"/>
          <w:szCs w:val="32"/>
          <w:cs/>
        </w:rPr>
        <w:t>ปรับปรุง</w:t>
      </w:r>
      <w:r w:rsidR="00131341" w:rsidRPr="00C22E47">
        <w:rPr>
          <w:rFonts w:ascii="Angsana New" w:eastAsia="Calibri" w:hAnsi="Angsana New" w:cs="Angsana New"/>
          <w:sz w:val="32"/>
          <w:szCs w:val="32"/>
        </w:rPr>
        <w:t> 256</w:t>
      </w:r>
      <w:r w:rsidR="00C22E47" w:rsidRPr="00C22E47">
        <w:rPr>
          <w:rFonts w:ascii="Angsana New" w:eastAsia="Calibri" w:hAnsi="Angsana New" w:cs="Angsana New"/>
          <w:sz w:val="32"/>
          <w:szCs w:val="32"/>
        </w:rPr>
        <w:t>1</w:t>
      </w:r>
      <w:r w:rsidRPr="00C22E47">
        <w:rPr>
          <w:rFonts w:ascii="Angsana New" w:eastAsia="Calibri" w:hAnsi="Angsana New" w:cs="Angsana New"/>
          <w:sz w:val="32"/>
          <w:szCs w:val="32"/>
        </w:rPr>
        <w:t>)</w:t>
      </w:r>
      <w:r w:rsidRPr="00C22E47">
        <w:rPr>
          <w:rFonts w:ascii="Angsana New" w:eastAsia="Calibri" w:hAnsi="Angsana New" w:cs="Angsana New"/>
          <w:sz w:val="32"/>
          <w:szCs w:val="32"/>
        </w:rPr>
        <w:tab/>
      </w:r>
      <w:r w:rsidRPr="00C22E4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C22E47">
        <w:rPr>
          <w:rFonts w:ascii="Angsana New" w:eastAsia="Calibri" w:hAnsi="Angsana New" w:cs="Angsana New"/>
          <w:sz w:val="32"/>
          <w:szCs w:val="32"/>
          <w:cs/>
        </w:rPr>
        <w:tab/>
        <w:t>การนำเสนองบการเงิน</w:t>
      </w:r>
    </w:p>
    <w:p w:rsidR="00601432" w:rsidRPr="00F31A64" w:rsidRDefault="00601432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2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="00131341"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F31A64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F31A64" w:rsidRPr="00F31A64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สินค้าคงเหลือ</w:t>
      </w:r>
    </w:p>
    <w:p w:rsidR="00601432" w:rsidRPr="00F31A64" w:rsidRDefault="00601432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7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="00F31A64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งบกระแสเงินสด</w:t>
      </w:r>
    </w:p>
    <w:p w:rsidR="00601432" w:rsidRPr="00F31A64" w:rsidRDefault="00601432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8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F31A64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F31A64" w:rsidRPr="00F31A64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นโยบายการบัญชี การเปลี่ยนแปลงประมาณ</w:t>
      </w:r>
    </w:p>
    <w:p w:rsidR="00601432" w:rsidRPr="00F31A64" w:rsidRDefault="00601432" w:rsidP="00601432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31A6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31A64">
        <w:rPr>
          <w:rFonts w:ascii="Angsana New" w:eastAsia="Calibri" w:hAnsi="Angsana New" w:cs="Angsana New"/>
          <w:sz w:val="32"/>
          <w:szCs w:val="32"/>
          <w:cs/>
        </w:rPr>
        <w:t>การทางบัญชีและข้อผิดพลาด</w:t>
      </w:r>
    </w:p>
    <w:p w:rsidR="00601432" w:rsidRPr="00F31A64" w:rsidRDefault="00601432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F31A64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F31A64" w:rsidRPr="00F31A64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เหตุการณ์ภายหลังรอบระยะเวลารายงาน</w:t>
      </w:r>
    </w:p>
    <w:p w:rsidR="00601432" w:rsidRPr="00F31A64" w:rsidRDefault="00601432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="00F31A64" w:rsidRPr="00F31A64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ภาษีเงินได้</w:t>
      </w:r>
    </w:p>
    <w:p w:rsidR="00CB28FC" w:rsidRPr="00F31A64" w:rsidRDefault="00CB28FC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16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F31A64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F31A64" w:rsidRPr="00F31A64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ที่ดิน อาคารและอุปกรณ์</w:t>
      </w:r>
    </w:p>
    <w:p w:rsidR="00CB28FC" w:rsidRPr="00F31A64" w:rsidRDefault="00CB28FC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17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="00F31A64" w:rsidRPr="00F31A64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สัญญาเช่า</w:t>
      </w:r>
    </w:p>
    <w:p w:rsidR="00CB28FC" w:rsidRPr="00F31A64" w:rsidRDefault="00CB28FC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19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F31A64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F31A64" w:rsidRPr="00F31A64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ผลประโยชน์ของพนักงาน</w:t>
      </w:r>
    </w:p>
    <w:p w:rsidR="00CB28FC" w:rsidRPr="00F31A64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20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="00F31A64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การบัญชีสำหรับเงินอุดหนุนจากรัฐบาลและการเปิดเผยข้อมูล</w:t>
      </w:r>
    </w:p>
    <w:p w:rsidR="008D671E" w:rsidRPr="00F31A64" w:rsidRDefault="008D671E" w:rsidP="008D671E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31A6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31A64">
        <w:rPr>
          <w:rFonts w:ascii="Angsana New" w:eastAsia="Calibri" w:hAnsi="Angsana New" w:cs="Angsana New"/>
          <w:sz w:val="32"/>
          <w:szCs w:val="32"/>
          <w:cs/>
        </w:rPr>
        <w:t>เกี่ยวกับความช่วยเหลือจากรัฐบาล</w:t>
      </w:r>
    </w:p>
    <w:p w:rsidR="008D671E" w:rsidRPr="00F31A64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21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="00F31A64" w:rsidRPr="00F31A64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ผลกระทบจากการเปลี่ยนแปลงของอัตราแลกเปลี่ยน</w:t>
      </w:r>
    </w:p>
    <w:p w:rsidR="008D671E" w:rsidRPr="00F31A64" w:rsidRDefault="008D671E" w:rsidP="008D671E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31A6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31A64">
        <w:rPr>
          <w:rFonts w:ascii="Angsana New" w:eastAsia="Calibri" w:hAnsi="Angsana New" w:cs="Angsana New"/>
          <w:sz w:val="32"/>
          <w:szCs w:val="32"/>
          <w:cs/>
        </w:rPr>
        <w:t>เงินตราต่างประเทศ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23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F31A64" w:rsidRPr="00D60817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ต้นทุนการกู้ยืม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24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F31A64" w:rsidRP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26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D60817" w:rsidRPr="00D60817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การบัญชีและการรายงานโครงการผลประโยชน์เมื่อออกจากงาน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D60817" w:rsidRPr="00D60817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งบการเงินเฉพาะกิจการ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28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D60817" w:rsidRPr="00D60817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เงินลงทุนในบริษัทร่วม และการร่วมค้า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29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D60817" w:rsidRPr="00D60817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การรายงานทางการเงินในสภาพเศรษฐกิจที่เงินเฟ้อรุนแรง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lastRenderedPageBreak/>
        <w:t>ฉบับที่ 33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D60817" w:rsidRPr="00D60817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กำไรต่อหุ้น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34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</w:r>
      <w:r w:rsidR="00737096" w:rsidRPr="00D60817">
        <w:rPr>
          <w:rFonts w:ascii="Angsana New" w:eastAsia="Calibri" w:hAnsi="Angsana New" w:cs="Angsana New" w:hint="cs"/>
          <w:sz w:val="32"/>
          <w:szCs w:val="32"/>
          <w:cs/>
        </w:rPr>
        <w:t>การรายงานทางการเงินระหว่างกา</w:t>
      </w:r>
      <w:r w:rsidR="00A03520" w:rsidRPr="00D60817">
        <w:rPr>
          <w:rFonts w:ascii="Angsana New" w:eastAsia="Calibri" w:hAnsi="Angsana New" w:cs="Angsana New" w:hint="cs"/>
          <w:sz w:val="32"/>
          <w:szCs w:val="32"/>
          <w:cs/>
        </w:rPr>
        <w:t>ล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36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การด้อยค่าของสินทรัพย์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37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3F19ED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ประมาณการหนี้สิน หนี้สินที่อาจเกิดขึ้นและสินทรัพย์ที่อาจเกิดขึ้น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38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สินทรัพย์ไม่มีตัวตน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40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อสังหาริมทรัพย์เพื่อการลงทุน</w:t>
      </w:r>
    </w:p>
    <w:p w:rsidR="00D60817" w:rsidRPr="004C2E38" w:rsidRDefault="008D671E" w:rsidP="008D671E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41</w:t>
      </w:r>
      <w:r w:rsidR="00737096" w:rsidRPr="00D60817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737096" w:rsidRPr="00D60817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="00737096" w:rsidRPr="00D60817">
        <w:rPr>
          <w:rFonts w:ascii="Angsana New" w:eastAsia="Calibri" w:hAnsi="Angsana New" w:cs="Angsana New"/>
          <w:sz w:val="32"/>
          <w:szCs w:val="32"/>
        </w:rPr>
        <w:t> </w:t>
      </w:r>
      <w:r w:rsidR="00737096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D60817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="00737096"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เกษตรกรรม</w:t>
      </w:r>
    </w:p>
    <w:p w:rsidR="00D60817" w:rsidRPr="004C2E38" w:rsidRDefault="00D60817" w:rsidP="008D671E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16"/>
          <w:szCs w:val="16"/>
        </w:rPr>
      </w:pPr>
    </w:p>
    <w:p w:rsidR="008D671E" w:rsidRPr="00D60817" w:rsidRDefault="008D671E" w:rsidP="004F4C5E">
      <w:pPr>
        <w:tabs>
          <w:tab w:val="left" w:pos="709"/>
        </w:tabs>
        <w:ind w:right="-198" w:firstLine="709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60817">
        <w:rPr>
          <w:rFonts w:ascii="Angsana New" w:eastAsia="Calibri" w:hAnsi="Angsana New" w:cs="Angsana New"/>
          <w:b/>
          <w:bCs/>
          <w:sz w:val="32"/>
          <w:szCs w:val="32"/>
          <w:cs/>
        </w:rPr>
        <w:t>มาตรฐานการรายงานทางการเงิน</w:t>
      </w:r>
    </w:p>
    <w:p w:rsidR="00D60817" w:rsidRPr="00D60817" w:rsidRDefault="00D60817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="004C2E38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4C2E38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การ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นำมาตรฐานการรายงานทางการเงินมาใช้เป็นครั้งแรก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2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D60817" w:rsidRP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การจ่ายโดยใช้หุ้นเป็นเกณฑ์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3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D60817" w:rsidRP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การรวมธุรกิจ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D60817">
        <w:rPr>
          <w:rFonts w:ascii="Angsana New" w:eastAsia="Calibri" w:hAnsi="Angsana New" w:cs="Angsana New"/>
          <w:sz w:val="32"/>
          <w:szCs w:val="32"/>
        </w:rPr>
        <w:t>4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 xml:space="preserve"> (ปรับปรุง 25</w:t>
      </w:r>
      <w:r w:rsidR="00131341"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D60817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</w:rPr>
        <w:t xml:space="preserve">  </w:t>
      </w:r>
      <w:r w:rsidR="00A02102" w:rsidRPr="00D60817">
        <w:rPr>
          <w:rFonts w:ascii="Angsana New" w:eastAsia="Calibri" w:hAnsi="Angsana New" w:cs="Angsana New"/>
          <w:sz w:val="32"/>
          <w:szCs w:val="32"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สัญญาประกันภัย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5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D60817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สินทรัพย์ไม่หมุนเวียนที่ถือไว้เพื่อขายและการดำเนินงานที่ยกเลิก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6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D60817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การสำรวจและประเมินค่าแหล่งทรัพยากรแร่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8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D60817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ส่วนงานดำเนินงาน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D60817" w:rsidRPr="00D60817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งบการเงินรวม</w:t>
      </w:r>
    </w:p>
    <w:p w:rsidR="008D671E" w:rsidRPr="00D60817" w:rsidRDefault="008D671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11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D60817" w:rsidRPr="00D60817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การร่วมการงาน</w:t>
      </w:r>
    </w:p>
    <w:p w:rsidR="008D671E" w:rsidRPr="00D60817" w:rsidRDefault="007619AB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การเปิดเผยข้อมูลเกี่ยวกับส่วนได้เสียในกิจการอื่น</w:t>
      </w:r>
    </w:p>
    <w:p w:rsidR="007619AB" w:rsidRDefault="007619AB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13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การวัดมูลค่ายุติธรรม</w:t>
      </w:r>
    </w:p>
    <w:p w:rsidR="00D60817" w:rsidRPr="00D60817" w:rsidRDefault="00BB42F2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  <w:lang w:eastAsia="zh-CN"/>
        </w:rPr>
        <w:t>15</w:t>
      </w:r>
      <w:r w:rsidR="004C2E38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4C2E38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D60817"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D60817"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="00D60817" w:rsidRPr="00D60817">
        <w:rPr>
          <w:rFonts w:ascii="Angsana New" w:eastAsia="Calibri" w:hAnsi="Angsana New" w:cs="Angsana New"/>
          <w:sz w:val="32"/>
          <w:szCs w:val="32"/>
          <w:cs/>
        </w:rPr>
        <w:tab/>
      </w:r>
      <w:r w:rsidR="00D60817">
        <w:rPr>
          <w:rFonts w:ascii="Angsana New" w:eastAsia="Calibri" w:hAnsi="Angsana New" w:cs="Angsana New" w:hint="cs"/>
          <w:sz w:val="32"/>
          <w:szCs w:val="32"/>
          <w:cs/>
        </w:rPr>
        <w:t>รายได้จากสัญญาที่ทำกับลูกค้า</w:t>
      </w:r>
    </w:p>
    <w:p w:rsidR="007619AB" w:rsidRPr="008A2A0F" w:rsidRDefault="007619AB" w:rsidP="007619AB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b/>
          <w:bCs/>
          <w:sz w:val="16"/>
          <w:szCs w:val="16"/>
          <w:highlight w:val="yellow"/>
        </w:rPr>
      </w:pPr>
    </w:p>
    <w:p w:rsidR="007619AB" w:rsidRPr="00D60817" w:rsidRDefault="007619AB" w:rsidP="004F4C5E">
      <w:p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D60817">
        <w:rPr>
          <w:rFonts w:ascii="Angsana New" w:eastAsia="Calibri" w:hAnsi="Angsana New" w:cs="Angsana New"/>
          <w:b/>
          <w:bCs/>
          <w:sz w:val="32"/>
          <w:szCs w:val="32"/>
          <w:cs/>
        </w:rPr>
        <w:t>การตีความมาตรฐานการบัญชี</w:t>
      </w:r>
    </w:p>
    <w:p w:rsidR="007619AB" w:rsidRPr="00D60817" w:rsidRDefault="007619AB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D60817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ความช่วยเหลือจากรัฐบาล-กรณีที่ไม่มีความเกี่ยวข้องอย่างเฉพาะ</w:t>
      </w:r>
    </w:p>
    <w:p w:rsidR="007619AB" w:rsidRPr="00A231CC" w:rsidRDefault="007619AB" w:rsidP="007619AB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เจาะจงกับกิจกรรมดำเนินงาน</w:t>
      </w:r>
    </w:p>
    <w:p w:rsidR="007619AB" w:rsidRPr="00A231CC" w:rsidRDefault="007619AB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15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="00A231CC" w:rsidRPr="00A231CC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สัญญาเช่าดำเนินงาน-สิ่งจูงใจที่ให้แก่ผู้เช่า</w:t>
      </w:r>
    </w:p>
    <w:p w:rsidR="007619AB" w:rsidRPr="00A231CC" w:rsidRDefault="007619AB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25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="00131341" w:rsidRPr="00A231CC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A231CC" w:rsidRPr="00A231CC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pacing w:val="-6"/>
          <w:sz w:val="32"/>
          <w:szCs w:val="32"/>
          <w:cs/>
        </w:rPr>
        <w:t>ภาษีเงินได้-การเปลี่ยนแปลงสถานภาพทางภาษี</w:t>
      </w:r>
    </w:p>
    <w:p w:rsidR="007619AB" w:rsidRPr="00A231CC" w:rsidRDefault="00B31DD1" w:rsidP="00B31DD1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7619AB" w:rsidRPr="00A231CC">
        <w:rPr>
          <w:rFonts w:ascii="Angsana New" w:eastAsia="Calibri" w:hAnsi="Angsana New" w:cs="Angsana New"/>
          <w:sz w:val="32"/>
          <w:szCs w:val="32"/>
          <w:cs/>
        </w:rPr>
        <w:t>ของกิจการหรือของผู้ถือหุ้น</w:t>
      </w:r>
    </w:p>
    <w:p w:rsidR="00B31DD1" w:rsidRPr="00A231CC" w:rsidRDefault="00B31DD1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A231CC">
        <w:rPr>
          <w:rFonts w:ascii="Angsana New" w:eastAsia="Calibri" w:hAnsi="Angsana New" w:cs="Angsana New"/>
          <w:sz w:val="32"/>
          <w:szCs w:val="32"/>
          <w:cs/>
        </w:rPr>
        <w:t>2</w:t>
      </w:r>
      <w:r w:rsidR="00A231CC" w:rsidRPr="00A231CC">
        <w:rPr>
          <w:rFonts w:ascii="Angsana New" w:eastAsia="Calibri" w:hAnsi="Angsana New" w:cs="Angsana New"/>
          <w:sz w:val="32"/>
          <w:szCs w:val="32"/>
        </w:rPr>
        <w:t>561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การประเมินเนื้อหาสัญญาเช่าที่ทำขึ้นตามรูปแบบกฎหมาย</w:t>
      </w:r>
    </w:p>
    <w:p w:rsidR="00B31DD1" w:rsidRPr="00A231CC" w:rsidRDefault="00B31DD1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29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="00A231CC" w:rsidRPr="00A231CC">
        <w:rPr>
          <w:rFonts w:ascii="Angsana New" w:eastAsia="Calibri" w:hAnsi="Angsana New" w:cs="Angsana New"/>
          <w:sz w:val="32"/>
          <w:szCs w:val="32"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pacing w:val="-6"/>
          <w:sz w:val="32"/>
          <w:szCs w:val="32"/>
          <w:cs/>
        </w:rPr>
        <w:t>การเปิดเผยข้อมูลของข้อตกลงสัมปทานบริการ</w:t>
      </w:r>
    </w:p>
    <w:p w:rsidR="00B31DD1" w:rsidRDefault="00B31DD1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32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="00C063CB" w:rsidRPr="00A231CC">
        <w:rPr>
          <w:rFonts w:ascii="Angsana New" w:eastAsia="Calibri" w:hAnsi="Angsana New" w:cs="Angsana New"/>
          <w:sz w:val="32"/>
          <w:szCs w:val="32"/>
          <w:cs/>
        </w:rPr>
        <w:t>2</w:t>
      </w:r>
      <w:r w:rsidR="003F19ED" w:rsidRPr="00A231CC">
        <w:rPr>
          <w:rFonts w:ascii="Angsana New" w:eastAsia="Calibri" w:hAnsi="Angsana New" w:cs="Angsana New"/>
          <w:sz w:val="32"/>
          <w:szCs w:val="32"/>
        </w:rPr>
        <w:t>56</w:t>
      </w:r>
      <w:r w:rsidR="00A231CC" w:rsidRPr="00A231CC">
        <w:rPr>
          <w:rFonts w:ascii="Angsana New" w:eastAsia="Calibri" w:hAnsi="Angsana New" w:cs="Angsana New"/>
          <w:sz w:val="32"/>
          <w:szCs w:val="32"/>
        </w:rPr>
        <w:t>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สินทรัพย์ไม่มีตัวตน-ต้นทุนเว็บไซต์</w:t>
      </w:r>
    </w:p>
    <w:p w:rsidR="004C2E38" w:rsidRPr="00A231CC" w:rsidRDefault="004C2E38" w:rsidP="00B31DD1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16"/>
          <w:szCs w:val="16"/>
        </w:rPr>
      </w:pPr>
    </w:p>
    <w:p w:rsidR="00B31DD1" w:rsidRPr="00A231CC" w:rsidRDefault="00B31DD1" w:rsidP="004F4C5E">
      <w:p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A231CC">
        <w:rPr>
          <w:rFonts w:ascii="Angsana New" w:eastAsia="Calibri" w:hAnsi="Angsana New" w:cs="Angsana New"/>
          <w:b/>
          <w:bCs/>
          <w:sz w:val="32"/>
          <w:szCs w:val="32"/>
          <w:cs/>
        </w:rPr>
        <w:t>การตีความมาตรฐานการรายงานทางการเงิน</w:t>
      </w:r>
    </w:p>
    <w:p w:rsidR="00B31DD1" w:rsidRPr="00A231CC" w:rsidRDefault="00B31DD1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1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="003F19ED"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="003F19ED" w:rsidRPr="00A231CC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A231CC" w:rsidRPr="00A231CC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การเปลี่ยนแปลงในหนี้สินที่เกิดขึ้นจากการรื้อถอน การบูรณะ</w:t>
      </w:r>
    </w:p>
    <w:p w:rsidR="00B31DD1" w:rsidRPr="00A231CC" w:rsidRDefault="00B31DD1" w:rsidP="00B31DD1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และหนี้สินที่มีลักษณะคล้ายคลึงกัน</w:t>
      </w:r>
    </w:p>
    <w:p w:rsidR="00B31DD1" w:rsidRPr="00A231CC" w:rsidRDefault="00051968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lastRenderedPageBreak/>
        <w:t>ฉบับที่ 4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="003F19ED"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="00A231CC" w:rsidRPr="00A231CC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pacing w:val="-4"/>
          <w:sz w:val="32"/>
          <w:szCs w:val="32"/>
          <w:cs/>
        </w:rPr>
        <w:t>การประเมินว่าข้อตกลงประกอบด้วยสัญญาเช่า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หรือไม่</w:t>
      </w:r>
    </w:p>
    <w:p w:rsidR="00051968" w:rsidRPr="00A231CC" w:rsidRDefault="00051968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5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="003F19ED"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="003F19ED" w:rsidRPr="00A231CC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A231CC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สิทธิในส่วนได้เสียจากกองทุนการรื้อถอน</w:t>
      </w:r>
      <w:r w:rsidR="005704DF" w:rsidRPr="00A231CC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การบูรณะและการ</w:t>
      </w:r>
    </w:p>
    <w:p w:rsidR="00051968" w:rsidRPr="00A231CC" w:rsidRDefault="00051968" w:rsidP="00051968">
      <w:pPr>
        <w:tabs>
          <w:tab w:val="left" w:pos="1440"/>
          <w:tab w:val="left" w:pos="5220"/>
          <w:tab w:val="left" w:pos="5760"/>
        </w:tabs>
        <w:ind w:right="-104" w:firstLine="4253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ปรับปรุงสภาพแวดล้อม</w:t>
      </w:r>
    </w:p>
    <w:p w:rsidR="00051968" w:rsidRPr="00A231CC" w:rsidRDefault="00051968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7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="003F19ED"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="00A231CC" w:rsidRPr="00A231CC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การปรับปรุงย้อนหลังภายใต้มาตรฐานการบัญชีฉบับที่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29</w:t>
      </w:r>
    </w:p>
    <w:p w:rsidR="00051968" w:rsidRPr="00A231CC" w:rsidRDefault="00051968" w:rsidP="00051968">
      <w:pPr>
        <w:tabs>
          <w:tab w:val="left" w:pos="1440"/>
          <w:tab w:val="left" w:pos="4253"/>
        </w:tabs>
        <w:ind w:right="-104" w:firstLine="4253"/>
        <w:rPr>
          <w:rFonts w:ascii="Angsana New" w:eastAsia="Calibri" w:hAnsi="Angsana New" w:cs="Angsana New"/>
          <w:sz w:val="32"/>
          <w:szCs w:val="32"/>
          <w:cs/>
        </w:rPr>
      </w:pP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(ปรับปรุง 25</w:t>
      </w:r>
      <w:r w:rsidR="005704DF" w:rsidRPr="00A231CC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A231CC" w:rsidRPr="00A231CC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 เรื่องการรายงานทางการเงินในสภาพเศรษฐกิจที่</w:t>
      </w:r>
    </w:p>
    <w:p w:rsidR="00051968" w:rsidRPr="00A231CC" w:rsidRDefault="00051968" w:rsidP="00051968">
      <w:pPr>
        <w:tabs>
          <w:tab w:val="left" w:pos="1440"/>
          <w:tab w:val="left" w:pos="4253"/>
          <w:tab w:val="left" w:pos="5760"/>
        </w:tabs>
        <w:ind w:left="990" w:right="-104"/>
        <w:rPr>
          <w:rFonts w:ascii="Angsana New" w:eastAsia="Calibri" w:hAnsi="Angsana New" w:cs="Angsana New"/>
          <w:sz w:val="32"/>
          <w:szCs w:val="32"/>
          <w:cs/>
        </w:rPr>
      </w:pP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  <w:t xml:space="preserve"> 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เงินเฟ้อรุนแรง</w:t>
      </w:r>
    </w:p>
    <w:p w:rsidR="00051968" w:rsidRPr="00A231CC" w:rsidRDefault="00051968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="004473EA"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="00A231CC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 xml:space="preserve">) 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</w:r>
      <w:r w:rsidR="00737096" w:rsidRPr="00A231CC">
        <w:rPr>
          <w:rFonts w:ascii="Angsana New" w:eastAsia="Calibri" w:hAnsi="Angsana New" w:cs="Angsana New" w:hint="cs"/>
          <w:sz w:val="32"/>
          <w:szCs w:val="32"/>
          <w:cs/>
        </w:rPr>
        <w:t>การรายงานทาง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การเงินระหว่างกาลและการด้อยค่า</w:t>
      </w:r>
    </w:p>
    <w:p w:rsidR="00051968" w:rsidRPr="00A231CC" w:rsidRDefault="00051968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="003F19ED"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="00A231CC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 xml:space="preserve">) 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ข้อตกลงสัมปทานบริการ</w:t>
      </w:r>
    </w:p>
    <w:p w:rsidR="00051968" w:rsidRPr="00A231CC" w:rsidRDefault="00051968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14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="004473EA"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="003F19ED" w:rsidRPr="00A231CC">
        <w:rPr>
          <w:rFonts w:ascii="Angsana New" w:eastAsia="Calibri" w:hAnsi="Angsana New" w:cs="Angsana New" w:hint="cs"/>
          <w:sz w:val="32"/>
          <w:szCs w:val="32"/>
          <w:cs/>
        </w:rPr>
        <w:t>6</w:t>
      </w:r>
      <w:r w:rsidR="00A231CC" w:rsidRPr="00A231CC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ข้อจำกัดสินทรัพย์ตามโครงการผลประโยชน์</w:t>
      </w:r>
      <w:r w:rsidR="003F200E" w:rsidRPr="00A231CC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ข้อกำหนดเงินทุน</w:t>
      </w:r>
    </w:p>
    <w:p w:rsidR="00697751" w:rsidRDefault="00051968" w:rsidP="00697751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ขั้นต่ำและปฏิสัมพันธ์ของรายการเหล่านี้สำหรับมาตรฐานการบัญช</w:t>
      </w:r>
      <w:r w:rsidR="00697751">
        <w:rPr>
          <w:rFonts w:ascii="Angsana New" w:eastAsia="Calibri" w:hAnsi="Angsana New" w:cs="Angsana New" w:hint="cs"/>
          <w:sz w:val="32"/>
          <w:szCs w:val="32"/>
          <w:cs/>
        </w:rPr>
        <w:t>ี</w:t>
      </w:r>
    </w:p>
    <w:p w:rsidR="00182968" w:rsidRDefault="00697751" w:rsidP="00697751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182968" w:rsidRPr="00A231CC">
        <w:rPr>
          <w:rFonts w:ascii="Angsana New" w:eastAsia="Calibri" w:hAnsi="Angsana New" w:cs="Angsana New"/>
          <w:sz w:val="32"/>
          <w:szCs w:val="32"/>
          <w:cs/>
        </w:rPr>
        <w:t>ฉบับที่</w:t>
      </w:r>
      <w:r w:rsidR="00182968" w:rsidRPr="00A231CC">
        <w:rPr>
          <w:rFonts w:ascii="Angsana New" w:eastAsia="Calibri" w:hAnsi="Angsana New" w:cs="Angsana New"/>
          <w:sz w:val="32"/>
          <w:szCs w:val="32"/>
        </w:rPr>
        <w:t> </w:t>
      </w:r>
      <w:r w:rsidR="00182968" w:rsidRPr="00A231CC">
        <w:rPr>
          <w:rFonts w:ascii="Angsana New" w:eastAsia="Calibri" w:hAnsi="Angsana New" w:cs="Angsana New"/>
          <w:sz w:val="32"/>
          <w:szCs w:val="32"/>
          <w:cs/>
        </w:rPr>
        <w:t>19</w:t>
      </w:r>
      <w:r w:rsidR="00182968" w:rsidRPr="00A231CC">
        <w:rPr>
          <w:rFonts w:ascii="Angsana New" w:eastAsia="Calibri" w:hAnsi="Angsana New" w:cs="Angsana New"/>
          <w:sz w:val="32"/>
          <w:szCs w:val="32"/>
        </w:rPr>
        <w:t> </w:t>
      </w:r>
      <w:r w:rsidR="00182968" w:rsidRPr="00A231CC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="00182968" w:rsidRPr="00A231CC">
        <w:rPr>
          <w:rFonts w:ascii="Angsana New" w:eastAsia="Calibri" w:hAnsi="Angsana New" w:cs="Angsana New"/>
          <w:sz w:val="32"/>
          <w:szCs w:val="32"/>
        </w:rPr>
        <w:t> </w:t>
      </w:r>
      <w:r w:rsidR="00182968"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="00182968" w:rsidRPr="00A231CC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="00182968"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182968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182968" w:rsidRPr="00A231CC">
        <w:rPr>
          <w:rFonts w:ascii="Angsana New" w:eastAsia="Calibri" w:hAnsi="Angsana New" w:cs="Angsana New"/>
          <w:sz w:val="32"/>
          <w:szCs w:val="32"/>
          <w:cs/>
        </w:rPr>
        <w:t>ผลประโยชน์ของพนักงาน</w:t>
      </w:r>
    </w:p>
    <w:p w:rsidR="00051968" w:rsidRPr="00A231CC" w:rsidRDefault="00051968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17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="004473EA"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="00A231CC" w:rsidRPr="00A231CC">
        <w:rPr>
          <w:rFonts w:ascii="Angsana New" w:eastAsia="Calibri" w:hAnsi="Angsana New" w:cs="Angsana New"/>
          <w:sz w:val="32"/>
          <w:szCs w:val="32"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การจ่ายสินทรัพย์ที่ไม่ใช่เงินสดให้เจ้าของ</w:t>
      </w:r>
    </w:p>
    <w:p w:rsidR="00051968" w:rsidRPr="00A231CC" w:rsidRDefault="008F648E" w:rsidP="003B7BBD">
      <w:pPr>
        <w:numPr>
          <w:ilvl w:val="0"/>
          <w:numId w:val="4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20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="004473EA"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="003F19ED" w:rsidRPr="00A231CC">
        <w:rPr>
          <w:rFonts w:ascii="Angsana New" w:eastAsia="Calibri" w:hAnsi="Angsana New" w:cs="Angsana New"/>
          <w:sz w:val="32"/>
          <w:szCs w:val="32"/>
        </w:rPr>
        <w:t>6</w:t>
      </w:r>
      <w:r w:rsidR="00A231CC" w:rsidRPr="00A231CC">
        <w:rPr>
          <w:rFonts w:ascii="Angsana New" w:eastAsia="Calibri" w:hAnsi="Angsana New" w:cs="Angsana New"/>
          <w:sz w:val="32"/>
          <w:szCs w:val="32"/>
        </w:rPr>
        <w:t>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ต้นทุนการเปิดหน้าดินในช่วงการผลิตสำหรับเหมืองผิวดิน</w:t>
      </w:r>
    </w:p>
    <w:p w:rsidR="00302B78" w:rsidRPr="00302B78" w:rsidRDefault="008F648E" w:rsidP="00A11017">
      <w:pPr>
        <w:numPr>
          <w:ilvl w:val="0"/>
          <w:numId w:val="4"/>
        </w:numPr>
        <w:tabs>
          <w:tab w:val="left" w:pos="709"/>
        </w:tabs>
        <w:spacing w:after="120"/>
        <w:ind w:left="994" w:right="-202" w:hanging="288"/>
        <w:jc w:val="both"/>
        <w:rPr>
          <w:rFonts w:ascii="Angsana New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21</w:t>
      </w:r>
      <w:r w:rsidR="00737096" w:rsidRPr="00A231CC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737096" w:rsidRPr="00A231CC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="00737096" w:rsidRPr="00A231CC">
        <w:rPr>
          <w:rFonts w:ascii="Angsana New" w:eastAsia="Calibri" w:hAnsi="Angsana New" w:cs="Angsana New"/>
          <w:sz w:val="32"/>
          <w:szCs w:val="32"/>
        </w:rPr>
        <w:t> </w:t>
      </w:r>
      <w:r w:rsidR="00737096"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="003F19ED" w:rsidRPr="00A231CC">
        <w:rPr>
          <w:rFonts w:ascii="Angsana New" w:eastAsia="Calibri" w:hAnsi="Angsana New" w:cs="Angsana New"/>
          <w:sz w:val="32"/>
          <w:szCs w:val="32"/>
        </w:rPr>
        <w:t>6</w:t>
      </w:r>
      <w:r w:rsidR="00A231CC" w:rsidRPr="00A231CC">
        <w:rPr>
          <w:rFonts w:ascii="Angsana New" w:eastAsia="Calibri" w:hAnsi="Angsana New" w:cs="Angsana New"/>
          <w:sz w:val="32"/>
          <w:szCs w:val="32"/>
        </w:rPr>
        <w:t>1</w:t>
      </w:r>
      <w:r w:rsidR="00737096"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เงินที่นำส่งรัฐ</w:t>
      </w:r>
    </w:p>
    <w:p w:rsidR="00302B78" w:rsidRPr="00C22E47" w:rsidRDefault="00CA0F43" w:rsidP="00A11017">
      <w:pPr>
        <w:spacing w:before="120"/>
        <w:ind w:right="-101" w:firstLine="70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="00302B78" w:rsidRPr="00C22E47">
        <w:rPr>
          <w:rFonts w:ascii="Angsana New" w:hAnsi="Angsana New" w:cs="Angsana New"/>
          <w:sz w:val="32"/>
          <w:szCs w:val="32"/>
          <w:cs/>
        </w:rPr>
        <w:t>ให้ถือปฏิบัติกับงบการเงินสำหรับรอบระยะเวลาบัญช</w:t>
      </w:r>
      <w:r w:rsidR="00302B78" w:rsidRPr="00C22E47">
        <w:rPr>
          <w:rFonts w:ascii="Angsana New" w:hAnsi="Angsana New" w:cs="Angsana New" w:hint="cs"/>
          <w:sz w:val="32"/>
          <w:szCs w:val="32"/>
          <w:cs/>
        </w:rPr>
        <w:t>ี</w:t>
      </w:r>
      <w:r w:rsidR="00302B78" w:rsidRPr="00C22E47">
        <w:rPr>
          <w:rFonts w:ascii="Angsana New" w:hAnsi="Angsana New" w:cs="Angsana New"/>
          <w:sz w:val="32"/>
          <w:szCs w:val="32"/>
          <w:cs/>
        </w:rPr>
        <w:t xml:space="preserve">ที่เริ่มในหรือหลังวันที่ </w:t>
      </w:r>
      <w:r w:rsidR="00302B78" w:rsidRPr="00C22E47">
        <w:rPr>
          <w:rFonts w:ascii="Angsana New" w:hAnsi="Angsana New" w:cs="Angsana New"/>
          <w:sz w:val="32"/>
          <w:szCs w:val="32"/>
        </w:rPr>
        <w:t>1</w:t>
      </w:r>
      <w:r w:rsidR="00302B78" w:rsidRPr="00C22E4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302B78" w:rsidRPr="00C22E47">
        <w:rPr>
          <w:rFonts w:ascii="Angsana New" w:hAnsi="Angsana New" w:cs="Angsana New"/>
          <w:sz w:val="32"/>
          <w:szCs w:val="32"/>
        </w:rPr>
        <w:t>256</w:t>
      </w:r>
      <w:r w:rsidR="00302B78">
        <w:rPr>
          <w:rFonts w:ascii="Angsana New" w:hAnsi="Angsana New" w:cs="Angsana New"/>
          <w:sz w:val="32"/>
          <w:szCs w:val="32"/>
        </w:rPr>
        <w:t>3</w:t>
      </w:r>
      <w:r w:rsidR="00302B78" w:rsidRPr="00C22E47">
        <w:rPr>
          <w:rFonts w:ascii="Angsana New" w:hAnsi="Angsana New" w:cs="Angsana New"/>
          <w:sz w:val="32"/>
          <w:szCs w:val="32"/>
        </w:rPr>
        <w:t xml:space="preserve"> </w:t>
      </w:r>
      <w:r w:rsidR="00302B78" w:rsidRPr="00C22E47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697751" w:rsidRPr="00697751" w:rsidRDefault="00697751" w:rsidP="00697751">
      <w:pPr>
        <w:ind w:right="-102"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97751">
        <w:rPr>
          <w:rFonts w:ascii="Angsana New" w:hAnsi="Angsana New" w:cs="Angsana New"/>
          <w:b/>
          <w:bCs/>
          <w:sz w:val="32"/>
          <w:szCs w:val="32"/>
          <w:cs/>
        </w:rPr>
        <w:t>มาตรฐานการ</w:t>
      </w:r>
      <w:r w:rsidR="00647B06">
        <w:rPr>
          <w:rFonts w:ascii="Angsana New" w:hAnsi="Angsana New" w:cs="Angsana New" w:hint="cs"/>
          <w:b/>
          <w:bCs/>
          <w:sz w:val="32"/>
          <w:szCs w:val="32"/>
          <w:cs/>
        </w:rPr>
        <w:t>บัญชี</w:t>
      </w:r>
    </w:p>
    <w:p w:rsidR="00697751" w:rsidRDefault="00697751" w:rsidP="003B7BBD">
      <w:pPr>
        <w:numPr>
          <w:ilvl w:val="0"/>
          <w:numId w:val="5"/>
        </w:numPr>
        <w:ind w:left="993" w:right="-102" w:hanging="284"/>
        <w:jc w:val="thaiDistribute"/>
        <w:rPr>
          <w:rFonts w:ascii="Angsana New" w:hAnsi="Angsana New" w:cs="Angsana New"/>
          <w:sz w:val="32"/>
          <w:szCs w:val="32"/>
        </w:rPr>
      </w:pPr>
      <w:r w:rsidRPr="00697751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47B06">
        <w:rPr>
          <w:rFonts w:ascii="Angsana New" w:hAnsi="Angsana New" w:cs="Angsana New" w:hint="cs"/>
          <w:sz w:val="32"/>
          <w:szCs w:val="32"/>
          <w:cs/>
        </w:rPr>
        <w:t>32</w:t>
      </w:r>
      <w:r w:rsidR="00CA0F43">
        <w:rPr>
          <w:rFonts w:ascii="Angsana New" w:hAnsi="Angsana New" w:cs="Angsana New"/>
          <w:sz w:val="32"/>
          <w:szCs w:val="32"/>
          <w:cs/>
        </w:rPr>
        <w:t xml:space="preserve"> </w:t>
      </w:r>
      <w:r w:rsidR="00CA0F43">
        <w:rPr>
          <w:rFonts w:ascii="Angsana New" w:hAnsi="Angsana New" w:cs="Angsana New" w:hint="cs"/>
          <w:sz w:val="32"/>
          <w:szCs w:val="32"/>
          <w:cs/>
        </w:rPr>
        <w:tab/>
      </w:r>
      <w:r w:rsidR="00CA0F43">
        <w:rPr>
          <w:rFonts w:ascii="Angsana New" w:hAnsi="Angsana New" w:cs="Angsana New" w:hint="cs"/>
          <w:sz w:val="32"/>
          <w:szCs w:val="32"/>
          <w:cs/>
        </w:rPr>
        <w:tab/>
      </w:r>
      <w:r w:rsidRPr="00697751">
        <w:rPr>
          <w:rFonts w:ascii="Angsana New" w:hAnsi="Angsana New" w:cs="Angsana New" w:hint="cs"/>
          <w:sz w:val="32"/>
          <w:szCs w:val="32"/>
          <w:cs/>
        </w:rPr>
        <w:tab/>
      </w:r>
      <w:r w:rsidRPr="00697751">
        <w:rPr>
          <w:rFonts w:ascii="Angsana New" w:hAnsi="Angsana New" w:cs="Angsana New"/>
          <w:sz w:val="32"/>
          <w:szCs w:val="32"/>
          <w:cs/>
        </w:rPr>
        <w:t>เรื่อง</w:t>
      </w:r>
      <w:r w:rsidRPr="00697751">
        <w:rPr>
          <w:rFonts w:ascii="Angsana New" w:hAnsi="Angsana New" w:cs="Angsana New"/>
          <w:sz w:val="32"/>
          <w:szCs w:val="32"/>
        </w:rPr>
        <w:tab/>
      </w:r>
      <w:r w:rsidR="00647B06">
        <w:rPr>
          <w:rFonts w:ascii="Angsana New" w:hAnsi="Angsana New" w:cs="Angsana New" w:hint="cs"/>
          <w:sz w:val="32"/>
          <w:szCs w:val="32"/>
          <w:cs/>
        </w:rPr>
        <w:t>การแสดงรายการเครื่องมือทางการเงิน</w:t>
      </w:r>
    </w:p>
    <w:p w:rsidR="00647B06" w:rsidRPr="00647B06" w:rsidRDefault="00647B06" w:rsidP="00647B06">
      <w:pPr>
        <w:ind w:left="709" w:right="-102"/>
        <w:jc w:val="thaiDistribute"/>
        <w:rPr>
          <w:rFonts w:ascii="Angsana New" w:hAnsi="Angsana New" w:cs="Angsana New"/>
          <w:sz w:val="32"/>
          <w:szCs w:val="32"/>
        </w:rPr>
      </w:pPr>
      <w:r w:rsidRPr="00647B0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</w:t>
      </w:r>
    </w:p>
    <w:p w:rsidR="00647B06" w:rsidRDefault="00647B06" w:rsidP="003B7BBD">
      <w:pPr>
        <w:numPr>
          <w:ilvl w:val="0"/>
          <w:numId w:val="5"/>
        </w:numPr>
        <w:ind w:left="993" w:right="-102" w:hanging="284"/>
        <w:jc w:val="thaiDistribute"/>
        <w:rPr>
          <w:rFonts w:ascii="Angsana New" w:hAnsi="Angsana New" w:cs="Angsana New"/>
          <w:sz w:val="32"/>
          <w:szCs w:val="32"/>
        </w:rPr>
      </w:pPr>
      <w:r w:rsidRPr="00647B06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647B06">
        <w:rPr>
          <w:rFonts w:ascii="Angsana New" w:hAnsi="Angsana New" w:cs="Angsana New" w:hint="cs"/>
          <w:sz w:val="32"/>
          <w:szCs w:val="32"/>
          <w:cs/>
        </w:rPr>
        <w:t>7</w:t>
      </w:r>
      <w:r w:rsidR="00CA0F43">
        <w:rPr>
          <w:rFonts w:ascii="Angsana New" w:hAnsi="Angsana New" w:cs="Angsana New"/>
          <w:sz w:val="32"/>
          <w:szCs w:val="32"/>
          <w:cs/>
        </w:rPr>
        <w:t xml:space="preserve"> </w:t>
      </w:r>
      <w:r w:rsidR="00CA0F43">
        <w:rPr>
          <w:rFonts w:ascii="Angsana New" w:hAnsi="Angsana New" w:cs="Angsana New" w:hint="cs"/>
          <w:sz w:val="32"/>
          <w:szCs w:val="32"/>
          <w:cs/>
        </w:rPr>
        <w:tab/>
      </w:r>
      <w:r w:rsidR="00CA0F43">
        <w:rPr>
          <w:rFonts w:ascii="Angsana New" w:hAnsi="Angsana New" w:cs="Angsana New" w:hint="cs"/>
          <w:sz w:val="32"/>
          <w:szCs w:val="32"/>
          <w:cs/>
        </w:rPr>
        <w:tab/>
      </w:r>
      <w:r w:rsidRPr="00647B06">
        <w:rPr>
          <w:rFonts w:ascii="Angsana New" w:hAnsi="Angsana New" w:cs="Angsana New" w:hint="cs"/>
          <w:sz w:val="32"/>
          <w:szCs w:val="32"/>
          <w:cs/>
        </w:rPr>
        <w:tab/>
      </w:r>
      <w:r w:rsidRPr="00647B06">
        <w:rPr>
          <w:rFonts w:ascii="Angsana New" w:hAnsi="Angsana New" w:cs="Angsana New"/>
          <w:sz w:val="32"/>
          <w:szCs w:val="32"/>
          <w:cs/>
        </w:rPr>
        <w:t>เรื่อง</w:t>
      </w:r>
      <w:r w:rsidRPr="00647B06">
        <w:rPr>
          <w:rFonts w:ascii="Angsana New" w:hAnsi="Angsana New" w:cs="Angsana New"/>
          <w:sz w:val="32"/>
          <w:szCs w:val="32"/>
        </w:rPr>
        <w:tab/>
      </w:r>
      <w:r w:rsidRPr="00647B06">
        <w:rPr>
          <w:rFonts w:ascii="Angsana New" w:hAnsi="Angsana New" w:cs="Angsana New" w:hint="cs"/>
          <w:sz w:val="32"/>
          <w:szCs w:val="32"/>
          <w:cs/>
        </w:rPr>
        <w:t>การเปิดเผยข้อมูลเครื่องมือทางการเงิน</w:t>
      </w:r>
    </w:p>
    <w:p w:rsidR="00CA0F43" w:rsidRPr="00CA0F43" w:rsidRDefault="00CA0F43" w:rsidP="00CA0F43">
      <w:pPr>
        <w:numPr>
          <w:ilvl w:val="0"/>
          <w:numId w:val="5"/>
        </w:numPr>
        <w:ind w:left="993" w:right="-102" w:hanging="284"/>
        <w:jc w:val="thaiDistribute"/>
        <w:rPr>
          <w:rFonts w:ascii="Angsana New" w:hAnsi="Angsana New" w:cs="Angsana New"/>
          <w:sz w:val="32"/>
          <w:szCs w:val="32"/>
        </w:rPr>
      </w:pPr>
      <w:r w:rsidRPr="00697751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 w:hint="cs"/>
          <w:sz w:val="32"/>
          <w:szCs w:val="32"/>
          <w:cs/>
        </w:rPr>
        <w:t>9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697751">
        <w:rPr>
          <w:rFonts w:ascii="Angsana New" w:hAnsi="Angsana New" w:cs="Angsana New" w:hint="cs"/>
          <w:sz w:val="32"/>
          <w:szCs w:val="32"/>
          <w:cs/>
        </w:rPr>
        <w:tab/>
      </w:r>
      <w:r w:rsidRPr="00697751">
        <w:rPr>
          <w:rFonts w:ascii="Angsana New" w:hAnsi="Angsana New" w:cs="Angsana New"/>
          <w:sz w:val="32"/>
          <w:szCs w:val="32"/>
          <w:cs/>
        </w:rPr>
        <w:t>เรื่อง</w:t>
      </w:r>
      <w:r w:rsidRPr="0069775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</w:t>
      </w:r>
    </w:p>
    <w:p w:rsidR="00647B06" w:rsidRPr="00647B06" w:rsidRDefault="00647B06" w:rsidP="00647B06">
      <w:pPr>
        <w:ind w:left="709" w:right="-10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7B06">
        <w:rPr>
          <w:rFonts w:ascii="Angsana New" w:hAnsi="Angsana New" w:cs="Angsana New" w:hint="cs"/>
          <w:b/>
          <w:bCs/>
          <w:sz w:val="32"/>
          <w:szCs w:val="32"/>
          <w:cs/>
        </w:rPr>
        <w:t>การตีความมาตรฐานการรายงานทางการเงิน</w:t>
      </w:r>
    </w:p>
    <w:p w:rsidR="00647B06" w:rsidRDefault="00647B06" w:rsidP="003B7BBD">
      <w:pPr>
        <w:numPr>
          <w:ilvl w:val="0"/>
          <w:numId w:val="5"/>
        </w:numPr>
        <w:ind w:left="993" w:right="-102" w:hanging="284"/>
        <w:jc w:val="thaiDistribute"/>
        <w:rPr>
          <w:rFonts w:ascii="Angsana New" w:hAnsi="Angsana New" w:cs="Angsana New"/>
          <w:sz w:val="32"/>
          <w:szCs w:val="32"/>
        </w:rPr>
      </w:pPr>
      <w:r w:rsidRPr="00647B06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 w:hint="cs"/>
          <w:sz w:val="32"/>
          <w:szCs w:val="32"/>
          <w:cs/>
        </w:rPr>
        <w:t>16</w:t>
      </w:r>
      <w:r w:rsidR="00CA0F43">
        <w:rPr>
          <w:rFonts w:ascii="Angsana New" w:hAnsi="Angsana New" w:cs="Angsana New"/>
          <w:sz w:val="32"/>
          <w:szCs w:val="32"/>
          <w:cs/>
        </w:rPr>
        <w:t xml:space="preserve"> </w:t>
      </w:r>
      <w:r w:rsidR="00CA0F43">
        <w:rPr>
          <w:rFonts w:ascii="Angsana New" w:hAnsi="Angsana New" w:cs="Angsana New" w:hint="cs"/>
          <w:sz w:val="32"/>
          <w:szCs w:val="32"/>
          <w:cs/>
        </w:rPr>
        <w:tab/>
      </w:r>
      <w:r w:rsidR="00CA0F43">
        <w:rPr>
          <w:rFonts w:ascii="Angsana New" w:hAnsi="Angsana New" w:cs="Angsana New" w:hint="cs"/>
          <w:sz w:val="32"/>
          <w:szCs w:val="32"/>
          <w:cs/>
        </w:rPr>
        <w:tab/>
      </w:r>
      <w:r w:rsidRPr="00647B06">
        <w:rPr>
          <w:rFonts w:ascii="Angsana New" w:hAnsi="Angsana New" w:cs="Angsana New" w:hint="cs"/>
          <w:sz w:val="32"/>
          <w:szCs w:val="32"/>
          <w:cs/>
        </w:rPr>
        <w:tab/>
      </w:r>
      <w:r w:rsidRPr="00647B06">
        <w:rPr>
          <w:rFonts w:ascii="Angsana New" w:hAnsi="Angsana New" w:cs="Angsana New"/>
          <w:sz w:val="32"/>
          <w:szCs w:val="32"/>
          <w:cs/>
        </w:rPr>
        <w:t>เรื่อง</w:t>
      </w:r>
      <w:r w:rsidRPr="00647B06">
        <w:rPr>
          <w:rFonts w:ascii="Angsana New" w:hAnsi="Angsana New" w:cs="Angsana New"/>
          <w:sz w:val="32"/>
          <w:szCs w:val="32"/>
        </w:rPr>
        <w:tab/>
      </w:r>
      <w:r w:rsidRPr="00647B06">
        <w:rPr>
          <w:rFonts w:ascii="Angsana New" w:hAnsi="Angsana New" w:cs="Angsana New" w:hint="cs"/>
          <w:sz w:val="32"/>
          <w:szCs w:val="32"/>
          <w:cs/>
        </w:rPr>
        <w:t>การ</w:t>
      </w:r>
      <w:r>
        <w:rPr>
          <w:rFonts w:ascii="Angsana New" w:hAnsi="Angsana New" w:cs="Angsana New" w:hint="cs"/>
          <w:sz w:val="32"/>
          <w:szCs w:val="32"/>
          <w:cs/>
        </w:rPr>
        <w:t>ป้องกันความเสี่ยงของเงินลงทุนสุทธิในหน่วยงานต่างประเทศ</w:t>
      </w:r>
    </w:p>
    <w:p w:rsidR="00302B78" w:rsidRPr="00647B06" w:rsidRDefault="00647B06" w:rsidP="003B7BBD">
      <w:pPr>
        <w:numPr>
          <w:ilvl w:val="0"/>
          <w:numId w:val="5"/>
        </w:numPr>
        <w:ind w:left="993" w:right="-102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7B06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 w:hint="cs"/>
          <w:sz w:val="32"/>
          <w:szCs w:val="32"/>
          <w:cs/>
        </w:rPr>
        <w:t>19</w:t>
      </w:r>
      <w:r w:rsidR="00CA0F43">
        <w:rPr>
          <w:rFonts w:ascii="Angsana New" w:hAnsi="Angsana New" w:cs="Angsana New"/>
          <w:sz w:val="32"/>
          <w:szCs w:val="32"/>
          <w:cs/>
        </w:rPr>
        <w:t xml:space="preserve"> </w:t>
      </w:r>
      <w:r w:rsidR="00CA0F43">
        <w:rPr>
          <w:rFonts w:ascii="Angsana New" w:hAnsi="Angsana New" w:cs="Angsana New" w:hint="cs"/>
          <w:sz w:val="32"/>
          <w:szCs w:val="32"/>
          <w:cs/>
        </w:rPr>
        <w:tab/>
      </w:r>
      <w:r w:rsidR="00CA0F43">
        <w:rPr>
          <w:rFonts w:ascii="Angsana New" w:hAnsi="Angsana New" w:cs="Angsana New" w:hint="cs"/>
          <w:sz w:val="32"/>
          <w:szCs w:val="32"/>
          <w:cs/>
        </w:rPr>
        <w:tab/>
      </w:r>
      <w:r w:rsidRPr="00647B06">
        <w:rPr>
          <w:rFonts w:ascii="Angsana New" w:hAnsi="Angsana New" w:cs="Angsana New" w:hint="cs"/>
          <w:sz w:val="32"/>
          <w:szCs w:val="32"/>
          <w:cs/>
        </w:rPr>
        <w:tab/>
      </w:r>
      <w:r w:rsidRPr="00647B06">
        <w:rPr>
          <w:rFonts w:ascii="Angsana New" w:hAnsi="Angsana New" w:cs="Angsana New"/>
          <w:sz w:val="32"/>
          <w:szCs w:val="32"/>
          <w:cs/>
        </w:rPr>
        <w:t>เรื่อง</w:t>
      </w:r>
      <w:r w:rsidRPr="00647B06">
        <w:rPr>
          <w:rFonts w:ascii="Angsana New" w:hAnsi="Angsana New" w:cs="Angsana New"/>
          <w:sz w:val="32"/>
          <w:szCs w:val="32"/>
        </w:rPr>
        <w:tab/>
      </w:r>
      <w:r w:rsidRPr="00647B06">
        <w:rPr>
          <w:rFonts w:ascii="Angsana New" w:hAnsi="Angsana New" w:cs="Angsana New" w:hint="cs"/>
          <w:sz w:val="32"/>
          <w:szCs w:val="32"/>
          <w:cs/>
        </w:rPr>
        <w:t>การ</w:t>
      </w:r>
      <w:r>
        <w:rPr>
          <w:rFonts w:ascii="Angsana New" w:hAnsi="Angsana New" w:cs="Angsana New" w:hint="cs"/>
          <w:sz w:val="32"/>
          <w:szCs w:val="32"/>
          <w:cs/>
        </w:rPr>
        <w:t>ชำระหนี้สินทางการเงินด้วยตราสารทุน</w:t>
      </w:r>
    </w:p>
    <w:p w:rsidR="0072030D" w:rsidRDefault="00586240" w:rsidP="00647B06">
      <w:pPr>
        <w:tabs>
          <w:tab w:val="left" w:pos="1440"/>
          <w:tab w:val="left" w:pos="5220"/>
          <w:tab w:val="left" w:pos="5760"/>
        </w:tabs>
        <w:spacing w:before="240"/>
        <w:ind w:left="990" w:right="-22"/>
        <w:jc w:val="thaiDistribute"/>
        <w:rPr>
          <w:rFonts w:ascii="Angsana New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ab/>
      </w:r>
      <w:r w:rsidR="0072030D" w:rsidRPr="00A231CC">
        <w:rPr>
          <w:rFonts w:ascii="Angsana New" w:hAnsi="Angsana New" w:cs="Angsana New"/>
          <w:sz w:val="32"/>
          <w:szCs w:val="32"/>
          <w:cs/>
        </w:rPr>
        <w:t>ฝ่ายบริหารของบริษัท</w:t>
      </w:r>
      <w:r w:rsidR="0072030D" w:rsidRPr="00A231CC">
        <w:rPr>
          <w:rFonts w:ascii="Angsana New" w:hAnsi="Angsana New" w:cs="Angsana New" w:hint="cs"/>
          <w:sz w:val="32"/>
          <w:szCs w:val="32"/>
          <w:cs/>
        </w:rPr>
        <w:t>อยู่ระหว่างการ</w:t>
      </w:r>
      <w:r w:rsidR="0072030D" w:rsidRPr="00A231CC">
        <w:rPr>
          <w:rFonts w:ascii="Angsana New" w:hAnsi="Angsana New" w:cs="Angsana New"/>
          <w:sz w:val="32"/>
          <w:szCs w:val="32"/>
          <w:cs/>
        </w:rPr>
        <w:t>ประเมิน</w:t>
      </w:r>
      <w:r w:rsidR="0072030D" w:rsidRPr="00A231CC">
        <w:rPr>
          <w:rFonts w:ascii="Angsana New" w:hAnsi="Angsana New" w:cs="Angsana New" w:hint="cs"/>
          <w:sz w:val="32"/>
          <w:szCs w:val="32"/>
          <w:cs/>
        </w:rPr>
        <w:t>ผลกระทบที่อาจมีต่องบการเงิน ในปีที่นำมาตรฐานการบัญชี</w:t>
      </w:r>
      <w:r w:rsidR="008042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42D2" w:rsidRPr="00F772EA">
        <w:rPr>
          <w:rFonts w:ascii="Angsana New" w:eastAsia="Calibri" w:hAnsi="Angsana New" w:cs="Angsana New"/>
          <w:sz w:val="32"/>
          <w:szCs w:val="32"/>
          <w:cs/>
        </w:rPr>
        <w:t>มาตรฐานการรายงานทางการเงิน การตีความมาตรฐานการบัญชี</w:t>
      </w:r>
      <w:r w:rsidR="008042D2" w:rsidRPr="00F772EA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8042D2" w:rsidRPr="00F772EA">
        <w:rPr>
          <w:rFonts w:ascii="Angsana New" w:eastAsia="Calibri" w:hAnsi="Angsana New" w:cs="Angsana New"/>
          <w:sz w:val="32"/>
          <w:szCs w:val="32"/>
          <w:cs/>
        </w:rPr>
        <w:t>และ</w:t>
      </w:r>
      <w:r w:rsidR="008042D2" w:rsidRPr="00F772EA">
        <w:rPr>
          <w:rFonts w:ascii="Angsana New" w:eastAsia="Calibri" w:hAnsi="Angsana New" w:cs="Angsana New" w:hint="cs"/>
          <w:sz w:val="32"/>
          <w:szCs w:val="32"/>
          <w:cs/>
        </w:rPr>
        <w:t>การตีความมาตรฐานการรายงานทางการเงิน</w:t>
      </w:r>
      <w:r w:rsidR="008042D2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72030D" w:rsidRPr="00A231CC">
        <w:rPr>
          <w:rFonts w:ascii="Angsana New" w:hAnsi="Angsana New" w:cs="Angsana New" w:hint="cs"/>
          <w:sz w:val="32"/>
          <w:szCs w:val="32"/>
          <w:cs/>
        </w:rPr>
        <w:t>ดังกล่าวมาถือปฏิบัติ</w:t>
      </w:r>
      <w:r w:rsidR="0072030D" w:rsidRPr="0072030D">
        <w:rPr>
          <w:rFonts w:ascii="Angsana New" w:hAnsi="Angsana New" w:cs="Angsana New"/>
          <w:sz w:val="32"/>
          <w:szCs w:val="32"/>
          <w:cs/>
        </w:rPr>
        <w:t xml:space="preserve"> </w:t>
      </w:r>
      <w:r w:rsidR="0072030D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A11017" w:rsidRDefault="00A11017" w:rsidP="00647B06">
      <w:pPr>
        <w:tabs>
          <w:tab w:val="left" w:pos="1440"/>
          <w:tab w:val="left" w:pos="5220"/>
          <w:tab w:val="left" w:pos="5760"/>
        </w:tabs>
        <w:spacing w:before="240"/>
        <w:ind w:left="990" w:right="-22"/>
        <w:jc w:val="thaiDistribute"/>
        <w:rPr>
          <w:rFonts w:ascii="Angsana New" w:hAnsi="Angsana New" w:cs="Angsana New"/>
          <w:sz w:val="32"/>
          <w:szCs w:val="32"/>
        </w:rPr>
      </w:pPr>
    </w:p>
    <w:p w:rsidR="00A11017" w:rsidRDefault="00A11017" w:rsidP="00647B06">
      <w:pPr>
        <w:tabs>
          <w:tab w:val="left" w:pos="1440"/>
          <w:tab w:val="left" w:pos="5220"/>
          <w:tab w:val="left" w:pos="5760"/>
        </w:tabs>
        <w:spacing w:before="240"/>
        <w:ind w:left="990" w:right="-22"/>
        <w:jc w:val="thaiDistribute"/>
        <w:rPr>
          <w:rFonts w:ascii="Angsana New" w:hAnsi="Angsana New" w:cs="Angsana New"/>
          <w:sz w:val="32"/>
          <w:szCs w:val="32"/>
        </w:rPr>
      </w:pPr>
    </w:p>
    <w:p w:rsidR="00A11017" w:rsidRDefault="00A11017" w:rsidP="00647B06">
      <w:pPr>
        <w:tabs>
          <w:tab w:val="left" w:pos="1440"/>
          <w:tab w:val="left" w:pos="5220"/>
          <w:tab w:val="left" w:pos="5760"/>
        </w:tabs>
        <w:spacing w:before="240"/>
        <w:ind w:left="990" w:right="-22"/>
        <w:jc w:val="thaiDistribute"/>
        <w:rPr>
          <w:rFonts w:ascii="Angsana New" w:hAnsi="Angsana New" w:cs="Angsana New"/>
          <w:sz w:val="32"/>
          <w:szCs w:val="32"/>
        </w:rPr>
      </w:pPr>
    </w:p>
    <w:p w:rsidR="00A11017" w:rsidRDefault="00A11017" w:rsidP="00A11017">
      <w:pPr>
        <w:spacing w:before="120" w:line="276" w:lineRule="auto"/>
        <w:ind w:left="448"/>
        <w:jc w:val="thaiDistribute"/>
        <w:rPr>
          <w:rFonts w:ascii="Angsana New" w:hAnsi="Angsana New" w:cs="Angsana New"/>
          <w:sz w:val="10"/>
          <w:szCs w:val="10"/>
        </w:rPr>
      </w:pPr>
    </w:p>
    <w:p w:rsidR="00A11017" w:rsidRDefault="00A11017" w:rsidP="00A11017">
      <w:pPr>
        <w:spacing w:before="120" w:line="276" w:lineRule="auto"/>
        <w:ind w:left="448"/>
        <w:jc w:val="thaiDistribute"/>
        <w:rPr>
          <w:rFonts w:ascii="Angsana New" w:hAnsi="Angsana New" w:cs="Angsana New"/>
          <w:sz w:val="10"/>
          <w:szCs w:val="10"/>
        </w:rPr>
      </w:pPr>
    </w:p>
    <w:p w:rsidR="00A11017" w:rsidRPr="00A11017" w:rsidRDefault="00A11017" w:rsidP="00A11017">
      <w:pPr>
        <w:spacing w:before="120" w:line="276" w:lineRule="auto"/>
        <w:ind w:left="448"/>
        <w:jc w:val="thaiDistribute"/>
        <w:rPr>
          <w:rFonts w:ascii="Angsana New" w:hAnsi="Angsana New" w:cs="Angsana New"/>
          <w:sz w:val="10"/>
          <w:szCs w:val="10"/>
        </w:rPr>
      </w:pPr>
    </w:p>
    <w:p w:rsidR="008D656F" w:rsidRPr="002F37CC" w:rsidRDefault="008563B9" w:rsidP="0059505D">
      <w:pPr>
        <w:numPr>
          <w:ilvl w:val="0"/>
          <w:numId w:val="2"/>
        </w:numPr>
        <w:spacing w:before="120" w:line="276" w:lineRule="auto"/>
        <w:ind w:left="448" w:hanging="448"/>
        <w:jc w:val="thaiDistribute"/>
        <w:rPr>
          <w:rFonts w:ascii="Angsana New" w:hAnsi="Angsana New" w:cs="Angsana New"/>
          <w:sz w:val="10"/>
          <w:szCs w:val="10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สรุปนโยบายการบัญชีที่สำคัญ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</w:p>
    <w:p w:rsidR="00132DD7" w:rsidRPr="002F37CC" w:rsidRDefault="00FE0B2A" w:rsidP="00182968">
      <w:pPr>
        <w:spacing w:line="276" w:lineRule="auto"/>
        <w:ind w:left="892" w:hanging="44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BB2031" w:rsidRPr="002F37CC">
        <w:rPr>
          <w:rFonts w:ascii="Angsana New" w:hAnsi="Angsana New" w:cs="Angsana New"/>
          <w:b/>
          <w:bCs/>
          <w:sz w:val="32"/>
          <w:szCs w:val="32"/>
        </w:rPr>
        <w:t>.1</w:t>
      </w:r>
      <w:r w:rsidR="00AA1330" w:rsidRPr="002F37C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32DD7" w:rsidRPr="002F37CC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="00672F47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และค่าใช้จ่าย</w:t>
      </w:r>
    </w:p>
    <w:p w:rsidR="00132DD7" w:rsidRPr="002F37CC" w:rsidRDefault="00132DD7" w:rsidP="00182968">
      <w:pPr>
        <w:spacing w:line="276" w:lineRule="auto"/>
        <w:ind w:left="907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รายได้จ</w:t>
      </w:r>
      <w:r w:rsidR="00B61120" w:rsidRPr="002F37CC">
        <w:rPr>
          <w:rFonts w:ascii="Angsana New" w:hAnsi="Angsana New" w:cs="Angsana New"/>
          <w:sz w:val="32"/>
          <w:szCs w:val="32"/>
          <w:cs/>
        </w:rPr>
        <w:t>ากการขายสินค้ารับรู้เมื่อบริษัท</w:t>
      </w:r>
      <w:r w:rsidRPr="002F37CC">
        <w:rPr>
          <w:rFonts w:ascii="Angsana New" w:hAnsi="Angsana New" w:cs="Angsana New"/>
          <w:sz w:val="32"/>
          <w:szCs w:val="32"/>
          <w:cs/>
        </w:rPr>
        <w:t>ได้โอนความเสี่ยงและผลตอบแทน</w:t>
      </w:r>
      <w:r w:rsidR="00AA1330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ที่เป็นสาระสำคัญของความเป็นเจ้าของสินค้าให้กับผู้ซื้อแล้ว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</w:p>
    <w:p w:rsidR="00DC11FC" w:rsidRPr="002F37CC" w:rsidRDefault="00132DD7" w:rsidP="00182968">
      <w:pPr>
        <w:spacing w:line="276" w:lineRule="auto"/>
        <w:ind w:left="900" w:firstLine="720"/>
        <w:jc w:val="thaiDistribute"/>
        <w:rPr>
          <w:rFonts w:ascii="Angsana New" w:hAnsi="Angsana New" w:cs="Angsana New"/>
          <w:sz w:val="24"/>
          <w:szCs w:val="24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ดอกเบี้ย</w:t>
      </w:r>
      <w:r w:rsidR="00E06B26">
        <w:rPr>
          <w:rFonts w:ascii="Angsana New" w:hAnsi="Angsana New" w:cs="Angsana New" w:hint="cs"/>
          <w:sz w:val="32"/>
          <w:szCs w:val="32"/>
          <w:cs/>
        </w:rPr>
        <w:t>รับ</w:t>
      </w:r>
      <w:r w:rsidRPr="002F37CC">
        <w:rPr>
          <w:rFonts w:ascii="Angsana New" w:hAnsi="Angsana New" w:cs="Angsana New"/>
          <w:sz w:val="32"/>
          <w:szCs w:val="32"/>
          <w:cs/>
        </w:rPr>
        <w:t>ถือเป็นรายได้ตามเกณฑ์คงค้าง</w:t>
      </w:r>
      <w:r w:rsidR="00AA1330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โดยคำนึงถึงอัตราผลตอบแทนที่แท้จริง</w:t>
      </w:r>
    </w:p>
    <w:p w:rsidR="00672F47" w:rsidRDefault="00672F47" w:rsidP="00182968">
      <w:pPr>
        <w:spacing w:line="276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:rsidR="009B5DB0" w:rsidRPr="002F37CC" w:rsidRDefault="00FE0B2A" w:rsidP="0059505D">
      <w:pPr>
        <w:spacing w:line="276" w:lineRule="auto"/>
        <w:ind w:left="896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9B5DB0">
        <w:rPr>
          <w:rFonts w:ascii="Angsana New" w:hAnsi="Angsana New" w:cs="Angsana New"/>
          <w:b/>
          <w:bCs/>
          <w:sz w:val="32"/>
          <w:szCs w:val="32"/>
        </w:rPr>
        <w:t>.2</w:t>
      </w:r>
      <w:r w:rsidR="009B5DB0" w:rsidRPr="002F37CC">
        <w:rPr>
          <w:rFonts w:ascii="Angsana New" w:hAnsi="Angsana New" w:cs="Angsana New"/>
          <w:b/>
          <w:bCs/>
          <w:sz w:val="32"/>
          <w:szCs w:val="32"/>
        </w:rPr>
        <w:tab/>
      </w:r>
      <w:r w:rsidR="009B5DB0" w:rsidRPr="002F37CC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904C74" w:rsidRPr="003F19ED" w:rsidRDefault="009B5DB0" w:rsidP="00182968">
      <w:pPr>
        <w:spacing w:line="276" w:lineRule="auto"/>
        <w:ind w:left="907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ได้แก่ เงินสดในมือและเงินฝากสถาบันการเงิน ซึ่งถึงกำหนดในระยะเวลาไม่เกิน </w:t>
      </w:r>
      <w:r w:rsidRPr="002F37CC">
        <w:rPr>
          <w:rFonts w:ascii="Angsana New" w:hAnsi="Angsana New" w:cs="Angsana New"/>
          <w:sz w:val="32"/>
          <w:szCs w:val="32"/>
        </w:rPr>
        <w:t>3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เดือนนับจากวันที่ได้มาและปราศจากภาระผูกพัน</w:t>
      </w:r>
    </w:p>
    <w:p w:rsidR="004323F6" w:rsidRPr="002F37CC" w:rsidRDefault="00FE0B2A" w:rsidP="0059505D">
      <w:pPr>
        <w:spacing w:line="276" w:lineRule="auto"/>
        <w:ind w:left="896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904C74">
        <w:rPr>
          <w:rFonts w:ascii="Angsana New" w:hAnsi="Angsana New" w:cs="Angsana New"/>
          <w:b/>
          <w:bCs/>
          <w:sz w:val="32"/>
          <w:szCs w:val="32"/>
        </w:rPr>
        <w:t>.</w:t>
      </w:r>
      <w:r w:rsidR="00904C74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ab/>
      </w:r>
      <w:r w:rsidR="004323F6" w:rsidRPr="002F37CC">
        <w:rPr>
          <w:rFonts w:ascii="Angsana New" w:hAnsi="Angsana New" w:cs="Angsana New"/>
          <w:b/>
          <w:bCs/>
          <w:sz w:val="32"/>
          <w:szCs w:val="32"/>
          <w:cs/>
        </w:rPr>
        <w:t>ค่าเผื่อหนี้สงสัยจะสูญ</w:t>
      </w:r>
    </w:p>
    <w:p w:rsidR="008D656F" w:rsidRDefault="004323F6" w:rsidP="00182968">
      <w:pPr>
        <w:spacing w:line="276" w:lineRule="auto"/>
        <w:ind w:left="907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บริษัทพิจารณาตั้งค่าเผื่อหนี้สงสัยจะสูญ </w:t>
      </w:r>
      <w:r w:rsidR="00E168D8" w:rsidRPr="002F37CC">
        <w:rPr>
          <w:rFonts w:ascii="Angsana New" w:hAnsi="Angsana New" w:cs="Angsana New"/>
          <w:sz w:val="32"/>
          <w:szCs w:val="32"/>
          <w:cs/>
        </w:rPr>
        <w:t>ตามจำนวน</w:t>
      </w:r>
      <w:r w:rsidRPr="002F37CC">
        <w:rPr>
          <w:rFonts w:ascii="Angsana New" w:hAnsi="Angsana New" w:cs="Angsana New"/>
          <w:sz w:val="32"/>
          <w:szCs w:val="32"/>
          <w:cs/>
        </w:rPr>
        <w:t>ที่คาดว่าจะเรียกเก็บไม่ได้</w:t>
      </w:r>
    </w:p>
    <w:p w:rsidR="00DC11FC" w:rsidRPr="0059505D" w:rsidRDefault="00FE0B2A" w:rsidP="0059505D">
      <w:pPr>
        <w:spacing w:line="276" w:lineRule="auto"/>
        <w:ind w:left="896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904C74">
        <w:rPr>
          <w:rFonts w:ascii="Angsana New" w:hAnsi="Angsana New" w:cs="Angsana New"/>
          <w:b/>
          <w:bCs/>
          <w:sz w:val="32"/>
          <w:szCs w:val="32"/>
        </w:rPr>
        <w:t>.</w:t>
      </w:r>
      <w:r w:rsidR="00904C74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4323F6" w:rsidRPr="002F37CC">
        <w:rPr>
          <w:rFonts w:ascii="Angsana New" w:hAnsi="Angsana New" w:cs="Angsana New"/>
          <w:b/>
          <w:bCs/>
          <w:sz w:val="32"/>
          <w:szCs w:val="32"/>
        </w:rPr>
        <w:tab/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:rsidR="00DC11FC" w:rsidRPr="002F37CC" w:rsidRDefault="00DC11FC" w:rsidP="00182968">
      <w:pPr>
        <w:spacing w:line="276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แสดงในราคาทุนหรือม</w:t>
      </w:r>
      <w:r w:rsidR="006807CE" w:rsidRPr="002F37CC">
        <w:rPr>
          <w:rFonts w:ascii="Angsana New" w:hAnsi="Angsana New" w:cs="Angsana New"/>
          <w:sz w:val="32"/>
          <w:szCs w:val="32"/>
          <w:cs/>
        </w:rPr>
        <w:t>ูลค่าสุทธิที่จะได้รับแล้วแต่มูลค่า</w:t>
      </w:r>
      <w:r w:rsidRPr="002F37CC">
        <w:rPr>
          <w:rFonts w:ascii="Angsana New" w:hAnsi="Angsana New" w:cs="Angsana New"/>
          <w:sz w:val="32"/>
          <w:szCs w:val="32"/>
          <w:cs/>
        </w:rPr>
        <w:t>ใดจะต่ำกว่า</w:t>
      </w:r>
      <w:r w:rsidR="001F5C9B"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ราคาทุนคำนวณโดยวิธีถัวเฉลี่ยถ่วงน้ำหนัก</w:t>
      </w:r>
    </w:p>
    <w:p w:rsidR="0082079E" w:rsidRDefault="00DC11FC" w:rsidP="00182968">
      <w:pPr>
        <w:spacing w:line="276" w:lineRule="auto"/>
        <w:ind w:left="907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บริษัทตั้งสำรองเผื่อลดมูลค่าสินค้า</w:t>
      </w:r>
      <w:r w:rsidRPr="002F37CC">
        <w:rPr>
          <w:rFonts w:ascii="Angsana New" w:hAnsi="Angsana New" w:cs="Angsana New"/>
          <w:spacing w:val="-20"/>
          <w:sz w:val="32"/>
          <w:szCs w:val="32"/>
          <w:cs/>
        </w:rPr>
        <w:t>คงเหลือ</w:t>
      </w:r>
      <w:r w:rsidRPr="002F37CC">
        <w:rPr>
          <w:rFonts w:ascii="Angsana New" w:hAnsi="Angsana New" w:cs="Angsana New"/>
          <w:spacing w:val="-20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pacing w:val="-20"/>
          <w:sz w:val="32"/>
          <w:szCs w:val="32"/>
          <w:cs/>
        </w:rPr>
        <w:t>เมื่อสินค้านั้นเสื่อมสภาพ</w:t>
      </w:r>
      <w:r w:rsidR="00D87D17" w:rsidRPr="002F37CC">
        <w:rPr>
          <w:rFonts w:ascii="Angsana New" w:hAnsi="Angsana New" w:cs="Angsana New"/>
          <w:spacing w:val="-20"/>
          <w:sz w:val="32"/>
          <w:szCs w:val="32"/>
          <w:cs/>
        </w:rPr>
        <w:t>และล้าสมัย</w:t>
      </w:r>
      <w:r w:rsidRPr="002F37CC">
        <w:rPr>
          <w:rFonts w:ascii="Angsana New" w:hAnsi="Angsana New" w:cs="Angsana New"/>
          <w:spacing w:val="-20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pacing w:val="-20"/>
          <w:sz w:val="32"/>
          <w:szCs w:val="32"/>
          <w:cs/>
        </w:rPr>
        <w:t>โดย</w:t>
      </w:r>
      <w:r w:rsidRPr="002F37CC">
        <w:rPr>
          <w:rFonts w:ascii="Angsana New" w:hAnsi="Angsana New" w:cs="Angsana New"/>
          <w:sz w:val="32"/>
          <w:szCs w:val="32"/>
          <w:cs/>
        </w:rPr>
        <w:t>พิจารณาตามสภาพปัจจุบันของสินค้าคงเหลือเป็นเกณฑ์</w:t>
      </w:r>
    </w:p>
    <w:p w:rsidR="008615CE" w:rsidRDefault="008615CE" w:rsidP="0059505D">
      <w:pPr>
        <w:spacing w:line="276" w:lineRule="auto"/>
        <w:ind w:left="896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3.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Pr="002F37CC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ร่วม</w:t>
      </w:r>
    </w:p>
    <w:p w:rsidR="008615CE" w:rsidRPr="00C8121C" w:rsidRDefault="008615CE" w:rsidP="0059505D">
      <w:pPr>
        <w:spacing w:line="276" w:lineRule="auto"/>
        <w:ind w:left="902" w:firstLine="7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C8121C">
        <w:rPr>
          <w:rFonts w:ascii="Angsana New" w:hAnsi="Angsana New" w:cs="Angsana New" w:hint="cs"/>
          <w:sz w:val="32"/>
          <w:szCs w:val="32"/>
          <w:cs/>
        </w:rPr>
        <w:t xml:space="preserve">บริษัทร่วม หมายถึง </w:t>
      </w:r>
      <w:r w:rsidR="009C555E" w:rsidRPr="00C8121C">
        <w:rPr>
          <w:rFonts w:ascii="Angsana New" w:cs="Angsana New" w:hint="cs"/>
          <w:sz w:val="32"/>
          <w:szCs w:val="32"/>
          <w:cs/>
        </w:rPr>
        <w:t>กิจการที่กลุ่มบริษัทมีอิทธิพลอย่างมีสาระสำคัญ โดยมีอำนาจเข้าไปมีส่วนร่วมในการตัดสินใจเกี่ยวกั</w:t>
      </w:r>
      <w:r w:rsidR="00470D82" w:rsidRPr="00C8121C">
        <w:rPr>
          <w:rFonts w:ascii="Angsana New" w:cs="Angsana New"/>
          <w:sz w:val="32"/>
          <w:szCs w:val="32"/>
          <w:cs/>
        </w:rPr>
        <w:t>บ</w:t>
      </w:r>
      <w:r w:rsidR="009C555E" w:rsidRPr="00C8121C">
        <w:rPr>
          <w:rFonts w:ascii="Angsana New" w:cs="Angsana New" w:hint="cs"/>
          <w:sz w:val="32"/>
          <w:szCs w:val="32"/>
          <w:cs/>
        </w:rPr>
        <w:t>นโยบายทางการเงินและการดำเนินงานของกิจการ แต่ไม่ถึงระดับที่จะควบคุมนโยบายดังกล่าว เงินลงทุนในบริษัทร่วมในงบการเงินเฉพาะกิจการแสดงตามวิธีราคาทุนและในงบการเงินรวมแสดงตามวิธีส่วนได้เสีย</w:t>
      </w:r>
    </w:p>
    <w:p w:rsidR="00BA52DE" w:rsidRPr="002F37CC" w:rsidRDefault="00FE0B2A" w:rsidP="0059505D">
      <w:pPr>
        <w:spacing w:line="276" w:lineRule="auto"/>
        <w:ind w:left="896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904C74">
        <w:rPr>
          <w:rFonts w:ascii="Angsana New" w:hAnsi="Angsana New" w:cs="Angsana New"/>
          <w:b/>
          <w:bCs/>
          <w:sz w:val="32"/>
          <w:szCs w:val="32"/>
        </w:rPr>
        <w:t>.</w:t>
      </w:r>
      <w:r w:rsidR="008615CE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BA52DE" w:rsidRPr="002F37CC">
        <w:rPr>
          <w:rFonts w:ascii="Angsana New" w:hAnsi="Angsana New" w:cs="Angsana New"/>
          <w:b/>
          <w:bCs/>
          <w:sz w:val="32"/>
          <w:szCs w:val="32"/>
        </w:rPr>
        <w:tab/>
      </w:r>
      <w:r w:rsidR="00BA52DE" w:rsidRPr="002F37CC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ED5442" w:rsidRDefault="00BA52DE" w:rsidP="00182968">
      <w:pPr>
        <w:spacing w:line="276" w:lineRule="auto"/>
        <w:ind w:left="907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ED5442">
        <w:rPr>
          <w:rFonts w:ascii="Angsana New" w:hAnsi="Angsana New" w:cs="Angsana New"/>
          <w:sz w:val="32"/>
          <w:szCs w:val="32"/>
          <w:cs/>
        </w:rPr>
        <w:t xml:space="preserve">บริษัทย่อย หมายถึง </w:t>
      </w:r>
      <w:r w:rsidR="00ED5442" w:rsidRPr="00ED5442">
        <w:rPr>
          <w:rFonts w:ascii="Angsana New" w:hAnsi="Angsana New" w:cs="Angsana New"/>
          <w:sz w:val="32"/>
          <w:szCs w:val="32"/>
          <w:cs/>
        </w:rPr>
        <w:t>กิจการที่กลุ่มบริษัทมีอำนาจในการควบคุมนโยบายการเงินและการดำเนินงาน บริษัทรวมบริษัทย่อยไว้ในงบการเงินรวมตั้งแต่วันที่กลุ่มบริษัทมีอำนาจควบคุมจนถึงวันที่การมีอำนาจควบคุมนั้นสิ้นสุดลง เงินลงทุนในบริษัทย่อยในงบการเงินเฉพาะกิจการ แสดงตามวิธีราคา</w:t>
      </w:r>
      <w:r w:rsidR="00ED5442" w:rsidRPr="00ED5442">
        <w:rPr>
          <w:rFonts w:ascii="Angsana New" w:hAnsi="Angsana New" w:cs="Angsana New"/>
          <w:spacing w:val="4"/>
          <w:sz w:val="32"/>
          <w:szCs w:val="32"/>
          <w:cs/>
        </w:rPr>
        <w:t>ทุน</w:t>
      </w:r>
      <w:r w:rsidR="00ED544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</w:p>
    <w:p w:rsidR="00A11017" w:rsidRDefault="00A11017" w:rsidP="00182968">
      <w:pPr>
        <w:spacing w:line="276" w:lineRule="auto"/>
        <w:ind w:left="907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:rsidR="00A11017" w:rsidRDefault="00A11017" w:rsidP="00182968">
      <w:pPr>
        <w:spacing w:line="276" w:lineRule="auto"/>
        <w:ind w:left="907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:rsidR="00A11017" w:rsidRDefault="00A11017" w:rsidP="00182968">
      <w:pPr>
        <w:spacing w:line="276" w:lineRule="auto"/>
        <w:ind w:left="907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:rsidR="00A11017" w:rsidRDefault="00A11017" w:rsidP="00182968">
      <w:pPr>
        <w:spacing w:line="276" w:lineRule="auto"/>
        <w:ind w:left="907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:rsidR="00132DD7" w:rsidRPr="002F37CC" w:rsidRDefault="00FE0B2A" w:rsidP="00182968">
      <w:pPr>
        <w:spacing w:before="120" w:line="276" w:lineRule="auto"/>
        <w:ind w:left="900" w:hanging="45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904C74">
        <w:rPr>
          <w:rFonts w:ascii="Angsana New" w:hAnsi="Angsana New" w:cs="Angsana New"/>
          <w:b/>
          <w:bCs/>
          <w:sz w:val="32"/>
          <w:szCs w:val="32"/>
        </w:rPr>
        <w:t>.</w:t>
      </w:r>
      <w:r w:rsidR="008615CE"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ab/>
      </w:r>
      <w:r w:rsidR="00132DD7" w:rsidRPr="002F37CC">
        <w:rPr>
          <w:rFonts w:ascii="Angsana New" w:hAnsi="Angsana New" w:cs="Angsana New"/>
          <w:b/>
          <w:bCs/>
          <w:sz w:val="32"/>
          <w:szCs w:val="32"/>
          <w:cs/>
        </w:rPr>
        <w:t>ที่ดิน</w:t>
      </w:r>
      <w:r w:rsidR="00132DD7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32DD7" w:rsidRPr="002F37CC">
        <w:rPr>
          <w:rFonts w:ascii="Angsana New" w:hAnsi="Angsana New" w:cs="Angsana New"/>
          <w:b/>
          <w:bCs/>
          <w:sz w:val="32"/>
          <w:szCs w:val="32"/>
          <w:cs/>
        </w:rPr>
        <w:t>อาคารและอุปกรณ์</w:t>
      </w:r>
    </w:p>
    <w:p w:rsidR="008A2A0F" w:rsidRDefault="008A2A0F" w:rsidP="00182968">
      <w:pPr>
        <w:spacing w:line="276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633A3">
        <w:rPr>
          <w:rFonts w:ascii="Angsana New" w:hAnsi="Angsana New" w:cs="Angsana New" w:hint="cs"/>
          <w:sz w:val="32"/>
          <w:szCs w:val="32"/>
          <w:cs/>
        </w:rPr>
        <w:t>ที่ดินแสดงตามราคาประเมิน บริษัทมีนโยบายที่จะประเมินราคาโดยผู้ประเมินอิสระทุก 3-5 ปี และในระหว่างระยะเวลานี้ หากมีปัจจัยอื่นใดที่มีผลกระทบอย่างมีสาระสำคัญต่อมูลค่าสินทรัพย์ บริษัทจะให้มีการประเมินราคาใหม่โดยผู้เชี่ยวชาญในปีนั้นๆ มูลค่าส่วนที่เพิ่มขึ้นจากการตีราคาสินทรัพย์ บริษัทบันทึกไว้ในบัญชีส่วนเกินจากการตีราคาสินทรัพย์ โดยแสดงเป็นรายการในงบกำไรขาดทุนเบ็ดเสร็จอื่นในองค์ประกอบอื่นของ</w:t>
      </w:r>
      <w:r w:rsidR="00D33389">
        <w:rPr>
          <w:rFonts w:ascii="Angsana New" w:hAnsi="Angsana New" w:cs="Angsana New" w:hint="cs"/>
          <w:sz w:val="32"/>
          <w:szCs w:val="32"/>
          <w:cs/>
        </w:rPr>
        <w:t>ส่วนของ</w:t>
      </w:r>
      <w:r w:rsidRPr="003633A3">
        <w:rPr>
          <w:rFonts w:ascii="Angsana New" w:hAnsi="Angsana New" w:cs="Angsana New" w:hint="cs"/>
          <w:sz w:val="32"/>
          <w:szCs w:val="32"/>
          <w:cs/>
        </w:rPr>
        <w:t>ผู้ถือหุ้น</w:t>
      </w:r>
    </w:p>
    <w:p w:rsidR="008615CE" w:rsidRDefault="008615CE" w:rsidP="008615CE">
      <w:pPr>
        <w:spacing w:line="276" w:lineRule="auto"/>
        <w:ind w:left="892" w:right="-22" w:firstLine="718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280DC2">
        <w:rPr>
          <w:rFonts w:ascii="Angsana New" w:hAnsi="Angsana New" w:cs="Angsana New" w:hint="cs"/>
          <w:sz w:val="32"/>
          <w:szCs w:val="32"/>
          <w:cs/>
        </w:rPr>
        <w:t>ใน</w:t>
      </w:r>
      <w:r>
        <w:rPr>
          <w:rFonts w:ascii="Angsana New" w:hAnsi="Angsana New" w:cs="Angsana New" w:hint="cs"/>
          <w:sz w:val="32"/>
          <w:szCs w:val="32"/>
          <w:cs/>
        </w:rPr>
        <w:t xml:space="preserve">ปี 2561 บริษัทได้มีการประเมินราคาที่ดินโดยผู้ประเมินอิสระ โดยใช้วิธีเปรียบเทียบข้อมูลตลาดในการกำหนดมูลค่ายุติธรรม </w:t>
      </w:r>
      <w:r>
        <w:rPr>
          <w:rFonts w:ascii="Angsana New" w:hAnsi="Angsana New" w:cs="Angsana New"/>
          <w:sz w:val="32"/>
          <w:szCs w:val="32"/>
          <w:lang w:eastAsia="zh-CN"/>
        </w:rPr>
        <w:t>(Market Approach)</w:t>
      </w:r>
    </w:p>
    <w:p w:rsidR="00A11017" w:rsidRDefault="00A11017" w:rsidP="00182968">
      <w:pPr>
        <w:spacing w:line="276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132DD7" w:rsidRDefault="00132DD7" w:rsidP="00182968">
      <w:pPr>
        <w:spacing w:line="276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อาคารและอุปกรณ์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แสดงในราคาทุน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บริษัทคำนวณค่าเสื่อมราคาสำหรับสินทรัพย์ถาวรทุกประเภทยกเว้นที่ดิน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โดยวิธีเส้นตรงตามอายุ</w:t>
      </w:r>
      <w:r w:rsidR="00921523" w:rsidRPr="002F37CC">
        <w:rPr>
          <w:rFonts w:ascii="Angsana New" w:hAnsi="Angsana New" w:cs="Angsana New"/>
          <w:sz w:val="32"/>
          <w:szCs w:val="32"/>
          <w:cs/>
        </w:rPr>
        <w:t xml:space="preserve">การให้ประโยชน์ </w:t>
      </w:r>
      <w:r w:rsidRPr="002F37CC">
        <w:rPr>
          <w:rFonts w:ascii="Angsana New" w:hAnsi="Angsana New" w:cs="Angsana New"/>
          <w:sz w:val="32"/>
          <w:szCs w:val="32"/>
          <w:cs/>
        </w:rPr>
        <w:t>ซึ่งประมาณไว้ดังนี้</w:t>
      </w:r>
    </w:p>
    <w:tbl>
      <w:tblPr>
        <w:tblW w:w="0" w:type="auto"/>
        <w:jc w:val="center"/>
        <w:tblInd w:w="902" w:type="dxa"/>
        <w:tblLook w:val="04A0"/>
      </w:tblPr>
      <w:tblGrid>
        <w:gridCol w:w="4876"/>
        <w:gridCol w:w="1440"/>
        <w:gridCol w:w="1620"/>
      </w:tblGrid>
      <w:tr w:rsidR="0026086A" w:rsidRPr="002F37CC" w:rsidTr="00A96D56">
        <w:trPr>
          <w:jc w:val="center"/>
        </w:trPr>
        <w:tc>
          <w:tcPr>
            <w:tcW w:w="4876" w:type="dxa"/>
          </w:tcPr>
          <w:p w:rsidR="0026086A" w:rsidRPr="002F37CC" w:rsidRDefault="0026086A" w:rsidP="00347873">
            <w:pPr>
              <w:spacing w:before="120" w:line="27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26086A" w:rsidRPr="002F37CC" w:rsidRDefault="0026086A" w:rsidP="00347873">
            <w:pPr>
              <w:spacing w:before="12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26086A" w:rsidRPr="002F37CC" w:rsidRDefault="0026086A" w:rsidP="00B1083A">
            <w:pPr>
              <w:spacing w:before="120" w:line="276" w:lineRule="auto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ปี</w:t>
            </w:r>
          </w:p>
        </w:tc>
      </w:tr>
      <w:tr w:rsidR="0026086A" w:rsidRPr="002F37CC" w:rsidTr="00A96D56">
        <w:trPr>
          <w:jc w:val="center"/>
        </w:trPr>
        <w:tc>
          <w:tcPr>
            <w:tcW w:w="4876" w:type="dxa"/>
            <w:vAlign w:val="bottom"/>
          </w:tcPr>
          <w:p w:rsidR="0026086A" w:rsidRPr="002F37CC" w:rsidRDefault="0026086A" w:rsidP="00347873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1440" w:type="dxa"/>
            <w:vAlign w:val="bottom"/>
          </w:tcPr>
          <w:p w:rsidR="0026086A" w:rsidRPr="002F37CC" w:rsidRDefault="0026086A" w:rsidP="00347873">
            <w:pPr>
              <w:spacing w:line="276" w:lineRule="auto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26086A" w:rsidRPr="002F37CC" w:rsidRDefault="0026086A" w:rsidP="00347873">
            <w:pPr>
              <w:spacing w:line="276" w:lineRule="auto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2F37C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26086A" w:rsidRPr="002F37CC" w:rsidTr="00A96D56">
        <w:trPr>
          <w:jc w:val="center"/>
        </w:trPr>
        <w:tc>
          <w:tcPr>
            <w:tcW w:w="4876" w:type="dxa"/>
            <w:vAlign w:val="bottom"/>
          </w:tcPr>
          <w:p w:rsidR="0026086A" w:rsidRPr="002F37CC" w:rsidRDefault="0026086A" w:rsidP="00347873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vAlign w:val="bottom"/>
          </w:tcPr>
          <w:p w:rsidR="0026086A" w:rsidRPr="002F37CC" w:rsidRDefault="0026086A" w:rsidP="00347873">
            <w:pPr>
              <w:spacing w:line="276" w:lineRule="auto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26086A" w:rsidRPr="002F37CC" w:rsidRDefault="0026086A" w:rsidP="00347873">
            <w:pPr>
              <w:spacing w:line="276" w:lineRule="auto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</w:rPr>
              <w:t xml:space="preserve">5-30 </w:t>
            </w:r>
          </w:p>
        </w:tc>
      </w:tr>
      <w:tr w:rsidR="0026086A" w:rsidRPr="002F37CC" w:rsidTr="00A96D56">
        <w:trPr>
          <w:jc w:val="center"/>
        </w:trPr>
        <w:tc>
          <w:tcPr>
            <w:tcW w:w="4876" w:type="dxa"/>
            <w:vAlign w:val="bottom"/>
          </w:tcPr>
          <w:p w:rsidR="0026086A" w:rsidRPr="002F37CC" w:rsidRDefault="0026086A" w:rsidP="00347873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:rsidR="0026086A" w:rsidRPr="002F37CC" w:rsidRDefault="0026086A" w:rsidP="00347873">
            <w:pPr>
              <w:spacing w:line="276" w:lineRule="auto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26086A" w:rsidRPr="002F37CC" w:rsidRDefault="0026086A" w:rsidP="00347873">
            <w:pPr>
              <w:spacing w:line="276" w:lineRule="auto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</w:rPr>
              <w:t xml:space="preserve">5-10 </w:t>
            </w:r>
          </w:p>
        </w:tc>
      </w:tr>
      <w:tr w:rsidR="0026086A" w:rsidRPr="002F37CC" w:rsidTr="00A96D56">
        <w:trPr>
          <w:jc w:val="center"/>
        </w:trPr>
        <w:tc>
          <w:tcPr>
            <w:tcW w:w="4876" w:type="dxa"/>
            <w:vAlign w:val="bottom"/>
          </w:tcPr>
          <w:p w:rsidR="0026086A" w:rsidRPr="002F37CC" w:rsidRDefault="0026086A" w:rsidP="00347873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คอมพิวเตอร์และอุปกรณ์คอมพิวเตอร์</w:t>
            </w:r>
          </w:p>
        </w:tc>
        <w:tc>
          <w:tcPr>
            <w:tcW w:w="1440" w:type="dxa"/>
            <w:vAlign w:val="bottom"/>
          </w:tcPr>
          <w:p w:rsidR="0026086A" w:rsidRPr="002F37CC" w:rsidRDefault="0026086A" w:rsidP="00347873">
            <w:pPr>
              <w:spacing w:line="276" w:lineRule="auto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26086A" w:rsidRPr="002F37CC" w:rsidRDefault="0026086A" w:rsidP="00347873">
            <w:pPr>
              <w:spacing w:line="276" w:lineRule="auto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</w:p>
        </w:tc>
      </w:tr>
      <w:tr w:rsidR="0026086A" w:rsidRPr="002F37CC" w:rsidTr="00A96D56">
        <w:trPr>
          <w:jc w:val="center"/>
        </w:trPr>
        <w:tc>
          <w:tcPr>
            <w:tcW w:w="4876" w:type="dxa"/>
            <w:vAlign w:val="bottom"/>
          </w:tcPr>
          <w:p w:rsidR="0026086A" w:rsidRPr="002F37CC" w:rsidRDefault="0026086A" w:rsidP="00347873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="00BE305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ๆ</w:t>
            </w:r>
          </w:p>
        </w:tc>
        <w:tc>
          <w:tcPr>
            <w:tcW w:w="1440" w:type="dxa"/>
            <w:vAlign w:val="bottom"/>
          </w:tcPr>
          <w:p w:rsidR="0026086A" w:rsidRPr="002F37CC" w:rsidRDefault="0026086A" w:rsidP="00347873">
            <w:pPr>
              <w:spacing w:line="276" w:lineRule="auto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26086A" w:rsidRPr="002F37CC" w:rsidRDefault="0026086A" w:rsidP="00347873">
            <w:pPr>
              <w:spacing w:line="276" w:lineRule="auto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</w:p>
        </w:tc>
      </w:tr>
    </w:tbl>
    <w:p w:rsidR="00DC11FC" w:rsidRPr="002F37CC" w:rsidRDefault="00FE0B2A" w:rsidP="00A466F5">
      <w:pPr>
        <w:spacing w:before="120" w:line="276" w:lineRule="auto"/>
        <w:ind w:left="896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904C74">
        <w:rPr>
          <w:rFonts w:ascii="Angsana New" w:hAnsi="Angsana New" w:cs="Angsana New"/>
          <w:b/>
          <w:bCs/>
          <w:sz w:val="32"/>
          <w:szCs w:val="32"/>
        </w:rPr>
        <w:t>.</w:t>
      </w:r>
      <w:r w:rsidR="008615CE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="00764FD7" w:rsidRPr="002F37CC">
        <w:rPr>
          <w:rFonts w:ascii="Angsana New" w:hAnsi="Angsana New" w:cs="Angsana New"/>
          <w:b/>
          <w:bCs/>
          <w:sz w:val="32"/>
          <w:szCs w:val="32"/>
        </w:rPr>
        <w:tab/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:rsidR="00DC11FC" w:rsidRDefault="00DC11FC" w:rsidP="00182968">
      <w:pPr>
        <w:spacing w:line="276" w:lineRule="auto"/>
        <w:ind w:left="907" w:right="-22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Pr="002F37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หมายถึง</w:t>
      </w:r>
      <w:r w:rsidRPr="002F37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14538" w:rsidRPr="002F37CC">
        <w:rPr>
          <w:rFonts w:ascii="Angsana New" w:hAnsi="Angsana New" w:cs="Angsana New"/>
          <w:spacing w:val="-2"/>
          <w:sz w:val="32"/>
          <w:szCs w:val="32"/>
          <w:cs/>
        </w:rPr>
        <w:t>สิทธิการใช้โปร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แกรมคอมพิวเตอร์ที่</w:t>
      </w:r>
      <w:r w:rsidR="00314538" w:rsidRPr="002F37CC">
        <w:rPr>
          <w:rFonts w:ascii="Angsana New" w:hAnsi="Angsana New" w:cs="Angsana New"/>
          <w:spacing w:val="-2"/>
          <w:sz w:val="32"/>
          <w:szCs w:val="32"/>
          <w:cs/>
        </w:rPr>
        <w:t>ซื้อมา บันทึกเป็นสินทรัพย์ โดยคำนวณจากต้นทุนในการได้มาและการดำเนินการให้โปรแกรมคอมพิวเตอร์นั้นนำมา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ใช้</w:t>
      </w:r>
      <w:r w:rsidR="009B34B5">
        <w:rPr>
          <w:rFonts w:ascii="Angsana New" w:hAnsi="Angsana New" w:cs="Angsana New" w:hint="cs"/>
          <w:spacing w:val="-2"/>
          <w:sz w:val="32"/>
          <w:szCs w:val="32"/>
          <w:cs/>
        </w:rPr>
        <w:t>ประโยชน์</w:t>
      </w:r>
      <w:r w:rsidR="00314538" w:rsidRPr="002F37CC">
        <w:rPr>
          <w:rFonts w:ascii="Angsana New" w:hAnsi="Angsana New" w:cs="Angsana New"/>
          <w:spacing w:val="-2"/>
          <w:sz w:val="32"/>
          <w:szCs w:val="32"/>
          <w:cs/>
        </w:rPr>
        <w:t>ได้ตามประสงค์</w:t>
      </w:r>
      <w:r w:rsidRPr="002F37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14538" w:rsidRPr="002F37CC">
        <w:rPr>
          <w:rFonts w:ascii="Angsana New" w:hAnsi="Angsana New" w:cs="Angsana New"/>
          <w:spacing w:val="-2"/>
          <w:sz w:val="32"/>
          <w:szCs w:val="32"/>
          <w:cs/>
        </w:rPr>
        <w:t>จะ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ตัดจำหน่ายตามวิธีเส้นตรงตลอดอายุการ</w:t>
      </w:r>
      <w:r w:rsidR="00F960B4">
        <w:rPr>
          <w:rFonts w:ascii="Angsana New" w:hAnsi="Angsana New" w:cs="Angsana New" w:hint="cs"/>
          <w:spacing w:val="-2"/>
          <w:sz w:val="32"/>
          <w:szCs w:val="32"/>
          <w:cs/>
        </w:rPr>
        <w:t>ให้ประโยชน์</w:t>
      </w:r>
      <w:r w:rsidR="001F5C9B" w:rsidRPr="002F37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โดยประมาณ</w:t>
      </w:r>
      <w:r w:rsidR="00DE0629" w:rsidRPr="002F37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863A0" w:rsidRPr="002F37CC">
        <w:rPr>
          <w:rFonts w:ascii="Angsana New" w:hAnsi="Angsana New" w:cs="Angsana New"/>
          <w:spacing w:val="-2"/>
          <w:sz w:val="32"/>
          <w:szCs w:val="32"/>
        </w:rPr>
        <w:t>3</w:t>
      </w:r>
      <w:r w:rsidRPr="002F37CC">
        <w:rPr>
          <w:rFonts w:ascii="Angsana New" w:hAnsi="Angsana New" w:cs="Angsana New"/>
          <w:spacing w:val="-2"/>
          <w:sz w:val="32"/>
          <w:szCs w:val="32"/>
        </w:rPr>
        <w:t xml:space="preserve">-10 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ปี</w:t>
      </w:r>
    </w:p>
    <w:p w:rsidR="00734755" w:rsidRPr="00734755" w:rsidRDefault="00FE0B2A" w:rsidP="00A466F5">
      <w:pPr>
        <w:spacing w:before="120" w:line="276" w:lineRule="auto"/>
        <w:ind w:left="896" w:right="-23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734755" w:rsidRPr="002F37CC">
        <w:rPr>
          <w:rFonts w:ascii="Angsana New" w:hAnsi="Angsana New" w:cs="Angsana New"/>
          <w:b/>
          <w:bCs/>
          <w:sz w:val="32"/>
          <w:szCs w:val="32"/>
        </w:rPr>
        <w:t>.</w:t>
      </w:r>
      <w:r w:rsidR="008615CE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734755" w:rsidRPr="002F37CC">
        <w:rPr>
          <w:rFonts w:ascii="Angsana New" w:hAnsi="Angsana New" w:cs="Angsana New"/>
          <w:b/>
          <w:bCs/>
          <w:sz w:val="32"/>
          <w:szCs w:val="32"/>
        </w:rPr>
        <w:tab/>
      </w:r>
      <w:r w:rsidR="00734755">
        <w:rPr>
          <w:rFonts w:ascii="Angsana New" w:hAnsi="Angsana New" w:cs="Angsana New"/>
          <w:b/>
          <w:bCs/>
          <w:sz w:val="32"/>
          <w:szCs w:val="32"/>
          <w:cs/>
        </w:rPr>
        <w:t>ส</w:t>
      </w:r>
      <w:r w:rsidR="00734755">
        <w:rPr>
          <w:rFonts w:ascii="Angsana New" w:hAnsi="Angsana New" w:cs="Angsana New" w:hint="cs"/>
          <w:b/>
          <w:bCs/>
          <w:sz w:val="32"/>
          <w:szCs w:val="32"/>
          <w:cs/>
        </w:rPr>
        <w:t>ินทรัพย์/หนี้สิน</w:t>
      </w:r>
      <w:r w:rsidR="00734755" w:rsidRPr="0073475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496949" w:rsidRPr="00A466F5" w:rsidRDefault="00496949" w:rsidP="00182968">
      <w:pPr>
        <w:spacing w:line="276" w:lineRule="auto"/>
        <w:ind w:left="900" w:right="-22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วันที่ในงบแสดงฐานะการเงิน ระหว่างฐานภาษีของสินทรัพย์หรือหนี้สิน 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:rsidR="00496949" w:rsidRPr="00A466F5" w:rsidRDefault="00496949" w:rsidP="00182968">
      <w:pPr>
        <w:spacing w:line="276" w:lineRule="auto"/>
        <w:ind w:left="900" w:right="-22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 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:rsidR="00496949" w:rsidRPr="00A466F5" w:rsidRDefault="00496949" w:rsidP="0059505D">
      <w:pPr>
        <w:spacing w:line="276" w:lineRule="auto"/>
        <w:ind w:left="900" w:right="-22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บริษัทจะทบทวนมูลค่าตามบัญชีของสินทรัพย์/หนี้สินภาษีเงินได้รอการตัดบัญชี ณ วันที่ในงบแสดงฐานะการเงิน และจะปรับมูลค่าตามบัญชีดังกล่าว เมื่อมีความเป็นไปได้ค่อนข้างแน่นอนว่า บริษัทจะไม่มีกำไรทางภาษีเพียงพอ ต่อการนำสินทรัพย์/หนี้สินภาษีเงินได้รอการตัดบัญชีทั้งหมด หรือบางส่วนมาใช้ประโยชน์</w:t>
      </w:r>
    </w:p>
    <w:p w:rsidR="00496949" w:rsidRPr="00496949" w:rsidRDefault="00FE0B2A" w:rsidP="0059505D">
      <w:pPr>
        <w:spacing w:before="120" w:line="276" w:lineRule="auto"/>
        <w:ind w:left="896" w:right="28" w:hanging="44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496949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8615CE">
        <w:rPr>
          <w:rFonts w:ascii="Angsana New" w:hAnsi="Angsana New" w:cs="Angsana New" w:hint="cs"/>
          <w:b/>
          <w:bCs/>
          <w:sz w:val="32"/>
          <w:szCs w:val="32"/>
          <w:cs/>
        </w:rPr>
        <w:t>10</w:t>
      </w:r>
      <w:r w:rsidR="0049694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96949" w:rsidRPr="00496949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ค่าใช้จ่ายภาษีเงินได้</w:t>
      </w:r>
    </w:p>
    <w:p w:rsidR="00496949" w:rsidRDefault="00496949" w:rsidP="0059505D">
      <w:pPr>
        <w:spacing w:line="276" w:lineRule="auto"/>
        <w:ind w:left="900" w:right="-22" w:firstLine="720"/>
        <w:jc w:val="thaiDistribute"/>
        <w:rPr>
          <w:rFonts w:ascii="Angsana New" w:hAnsi="Angsana New" w:cs="Angsana New"/>
          <w:sz w:val="32"/>
          <w:szCs w:val="32"/>
        </w:rPr>
      </w:pPr>
      <w:r w:rsidRPr="00B80E3A">
        <w:rPr>
          <w:rFonts w:ascii="Angsana New" w:hAnsi="Angsana New" w:cs="Angsana New"/>
          <w:sz w:val="32"/>
          <w:szCs w:val="32"/>
          <w:cs/>
        </w:rPr>
        <w:t>ค่าใช้จ่ายภาษีเงินได้ คำนวณจากกำไรหรือขาดทุนสำหรับ</w:t>
      </w:r>
      <w:r w:rsidR="00E059C0">
        <w:rPr>
          <w:rFonts w:ascii="Angsana New" w:hAnsi="Angsana New" w:cs="Angsana New" w:hint="cs"/>
          <w:sz w:val="32"/>
          <w:szCs w:val="32"/>
          <w:cs/>
        </w:rPr>
        <w:t>ปี</w:t>
      </w:r>
      <w:r w:rsidRPr="00B80E3A">
        <w:rPr>
          <w:rFonts w:ascii="Angsana New" w:hAnsi="Angsana New" w:cs="Angsana New"/>
          <w:sz w:val="32"/>
          <w:szCs w:val="32"/>
          <w:cs/>
        </w:rPr>
        <w:t xml:space="preserve"> ประกอบด้วย ภาษีเงินได้ปัจจุบัน และภาษีเงินได้รอการตัดบัญชี ค่าใช้จ่ายภาษีเงินได้รับรู้ในงบกำไรขาดทุนเบ็ดเสร็จ เว้นแต่ในส่วนที่เกี่ยวกับรายการที่บันทึกในส่วนของผู้ถือหุ้น รับรู้โดยตรงในส่วนของผู้ถือหุ้น</w:t>
      </w:r>
    </w:p>
    <w:p w:rsidR="00DC11FC" w:rsidRPr="002F37CC" w:rsidRDefault="00FE0B2A" w:rsidP="0059505D">
      <w:pPr>
        <w:spacing w:before="120" w:line="276" w:lineRule="auto"/>
        <w:ind w:left="896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371863" w:rsidRPr="002F37CC">
        <w:rPr>
          <w:rFonts w:ascii="Angsana New" w:hAnsi="Angsana New" w:cs="Angsana New"/>
          <w:b/>
          <w:bCs/>
          <w:sz w:val="32"/>
          <w:szCs w:val="32"/>
        </w:rPr>
        <w:t>.</w:t>
      </w:r>
      <w:r w:rsidR="00496949">
        <w:rPr>
          <w:rFonts w:ascii="Angsana New" w:hAnsi="Angsana New" w:cs="Angsana New"/>
          <w:b/>
          <w:bCs/>
          <w:sz w:val="32"/>
          <w:szCs w:val="32"/>
        </w:rPr>
        <w:t>1</w:t>
      </w:r>
      <w:r w:rsidR="008615CE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764FD7" w:rsidRPr="002F37CC">
        <w:rPr>
          <w:rFonts w:ascii="Angsana New" w:hAnsi="Angsana New" w:cs="Angsana New"/>
          <w:b/>
          <w:bCs/>
          <w:sz w:val="32"/>
          <w:szCs w:val="32"/>
        </w:rPr>
        <w:tab/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:rsidR="005E387D" w:rsidRPr="002F37CC" w:rsidRDefault="00B25F93" w:rsidP="00B1083A">
      <w:pPr>
        <w:spacing w:line="276" w:lineRule="auto"/>
        <w:ind w:left="907" w:right="29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สัญญาเช่า</w:t>
      </w:r>
      <w:r w:rsidR="005E387D" w:rsidRPr="002F37CC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ดำเนินงาน</w:t>
      </w:r>
    </w:p>
    <w:p w:rsidR="005E387D" w:rsidRPr="00A466F5" w:rsidRDefault="005E387D" w:rsidP="00182968">
      <w:pPr>
        <w:spacing w:line="276" w:lineRule="auto"/>
        <w:ind w:left="907" w:right="-22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สัญญาเช่าซึ่งความเสี่ยงและประโยชน์ส่วนใหญ่จากการเป็นเจ้าของทรัพย์สิน</w:t>
      </w:r>
      <w:r w:rsidR="005C5613" w:rsidRPr="00A466F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ยังคงอยู่กับผ</w:t>
      </w:r>
      <w:r w:rsidR="00B25F93" w:rsidRPr="00A466F5">
        <w:rPr>
          <w:rFonts w:ascii="Angsana New" w:hAnsi="Angsana New" w:cs="Angsana New"/>
          <w:spacing w:val="-4"/>
          <w:sz w:val="32"/>
          <w:szCs w:val="32"/>
          <w:cs/>
        </w:rPr>
        <w:t>ู้ให้เช่า บันทึกเป็นสัญญาเช่า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ดำเนินงาน ค่าเช่าที่เกิดขึ้นจากสัญญาเช่าดังกล่าว</w:t>
      </w:r>
      <w:r w:rsidR="005C5613" w:rsidRPr="00A466F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รับรู้เป็นค่าใช้จ่ายในงบกำไรขาดทุน</w:t>
      </w:r>
      <w:r w:rsidR="0026086A" w:rsidRPr="00A466F5">
        <w:rPr>
          <w:rFonts w:ascii="Angsana New" w:hAnsi="Angsana New" w:cs="Angsana New"/>
          <w:spacing w:val="-4"/>
          <w:sz w:val="32"/>
          <w:szCs w:val="32"/>
          <w:cs/>
        </w:rPr>
        <w:t>เบ็ดเสร็จ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ตามอายุของสัญญาเช่า</w:t>
      </w:r>
    </w:p>
    <w:p w:rsidR="005E387D" w:rsidRPr="002F37CC" w:rsidRDefault="005E387D" w:rsidP="00B1083A">
      <w:pPr>
        <w:spacing w:line="276" w:lineRule="auto"/>
        <w:ind w:left="907" w:right="29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สัญญาเช่าการเงิน</w:t>
      </w:r>
    </w:p>
    <w:p w:rsidR="005E387D" w:rsidRDefault="005E387D" w:rsidP="00182968">
      <w:pPr>
        <w:spacing w:line="276" w:lineRule="auto"/>
        <w:ind w:left="907" w:right="-22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สัญญาเช่าซึ่งผู้เช่าได้รับโอนผลตอบแทนและความเสี่ยงส่วนใหญ่ของการเป็นเจ้าของทรัพย์สิน</w:t>
      </w:r>
      <w:r w:rsidRPr="002F37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ยกเว้นกรรมสิทธิ์ทางกฎหมาย</w:t>
      </w:r>
      <w:r w:rsidRPr="002F37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ถือเป็นสัญญาเช่าการเงิน</w:t>
      </w:r>
      <w:r w:rsidRPr="002F37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บริษัทบันทึกราคายุติธรรมของทรัพย์สินที่เช่า</w:t>
      </w:r>
      <w:r w:rsidRPr="002F37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2F37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วันที่เริ่มต้นของสัญญาเช่าพร้อมกับภาระหนี้สินที่ต้องจ่ายค่าเช่าในอนาคตหักส่วนที่เป็นดอกเบี้ย</w:t>
      </w:r>
      <w:r w:rsidRPr="002F37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ดอกเบี้ยหรือค่าใช้จ่ายทางการเงิน</w:t>
      </w:r>
      <w:r w:rsidR="005C5613" w:rsidRPr="002F37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รับรู้ในงบกำไรขาดทุน</w:t>
      </w:r>
      <w:r w:rsidR="00C84F7F" w:rsidRPr="002F37CC">
        <w:rPr>
          <w:rFonts w:ascii="Angsana New" w:hAnsi="Angsana New" w:cs="Angsana New"/>
          <w:spacing w:val="-2"/>
          <w:sz w:val="32"/>
          <w:szCs w:val="32"/>
          <w:cs/>
        </w:rPr>
        <w:t>เบ็ดเสร็จ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ตามส่วนของยอดเงินต้นคงเหลือ</w:t>
      </w:r>
    </w:p>
    <w:p w:rsidR="00DC11FC" w:rsidRPr="002F37CC" w:rsidRDefault="00FE0B2A" w:rsidP="0059505D">
      <w:pPr>
        <w:spacing w:before="120" w:line="276" w:lineRule="auto"/>
        <w:ind w:left="896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371863" w:rsidRPr="002F37CC">
        <w:rPr>
          <w:rFonts w:ascii="Angsana New" w:hAnsi="Angsana New" w:cs="Angsana New"/>
          <w:b/>
          <w:bCs/>
          <w:sz w:val="32"/>
          <w:szCs w:val="32"/>
        </w:rPr>
        <w:t>.</w:t>
      </w:r>
      <w:r w:rsidR="00496949">
        <w:rPr>
          <w:rFonts w:ascii="Angsana New" w:hAnsi="Angsana New" w:cs="Angsana New"/>
          <w:b/>
          <w:bCs/>
          <w:sz w:val="32"/>
          <w:szCs w:val="32"/>
        </w:rPr>
        <w:t>1</w:t>
      </w:r>
      <w:r w:rsidR="008615CE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ab/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รายการบัญชีที่เป็นเงินตราต่างประเทศ</w:t>
      </w:r>
    </w:p>
    <w:p w:rsidR="006B7271" w:rsidRPr="00A466F5" w:rsidRDefault="006B7271" w:rsidP="00182968">
      <w:pPr>
        <w:spacing w:line="276" w:lineRule="auto"/>
        <w:ind w:left="900" w:right="-22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รายการที่เป็นเงินตราต่างประเทศที่เกิดขึ้นในระหว่างปี ได้แปลงค่าเป็นเงินบาท โดยใช้อัตราแลกเปลี่ยน ณ วันที่เกิดรายการ สินทรัพย์และหนี้สินที่เป็นเงินตร</w:t>
      </w:r>
      <w:r w:rsidR="00C84F7F" w:rsidRPr="00A466F5">
        <w:rPr>
          <w:rFonts w:ascii="Angsana New" w:hAnsi="Angsana New" w:cs="Angsana New"/>
          <w:spacing w:val="-4"/>
          <w:sz w:val="32"/>
          <w:szCs w:val="32"/>
          <w:cs/>
        </w:rPr>
        <w:t>าต่างประเทศคงเหลือ ณ วันสิ้น</w:t>
      </w:r>
      <w:r w:rsidR="009B2E45" w:rsidRPr="00A466F5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 xml:space="preserve"> แปลงค่าเป็นเงินบาท โดยใช้อัตราแลกเปลี่ยน ณ วันที่ในงบ</w:t>
      </w:r>
      <w:r w:rsidR="00C84F7F" w:rsidRPr="00A466F5">
        <w:rPr>
          <w:rFonts w:ascii="Angsana New" w:hAnsi="Angsana New" w:cs="Angsana New"/>
          <w:spacing w:val="-4"/>
          <w:sz w:val="32"/>
          <w:szCs w:val="32"/>
          <w:cs/>
        </w:rPr>
        <w:t>แสดงฐานะการเงิน</w:t>
      </w:r>
    </w:p>
    <w:p w:rsidR="006B7271" w:rsidRDefault="006B7271" w:rsidP="00182968">
      <w:pPr>
        <w:spacing w:line="276" w:lineRule="auto"/>
        <w:ind w:left="900" w:right="-22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="00764FD7" w:rsidRPr="00A466F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ได้รวมอยู่ในการคำนวณผลการดำเนินงาน</w:t>
      </w:r>
    </w:p>
    <w:p w:rsidR="006B7271" w:rsidRDefault="006B7271" w:rsidP="0059505D">
      <w:pPr>
        <w:spacing w:line="276" w:lineRule="auto"/>
        <w:ind w:left="900" w:right="-23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งบการเงินของบริษัทย่อยที่เป็นเงินตราต่างประเทศ แปลงค่าเป็นเงินบาทเพื่อการทำงบการเงินรวม โดยใช้อัตราแลกเปลี่ยนดังต่อไปนี้</w:t>
      </w:r>
    </w:p>
    <w:p w:rsidR="00A11017" w:rsidRDefault="00A11017" w:rsidP="0059505D">
      <w:pPr>
        <w:spacing w:line="276" w:lineRule="auto"/>
        <w:ind w:left="900" w:right="-23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A11017" w:rsidRDefault="00A11017" w:rsidP="0059505D">
      <w:pPr>
        <w:spacing w:line="276" w:lineRule="auto"/>
        <w:ind w:left="900" w:right="-23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A11017" w:rsidRDefault="00A11017" w:rsidP="0059505D">
      <w:pPr>
        <w:spacing w:line="276" w:lineRule="auto"/>
        <w:ind w:left="900" w:right="-23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6B7271" w:rsidRPr="002F37CC" w:rsidRDefault="006B7271" w:rsidP="0059505D">
      <w:pPr>
        <w:spacing w:line="276" w:lineRule="auto"/>
        <w:ind w:left="1800" w:right="-23" w:hanging="18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lastRenderedPageBreak/>
        <w:t>-</w:t>
      </w:r>
      <w:r w:rsidR="00764FD7" w:rsidRPr="002F37CC">
        <w:rPr>
          <w:rFonts w:ascii="Angsana New" w:hAnsi="Angsana New" w:cs="Angsana New"/>
          <w:sz w:val="32"/>
          <w:szCs w:val="32"/>
        </w:rPr>
        <w:tab/>
      </w:r>
      <w:r w:rsidRPr="002F37CC">
        <w:rPr>
          <w:rFonts w:ascii="Angsana New" w:hAnsi="Angsana New" w:cs="Angsana New"/>
          <w:sz w:val="32"/>
          <w:szCs w:val="32"/>
          <w:cs/>
        </w:rPr>
        <w:t>สินทรัพย์และหนี้สิน แปลงค่าโดยใช้อัตราแลกเปลี่ยนถัวเฉลี่ย ณ วันสิ้นปี</w:t>
      </w:r>
    </w:p>
    <w:p w:rsidR="006B7271" w:rsidRDefault="006B7271" w:rsidP="00182968">
      <w:pPr>
        <w:spacing w:line="276" w:lineRule="auto"/>
        <w:ind w:left="1800" w:right="-22" w:hanging="18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-</w:t>
      </w:r>
      <w:r w:rsidR="00764FD7" w:rsidRPr="002F37CC">
        <w:rPr>
          <w:rFonts w:ascii="Angsana New" w:hAnsi="Angsana New" w:cs="Angsana New"/>
          <w:sz w:val="32"/>
          <w:szCs w:val="32"/>
        </w:rPr>
        <w:tab/>
      </w:r>
      <w:r w:rsidRPr="002F37CC">
        <w:rPr>
          <w:rFonts w:ascii="Angsana New" w:hAnsi="Angsana New" w:cs="Angsana New"/>
          <w:sz w:val="32"/>
          <w:szCs w:val="32"/>
          <w:cs/>
        </w:rPr>
        <w:t>ส่วนของผู้ถือหุ้นและค่าเสื่อมราคา แปลงค่าโดยใช้อัตราแลกเปลี่ยน ณ วันที่เกิดรายการ</w:t>
      </w:r>
    </w:p>
    <w:p w:rsidR="006B7271" w:rsidRPr="002F37CC" w:rsidRDefault="006B7271" w:rsidP="00182968">
      <w:pPr>
        <w:spacing w:line="276" w:lineRule="auto"/>
        <w:ind w:left="1800" w:right="-22" w:hanging="18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-</w:t>
      </w:r>
      <w:r w:rsidR="00764FD7" w:rsidRPr="002F37CC">
        <w:rPr>
          <w:rFonts w:ascii="Angsana New" w:hAnsi="Angsana New" w:cs="Angsana New"/>
          <w:sz w:val="32"/>
          <w:szCs w:val="32"/>
        </w:rPr>
        <w:tab/>
      </w:r>
      <w:r w:rsidRPr="002F37CC">
        <w:rPr>
          <w:rFonts w:ascii="Angsana New" w:hAnsi="Angsana New" w:cs="Angsana New"/>
          <w:sz w:val="32"/>
          <w:szCs w:val="32"/>
          <w:cs/>
        </w:rPr>
        <w:t>รายได้และค่าใช้จ่าย แปลงค่าโดยใช้อัตราแลกเปลี่ยนถัวเฉลี่ยสำหรับปี</w:t>
      </w:r>
    </w:p>
    <w:p w:rsidR="006B7271" w:rsidRDefault="006B7271" w:rsidP="00182968">
      <w:pPr>
        <w:spacing w:line="276" w:lineRule="auto"/>
        <w:ind w:left="1620" w:right="-2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ผลต่างจากการแปลงค่างบการเงินที่เป็นเงินตราต่างประเทศ แสดงอยู่ในส่วนของผู้ถือหุ้น</w:t>
      </w:r>
    </w:p>
    <w:p w:rsidR="00D146A8" w:rsidRPr="002F37CC" w:rsidRDefault="00FE0B2A" w:rsidP="0059505D">
      <w:pPr>
        <w:spacing w:before="120" w:line="276" w:lineRule="auto"/>
        <w:ind w:left="896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371863" w:rsidRPr="002F37CC">
        <w:rPr>
          <w:rFonts w:ascii="Angsana New" w:hAnsi="Angsana New" w:cs="Angsana New"/>
          <w:b/>
          <w:bCs/>
          <w:sz w:val="32"/>
          <w:szCs w:val="32"/>
        </w:rPr>
        <w:t>.1</w:t>
      </w:r>
      <w:r w:rsidR="008615CE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764FD7" w:rsidRPr="002F37CC">
        <w:rPr>
          <w:rFonts w:ascii="Angsana New" w:hAnsi="Angsana New" w:cs="Angsana New"/>
          <w:b/>
          <w:bCs/>
          <w:sz w:val="32"/>
          <w:szCs w:val="32"/>
        </w:rPr>
        <w:tab/>
      </w:r>
      <w:r w:rsidR="00D146A8" w:rsidRPr="002F37CC">
        <w:rPr>
          <w:rFonts w:ascii="Angsana New" w:hAnsi="Angsana New" w:cs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D146A8" w:rsidRDefault="00D146A8" w:rsidP="00182968">
      <w:pPr>
        <w:spacing w:line="276" w:lineRule="auto"/>
        <w:ind w:left="902" w:right="-22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รายการบัญชีที่เป็นเงินตราต่างประเทศ ที่ได้ตกลงอัตราแลกเปลี่ยนล่วงหน้ากับธนาคารไว้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จะบันทึกรายการดังกล่าวให้เป็นไปตามมูลค่ายุติธรรม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ผลกำไรหรือขาดทุนจากอัตราแลกเปลี่ยน ได้บันทึกเป็นรายได้หรือรายจ่ายในแต่ละ</w:t>
      </w:r>
      <w:r w:rsidR="00144AF9" w:rsidRPr="002F37CC">
        <w:rPr>
          <w:rFonts w:ascii="Angsana New" w:hAnsi="Angsana New" w:cs="Angsana New"/>
          <w:sz w:val="32"/>
          <w:szCs w:val="32"/>
          <w:cs/>
        </w:rPr>
        <w:t>ปี</w:t>
      </w:r>
    </w:p>
    <w:p w:rsidR="00F35E94" w:rsidRPr="002F37CC" w:rsidRDefault="00FE0B2A" w:rsidP="0059505D">
      <w:pPr>
        <w:spacing w:before="120" w:line="276" w:lineRule="auto"/>
        <w:ind w:left="896" w:right="28" w:hanging="44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371863" w:rsidRPr="002F37CC">
        <w:rPr>
          <w:rFonts w:ascii="Angsana New" w:hAnsi="Angsana New" w:cs="Angsana New"/>
          <w:b/>
          <w:bCs/>
          <w:sz w:val="32"/>
          <w:szCs w:val="32"/>
          <w:cs/>
        </w:rPr>
        <w:t>.1</w:t>
      </w:r>
      <w:r w:rsidR="008615CE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D146A8" w:rsidRPr="002F37C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22600">
        <w:rPr>
          <w:rFonts w:ascii="Angsana New" w:hAnsi="Angsana New" w:cs="Angsana New" w:hint="cs"/>
          <w:b/>
          <w:bCs/>
          <w:sz w:val="32"/>
          <w:szCs w:val="32"/>
          <w:cs/>
        </w:rPr>
        <w:t>กำไร(</w:t>
      </w:r>
      <w:r w:rsidR="00045D5F">
        <w:rPr>
          <w:rFonts w:ascii="Angsana New" w:hAnsi="Angsana New" w:cs="Angsana New" w:hint="cs"/>
          <w:b/>
          <w:bCs/>
          <w:sz w:val="32"/>
          <w:szCs w:val="32"/>
          <w:cs/>
        </w:rPr>
        <w:t>ขาดทุน</w:t>
      </w:r>
      <w:r w:rsidR="00322600">
        <w:rPr>
          <w:rFonts w:ascii="Angsana New" w:hAnsi="Angsana New" w:cs="Angsana New" w:hint="cs"/>
          <w:b/>
          <w:bCs/>
          <w:sz w:val="32"/>
          <w:szCs w:val="32"/>
          <w:cs/>
        </w:rPr>
        <w:t>)</w:t>
      </w:r>
      <w:r w:rsidR="00F35E94" w:rsidRPr="002F37CC">
        <w:rPr>
          <w:rFonts w:ascii="Angsana New" w:hAnsi="Angsana New" w:cs="Angsana New"/>
          <w:b/>
          <w:bCs/>
          <w:sz w:val="32"/>
          <w:szCs w:val="32"/>
          <w:cs/>
        </w:rPr>
        <w:t xml:space="preserve">ต่อหุ้น </w:t>
      </w:r>
    </w:p>
    <w:p w:rsidR="00A14CD2" w:rsidRPr="00080591" w:rsidRDefault="00322600" w:rsidP="00182968">
      <w:pPr>
        <w:spacing w:line="276" w:lineRule="auto"/>
        <w:ind w:left="907" w:right="-22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กำไร(</w:t>
      </w:r>
      <w:r w:rsidR="000E3582">
        <w:rPr>
          <w:rFonts w:ascii="Angsana New" w:hAnsi="Angsana New" w:cs="Angsana New" w:hint="cs"/>
          <w:sz w:val="32"/>
          <w:szCs w:val="32"/>
          <w:cs/>
        </w:rPr>
        <w:t>ขาดทุน</w:t>
      </w:r>
      <w:r>
        <w:rPr>
          <w:rFonts w:ascii="Angsana New" w:hAnsi="Angsana New" w:cs="Angsana New" w:hint="cs"/>
          <w:sz w:val="32"/>
          <w:szCs w:val="32"/>
          <w:cs/>
        </w:rPr>
        <w:t>)</w:t>
      </w:r>
      <w:r w:rsidR="00524C50" w:rsidRPr="002F37CC">
        <w:rPr>
          <w:rFonts w:ascii="Angsana New" w:hAnsi="Angsana New" w:cs="Angsana New"/>
          <w:sz w:val="32"/>
          <w:szCs w:val="32"/>
          <w:cs/>
        </w:rPr>
        <w:t>ต่อหุ้นขั้นพ</w:t>
      </w:r>
      <w:r w:rsidR="00CE502B" w:rsidRPr="002F37CC">
        <w:rPr>
          <w:rFonts w:ascii="Angsana New" w:hAnsi="Angsana New" w:cs="Angsana New"/>
          <w:sz w:val="32"/>
          <w:szCs w:val="32"/>
          <w:cs/>
        </w:rPr>
        <w:t>ื้</w:t>
      </w:r>
      <w:r w:rsidR="00524C50" w:rsidRPr="002F37CC">
        <w:rPr>
          <w:rFonts w:ascii="Angsana New" w:hAnsi="Angsana New" w:cs="Angsana New"/>
          <w:sz w:val="32"/>
          <w:szCs w:val="32"/>
          <w:cs/>
        </w:rPr>
        <w:t xml:space="preserve">นฐาน </w:t>
      </w:r>
      <w:r w:rsidR="00E161D2" w:rsidRPr="002F37CC">
        <w:rPr>
          <w:rFonts w:ascii="Angsana New" w:hAnsi="Angsana New" w:cs="Angsana New"/>
          <w:sz w:val="32"/>
          <w:szCs w:val="32"/>
          <w:cs/>
        </w:rPr>
        <w:t>คำนวณโดยการ</w:t>
      </w:r>
      <w:r w:rsidR="00CE502B" w:rsidRPr="002F37CC">
        <w:rPr>
          <w:rFonts w:ascii="Angsana New" w:hAnsi="Angsana New" w:cs="Angsana New"/>
          <w:sz w:val="32"/>
          <w:szCs w:val="32"/>
          <w:cs/>
        </w:rPr>
        <w:t>นำ</w:t>
      </w:r>
      <w:r>
        <w:rPr>
          <w:rFonts w:ascii="Angsana New" w:hAnsi="Angsana New" w:cs="Angsana New" w:hint="cs"/>
          <w:sz w:val="32"/>
          <w:szCs w:val="32"/>
          <w:cs/>
        </w:rPr>
        <w:t>กำไร(</w:t>
      </w:r>
      <w:r w:rsidR="00872458">
        <w:rPr>
          <w:rFonts w:ascii="Angsana New" w:hAnsi="Angsana New" w:cs="Angsana New" w:hint="cs"/>
          <w:sz w:val="32"/>
          <w:szCs w:val="32"/>
          <w:cs/>
        </w:rPr>
        <w:t>ขาดทุน</w:t>
      </w:r>
      <w:r>
        <w:rPr>
          <w:rFonts w:ascii="Angsana New" w:hAnsi="Angsana New" w:cs="Angsana New" w:hint="cs"/>
          <w:sz w:val="32"/>
          <w:szCs w:val="32"/>
          <w:cs/>
        </w:rPr>
        <w:t>)</w:t>
      </w:r>
      <w:r w:rsidR="004C080E" w:rsidRPr="002F37CC">
        <w:rPr>
          <w:rFonts w:ascii="Angsana New" w:hAnsi="Angsana New" w:cs="Angsana New"/>
          <w:sz w:val="32"/>
          <w:szCs w:val="32"/>
          <w:cs/>
        </w:rPr>
        <w:t>สำหรับ</w:t>
      </w:r>
      <w:r w:rsidR="00301201" w:rsidRPr="002F37CC">
        <w:rPr>
          <w:rFonts w:ascii="Angsana New" w:hAnsi="Angsana New" w:cs="Angsana New"/>
          <w:sz w:val="32"/>
          <w:szCs w:val="32"/>
          <w:cs/>
        </w:rPr>
        <w:t>ปี</w:t>
      </w:r>
      <w:r w:rsidR="005C5613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="00CE502B" w:rsidRPr="002F37CC">
        <w:rPr>
          <w:rFonts w:ascii="Angsana New" w:hAnsi="Angsana New" w:cs="Angsana New"/>
          <w:sz w:val="32"/>
          <w:szCs w:val="32"/>
          <w:cs/>
        </w:rPr>
        <w:t>หาร</w:t>
      </w:r>
      <w:r w:rsidR="00E161D2" w:rsidRPr="002F37CC">
        <w:rPr>
          <w:rFonts w:ascii="Angsana New" w:hAnsi="Angsana New" w:cs="Angsana New"/>
          <w:sz w:val="32"/>
          <w:szCs w:val="32"/>
          <w:cs/>
        </w:rPr>
        <w:t>ด้วยจำนวนหุ้นสามัญ</w:t>
      </w:r>
      <w:r w:rsidR="00CE502B" w:rsidRPr="002F37CC">
        <w:rPr>
          <w:rFonts w:ascii="Angsana New" w:hAnsi="Angsana New" w:cs="Angsana New"/>
          <w:sz w:val="32"/>
          <w:szCs w:val="32"/>
          <w:cs/>
        </w:rPr>
        <w:t xml:space="preserve">ถัวเฉลี่ยถ่วงน้ำหนัก ที่ถือโดยบุคคลภายนอกในระหว่างปี </w:t>
      </w:r>
    </w:p>
    <w:p w:rsidR="00A9091F" w:rsidRPr="002F37CC" w:rsidRDefault="00FE0B2A" w:rsidP="0059505D">
      <w:pPr>
        <w:spacing w:before="120" w:line="276" w:lineRule="auto"/>
        <w:ind w:left="896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371863" w:rsidRPr="002F37CC">
        <w:rPr>
          <w:rFonts w:ascii="Angsana New" w:hAnsi="Angsana New" w:cs="Angsana New"/>
          <w:b/>
          <w:bCs/>
          <w:sz w:val="32"/>
          <w:szCs w:val="32"/>
        </w:rPr>
        <w:t>.1</w:t>
      </w:r>
      <w:r w:rsidR="008615CE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764FD7" w:rsidRPr="002F37CC">
        <w:rPr>
          <w:rFonts w:ascii="Angsana New" w:hAnsi="Angsana New" w:cs="Angsana New"/>
          <w:b/>
          <w:bCs/>
          <w:sz w:val="32"/>
          <w:szCs w:val="32"/>
        </w:rPr>
        <w:tab/>
      </w:r>
      <w:r w:rsidR="00152545" w:rsidRPr="002F37C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ผลประโยชน์ของพนักงาน</w:t>
      </w:r>
    </w:p>
    <w:p w:rsidR="008A3060" w:rsidRPr="005E060D" w:rsidRDefault="00FA6281" w:rsidP="00800D43">
      <w:pPr>
        <w:spacing w:line="276" w:lineRule="auto"/>
        <w:ind w:left="907" w:right="2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E060D">
        <w:rPr>
          <w:rFonts w:ascii="Angsana New" w:hAnsi="Angsana New" w:cs="Angsana New"/>
          <w:sz w:val="32"/>
          <w:szCs w:val="32"/>
          <w:u w:val="single"/>
          <w:cs/>
        </w:rPr>
        <w:t>ผลประโยชน์ระยะสั้น</w:t>
      </w:r>
    </w:p>
    <w:p w:rsidR="00280DC2" w:rsidRDefault="00FA6281" w:rsidP="00182968">
      <w:pPr>
        <w:spacing w:line="276" w:lineRule="auto"/>
        <w:ind w:left="900" w:right="-22" w:firstLine="72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="00A9091F" w:rsidRPr="002F37CC">
        <w:rPr>
          <w:rFonts w:ascii="Angsana New" w:hAnsi="Angsana New" w:cs="Angsana New"/>
          <w:sz w:val="32"/>
          <w:szCs w:val="32"/>
          <w:cs/>
        </w:rPr>
        <w:t>รับรู้</w:t>
      </w:r>
      <w:r w:rsidRPr="002F37CC">
        <w:rPr>
          <w:rFonts w:ascii="Angsana New" w:hAnsi="Angsana New" w:cs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FA6281" w:rsidRPr="005E060D" w:rsidRDefault="00FA6281" w:rsidP="000645B2">
      <w:pPr>
        <w:spacing w:line="276" w:lineRule="auto"/>
        <w:ind w:left="907" w:right="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E060D">
        <w:rPr>
          <w:rFonts w:ascii="Angsana New" w:hAnsi="Angsana New" w:cs="Angsana New"/>
          <w:sz w:val="32"/>
          <w:szCs w:val="32"/>
          <w:u w:val="single"/>
          <w:cs/>
        </w:rPr>
        <w:t>ผลประโยชน์</w:t>
      </w:r>
      <w:r w:rsidR="00A9091F" w:rsidRPr="005E060D">
        <w:rPr>
          <w:rFonts w:ascii="Angsana New" w:hAnsi="Angsana New" w:cs="Angsana New"/>
          <w:sz w:val="32"/>
          <w:szCs w:val="32"/>
          <w:u w:val="single"/>
          <w:cs/>
        </w:rPr>
        <w:t>ระยะยาว</w:t>
      </w:r>
      <w:r w:rsidRPr="005E060D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</w:p>
    <w:p w:rsidR="00FA6281" w:rsidRPr="002F37CC" w:rsidRDefault="00FA6281" w:rsidP="00E1598F">
      <w:pPr>
        <w:spacing w:line="276" w:lineRule="auto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u w:val="single"/>
          <w:cs/>
        </w:rPr>
        <w:t>โครงการสมทบเงิน</w:t>
      </w:r>
    </w:p>
    <w:p w:rsidR="00810B38" w:rsidRPr="00233D71" w:rsidRDefault="00152545" w:rsidP="00182968">
      <w:pPr>
        <w:spacing w:line="276" w:lineRule="auto"/>
        <w:ind w:left="900" w:right="-22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บริษัทได้จัดให้มีกองทุนสำรองเลี้ยงชีพ ซึ่งเป็นลักษณะของแผนการจ่ายสมทบที่ได้กำหนดการจ่ายสมทบไว้แล้ว สินทรัพย์ของกองทุนสำรองเลี้ยงชีพ</w:t>
      </w:r>
      <w:r w:rsidR="002521E2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ได้แยกออกจากสินทรัพย์ของบริษัท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</w:t>
      </w:r>
      <w:r w:rsidR="00A9091F" w:rsidRPr="002F37CC">
        <w:rPr>
          <w:rFonts w:ascii="Angsana New" w:hAnsi="Angsana New" w:cs="Angsana New"/>
          <w:sz w:val="32"/>
          <w:szCs w:val="32"/>
          <w:cs/>
        </w:rPr>
        <w:t>ยในผลการดำเนินงานระหว่างปี</w:t>
      </w:r>
      <w:r w:rsidR="005C5613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สำหรับรอบระยะเวลาบัญชีที่เกิดรายการบัญชีนั้น</w:t>
      </w:r>
    </w:p>
    <w:p w:rsidR="00FA6281" w:rsidRPr="002F37CC" w:rsidRDefault="00FA6281" w:rsidP="00800D43">
      <w:pPr>
        <w:spacing w:line="276" w:lineRule="auto"/>
        <w:ind w:left="907" w:right="2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F37CC">
        <w:rPr>
          <w:rFonts w:ascii="Angsana New" w:hAnsi="Angsana New" w:cs="Angsana New"/>
          <w:sz w:val="32"/>
          <w:szCs w:val="32"/>
          <w:u w:val="single"/>
          <w:cs/>
        </w:rPr>
        <w:t xml:space="preserve">โครงการผลประโยชน์ </w:t>
      </w:r>
    </w:p>
    <w:p w:rsidR="003F19ED" w:rsidRDefault="00371863" w:rsidP="00182968">
      <w:pPr>
        <w:spacing w:line="276" w:lineRule="auto"/>
        <w:ind w:left="907" w:right="-22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F37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สำรองผลประโยชน์พนักงานเมื่อเกษียณอายุ</w:t>
      </w:r>
      <w:r w:rsidR="00E87B6D" w:rsidRPr="002F37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บันทึกเป็นค่าใช้จ่ายในการ</w:t>
      </w:r>
      <w:r w:rsidRPr="002F37CC">
        <w:rPr>
          <w:rFonts w:ascii="Angsana New" w:hAnsi="Angsana New" w:cs="Angsana New"/>
          <w:color w:val="000000"/>
          <w:sz w:val="32"/>
          <w:szCs w:val="32"/>
          <w:cs/>
        </w:rPr>
        <w:t xml:space="preserve">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</w:t>
      </w:r>
      <w:r w:rsidR="003E7B0A" w:rsidRPr="002F37CC">
        <w:rPr>
          <w:rFonts w:ascii="Angsana New" w:hAnsi="Angsana New" w:cs="Angsana New"/>
          <w:color w:val="000000"/>
          <w:sz w:val="32"/>
          <w:szCs w:val="32"/>
          <w:cs/>
        </w:rPr>
        <w:t>ตามหลักคณิตศาสตร์ประกันภัย โดยผลประโยชน์ดังกล่าวได้ถูกคิดลดเป็นมูลค่าปัจจุบัน</w:t>
      </w:r>
      <w:r w:rsidRPr="002F37CC">
        <w:rPr>
          <w:rFonts w:ascii="Angsana New" w:hAnsi="Angsana New" w:cs="Angsana New"/>
          <w:color w:val="000000"/>
          <w:sz w:val="32"/>
          <w:szCs w:val="32"/>
          <w:cs/>
        </w:rPr>
        <w:t xml:space="preserve">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การประมาณการหนี้สินดังกล่าวคำนวณโดยผู้เชี่ยวชาญโดยใช้วิธีคิดลดแต่ละหน่วยที่ประมาณการไว้</w:t>
      </w:r>
      <w:r w:rsidRPr="002F37CC">
        <w:rPr>
          <w:rFonts w:ascii="Angsana New" w:hAnsi="Angsana New" w:cs="Angsana New"/>
          <w:color w:val="000000"/>
          <w:sz w:val="32"/>
          <w:szCs w:val="32"/>
        </w:rPr>
        <w:t xml:space="preserve"> (Projected Unit Credit Method)</w:t>
      </w:r>
    </w:p>
    <w:p w:rsidR="009B2E45" w:rsidRDefault="00FE0B2A" w:rsidP="00182968">
      <w:pPr>
        <w:spacing w:before="120" w:line="276" w:lineRule="auto"/>
        <w:ind w:left="892" w:right="-22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371863" w:rsidRPr="002F37CC">
        <w:rPr>
          <w:rFonts w:ascii="Angsana New" w:hAnsi="Angsana New" w:cs="Angsana New"/>
          <w:b/>
          <w:bCs/>
          <w:sz w:val="32"/>
          <w:szCs w:val="32"/>
        </w:rPr>
        <w:t>.1</w:t>
      </w:r>
      <w:r w:rsidR="008615CE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D6312C" w:rsidRPr="002F37CC">
        <w:rPr>
          <w:rFonts w:ascii="Angsana New" w:hAnsi="Angsana New" w:cs="Angsana New"/>
          <w:b/>
          <w:bCs/>
          <w:sz w:val="32"/>
          <w:szCs w:val="32"/>
        </w:rPr>
        <w:tab/>
      </w:r>
      <w:r w:rsidR="009B2E45">
        <w:rPr>
          <w:rFonts w:ascii="Angsana New" w:hAnsi="Angsana New" w:cs="Angsana New" w:hint="cs"/>
          <w:b/>
          <w:bCs/>
          <w:sz w:val="32"/>
          <w:szCs w:val="32"/>
          <w:cs/>
        </w:rPr>
        <w:t>สกุลเงินที่นำเสนองบการเงิน</w:t>
      </w:r>
    </w:p>
    <w:p w:rsidR="00FE0B2A" w:rsidRDefault="009B2E45" w:rsidP="00182968">
      <w:pPr>
        <w:spacing w:line="276" w:lineRule="auto"/>
        <w:ind w:left="907" w:right="-22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งบการเงินนี้จัดทำและแสดงหน่วยเงินตราเป็นเงินบาท ข้อมูลทางการเงินทั้งหมดมีการปัดเศษในหมายเหตุประกอบงบการเงินเพื่อให้แสดงเป็นบาท ยกเว้นที่ระบุไว้เป็นอย่างอื่น</w:t>
      </w:r>
    </w:p>
    <w:p w:rsidR="00AF6CBA" w:rsidRPr="002F37CC" w:rsidRDefault="00FE0B2A" w:rsidP="00182968">
      <w:pPr>
        <w:spacing w:before="120" w:line="276" w:lineRule="auto"/>
        <w:ind w:left="892" w:right="-22" w:hanging="446"/>
        <w:jc w:val="thaiDistribute"/>
        <w:rPr>
          <w:rFonts w:ascii="Angsana New" w:hAnsi="Angsana New" w:cs="Angsana New"/>
          <w:b/>
          <w:bCs/>
          <w:sz w:val="10"/>
          <w:szCs w:val="10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9B2E45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8615CE"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="009B2E4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9F7718" w:rsidRPr="002F37CC">
        <w:rPr>
          <w:rFonts w:ascii="Angsana New" w:hAnsi="Angsana New" w:cs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9F7718" w:rsidRDefault="009F7718" w:rsidP="00182968">
      <w:pPr>
        <w:spacing w:line="276" w:lineRule="auto"/>
        <w:ind w:left="900" w:right="-22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ในการจัดทำงบการเงิน ตามมาตรฐาน</w:t>
      </w:r>
      <w:r w:rsidR="00450661">
        <w:rPr>
          <w:rFonts w:ascii="Angsana New" w:hAnsi="Angsana New" w:cs="Angsana New" w:hint="cs"/>
          <w:sz w:val="32"/>
          <w:szCs w:val="32"/>
          <w:cs/>
        </w:rPr>
        <w:t>การบัญชีที่รับรองทั่วไป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ฝ่ายบริหารต้องใช้ดุลยพินิจในการประมาณและตั้งข้อสมมติฐานหลายประการ ซึ่งจะมีผลกระทบต่อจำนวนเงินที่เกี่ยวกับรายได้ ค่าใช้จ่าย สินทรัพย์และหนี้สิน รวมทั้งการเปิดเผยข้อมูลเกี่ยวกับสินทรัพย์และหนี้สินที่อาจจะเกิดขึ้น ผลที่เกิดขึ้นจริงอาจแตกต่างไปจากจำนวนที่ประมาณไว้</w:t>
      </w:r>
    </w:p>
    <w:p w:rsidR="00A460C8" w:rsidRDefault="009F7718" w:rsidP="00182968">
      <w:pPr>
        <w:spacing w:after="240" w:line="276" w:lineRule="auto"/>
        <w:ind w:left="907" w:right="-22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ประมาณการและข้อสมมติฐานจะได้รับการทบทวนอย</w:t>
      </w:r>
      <w:r w:rsidR="00A460C8" w:rsidRPr="002F37CC">
        <w:rPr>
          <w:rFonts w:ascii="Angsana New" w:hAnsi="Angsana New" w:cs="Angsana New"/>
          <w:sz w:val="32"/>
          <w:szCs w:val="32"/>
          <w:cs/>
        </w:rPr>
        <w:t>่างสม่ำเสมอ โดยอาศัยประสบการณ์</w:t>
      </w:r>
      <w:r w:rsidR="00BD6E88">
        <w:rPr>
          <w:rFonts w:ascii="Angsana New" w:hAnsi="Angsana New" w:cs="Angsana New"/>
          <w:sz w:val="32"/>
          <w:szCs w:val="32"/>
          <w:cs/>
        </w:rPr>
        <w:t>ในอดีตและปัจจัยต่าง</w:t>
      </w:r>
      <w:r w:rsidRPr="002F37CC">
        <w:rPr>
          <w:rFonts w:ascii="Angsana New" w:hAnsi="Angsana New" w:cs="Angsana New"/>
          <w:sz w:val="32"/>
          <w:szCs w:val="32"/>
          <w:cs/>
        </w:rPr>
        <w:t>ๆ รวมถึงเหตุการณ์ในอนาคตที่คาดว่าจะเกิดขึ้น ซึ่งฝ่ายบริหารมีความเชื่อมั่น</w:t>
      </w:r>
      <w:r w:rsidR="00F152E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460C8" w:rsidRPr="002F37CC">
        <w:rPr>
          <w:rFonts w:ascii="Angsana New" w:hAnsi="Angsana New" w:cs="Angsana New"/>
          <w:sz w:val="32"/>
          <w:szCs w:val="32"/>
          <w:cs/>
        </w:rPr>
        <w:t>อย่างสมเหตุสมผลภายใต้สถานการณ์นั้น</w:t>
      </w:r>
      <w:r w:rsidR="00A460C8" w:rsidRPr="002F37CC">
        <w:rPr>
          <w:rFonts w:ascii="Angsana New" w:hAnsi="Angsana New" w:cs="Angsana New"/>
          <w:sz w:val="32"/>
          <w:szCs w:val="32"/>
        </w:rPr>
        <w:t xml:space="preserve"> </w:t>
      </w:r>
      <w:r w:rsidR="00A460C8" w:rsidRPr="002F37CC">
        <w:rPr>
          <w:rFonts w:ascii="Angsana New" w:hAnsi="Angsana New" w:cs="Angsana New"/>
          <w:sz w:val="32"/>
          <w:szCs w:val="32"/>
          <w:cs/>
        </w:rPr>
        <w:t>บริษัทได้ตั้งประมาณการและข้อสมมติฐานต่อเหตุการณ์ในอนาคต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ประมาณการและข้อสมมติฐานทางบัญชีที่สำคัญ ได้แก่ ค่าเผื่อหนี้สงสัยจะสูญ ค่าเผื่อมูลค่าสินค้าลดลง ค่าเสื่อมราคาของอาคารและอุปกรณ์</w:t>
      </w:r>
      <w:r w:rsidR="00302B78">
        <w:rPr>
          <w:rFonts w:ascii="Angsana New" w:hAnsi="Angsana New" w:cs="Angsana New" w:hint="cs"/>
          <w:sz w:val="32"/>
          <w:szCs w:val="32"/>
          <w:cs/>
        </w:rPr>
        <w:t xml:space="preserve"> ส่วนเกินทุนจากการตีราคาสินทรัพย์</w:t>
      </w:r>
      <w:r w:rsidR="00F960B4">
        <w:rPr>
          <w:rFonts w:ascii="Angsana New" w:hAnsi="Angsana New" w:cs="Angsana New" w:hint="cs"/>
          <w:sz w:val="32"/>
          <w:szCs w:val="32"/>
          <w:cs/>
        </w:rPr>
        <w:t xml:space="preserve"> ค่าตัดจำหน่ายสินทรัพย์ไม่มีตัวตน</w:t>
      </w:r>
      <w:r w:rsidR="00A460C8" w:rsidRPr="002F37CC">
        <w:rPr>
          <w:rFonts w:ascii="Angsana New" w:hAnsi="Angsana New" w:cs="Angsana New"/>
          <w:sz w:val="32"/>
          <w:szCs w:val="32"/>
          <w:cs/>
        </w:rPr>
        <w:t xml:space="preserve"> และสำรองผลประโยชน์ระยะยาวของพนักงาน การประมาณการในเรื่องต่างๆ ได้เปิดเผยในแต่ละส่วนที่เกี่ยวข้องของหมายเหตุประกอบงบการเงินนี้</w:t>
      </w:r>
    </w:p>
    <w:p w:rsidR="008F5525" w:rsidRPr="002F37CC" w:rsidRDefault="008F5525" w:rsidP="003B7BBD">
      <w:pPr>
        <w:numPr>
          <w:ilvl w:val="0"/>
          <w:numId w:val="2"/>
        </w:numPr>
        <w:spacing w:line="276" w:lineRule="auto"/>
        <w:ind w:left="446" w:right="28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193D4F" w:rsidRPr="002F37CC" w:rsidRDefault="00DB3322" w:rsidP="00896532">
      <w:pPr>
        <w:spacing w:line="276" w:lineRule="auto"/>
        <w:ind w:right="-22"/>
        <w:jc w:val="righ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</w:t>
      </w:r>
      <w:r w:rsidR="00193D4F" w:rsidRPr="002F37CC">
        <w:rPr>
          <w:rFonts w:ascii="Angsana New" w:hAnsi="Angsana New" w:cs="Angsana New"/>
          <w:sz w:val="32"/>
          <w:szCs w:val="32"/>
          <w:cs/>
        </w:rPr>
        <w:t>หน่วย : บาท</w:t>
      </w:r>
    </w:p>
    <w:tbl>
      <w:tblPr>
        <w:tblW w:w="4776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85"/>
        <w:gridCol w:w="1484"/>
        <w:gridCol w:w="1484"/>
        <w:gridCol w:w="1496"/>
        <w:gridCol w:w="1479"/>
      </w:tblGrid>
      <w:tr w:rsidR="00896532" w:rsidRPr="002F37CC" w:rsidTr="00896532">
        <w:trPr>
          <w:cantSplit/>
          <w:trHeight w:val="526"/>
        </w:trPr>
        <w:tc>
          <w:tcPr>
            <w:tcW w:w="1881" w:type="pct"/>
            <w:vMerge w:val="restart"/>
            <w:tcBorders>
              <w:top w:val="single" w:sz="4" w:space="0" w:color="auto"/>
            </w:tcBorders>
            <w:vAlign w:val="center"/>
          </w:tcPr>
          <w:p w:rsidR="009972E3" w:rsidRPr="008D2E95" w:rsidRDefault="009972E3" w:rsidP="00383A7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E9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8" w:type="pct"/>
            <w:gridSpan w:val="2"/>
            <w:tcBorders>
              <w:top w:val="single" w:sz="4" w:space="0" w:color="auto"/>
            </w:tcBorders>
            <w:vAlign w:val="center"/>
          </w:tcPr>
          <w:p w:rsidR="009972E3" w:rsidRPr="008D2E95" w:rsidRDefault="009972E3" w:rsidP="00383A7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E9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:rsidR="009972E3" w:rsidRPr="008D2E95" w:rsidRDefault="009972E3" w:rsidP="00383A7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E9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6532" w:rsidRPr="002F37CC" w:rsidTr="00896532">
        <w:trPr>
          <w:cantSplit/>
          <w:trHeight w:val="458"/>
        </w:trPr>
        <w:tc>
          <w:tcPr>
            <w:tcW w:w="1881" w:type="pct"/>
            <w:vMerge/>
            <w:vAlign w:val="center"/>
          </w:tcPr>
          <w:p w:rsidR="00BC2054" w:rsidRPr="008D2E95" w:rsidRDefault="00BC2054" w:rsidP="00383A7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vAlign w:val="center"/>
          </w:tcPr>
          <w:p w:rsidR="00BC2054" w:rsidRPr="008D2E95" w:rsidRDefault="00BC2054" w:rsidP="00BC2054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D2E95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61</w:t>
            </w:r>
          </w:p>
        </w:tc>
        <w:tc>
          <w:tcPr>
            <w:tcW w:w="779" w:type="pct"/>
            <w:tcBorders>
              <w:top w:val="single" w:sz="4" w:space="0" w:color="auto"/>
            </w:tcBorders>
            <w:vAlign w:val="center"/>
          </w:tcPr>
          <w:p w:rsidR="00BC2054" w:rsidRPr="008D2E95" w:rsidRDefault="00BC2054" w:rsidP="00BC2054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E95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785" w:type="pct"/>
            <w:tcBorders>
              <w:top w:val="single" w:sz="4" w:space="0" w:color="auto"/>
            </w:tcBorders>
            <w:vAlign w:val="center"/>
          </w:tcPr>
          <w:p w:rsidR="00BC2054" w:rsidRPr="008D2E95" w:rsidRDefault="00BC2054" w:rsidP="00E125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D2E95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61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center"/>
          </w:tcPr>
          <w:p w:rsidR="00BC2054" w:rsidRPr="008D2E95" w:rsidRDefault="00BC2054" w:rsidP="00E125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E95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896532" w:rsidRPr="002F37CC" w:rsidTr="00896532">
        <w:trPr>
          <w:cantSplit/>
        </w:trPr>
        <w:tc>
          <w:tcPr>
            <w:tcW w:w="1881" w:type="pct"/>
            <w:tcBorders>
              <w:top w:val="nil"/>
              <w:bottom w:val="nil"/>
            </w:tcBorders>
            <w:vAlign w:val="center"/>
          </w:tcPr>
          <w:p w:rsidR="003E7636" w:rsidRPr="008D2E95" w:rsidRDefault="003E7636" w:rsidP="00800D4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E95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3E7636" w:rsidRPr="008D2E95" w:rsidRDefault="007C64E6" w:rsidP="00D6260E">
            <w:pPr>
              <w:tabs>
                <w:tab w:val="decimal" w:pos="1123"/>
              </w:tabs>
              <w:spacing w:before="30" w:line="276" w:lineRule="auto"/>
              <w:ind w:right="-13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60,000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3E7636" w:rsidRPr="008D2E95" w:rsidRDefault="003E7636" w:rsidP="00E12597">
            <w:pPr>
              <w:tabs>
                <w:tab w:val="decimal" w:pos="1123"/>
              </w:tabs>
              <w:spacing w:before="30" w:line="276" w:lineRule="auto"/>
              <w:ind w:right="-138"/>
              <w:rPr>
                <w:rFonts w:ascii="Angsana New" w:hAnsi="Angsana New" w:cs="Angsana New"/>
                <w:sz w:val="32"/>
                <w:szCs w:val="32"/>
              </w:rPr>
            </w:pPr>
            <w:r w:rsidRPr="008D2E95"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  <w:r w:rsidRPr="008D2E95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785" w:type="pct"/>
            <w:tcBorders>
              <w:top w:val="nil"/>
              <w:bottom w:val="nil"/>
            </w:tcBorders>
            <w:vAlign w:val="center"/>
          </w:tcPr>
          <w:p w:rsidR="003E7636" w:rsidRPr="008D2E95" w:rsidRDefault="003E7636" w:rsidP="003E7636">
            <w:pPr>
              <w:tabs>
                <w:tab w:val="decimal" w:pos="1123"/>
              </w:tabs>
              <w:spacing w:before="30" w:line="276" w:lineRule="auto"/>
              <w:ind w:right="-13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60,000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:rsidR="003E7636" w:rsidRPr="008D2E95" w:rsidRDefault="003E7636" w:rsidP="00E12597">
            <w:pPr>
              <w:tabs>
                <w:tab w:val="decimal" w:pos="1138"/>
              </w:tabs>
              <w:spacing w:before="30" w:line="276" w:lineRule="auto"/>
              <w:ind w:right="-138"/>
              <w:rPr>
                <w:rFonts w:ascii="Angsana New" w:hAnsi="Angsana New" w:cs="Angsana New"/>
                <w:sz w:val="32"/>
                <w:szCs w:val="32"/>
              </w:rPr>
            </w:pPr>
            <w:r w:rsidRPr="008D2E95">
              <w:rPr>
                <w:rFonts w:ascii="Angsana New" w:hAnsi="Angsana New" w:cs="Angsana New"/>
                <w:sz w:val="32"/>
                <w:szCs w:val="32"/>
              </w:rPr>
              <w:t>60,000</w:t>
            </w:r>
          </w:p>
        </w:tc>
      </w:tr>
      <w:tr w:rsidR="00896532" w:rsidRPr="002F37CC" w:rsidTr="00896532">
        <w:trPr>
          <w:cantSplit/>
        </w:trPr>
        <w:tc>
          <w:tcPr>
            <w:tcW w:w="18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7636" w:rsidRPr="008D2E95" w:rsidRDefault="003E7636" w:rsidP="00581A05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E95">
              <w:rPr>
                <w:rFonts w:ascii="Angsana New" w:hAnsi="Angsana New" w:cs="Angsana New"/>
                <w:sz w:val="32"/>
                <w:szCs w:val="32"/>
                <w:cs/>
              </w:rPr>
              <w:t>เงินฝาก</w:t>
            </w:r>
            <w:r w:rsidRPr="008D2E95">
              <w:rPr>
                <w:rFonts w:ascii="Angsana New" w:hAnsi="Angsana New" w:cs="Angsana New" w:hint="cs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636" w:rsidRPr="008D2E95" w:rsidRDefault="004E5935" w:rsidP="005D5680">
            <w:pPr>
              <w:tabs>
                <w:tab w:val="decimal" w:pos="1123"/>
              </w:tabs>
              <w:spacing w:before="30" w:line="276" w:lineRule="auto"/>
              <w:ind w:right="-13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96,1</w:t>
            </w:r>
            <w:r w:rsidR="005D5680">
              <w:rPr>
                <w:rFonts w:ascii="Angsana New" w:hAnsi="Angsana New" w:cs="Angsana New"/>
                <w:sz w:val="32"/>
                <w:szCs w:val="32"/>
              </w:rPr>
              <w:t>55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D5680">
              <w:rPr>
                <w:rFonts w:ascii="Angsana New" w:hAnsi="Angsana New" w:cs="Angsana New"/>
                <w:sz w:val="32"/>
                <w:szCs w:val="32"/>
              </w:rPr>
              <w:t>949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7636" w:rsidRPr="008D2E95" w:rsidRDefault="003E7636" w:rsidP="00E12597">
            <w:pPr>
              <w:tabs>
                <w:tab w:val="decimal" w:pos="1123"/>
              </w:tabs>
              <w:spacing w:before="30" w:line="276" w:lineRule="auto"/>
              <w:ind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E95">
              <w:rPr>
                <w:rFonts w:ascii="Angsana New" w:hAnsi="Angsana New" w:cs="Angsana New"/>
                <w:sz w:val="32"/>
                <w:szCs w:val="32"/>
              </w:rPr>
              <w:t>138,702,910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7636" w:rsidRPr="008D2E95" w:rsidRDefault="00C35DE6" w:rsidP="00C35DE6">
            <w:pPr>
              <w:tabs>
                <w:tab w:val="decimal" w:pos="1123"/>
              </w:tabs>
              <w:spacing w:before="30" w:line="276" w:lineRule="auto"/>
              <w:ind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92,538</w:t>
            </w:r>
            <w:r w:rsidR="003E7636">
              <w:rPr>
                <w:rFonts w:ascii="Angsana New" w:hAnsi="Angsana New" w:cs="Angsana New"/>
                <w:sz w:val="32"/>
                <w:szCs w:val="32"/>
              </w:rPr>
              <w:t>,6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7636" w:rsidRPr="008D2E95" w:rsidRDefault="003E7636" w:rsidP="00B57CB0">
            <w:pPr>
              <w:tabs>
                <w:tab w:val="decimal" w:pos="1138"/>
              </w:tabs>
              <w:spacing w:before="30" w:line="276" w:lineRule="auto"/>
              <w:ind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E95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36,113</w:t>
            </w:r>
            <w:r w:rsidRPr="008D2E95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577</w:t>
            </w:r>
          </w:p>
        </w:tc>
      </w:tr>
      <w:tr w:rsidR="00896532" w:rsidRPr="002F37CC" w:rsidTr="00896532">
        <w:trPr>
          <w:cantSplit/>
        </w:trPr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36" w:rsidRPr="008D2E95" w:rsidRDefault="003E7636" w:rsidP="00800D43">
            <w:pPr>
              <w:tabs>
                <w:tab w:val="left" w:pos="73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E9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D2E9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E7636" w:rsidRPr="008D2E95" w:rsidRDefault="004E5935" w:rsidP="005D5680">
            <w:pPr>
              <w:tabs>
                <w:tab w:val="decimal" w:pos="1123"/>
              </w:tabs>
              <w:spacing w:before="30" w:line="276" w:lineRule="auto"/>
              <w:ind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96,2</w:t>
            </w:r>
            <w:r w:rsidR="005D5680">
              <w:rPr>
                <w:rFonts w:ascii="Angsana New" w:hAnsi="Angsana New" w:cs="Angsana New"/>
                <w:sz w:val="32"/>
                <w:szCs w:val="32"/>
              </w:rPr>
              <w:t>15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D5680">
              <w:rPr>
                <w:rFonts w:ascii="Angsana New" w:hAnsi="Angsana New" w:cs="Angsana New"/>
                <w:sz w:val="32"/>
                <w:szCs w:val="32"/>
              </w:rPr>
              <w:t>949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36" w:rsidRPr="008D2E95" w:rsidRDefault="003E7636" w:rsidP="00E12597">
            <w:pPr>
              <w:tabs>
                <w:tab w:val="decimal" w:pos="1123"/>
              </w:tabs>
              <w:spacing w:before="30" w:line="276" w:lineRule="auto"/>
              <w:ind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E95">
              <w:rPr>
                <w:rFonts w:ascii="Angsana New" w:hAnsi="Angsana New" w:cs="Angsana New"/>
                <w:sz w:val="32"/>
                <w:szCs w:val="32"/>
              </w:rPr>
              <w:t>138,762,910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36" w:rsidRPr="008D2E95" w:rsidRDefault="00C35DE6" w:rsidP="00C35DE6">
            <w:pPr>
              <w:tabs>
                <w:tab w:val="decimal" w:pos="1123"/>
              </w:tabs>
              <w:spacing w:before="30" w:line="276" w:lineRule="auto"/>
              <w:ind w:right="-13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92,598</w:t>
            </w:r>
            <w:r w:rsidR="003E7636">
              <w:rPr>
                <w:rFonts w:ascii="Angsana New" w:hAnsi="Angsana New" w:cs="Angsana New"/>
                <w:sz w:val="32"/>
                <w:szCs w:val="32"/>
              </w:rPr>
              <w:t>,6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36" w:rsidRPr="008D2E95" w:rsidRDefault="003E7636" w:rsidP="00B57CB0">
            <w:pPr>
              <w:tabs>
                <w:tab w:val="decimal" w:pos="1138"/>
              </w:tabs>
              <w:spacing w:before="30" w:line="276" w:lineRule="auto"/>
              <w:ind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2E95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36</w:t>
            </w:r>
            <w:r w:rsidRPr="008D2E95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173</w:t>
            </w:r>
            <w:r w:rsidRPr="008D2E95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577</w:t>
            </w:r>
          </w:p>
        </w:tc>
      </w:tr>
    </w:tbl>
    <w:p w:rsidR="00A11017" w:rsidRDefault="00A11017" w:rsidP="00A11017">
      <w:pPr>
        <w:spacing w:before="240" w:after="12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11017" w:rsidRDefault="00A11017" w:rsidP="00A11017">
      <w:pPr>
        <w:spacing w:before="240" w:after="12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11017" w:rsidRDefault="00A11017" w:rsidP="00A11017">
      <w:pPr>
        <w:spacing w:before="240" w:after="12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45D5F" w:rsidRPr="00045D5F" w:rsidRDefault="008A209E" w:rsidP="003B7BBD">
      <w:pPr>
        <w:numPr>
          <w:ilvl w:val="0"/>
          <w:numId w:val="2"/>
        </w:numPr>
        <w:spacing w:before="240" w:after="12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0414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ลูกหนี้การค้าและลูกหนี้อื่น </w:t>
      </w:r>
    </w:p>
    <w:p w:rsidR="00B61120" w:rsidRPr="002F37CC" w:rsidRDefault="00B777B8" w:rsidP="00896532">
      <w:pPr>
        <w:spacing w:line="276" w:lineRule="auto"/>
        <w:ind w:right="-22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="00B61120" w:rsidRPr="002F37CC">
        <w:rPr>
          <w:rFonts w:ascii="Angsana New" w:hAnsi="Angsana New" w:cs="Angsana New"/>
          <w:sz w:val="32"/>
          <w:szCs w:val="32"/>
          <w:cs/>
        </w:rPr>
        <w:t>หน่วย : บาท</w:t>
      </w:r>
    </w:p>
    <w:tbl>
      <w:tblPr>
        <w:tblW w:w="0" w:type="auto"/>
        <w:tblInd w:w="360" w:type="dxa"/>
        <w:tblLayout w:type="fixed"/>
        <w:tblLook w:val="0000"/>
      </w:tblPr>
      <w:tblGrid>
        <w:gridCol w:w="3584"/>
        <w:gridCol w:w="1484"/>
        <w:gridCol w:w="1484"/>
        <w:gridCol w:w="1497"/>
        <w:gridCol w:w="1484"/>
      </w:tblGrid>
      <w:tr w:rsidR="00254910" w:rsidRPr="002F37CC" w:rsidTr="00896532">
        <w:trPr>
          <w:trHeight w:val="527"/>
        </w:trPr>
        <w:tc>
          <w:tcPr>
            <w:tcW w:w="3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910" w:rsidRPr="002F37CC" w:rsidRDefault="00254910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54910" w:rsidRPr="002F37CC" w:rsidRDefault="00254910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254910" w:rsidRPr="002F37CC" w:rsidRDefault="00254910" w:rsidP="005772D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054" w:rsidRPr="002F37CC" w:rsidTr="00896532">
        <w:trPr>
          <w:trHeight w:val="527"/>
        </w:trPr>
        <w:tc>
          <w:tcPr>
            <w:tcW w:w="3584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2054" w:rsidRPr="002F37CC" w:rsidRDefault="00BC2054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BC2054" w:rsidRPr="002F37CC" w:rsidRDefault="00BC2054" w:rsidP="00BC2054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84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BC2054" w:rsidRPr="002F37CC" w:rsidRDefault="00BC2054" w:rsidP="00BC2054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497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C2054" w:rsidRPr="002F37CC" w:rsidRDefault="00BC2054" w:rsidP="00E125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84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BC2054" w:rsidRPr="002F37CC" w:rsidRDefault="00BC2054" w:rsidP="00E125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7F4B04" w:rsidRPr="002F37CC" w:rsidTr="00896532">
        <w:trPr>
          <w:trHeight w:val="527"/>
        </w:trPr>
        <w:tc>
          <w:tcPr>
            <w:tcW w:w="3584" w:type="dxa"/>
            <w:tcBorders>
              <w:left w:val="single" w:sz="6" w:space="0" w:color="auto"/>
            </w:tcBorders>
            <w:vAlign w:val="center"/>
          </w:tcPr>
          <w:p w:rsidR="007F4B04" w:rsidRPr="000D353C" w:rsidRDefault="007F4B04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484" w:type="dxa"/>
            <w:tcBorders>
              <w:left w:val="single" w:sz="6" w:space="0" w:color="auto"/>
              <w:right w:val="dashed" w:sz="4" w:space="0" w:color="auto"/>
            </w:tcBorders>
          </w:tcPr>
          <w:p w:rsidR="007F4B04" w:rsidRPr="00160970" w:rsidRDefault="007F4B04" w:rsidP="00160970">
            <w:pPr>
              <w:tabs>
                <w:tab w:val="decimal" w:pos="1146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left w:val="dashed" w:sz="4" w:space="0" w:color="auto"/>
              <w:right w:val="single" w:sz="4" w:space="0" w:color="auto"/>
            </w:tcBorders>
          </w:tcPr>
          <w:p w:rsidR="007F4B04" w:rsidRPr="00160970" w:rsidRDefault="007F4B04" w:rsidP="00160970">
            <w:pPr>
              <w:tabs>
                <w:tab w:val="decimal" w:pos="1169"/>
              </w:tabs>
              <w:spacing w:before="30" w:line="276" w:lineRule="auto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left w:val="dashed" w:sz="4" w:space="0" w:color="auto"/>
              <w:right w:val="dashed" w:sz="4" w:space="0" w:color="auto"/>
            </w:tcBorders>
          </w:tcPr>
          <w:p w:rsidR="007F4B04" w:rsidRPr="00160970" w:rsidRDefault="007F4B04" w:rsidP="00160970">
            <w:pPr>
              <w:tabs>
                <w:tab w:val="decimal" w:pos="1169"/>
              </w:tabs>
              <w:spacing w:before="30" w:line="276" w:lineRule="auto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left w:val="dashed" w:sz="4" w:space="0" w:color="auto"/>
              <w:right w:val="single" w:sz="4" w:space="0" w:color="auto"/>
            </w:tcBorders>
          </w:tcPr>
          <w:p w:rsidR="007F4B04" w:rsidRPr="00160970" w:rsidRDefault="007F4B04" w:rsidP="00160970">
            <w:pPr>
              <w:tabs>
                <w:tab w:val="decimal" w:pos="1169"/>
              </w:tabs>
              <w:spacing w:before="30" w:line="276" w:lineRule="auto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57CB0" w:rsidRPr="002F37CC" w:rsidTr="00896532">
        <w:trPr>
          <w:trHeight w:val="527"/>
        </w:trPr>
        <w:tc>
          <w:tcPr>
            <w:tcW w:w="3584" w:type="dxa"/>
            <w:tcBorders>
              <w:left w:val="single" w:sz="6" w:space="0" w:color="auto"/>
            </w:tcBorders>
            <w:vAlign w:val="center"/>
          </w:tcPr>
          <w:p w:rsidR="00B57CB0" w:rsidRPr="002F37CC" w:rsidRDefault="00B57CB0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ยังไม่ถึงกำหนดชำระ</w:t>
            </w:r>
          </w:p>
        </w:tc>
        <w:tc>
          <w:tcPr>
            <w:tcW w:w="1484" w:type="dxa"/>
            <w:tcBorders>
              <w:left w:val="single" w:sz="6" w:space="0" w:color="auto"/>
              <w:right w:val="dashed" w:sz="4" w:space="0" w:color="auto"/>
            </w:tcBorders>
          </w:tcPr>
          <w:p w:rsidR="00B57CB0" w:rsidRPr="00160970" w:rsidRDefault="006F3062" w:rsidP="00D81AF3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306,873,208</w:t>
            </w:r>
          </w:p>
        </w:tc>
        <w:tc>
          <w:tcPr>
            <w:tcW w:w="1484" w:type="dxa"/>
            <w:tcBorders>
              <w:left w:val="dashed" w:sz="4" w:space="0" w:color="auto"/>
              <w:right w:val="single" w:sz="4" w:space="0" w:color="auto"/>
            </w:tcBorders>
          </w:tcPr>
          <w:p w:rsidR="00B57CB0" w:rsidRPr="00160970" w:rsidRDefault="00B57CB0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158,224,499</w:t>
            </w:r>
          </w:p>
        </w:tc>
        <w:tc>
          <w:tcPr>
            <w:tcW w:w="1497" w:type="dxa"/>
            <w:tcBorders>
              <w:left w:val="dashed" w:sz="4" w:space="0" w:color="auto"/>
              <w:right w:val="dashed" w:sz="4" w:space="0" w:color="auto"/>
            </w:tcBorders>
          </w:tcPr>
          <w:p w:rsidR="00B57CB0" w:rsidRPr="00160970" w:rsidRDefault="004160AC" w:rsidP="005772D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306,873,208</w:t>
            </w:r>
          </w:p>
        </w:tc>
        <w:tc>
          <w:tcPr>
            <w:tcW w:w="1484" w:type="dxa"/>
            <w:tcBorders>
              <w:left w:val="dashed" w:sz="4" w:space="0" w:color="auto"/>
              <w:right w:val="single" w:sz="4" w:space="0" w:color="auto"/>
            </w:tcBorders>
          </w:tcPr>
          <w:p w:rsidR="00B57CB0" w:rsidRPr="00160970" w:rsidRDefault="00B57CB0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158,481,333</w:t>
            </w:r>
          </w:p>
        </w:tc>
      </w:tr>
      <w:tr w:rsidR="00B57CB0" w:rsidRPr="002F37CC" w:rsidTr="00896532">
        <w:trPr>
          <w:trHeight w:val="528"/>
        </w:trPr>
        <w:tc>
          <w:tcPr>
            <w:tcW w:w="3584" w:type="dxa"/>
            <w:tcBorders>
              <w:left w:val="single" w:sz="6" w:space="0" w:color="auto"/>
            </w:tcBorders>
            <w:vAlign w:val="center"/>
          </w:tcPr>
          <w:p w:rsidR="00B57CB0" w:rsidRPr="002F37CC" w:rsidRDefault="00B57CB0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เกินกำหนดชำระไม่เกิน 3 เดือน</w:t>
            </w:r>
          </w:p>
        </w:tc>
        <w:tc>
          <w:tcPr>
            <w:tcW w:w="1484" w:type="dxa"/>
            <w:tcBorders>
              <w:left w:val="single" w:sz="6" w:space="0" w:color="auto"/>
              <w:right w:val="dashed" w:sz="4" w:space="0" w:color="auto"/>
            </w:tcBorders>
          </w:tcPr>
          <w:p w:rsidR="00B57CB0" w:rsidRPr="00160970" w:rsidRDefault="006F3062" w:rsidP="00403A61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248,</w:t>
            </w:r>
            <w:r w:rsidR="00403A61">
              <w:rPr>
                <w:rFonts w:ascii="Angsana New" w:hAnsi="Angsana New" w:cs="Angsana New"/>
                <w:sz w:val="32"/>
                <w:szCs w:val="32"/>
              </w:rPr>
              <w:t>478,014</w:t>
            </w:r>
          </w:p>
        </w:tc>
        <w:tc>
          <w:tcPr>
            <w:tcW w:w="1484" w:type="dxa"/>
            <w:tcBorders>
              <w:left w:val="dashed" w:sz="4" w:space="0" w:color="auto"/>
              <w:right w:val="single" w:sz="4" w:space="0" w:color="auto"/>
            </w:tcBorders>
          </w:tcPr>
          <w:p w:rsidR="00B57CB0" w:rsidRPr="00160970" w:rsidRDefault="00B57CB0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55,723,225</w:t>
            </w:r>
          </w:p>
        </w:tc>
        <w:tc>
          <w:tcPr>
            <w:tcW w:w="1497" w:type="dxa"/>
            <w:tcBorders>
              <w:left w:val="dashed" w:sz="4" w:space="0" w:color="auto"/>
              <w:right w:val="dashed" w:sz="4" w:space="0" w:color="auto"/>
            </w:tcBorders>
          </w:tcPr>
          <w:p w:rsidR="00B57CB0" w:rsidRPr="00160970" w:rsidRDefault="004160AC" w:rsidP="005772D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248,590,353</w:t>
            </w:r>
          </w:p>
        </w:tc>
        <w:tc>
          <w:tcPr>
            <w:tcW w:w="1484" w:type="dxa"/>
            <w:tcBorders>
              <w:left w:val="dashed" w:sz="4" w:space="0" w:color="auto"/>
              <w:right w:val="single" w:sz="4" w:space="0" w:color="auto"/>
            </w:tcBorders>
          </w:tcPr>
          <w:p w:rsidR="00B57CB0" w:rsidRPr="00160970" w:rsidRDefault="00B57CB0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55,723,225</w:t>
            </w:r>
          </w:p>
        </w:tc>
      </w:tr>
      <w:tr w:rsidR="00B57CB0" w:rsidRPr="002F37CC" w:rsidTr="00896532">
        <w:trPr>
          <w:trHeight w:val="527"/>
        </w:trPr>
        <w:tc>
          <w:tcPr>
            <w:tcW w:w="3584" w:type="dxa"/>
            <w:tcBorders>
              <w:left w:val="single" w:sz="6" w:space="0" w:color="auto"/>
            </w:tcBorders>
            <w:vAlign w:val="center"/>
          </w:tcPr>
          <w:p w:rsidR="00B57CB0" w:rsidRPr="002F37CC" w:rsidRDefault="00B57CB0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มากกว่า 3 เดือน ถึง 6 เดือน</w:t>
            </w:r>
          </w:p>
        </w:tc>
        <w:tc>
          <w:tcPr>
            <w:tcW w:w="1484" w:type="dxa"/>
            <w:tcBorders>
              <w:left w:val="single" w:sz="6" w:space="0" w:color="auto"/>
              <w:right w:val="dashed" w:sz="4" w:space="0" w:color="auto"/>
            </w:tcBorders>
          </w:tcPr>
          <w:p w:rsidR="00B57CB0" w:rsidRPr="00160970" w:rsidRDefault="006F3062" w:rsidP="0073548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65,841,429</w:t>
            </w:r>
          </w:p>
        </w:tc>
        <w:tc>
          <w:tcPr>
            <w:tcW w:w="1484" w:type="dxa"/>
            <w:tcBorders>
              <w:left w:val="dashed" w:sz="4" w:space="0" w:color="auto"/>
              <w:right w:val="single" w:sz="4" w:space="0" w:color="auto"/>
            </w:tcBorders>
          </w:tcPr>
          <w:p w:rsidR="00B57CB0" w:rsidRPr="00160970" w:rsidRDefault="00B57CB0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1,777,634</w:t>
            </w:r>
          </w:p>
        </w:tc>
        <w:tc>
          <w:tcPr>
            <w:tcW w:w="1497" w:type="dxa"/>
            <w:tcBorders>
              <w:left w:val="dashed" w:sz="4" w:space="0" w:color="auto"/>
              <w:right w:val="dashed" w:sz="4" w:space="0" w:color="auto"/>
            </w:tcBorders>
          </w:tcPr>
          <w:p w:rsidR="00B57CB0" w:rsidRPr="00160970" w:rsidRDefault="004160AC" w:rsidP="005772D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65,841,429</w:t>
            </w:r>
          </w:p>
        </w:tc>
        <w:tc>
          <w:tcPr>
            <w:tcW w:w="1484" w:type="dxa"/>
            <w:tcBorders>
              <w:left w:val="dashed" w:sz="4" w:space="0" w:color="auto"/>
              <w:right w:val="single" w:sz="4" w:space="0" w:color="auto"/>
            </w:tcBorders>
          </w:tcPr>
          <w:p w:rsidR="00B57CB0" w:rsidRPr="00160970" w:rsidRDefault="00B57CB0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1,777,634</w:t>
            </w:r>
          </w:p>
        </w:tc>
      </w:tr>
      <w:tr w:rsidR="00B57CB0" w:rsidRPr="002F37CC" w:rsidTr="00896532">
        <w:trPr>
          <w:trHeight w:val="527"/>
        </w:trPr>
        <w:tc>
          <w:tcPr>
            <w:tcW w:w="3584" w:type="dxa"/>
            <w:tcBorders>
              <w:left w:val="single" w:sz="6" w:space="0" w:color="auto"/>
            </w:tcBorders>
            <w:vAlign w:val="center"/>
          </w:tcPr>
          <w:p w:rsidR="00B57CB0" w:rsidRPr="002F37CC" w:rsidRDefault="00B57CB0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มากกว่า 6 เดือน ถึง 12 เดือน</w:t>
            </w:r>
          </w:p>
        </w:tc>
        <w:tc>
          <w:tcPr>
            <w:tcW w:w="1484" w:type="dxa"/>
            <w:tcBorders>
              <w:left w:val="single" w:sz="6" w:space="0" w:color="auto"/>
              <w:right w:val="dashed" w:sz="4" w:space="0" w:color="auto"/>
            </w:tcBorders>
          </w:tcPr>
          <w:p w:rsidR="00B57CB0" w:rsidRPr="00160970" w:rsidRDefault="006F3062" w:rsidP="00D81AF3">
            <w:pPr>
              <w:tabs>
                <w:tab w:val="decimal" w:pos="1525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2,036,098</w:t>
            </w:r>
          </w:p>
        </w:tc>
        <w:tc>
          <w:tcPr>
            <w:tcW w:w="1484" w:type="dxa"/>
            <w:tcBorders>
              <w:left w:val="dashed" w:sz="4" w:space="0" w:color="auto"/>
              <w:right w:val="single" w:sz="4" w:space="0" w:color="auto"/>
            </w:tcBorders>
          </w:tcPr>
          <w:p w:rsidR="00B57CB0" w:rsidRPr="00160970" w:rsidRDefault="00B57CB0" w:rsidP="00E12597">
            <w:pPr>
              <w:tabs>
                <w:tab w:val="decimal" w:pos="1525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270,425</w:t>
            </w:r>
          </w:p>
        </w:tc>
        <w:tc>
          <w:tcPr>
            <w:tcW w:w="1497" w:type="dxa"/>
            <w:tcBorders>
              <w:left w:val="dashed" w:sz="4" w:space="0" w:color="auto"/>
              <w:right w:val="dashed" w:sz="4" w:space="0" w:color="auto"/>
            </w:tcBorders>
          </w:tcPr>
          <w:p w:rsidR="00B57CB0" w:rsidRPr="00160970" w:rsidRDefault="004160AC" w:rsidP="005772D7">
            <w:pPr>
              <w:tabs>
                <w:tab w:val="decimal" w:pos="1525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2,036,098</w:t>
            </w:r>
          </w:p>
        </w:tc>
        <w:tc>
          <w:tcPr>
            <w:tcW w:w="1484" w:type="dxa"/>
            <w:tcBorders>
              <w:left w:val="dashed" w:sz="4" w:space="0" w:color="auto"/>
              <w:right w:val="single" w:sz="4" w:space="0" w:color="auto"/>
            </w:tcBorders>
          </w:tcPr>
          <w:p w:rsidR="00B57CB0" w:rsidRPr="00160970" w:rsidRDefault="00B57CB0" w:rsidP="00E12597">
            <w:pPr>
              <w:tabs>
                <w:tab w:val="decimal" w:pos="1525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270,425</w:t>
            </w:r>
          </w:p>
        </w:tc>
      </w:tr>
      <w:tr w:rsidR="004160AC" w:rsidRPr="002F37CC" w:rsidTr="00896532">
        <w:trPr>
          <w:trHeight w:val="527"/>
        </w:trPr>
        <w:tc>
          <w:tcPr>
            <w:tcW w:w="3584" w:type="dxa"/>
            <w:tcBorders>
              <w:left w:val="single" w:sz="6" w:space="0" w:color="auto"/>
            </w:tcBorders>
            <w:vAlign w:val="center"/>
          </w:tcPr>
          <w:p w:rsidR="004160AC" w:rsidRPr="002F37CC" w:rsidRDefault="004160AC" w:rsidP="004160AC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มากกว่า 12 เดือน</w:t>
            </w:r>
          </w:p>
        </w:tc>
        <w:tc>
          <w:tcPr>
            <w:tcW w:w="1484" w:type="dxa"/>
            <w:tcBorders>
              <w:left w:val="single" w:sz="6" w:space="0" w:color="auto"/>
              <w:right w:val="dashed" w:sz="4" w:space="0" w:color="auto"/>
            </w:tcBorders>
          </w:tcPr>
          <w:p w:rsidR="004160AC" w:rsidRPr="00160970" w:rsidRDefault="006F3062" w:rsidP="00D81AF3">
            <w:pPr>
              <w:tabs>
                <w:tab w:val="decimal" w:pos="1525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60,566</w:t>
            </w:r>
          </w:p>
        </w:tc>
        <w:tc>
          <w:tcPr>
            <w:tcW w:w="1484" w:type="dxa"/>
            <w:tcBorders>
              <w:left w:val="dashed" w:sz="4" w:space="0" w:color="auto"/>
              <w:right w:val="single" w:sz="4" w:space="0" w:color="auto"/>
            </w:tcBorders>
          </w:tcPr>
          <w:p w:rsidR="004160AC" w:rsidRDefault="004160AC" w:rsidP="004160AC">
            <w:pPr>
              <w:tabs>
                <w:tab w:val="decimal" w:pos="1525"/>
              </w:tabs>
              <w:spacing w:before="30" w:line="276" w:lineRule="auto"/>
              <w:ind w:right="39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97" w:type="dxa"/>
            <w:tcBorders>
              <w:left w:val="dashed" w:sz="4" w:space="0" w:color="auto"/>
              <w:right w:val="dashed" w:sz="4" w:space="0" w:color="auto"/>
            </w:tcBorders>
          </w:tcPr>
          <w:p w:rsidR="004160AC" w:rsidRDefault="004160AC" w:rsidP="005772D7">
            <w:pPr>
              <w:tabs>
                <w:tab w:val="decimal" w:pos="1525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60,566</w:t>
            </w:r>
          </w:p>
        </w:tc>
        <w:tc>
          <w:tcPr>
            <w:tcW w:w="1484" w:type="dxa"/>
            <w:tcBorders>
              <w:left w:val="dashed" w:sz="4" w:space="0" w:color="auto"/>
              <w:right w:val="single" w:sz="4" w:space="0" w:color="auto"/>
            </w:tcBorders>
          </w:tcPr>
          <w:p w:rsidR="004160AC" w:rsidRDefault="004160AC" w:rsidP="004160AC">
            <w:pPr>
              <w:tabs>
                <w:tab w:val="decimal" w:pos="1525"/>
              </w:tabs>
              <w:spacing w:before="30" w:line="276" w:lineRule="auto"/>
              <w:ind w:right="4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6F3062" w:rsidRPr="002F37CC" w:rsidTr="00896532">
        <w:trPr>
          <w:trHeight w:val="527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6F3062" w:rsidRPr="002F37CC" w:rsidRDefault="006F3062" w:rsidP="00D449D1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6F3062" w:rsidRPr="00160970" w:rsidRDefault="00403A61" w:rsidP="00570674">
            <w:pPr>
              <w:tabs>
                <w:tab w:val="decimal" w:pos="1527"/>
              </w:tabs>
              <w:spacing w:before="30" w:line="276" w:lineRule="auto"/>
              <w:ind w:right="175"/>
              <w:rPr>
                <w:rFonts w:ascii="Angsana New" w:hAnsi="Angsana New" w:cs="Angsana New"/>
                <w:sz w:val="32"/>
                <w:szCs w:val="32"/>
              </w:rPr>
            </w:pPr>
            <w:r w:rsidRPr="00403A61">
              <w:rPr>
                <w:rFonts w:ascii="Angsana New" w:hAnsi="Angsana New" w:cs="Angsana New"/>
                <w:sz w:val="32"/>
                <w:szCs w:val="32"/>
              </w:rPr>
              <w:t>623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3A61">
              <w:rPr>
                <w:rFonts w:ascii="Angsana New" w:hAnsi="Angsana New" w:cs="Angsana New"/>
                <w:sz w:val="32"/>
                <w:szCs w:val="32"/>
              </w:rPr>
              <w:t>289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3A61">
              <w:rPr>
                <w:rFonts w:ascii="Angsana New" w:hAnsi="Angsana New" w:cs="Angsana New"/>
                <w:sz w:val="32"/>
                <w:szCs w:val="32"/>
              </w:rPr>
              <w:t>315</w:t>
            </w:r>
          </w:p>
        </w:tc>
        <w:tc>
          <w:tcPr>
            <w:tcW w:w="1484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6F3062" w:rsidRPr="00160970" w:rsidRDefault="006F3062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215,995,783</w:t>
            </w:r>
          </w:p>
        </w:tc>
        <w:tc>
          <w:tcPr>
            <w:tcW w:w="1497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:rsidR="006F3062" w:rsidRPr="00160970" w:rsidRDefault="006F3062" w:rsidP="00D6260E">
            <w:pPr>
              <w:tabs>
                <w:tab w:val="decimal" w:pos="1527"/>
              </w:tabs>
              <w:spacing w:before="30" w:line="276" w:lineRule="auto"/>
              <w:ind w:right="17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623,401,654</w:t>
            </w:r>
          </w:p>
        </w:tc>
        <w:tc>
          <w:tcPr>
            <w:tcW w:w="148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6F3062" w:rsidRPr="00160970" w:rsidRDefault="006F3062" w:rsidP="00E12597">
            <w:pPr>
              <w:tabs>
                <w:tab w:val="decimal" w:pos="1527"/>
              </w:tabs>
              <w:spacing w:before="30" w:line="276" w:lineRule="auto"/>
              <w:ind w:right="17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216,252,617</w:t>
            </w:r>
          </w:p>
        </w:tc>
      </w:tr>
      <w:tr w:rsidR="006F3062" w:rsidRPr="002F37CC" w:rsidTr="00896532">
        <w:trPr>
          <w:trHeight w:val="527"/>
        </w:trPr>
        <w:tc>
          <w:tcPr>
            <w:tcW w:w="3584" w:type="dxa"/>
            <w:tcBorders>
              <w:left w:val="single" w:sz="6" w:space="0" w:color="auto"/>
            </w:tcBorders>
            <w:vAlign w:val="center"/>
          </w:tcPr>
          <w:p w:rsidR="006F3062" w:rsidRPr="002F37CC" w:rsidRDefault="006F3062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ค่าเผื่อหนี้สงสัยจะสูญ</w:t>
            </w:r>
          </w:p>
        </w:tc>
        <w:tc>
          <w:tcPr>
            <w:tcW w:w="1484" w:type="dxa"/>
            <w:tcBorders>
              <w:left w:val="single" w:sz="6" w:space="0" w:color="auto"/>
              <w:right w:val="dashed" w:sz="4" w:space="0" w:color="auto"/>
            </w:tcBorders>
          </w:tcPr>
          <w:p w:rsidR="006F3062" w:rsidRPr="00160970" w:rsidRDefault="006F3062" w:rsidP="00570674">
            <w:pPr>
              <w:tabs>
                <w:tab w:val="decimal" w:pos="1518"/>
              </w:tabs>
              <w:spacing w:before="30" w:line="276" w:lineRule="auto"/>
              <w:ind w:right="11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(1,772,075)</w:t>
            </w:r>
          </w:p>
        </w:tc>
        <w:tc>
          <w:tcPr>
            <w:tcW w:w="1484" w:type="dxa"/>
            <w:tcBorders>
              <w:left w:val="dashed" w:sz="4" w:space="0" w:color="auto"/>
              <w:right w:val="single" w:sz="4" w:space="0" w:color="auto"/>
            </w:tcBorders>
          </w:tcPr>
          <w:p w:rsidR="006F3062" w:rsidRPr="00160970" w:rsidRDefault="006F3062" w:rsidP="00E12597">
            <w:pPr>
              <w:tabs>
                <w:tab w:val="decimal" w:pos="1518"/>
              </w:tabs>
              <w:spacing w:before="30" w:line="276" w:lineRule="auto"/>
              <w:ind w:right="9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(189,446)</w:t>
            </w:r>
          </w:p>
        </w:tc>
        <w:tc>
          <w:tcPr>
            <w:tcW w:w="1497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6F3062" w:rsidRPr="00160970" w:rsidRDefault="006F3062" w:rsidP="00713019">
            <w:pPr>
              <w:tabs>
                <w:tab w:val="decimal" w:pos="1518"/>
              </w:tabs>
              <w:spacing w:before="30" w:line="276" w:lineRule="auto"/>
              <w:ind w:right="11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(1,772,075)</w:t>
            </w:r>
          </w:p>
        </w:tc>
        <w:tc>
          <w:tcPr>
            <w:tcW w:w="148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6F3062" w:rsidRPr="00160970" w:rsidRDefault="006F3062" w:rsidP="00E12597">
            <w:pPr>
              <w:tabs>
                <w:tab w:val="decimal" w:pos="1518"/>
              </w:tabs>
              <w:spacing w:before="30" w:line="276" w:lineRule="auto"/>
              <w:ind w:right="11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(189,446)</w:t>
            </w:r>
          </w:p>
        </w:tc>
      </w:tr>
      <w:tr w:rsidR="006F3062" w:rsidRPr="002F37CC" w:rsidTr="00896532">
        <w:trPr>
          <w:trHeight w:val="528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F3062" w:rsidRPr="002F37CC" w:rsidRDefault="006F3062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รวมลูกหนี้การค้า-สุทธิ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6F3062" w:rsidRPr="00160970" w:rsidRDefault="00403A61" w:rsidP="0073548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403A61">
              <w:rPr>
                <w:rFonts w:ascii="Angsana New" w:hAnsi="Angsana New" w:cs="Angsana New"/>
                <w:sz w:val="32"/>
                <w:szCs w:val="32"/>
                <w:lang w:eastAsia="zh-CN"/>
              </w:rPr>
              <w:t>621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403A61">
              <w:rPr>
                <w:rFonts w:ascii="Angsana New" w:hAnsi="Angsana New" w:cs="Angsana New"/>
                <w:sz w:val="32"/>
                <w:szCs w:val="32"/>
                <w:lang w:eastAsia="zh-CN"/>
              </w:rPr>
              <w:t>517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403A61">
              <w:rPr>
                <w:rFonts w:ascii="Angsana New" w:hAnsi="Angsana New" w:cs="Angsana New"/>
                <w:sz w:val="32"/>
                <w:szCs w:val="32"/>
                <w:lang w:eastAsia="zh-CN"/>
              </w:rPr>
              <w:t>240</w:t>
            </w:r>
          </w:p>
        </w:tc>
        <w:tc>
          <w:tcPr>
            <w:tcW w:w="1484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6F3062" w:rsidRPr="00160970" w:rsidRDefault="006F3062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215,806,337</w:t>
            </w:r>
          </w:p>
        </w:tc>
        <w:tc>
          <w:tcPr>
            <w:tcW w:w="14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6F3062" w:rsidRPr="00160970" w:rsidRDefault="006F3062" w:rsidP="005772D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621,629,579</w:t>
            </w:r>
          </w:p>
        </w:tc>
        <w:tc>
          <w:tcPr>
            <w:tcW w:w="14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6F3062" w:rsidRPr="00160970" w:rsidRDefault="006F3062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216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,063,171</w:t>
            </w:r>
          </w:p>
        </w:tc>
      </w:tr>
      <w:tr w:rsidR="006F3062" w:rsidRPr="002F37CC" w:rsidTr="00896532">
        <w:trPr>
          <w:trHeight w:val="527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6F3062" w:rsidRPr="002F37CC" w:rsidRDefault="006F3062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6F3062" w:rsidRPr="00160970" w:rsidRDefault="006F3062" w:rsidP="0073548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6F3062" w:rsidRPr="00160970" w:rsidRDefault="006F3062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:rsidR="006F3062" w:rsidRPr="00160970" w:rsidRDefault="006F3062" w:rsidP="005772D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6F3062" w:rsidRPr="00160970" w:rsidRDefault="006F3062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F3062" w:rsidRPr="002F37CC" w:rsidTr="00896532">
        <w:trPr>
          <w:trHeight w:val="527"/>
        </w:trPr>
        <w:tc>
          <w:tcPr>
            <w:tcW w:w="3584" w:type="dxa"/>
            <w:tcBorders>
              <w:left w:val="single" w:sz="6" w:space="0" w:color="auto"/>
            </w:tcBorders>
            <w:vAlign w:val="center"/>
          </w:tcPr>
          <w:p w:rsidR="006F3062" w:rsidRPr="002F37CC" w:rsidRDefault="006F3062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ค่าใช้จ่ายรอเรียกคืน</w:t>
            </w:r>
          </w:p>
        </w:tc>
        <w:tc>
          <w:tcPr>
            <w:tcW w:w="1484" w:type="dxa"/>
            <w:tcBorders>
              <w:left w:val="single" w:sz="6" w:space="0" w:color="auto"/>
              <w:right w:val="dashed" w:sz="4" w:space="0" w:color="auto"/>
            </w:tcBorders>
          </w:tcPr>
          <w:p w:rsidR="006F3062" w:rsidRPr="00160970" w:rsidRDefault="006F3062" w:rsidP="00570674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1,149,548</w:t>
            </w:r>
          </w:p>
        </w:tc>
        <w:tc>
          <w:tcPr>
            <w:tcW w:w="1484" w:type="dxa"/>
            <w:tcBorders>
              <w:left w:val="dashed" w:sz="4" w:space="0" w:color="auto"/>
              <w:right w:val="single" w:sz="4" w:space="0" w:color="auto"/>
            </w:tcBorders>
          </w:tcPr>
          <w:p w:rsidR="006F3062" w:rsidRPr="00160970" w:rsidRDefault="006F3062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1,576,334</w:t>
            </w:r>
          </w:p>
        </w:tc>
        <w:tc>
          <w:tcPr>
            <w:tcW w:w="1497" w:type="dxa"/>
            <w:tcBorders>
              <w:left w:val="dashed" w:sz="4" w:space="0" w:color="auto"/>
              <w:right w:val="dashed" w:sz="4" w:space="0" w:color="auto"/>
            </w:tcBorders>
          </w:tcPr>
          <w:p w:rsidR="006F3062" w:rsidRPr="00160970" w:rsidRDefault="006F3062" w:rsidP="00F56CA1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1,149,548</w:t>
            </w:r>
          </w:p>
        </w:tc>
        <w:tc>
          <w:tcPr>
            <w:tcW w:w="1484" w:type="dxa"/>
            <w:tcBorders>
              <w:left w:val="dashed" w:sz="4" w:space="0" w:color="auto"/>
              <w:right w:val="single" w:sz="4" w:space="0" w:color="auto"/>
            </w:tcBorders>
          </w:tcPr>
          <w:p w:rsidR="006F3062" w:rsidRPr="00160970" w:rsidRDefault="006F3062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1,576,334</w:t>
            </w:r>
          </w:p>
        </w:tc>
      </w:tr>
      <w:tr w:rsidR="006F3062" w:rsidRPr="002F37CC" w:rsidTr="00896532">
        <w:trPr>
          <w:trHeight w:val="527"/>
        </w:trPr>
        <w:tc>
          <w:tcPr>
            <w:tcW w:w="3584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6F3062" w:rsidRPr="002F37CC" w:rsidRDefault="006F3062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อื่นๆ</w:t>
            </w:r>
          </w:p>
        </w:tc>
        <w:tc>
          <w:tcPr>
            <w:tcW w:w="1484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6F3062" w:rsidRPr="00160970" w:rsidRDefault="006F3062" w:rsidP="00570674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2,791,028</w:t>
            </w:r>
          </w:p>
        </w:tc>
        <w:tc>
          <w:tcPr>
            <w:tcW w:w="148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6F3062" w:rsidRPr="00160970" w:rsidRDefault="006F3062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2,336,829</w:t>
            </w:r>
          </w:p>
        </w:tc>
        <w:tc>
          <w:tcPr>
            <w:tcW w:w="1497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6F3062" w:rsidRPr="00160970" w:rsidRDefault="006F3062" w:rsidP="005772D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2,791,028</w:t>
            </w:r>
          </w:p>
        </w:tc>
        <w:tc>
          <w:tcPr>
            <w:tcW w:w="148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6F3062" w:rsidRPr="00160970" w:rsidRDefault="006F3062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2,336,829</w:t>
            </w:r>
          </w:p>
        </w:tc>
      </w:tr>
      <w:tr w:rsidR="006F3062" w:rsidRPr="002F37CC" w:rsidTr="00896532">
        <w:trPr>
          <w:trHeight w:val="527"/>
        </w:trPr>
        <w:tc>
          <w:tcPr>
            <w:tcW w:w="3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6F3062" w:rsidRPr="002F37CC" w:rsidRDefault="006F3062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6F3062" w:rsidRPr="00160970" w:rsidRDefault="006F3062" w:rsidP="00570674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3,940,576</w:t>
            </w:r>
          </w:p>
        </w:tc>
        <w:tc>
          <w:tcPr>
            <w:tcW w:w="14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6F3062" w:rsidRPr="00160970" w:rsidRDefault="006F3062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3,913,163</w:t>
            </w:r>
          </w:p>
        </w:tc>
        <w:tc>
          <w:tcPr>
            <w:tcW w:w="14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6F3062" w:rsidRPr="00160970" w:rsidRDefault="006F3062" w:rsidP="00F56CA1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3,940,576</w:t>
            </w:r>
          </w:p>
        </w:tc>
        <w:tc>
          <w:tcPr>
            <w:tcW w:w="14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6F3062" w:rsidRPr="00160970" w:rsidRDefault="006F3062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3,913,163</w:t>
            </w:r>
          </w:p>
        </w:tc>
      </w:tr>
      <w:tr w:rsidR="006F3062" w:rsidRPr="002F37CC" w:rsidTr="00896532">
        <w:trPr>
          <w:trHeight w:val="528"/>
        </w:trPr>
        <w:tc>
          <w:tcPr>
            <w:tcW w:w="3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6F3062" w:rsidRPr="002F37CC" w:rsidRDefault="006F3062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6F3062" w:rsidRPr="00160970" w:rsidRDefault="00403A61" w:rsidP="00570674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3A61">
              <w:rPr>
                <w:rFonts w:ascii="Angsana New" w:hAnsi="Angsana New" w:cs="Angsana New"/>
                <w:sz w:val="32"/>
                <w:szCs w:val="32"/>
              </w:rPr>
              <w:t>625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3A61">
              <w:rPr>
                <w:rFonts w:ascii="Angsana New" w:hAnsi="Angsana New" w:cs="Angsana New"/>
                <w:sz w:val="32"/>
                <w:szCs w:val="32"/>
              </w:rPr>
              <w:t>457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03A61">
              <w:rPr>
                <w:rFonts w:ascii="Angsana New" w:hAnsi="Angsana New" w:cs="Angsana New"/>
                <w:sz w:val="32"/>
                <w:szCs w:val="32"/>
              </w:rPr>
              <w:t>816</w:t>
            </w:r>
          </w:p>
        </w:tc>
        <w:tc>
          <w:tcPr>
            <w:tcW w:w="14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6F3062" w:rsidRPr="00160970" w:rsidRDefault="006F3062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219,719,500</w:t>
            </w:r>
          </w:p>
        </w:tc>
        <w:tc>
          <w:tcPr>
            <w:tcW w:w="14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6F3062" w:rsidRPr="00160970" w:rsidRDefault="006F3062" w:rsidP="005772D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625,570,155</w:t>
            </w:r>
          </w:p>
        </w:tc>
        <w:tc>
          <w:tcPr>
            <w:tcW w:w="14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6F3062" w:rsidRPr="00160970" w:rsidRDefault="006F3062" w:rsidP="00E12597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219,976,334</w:t>
            </w:r>
          </w:p>
        </w:tc>
      </w:tr>
    </w:tbl>
    <w:p w:rsidR="00045D5F" w:rsidRDefault="00045D5F" w:rsidP="00904C74">
      <w:pPr>
        <w:spacing w:line="276" w:lineRule="auto"/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343EBC" w:rsidRDefault="00343EBC" w:rsidP="00904C74">
      <w:pPr>
        <w:spacing w:line="276" w:lineRule="auto"/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343EBC" w:rsidRDefault="00343EBC" w:rsidP="00904C74">
      <w:pPr>
        <w:spacing w:line="276" w:lineRule="auto"/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5B3B22" w:rsidRPr="005B3B22" w:rsidRDefault="005B3B22" w:rsidP="005B3B22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5B3B22" w:rsidRPr="005B3B22" w:rsidRDefault="005B3B22" w:rsidP="005B3B22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5B3B22" w:rsidRDefault="005B3B22" w:rsidP="005B3B22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5B3B22" w:rsidRDefault="005B3B22" w:rsidP="005B3B22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C84421" w:rsidRDefault="00C84421" w:rsidP="005B3B22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C8121C" w:rsidRDefault="00C8121C" w:rsidP="005B3B22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C8121C" w:rsidRDefault="00C8121C" w:rsidP="005B3B22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5B3B22" w:rsidRDefault="005B3B22" w:rsidP="005B3B22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4160AC" w:rsidRDefault="004160AC" w:rsidP="003B7BBD">
      <w:pPr>
        <w:numPr>
          <w:ilvl w:val="0"/>
          <w:numId w:val="2"/>
        </w:numPr>
        <w:ind w:left="446" w:right="29" w:hanging="44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4160AC" w:rsidRPr="00896532" w:rsidRDefault="004160AC" w:rsidP="00896532">
      <w:pPr>
        <w:ind w:left="446" w:right="-22"/>
        <w:jc w:val="right"/>
        <w:rPr>
          <w:rFonts w:ascii="Angsana New" w:hAnsi="Angsana New" w:cs="Angsana New"/>
          <w:sz w:val="32"/>
          <w:szCs w:val="32"/>
          <w:cs/>
        </w:rPr>
      </w:pPr>
      <w:r w:rsidRPr="00896532">
        <w:rPr>
          <w:rFonts w:ascii="Angsana New" w:hAnsi="Angsana New" w:cs="Angsana New"/>
          <w:sz w:val="32"/>
          <w:szCs w:val="32"/>
          <w:cs/>
        </w:rPr>
        <w:t>หน่วย</w:t>
      </w:r>
      <w:r w:rsidRPr="00896532">
        <w:rPr>
          <w:rFonts w:ascii="Angsana New" w:hAnsi="Angsana New" w:cs="Angsana New"/>
          <w:sz w:val="32"/>
          <w:szCs w:val="32"/>
        </w:rPr>
        <w:t xml:space="preserve"> :</w:t>
      </w:r>
      <w:r w:rsidR="00D94834" w:rsidRPr="00896532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6532"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1074"/>
        <w:gridCol w:w="1077"/>
        <w:gridCol w:w="1078"/>
        <w:gridCol w:w="1078"/>
        <w:gridCol w:w="896"/>
        <w:gridCol w:w="892"/>
      </w:tblGrid>
      <w:tr w:rsidR="004160AC" w:rsidRPr="008F54F4" w:rsidTr="000F2E23">
        <w:trPr>
          <w:trHeight w:hRule="exact" w:val="795"/>
        </w:trPr>
        <w:tc>
          <w:tcPr>
            <w:tcW w:w="3686" w:type="dxa"/>
            <w:vMerge w:val="restart"/>
            <w:vAlign w:val="center"/>
          </w:tcPr>
          <w:p w:rsidR="004160AC" w:rsidRPr="00896532" w:rsidRDefault="004160AC" w:rsidP="004160AC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6532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center"/>
          </w:tcPr>
          <w:p w:rsidR="004160AC" w:rsidRPr="00896532" w:rsidRDefault="004160AC" w:rsidP="004160AC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6532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6" w:type="dxa"/>
            <w:gridSpan w:val="2"/>
            <w:vAlign w:val="center"/>
          </w:tcPr>
          <w:p w:rsidR="004160AC" w:rsidRPr="00896532" w:rsidRDefault="004160AC" w:rsidP="004160AC">
            <w:pPr>
              <w:ind w:right="-6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6532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788" w:type="dxa"/>
            <w:gridSpan w:val="2"/>
            <w:vAlign w:val="center"/>
          </w:tcPr>
          <w:p w:rsidR="004160AC" w:rsidRPr="00896532" w:rsidRDefault="004160AC" w:rsidP="004160AC">
            <w:pPr>
              <w:ind w:left="-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6532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อัตราดอกเบี้ย(ร้อยละ)ต่อปี</w:t>
            </w:r>
          </w:p>
        </w:tc>
      </w:tr>
      <w:tr w:rsidR="004160AC" w:rsidRPr="008F54F4" w:rsidTr="000F2E23">
        <w:trPr>
          <w:trHeight w:hRule="exact" w:val="887"/>
        </w:trPr>
        <w:tc>
          <w:tcPr>
            <w:tcW w:w="3686" w:type="dxa"/>
            <w:vMerge/>
            <w:vAlign w:val="center"/>
          </w:tcPr>
          <w:p w:rsidR="004160AC" w:rsidRPr="00896532" w:rsidRDefault="004160AC" w:rsidP="004160AC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4160AC" w:rsidRPr="00896532" w:rsidRDefault="006300D6" w:rsidP="00F36484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077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160AC" w:rsidRPr="00896532" w:rsidRDefault="006300D6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078" w:type="dxa"/>
            <w:tcBorders>
              <w:right w:val="dashed" w:sz="4" w:space="0" w:color="auto"/>
            </w:tcBorders>
            <w:vAlign w:val="center"/>
          </w:tcPr>
          <w:p w:rsidR="004160AC" w:rsidRPr="00896532" w:rsidRDefault="006300D6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078" w:type="dxa"/>
            <w:tcBorders>
              <w:left w:val="dashed" w:sz="4" w:space="0" w:color="auto"/>
            </w:tcBorders>
            <w:vAlign w:val="center"/>
          </w:tcPr>
          <w:p w:rsidR="004160AC" w:rsidRPr="00896532" w:rsidRDefault="006300D6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896" w:type="dxa"/>
            <w:tcBorders>
              <w:right w:val="dashed" w:sz="4" w:space="0" w:color="auto"/>
            </w:tcBorders>
            <w:vAlign w:val="center"/>
          </w:tcPr>
          <w:p w:rsidR="004160AC" w:rsidRPr="00896532" w:rsidRDefault="006300D6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892" w:type="dxa"/>
            <w:tcBorders>
              <w:left w:val="dashed" w:sz="4" w:space="0" w:color="auto"/>
            </w:tcBorders>
            <w:vAlign w:val="center"/>
          </w:tcPr>
          <w:p w:rsidR="004160AC" w:rsidRPr="00896532" w:rsidRDefault="006300D6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4160AC" w:rsidRPr="008F54F4" w:rsidTr="000F2E23">
        <w:trPr>
          <w:trHeight w:hRule="exact" w:val="454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4160AC" w:rsidRPr="008F54F4" w:rsidRDefault="004160AC" w:rsidP="004160AC">
            <w:pPr>
              <w:ind w:right="-250" w:firstLine="176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07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4160AC" w:rsidRPr="008F54F4" w:rsidRDefault="004160AC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4160AC" w:rsidRPr="008F54F4" w:rsidRDefault="004160AC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160AC" w:rsidRPr="008F54F4" w:rsidRDefault="004160AC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160AC" w:rsidRPr="008F54F4" w:rsidRDefault="004160AC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160AC" w:rsidRPr="008F54F4" w:rsidRDefault="004160AC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160AC" w:rsidRPr="008F54F4" w:rsidRDefault="004160AC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160AC" w:rsidRPr="008F54F4" w:rsidTr="000F2E23">
        <w:trPr>
          <w:trHeight w:hRule="exact" w:val="454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4160AC" w:rsidRPr="008F54F4" w:rsidRDefault="004160AC" w:rsidP="004160AC">
            <w:pPr>
              <w:ind w:right="-108" w:firstLine="176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0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160AC" w:rsidRPr="008F54F4" w:rsidRDefault="002F47D0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77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4160AC" w:rsidRPr="008F54F4" w:rsidRDefault="004160AC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160AC" w:rsidRPr="008F54F4" w:rsidRDefault="002F47D0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160AC" w:rsidRPr="008F54F4" w:rsidRDefault="004160AC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160AC" w:rsidRPr="008F54F4" w:rsidRDefault="004160AC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160AC" w:rsidRPr="008F54F4" w:rsidRDefault="004160AC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70674" w:rsidRPr="008F54F4" w:rsidTr="00C23943">
        <w:trPr>
          <w:trHeight w:hRule="exact" w:val="454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570674" w:rsidRPr="008F54F4" w:rsidRDefault="00570674" w:rsidP="004160AC">
            <w:pPr>
              <w:ind w:right="-108" w:firstLine="176"/>
              <w:rPr>
                <w:rFonts w:ascii="Angsana New" w:hAnsi="Angsana New" w:cs="Angsana New"/>
                <w:sz w:val="28"/>
                <w:szCs w:val="28"/>
              </w:rPr>
            </w:pPr>
            <w:r w:rsidRPr="00FE1E9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USD 100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00)</w:t>
            </w:r>
          </w:p>
        </w:tc>
        <w:tc>
          <w:tcPr>
            <w:tcW w:w="10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70674" w:rsidRPr="008F54F4" w:rsidRDefault="00C23943" w:rsidP="0057067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570674" w:rsidRPr="008F54F4" w:rsidRDefault="00570674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70674" w:rsidRPr="008F54F4" w:rsidRDefault="00570674" w:rsidP="00722BFA">
            <w:pPr>
              <w:ind w:left="-97" w:right="36" w:hanging="14"/>
              <w:jc w:val="right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zh-CN"/>
              </w:rPr>
              <w:t>3,115,990</w:t>
            </w:r>
          </w:p>
        </w:tc>
        <w:tc>
          <w:tcPr>
            <w:tcW w:w="107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70674" w:rsidRPr="008F54F4" w:rsidRDefault="00570674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70674" w:rsidRPr="008F54F4" w:rsidRDefault="00570674" w:rsidP="004160AC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70674" w:rsidRPr="008F54F4" w:rsidRDefault="00570674" w:rsidP="004160AC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13871" w:rsidRPr="008F54F4" w:rsidTr="00C23943">
        <w:trPr>
          <w:trHeight w:hRule="exact" w:val="454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713871" w:rsidRPr="008F54F4" w:rsidRDefault="00713871" w:rsidP="00C23943">
            <w:pPr>
              <w:ind w:right="-108" w:firstLine="17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 xml:space="preserve">USD </w:t>
            </w:r>
            <w:r>
              <w:rPr>
                <w:rFonts w:ascii="Angsana New" w:hAnsi="Angsana New" w:cs="Angsana New"/>
                <w:sz w:val="28"/>
                <w:szCs w:val="28"/>
              </w:rPr>
              <w:t>212,500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5D5680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</w:t>
            </w:r>
            <w:r w:rsidR="005D5680">
              <w:rPr>
                <w:rFonts w:ascii="Angsana New" w:hAnsi="Angsana New" w:cs="Angsana New"/>
                <w:sz w:val="28"/>
                <w:szCs w:val="28"/>
              </w:rPr>
              <w:t>95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D5680">
              <w:rPr>
                <w:rFonts w:ascii="Angsana New" w:hAnsi="Angsana New" w:cs="Angsana New"/>
                <w:sz w:val="28"/>
                <w:szCs w:val="28"/>
              </w:rPr>
              <w:t>582</w:t>
            </w:r>
          </w:p>
        </w:tc>
        <w:tc>
          <w:tcPr>
            <w:tcW w:w="1077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4C2E38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13871" w:rsidRPr="008F54F4" w:rsidRDefault="00713871" w:rsidP="004C2E38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13871" w:rsidRPr="008F54F4" w:rsidRDefault="00713871" w:rsidP="004160AC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13871" w:rsidRPr="008F54F4" w:rsidTr="000F2E23">
        <w:trPr>
          <w:trHeight w:hRule="exact" w:val="454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713871" w:rsidRPr="008F54F4" w:rsidRDefault="00713871" w:rsidP="004160AC">
            <w:pPr>
              <w:ind w:right="-108"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รับ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ชำระ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คืน 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USD 100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00)</w:t>
            </w:r>
          </w:p>
        </w:tc>
        <w:tc>
          <w:tcPr>
            <w:tcW w:w="107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713871" w:rsidRPr="008F54F4" w:rsidRDefault="00713871" w:rsidP="0057067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77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F12F09">
            <w:pPr>
              <w:ind w:left="-97" w:right="-24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(3,115,990)</w:t>
            </w:r>
          </w:p>
        </w:tc>
        <w:tc>
          <w:tcPr>
            <w:tcW w:w="107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13871" w:rsidRPr="008F54F4" w:rsidRDefault="00713871" w:rsidP="004160AC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13871" w:rsidRPr="008F54F4" w:rsidTr="000F2E23">
        <w:trPr>
          <w:trHeight w:hRule="exact" w:val="454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713871" w:rsidRPr="008F54F4" w:rsidRDefault="00713871" w:rsidP="004160AC">
            <w:pPr>
              <w:ind w:right="-108"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713871" w:rsidRPr="008F54F4" w:rsidRDefault="005D5680" w:rsidP="005D5680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6,895,582</w:t>
            </w:r>
          </w:p>
        </w:tc>
        <w:tc>
          <w:tcPr>
            <w:tcW w:w="10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0.00 - 3.00</w:t>
            </w:r>
          </w:p>
        </w:tc>
        <w:tc>
          <w:tcPr>
            <w:tcW w:w="8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13871" w:rsidRPr="008F54F4" w:rsidRDefault="00713871" w:rsidP="004160AC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13871" w:rsidRPr="008F54F4" w:rsidTr="000F2E23">
        <w:trPr>
          <w:trHeight w:hRule="exact" w:val="454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713871" w:rsidRPr="008F54F4" w:rsidRDefault="00713871" w:rsidP="004160AC">
            <w:pPr>
              <w:ind w:right="-250" w:firstLine="176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Holding LLC</w:t>
            </w:r>
          </w:p>
        </w:tc>
        <w:tc>
          <w:tcPr>
            <w:tcW w:w="107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13871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13871" w:rsidRPr="008F54F4" w:rsidTr="000F2E23">
        <w:trPr>
          <w:trHeight w:hRule="exact" w:val="454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713871" w:rsidRPr="008F54F4" w:rsidRDefault="00713871" w:rsidP="004160AC">
            <w:pPr>
              <w:ind w:right="-108" w:firstLine="176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0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77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13871" w:rsidRPr="008F54F4" w:rsidTr="000F2E23">
        <w:trPr>
          <w:trHeight w:hRule="exact" w:val="454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713871" w:rsidRPr="008F54F4" w:rsidRDefault="00713871" w:rsidP="00BC023E">
            <w:pPr>
              <w:ind w:right="-108" w:firstLine="176"/>
              <w:rPr>
                <w:rFonts w:ascii="Angsana New" w:hAnsi="Angsana New" w:cs="Angsana New"/>
                <w:sz w:val="28"/>
                <w:szCs w:val="28"/>
              </w:rPr>
            </w:pPr>
            <w:r w:rsidRPr="00FE1E9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 xml:space="preserve">USD </w:t>
            </w:r>
            <w:r w:rsidR="00BC023E">
              <w:rPr>
                <w:rFonts w:ascii="Angsana New" w:hAnsi="Angsana New" w:cs="Angsana New"/>
                <w:sz w:val="28"/>
                <w:szCs w:val="28"/>
              </w:rPr>
              <w:t>227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BC023E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00)</w:t>
            </w:r>
          </w:p>
        </w:tc>
        <w:tc>
          <w:tcPr>
            <w:tcW w:w="10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57067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77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D94834">
            <w:pPr>
              <w:ind w:left="-97" w:right="3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7,294,809</w:t>
            </w:r>
          </w:p>
        </w:tc>
        <w:tc>
          <w:tcPr>
            <w:tcW w:w="107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13871" w:rsidRPr="008F54F4" w:rsidRDefault="00713871" w:rsidP="004160AC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13871" w:rsidRPr="008F54F4" w:rsidTr="000F2E23">
        <w:trPr>
          <w:trHeight w:hRule="exact" w:val="454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713871" w:rsidRPr="00C516F8" w:rsidRDefault="00713871" w:rsidP="004160AC">
            <w:pPr>
              <w:tabs>
                <w:tab w:val="left" w:pos="612"/>
              </w:tabs>
              <w:ind w:right="-108"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16F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</w:t>
            </w:r>
            <w:r w:rsidRPr="00C516F8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กำไรที่ยังไม่เกิดขึ้นจากอัตราแลกเปลี่ยน</w:t>
            </w:r>
          </w:p>
        </w:tc>
        <w:tc>
          <w:tcPr>
            <w:tcW w:w="10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57067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77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D94834">
            <w:pPr>
              <w:ind w:left="-97" w:right="3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49,983</w:t>
            </w:r>
          </w:p>
        </w:tc>
        <w:tc>
          <w:tcPr>
            <w:tcW w:w="107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13871" w:rsidRPr="008F54F4" w:rsidRDefault="00713871" w:rsidP="004160AC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13871" w:rsidRPr="008F54F4" w:rsidTr="000F2E23">
        <w:trPr>
          <w:trHeight w:hRule="exact" w:val="454"/>
        </w:trPr>
        <w:tc>
          <w:tcPr>
            <w:tcW w:w="3686" w:type="dxa"/>
            <w:tcBorders>
              <w:top w:val="nil"/>
              <w:bottom w:val="single" w:sz="4" w:space="0" w:color="auto"/>
            </w:tcBorders>
            <w:vAlign w:val="center"/>
          </w:tcPr>
          <w:p w:rsidR="00713871" w:rsidRPr="008F54F4" w:rsidRDefault="00713871" w:rsidP="004160AC">
            <w:pPr>
              <w:ind w:right="-108"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713871" w:rsidRPr="008F54F4" w:rsidRDefault="00713871" w:rsidP="0057067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713871" w:rsidRPr="008F54F4" w:rsidRDefault="00713871" w:rsidP="00D94834">
            <w:pPr>
              <w:ind w:left="-97" w:right="3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7,344,792</w:t>
            </w: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13871" w:rsidRPr="008F54F4" w:rsidRDefault="00713871" w:rsidP="00874485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13871" w:rsidRPr="008F54F4" w:rsidRDefault="00713871" w:rsidP="004160AC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13871" w:rsidRPr="008F54F4" w:rsidTr="000F2E23">
        <w:trPr>
          <w:trHeight w:hRule="exact" w:val="454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3871" w:rsidRPr="008F54F4" w:rsidRDefault="00713871" w:rsidP="004160AC">
            <w:pPr>
              <w:ind w:right="-108"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713871" w:rsidRPr="008F54F4" w:rsidRDefault="005D5680" w:rsidP="005D5680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6,895,582</w:t>
            </w:r>
          </w:p>
        </w:tc>
        <w:tc>
          <w:tcPr>
            <w:tcW w:w="10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713871" w:rsidRPr="008F54F4" w:rsidRDefault="00713871" w:rsidP="00D94834">
            <w:pPr>
              <w:ind w:left="-97" w:right="3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7,344,792</w:t>
            </w: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9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713871" w:rsidRPr="008F54F4" w:rsidRDefault="00713871" w:rsidP="004160AC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4160AC" w:rsidRPr="008F54F4" w:rsidRDefault="004160AC" w:rsidP="004160AC">
      <w:pPr>
        <w:ind w:right="29"/>
        <w:jc w:val="thaiDistribute"/>
        <w:rPr>
          <w:rFonts w:ascii="Angsana New" w:hAnsi="Angsana New" w:cs="Angsana New"/>
          <w:sz w:val="28"/>
          <w:szCs w:val="28"/>
        </w:rPr>
      </w:pPr>
    </w:p>
    <w:p w:rsidR="004160AC" w:rsidRDefault="004160AC" w:rsidP="004160AC">
      <w:pPr>
        <w:ind w:right="29" w:firstLine="44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เงินให้กู้ยืมระยะสั้นแก่กิจการที่เกี่ยวข้องกัน เป็นเงินให้กู้ยืมที่ไม่มีหลักประกัน</w:t>
      </w:r>
    </w:p>
    <w:p w:rsidR="00045D5F" w:rsidRPr="00045D5F" w:rsidRDefault="00045D5F" w:rsidP="003B7BBD">
      <w:pPr>
        <w:numPr>
          <w:ilvl w:val="0"/>
          <w:numId w:val="2"/>
        </w:numPr>
        <w:spacing w:before="240" w:line="276" w:lineRule="auto"/>
        <w:ind w:left="446" w:right="29" w:hanging="446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95240B" w:rsidRPr="002F37CC" w:rsidRDefault="00B777B8" w:rsidP="00896532">
      <w:pPr>
        <w:spacing w:line="276" w:lineRule="auto"/>
        <w:ind w:right="-22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="0095240B" w:rsidRPr="002F37CC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95240B" w:rsidRPr="002F37CC">
        <w:rPr>
          <w:rFonts w:ascii="Angsana New" w:hAnsi="Angsana New" w:cs="Angsana New"/>
          <w:sz w:val="32"/>
          <w:szCs w:val="32"/>
        </w:rPr>
        <w:t>:</w:t>
      </w:r>
      <w:r w:rsidR="0095240B" w:rsidRPr="002F37CC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tbl>
      <w:tblPr>
        <w:tblW w:w="9781" w:type="dxa"/>
        <w:tblInd w:w="108" w:type="dxa"/>
        <w:tblLayout w:type="fixed"/>
        <w:tblLook w:val="0000"/>
      </w:tblPr>
      <w:tblGrid>
        <w:gridCol w:w="3542"/>
        <w:gridCol w:w="1561"/>
        <w:gridCol w:w="1560"/>
        <w:gridCol w:w="1559"/>
        <w:gridCol w:w="1559"/>
      </w:tblGrid>
      <w:tr w:rsidR="008E09D8" w:rsidRPr="002F37CC" w:rsidTr="000F2E23">
        <w:trPr>
          <w:trHeight w:val="478"/>
        </w:trPr>
        <w:tc>
          <w:tcPr>
            <w:tcW w:w="3542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8E09D8" w:rsidRPr="002F37CC" w:rsidRDefault="008E09D8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D8" w:rsidRPr="002F37CC" w:rsidRDefault="008E09D8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8E09D8" w:rsidRPr="002F37CC" w:rsidRDefault="008E09D8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7CB0" w:rsidRPr="002F37CC" w:rsidTr="000F2E23">
        <w:trPr>
          <w:trHeight w:val="408"/>
        </w:trPr>
        <w:tc>
          <w:tcPr>
            <w:tcW w:w="3542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B57CB0" w:rsidRPr="002F37CC" w:rsidRDefault="00B57CB0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B57CB0" w:rsidRPr="002F37CC" w:rsidRDefault="00B57CB0" w:rsidP="00B57CB0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2561</w:t>
            </w:r>
          </w:p>
        </w:tc>
        <w:tc>
          <w:tcPr>
            <w:tcW w:w="15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B57CB0" w:rsidRPr="002F37CC" w:rsidRDefault="00B57CB0" w:rsidP="0042204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B57CB0" w:rsidRPr="002F37CC" w:rsidRDefault="00B57CB0" w:rsidP="00E125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57CB0" w:rsidRPr="002F37CC" w:rsidRDefault="00B57CB0" w:rsidP="00E125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2560</w:t>
            </w:r>
          </w:p>
        </w:tc>
      </w:tr>
      <w:tr w:rsidR="00B57CB0" w:rsidRPr="002F37CC" w:rsidTr="000F2E23">
        <w:trPr>
          <w:trHeight w:val="408"/>
        </w:trPr>
        <w:tc>
          <w:tcPr>
            <w:tcW w:w="3542" w:type="dxa"/>
            <w:tcBorders>
              <w:left w:val="single" w:sz="6" w:space="0" w:color="auto"/>
            </w:tcBorders>
            <w:vAlign w:val="center"/>
          </w:tcPr>
          <w:p w:rsidR="00B57CB0" w:rsidRPr="002F37CC" w:rsidRDefault="00B57CB0" w:rsidP="00347873">
            <w:pPr>
              <w:pStyle w:val="Heading5"/>
              <w:tabs>
                <w:tab w:val="clear" w:pos="252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2F37CC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61" w:type="dxa"/>
            <w:tcBorders>
              <w:left w:val="single" w:sz="6" w:space="0" w:color="auto"/>
              <w:right w:val="dashed" w:sz="4" w:space="0" w:color="auto"/>
            </w:tcBorders>
          </w:tcPr>
          <w:p w:rsidR="00B57CB0" w:rsidRPr="008C7140" w:rsidRDefault="008C7140" w:rsidP="0086776B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C7140">
              <w:rPr>
                <w:rFonts w:ascii="Angsana New" w:hAnsi="Angsana New" w:cs="Angsana New"/>
                <w:sz w:val="32"/>
                <w:szCs w:val="32"/>
                <w:lang w:eastAsia="zh-CN"/>
              </w:rPr>
              <w:t>450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8C7140">
              <w:rPr>
                <w:rFonts w:ascii="Angsana New" w:hAnsi="Angsana New" w:cs="Angsana New"/>
                <w:sz w:val="32"/>
                <w:szCs w:val="32"/>
                <w:lang w:eastAsia="zh-CN"/>
              </w:rPr>
              <w:t>715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8C7140">
              <w:rPr>
                <w:rFonts w:ascii="Angsana New" w:hAnsi="Angsana New" w:cs="Angsana New"/>
                <w:sz w:val="32"/>
                <w:szCs w:val="32"/>
                <w:lang w:eastAsia="zh-CN"/>
              </w:rPr>
              <w:t>678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:rsidR="00B57CB0" w:rsidRPr="0086776B" w:rsidRDefault="00B57CB0" w:rsidP="00E1259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highlight w:val="yellow"/>
                <w:lang w:eastAsia="zh-CN"/>
              </w:rPr>
            </w:pPr>
            <w:r w:rsidRPr="00A7290E">
              <w:rPr>
                <w:rFonts w:ascii="Angsana New" w:hAnsi="Angsana New" w:cs="Angsana New"/>
                <w:sz w:val="32"/>
                <w:szCs w:val="32"/>
                <w:lang w:eastAsia="zh-CN"/>
              </w:rPr>
              <w:t>218,200,962</w:t>
            </w:r>
          </w:p>
        </w:tc>
        <w:tc>
          <w:tcPr>
            <w:tcW w:w="1559" w:type="dxa"/>
            <w:tcBorders>
              <w:left w:val="single" w:sz="4" w:space="0" w:color="auto"/>
              <w:right w:val="dashed" w:sz="4" w:space="0" w:color="auto"/>
            </w:tcBorders>
          </w:tcPr>
          <w:p w:rsidR="00B57CB0" w:rsidRPr="002F37CC" w:rsidRDefault="004E5935" w:rsidP="00AD41E6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449,958,418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B57CB0" w:rsidRPr="002F37CC" w:rsidRDefault="00B57CB0" w:rsidP="00E1259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218,648,013</w:t>
            </w:r>
          </w:p>
        </w:tc>
      </w:tr>
      <w:tr w:rsidR="00B57CB0" w:rsidRPr="002F37CC" w:rsidTr="000F2E23">
        <w:trPr>
          <w:trHeight w:val="408"/>
        </w:trPr>
        <w:tc>
          <w:tcPr>
            <w:tcW w:w="3542" w:type="dxa"/>
            <w:tcBorders>
              <w:left w:val="single" w:sz="6" w:space="0" w:color="auto"/>
            </w:tcBorders>
            <w:vAlign w:val="center"/>
          </w:tcPr>
          <w:p w:rsidR="00B57CB0" w:rsidRPr="002F37CC" w:rsidRDefault="00B57CB0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61" w:type="dxa"/>
            <w:tcBorders>
              <w:left w:val="single" w:sz="6" w:space="0" w:color="auto"/>
              <w:right w:val="dashed" w:sz="4" w:space="0" w:color="auto"/>
            </w:tcBorders>
          </w:tcPr>
          <w:p w:rsidR="00B57CB0" w:rsidRPr="002F37CC" w:rsidRDefault="008C7140" w:rsidP="008207EC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75,250,029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:rsidR="00B57CB0" w:rsidRPr="002F37CC" w:rsidRDefault="00B57CB0" w:rsidP="00E1259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31,143,562</w:t>
            </w:r>
          </w:p>
        </w:tc>
        <w:tc>
          <w:tcPr>
            <w:tcW w:w="1559" w:type="dxa"/>
            <w:tcBorders>
              <w:left w:val="single" w:sz="4" w:space="0" w:color="auto"/>
              <w:right w:val="dashed" w:sz="4" w:space="0" w:color="auto"/>
            </w:tcBorders>
          </w:tcPr>
          <w:p w:rsidR="00B57CB0" w:rsidRPr="002F37CC" w:rsidRDefault="00B81687" w:rsidP="00196799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75,250,029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B57CB0" w:rsidRPr="002F37CC" w:rsidRDefault="00B57CB0" w:rsidP="00E1259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31,143,562</w:t>
            </w:r>
          </w:p>
        </w:tc>
      </w:tr>
      <w:tr w:rsidR="00B57CB0" w:rsidRPr="002F37CC" w:rsidTr="000F2E23">
        <w:trPr>
          <w:trHeight w:val="408"/>
        </w:trPr>
        <w:tc>
          <w:tcPr>
            <w:tcW w:w="3542" w:type="dxa"/>
            <w:tcBorders>
              <w:left w:val="single" w:sz="6" w:space="0" w:color="auto"/>
            </w:tcBorders>
            <w:vAlign w:val="center"/>
          </w:tcPr>
          <w:p w:rsidR="00B57CB0" w:rsidRPr="002F37CC" w:rsidRDefault="00B57CB0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61" w:type="dxa"/>
            <w:tcBorders>
              <w:left w:val="single" w:sz="6" w:space="0" w:color="auto"/>
              <w:right w:val="dashed" w:sz="4" w:space="0" w:color="auto"/>
            </w:tcBorders>
          </w:tcPr>
          <w:p w:rsidR="00B57CB0" w:rsidRPr="002F37CC" w:rsidRDefault="008C7140" w:rsidP="000E3582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27,824,274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:rsidR="00B57CB0" w:rsidRPr="002F37CC" w:rsidRDefault="00B57CB0" w:rsidP="00E1259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14,890,554</w:t>
            </w:r>
          </w:p>
        </w:tc>
        <w:tc>
          <w:tcPr>
            <w:tcW w:w="1559" w:type="dxa"/>
            <w:tcBorders>
              <w:left w:val="single" w:sz="4" w:space="0" w:color="auto"/>
              <w:right w:val="dashed" w:sz="4" w:space="0" w:color="auto"/>
            </w:tcBorders>
          </w:tcPr>
          <w:p w:rsidR="00B57CB0" w:rsidRPr="002F37CC" w:rsidRDefault="00B81687" w:rsidP="00196799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27,824,274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B57CB0" w:rsidRPr="002F37CC" w:rsidRDefault="00B57CB0" w:rsidP="00E1259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14,890,554</w:t>
            </w:r>
          </w:p>
        </w:tc>
      </w:tr>
      <w:tr w:rsidR="00B57CB0" w:rsidRPr="002F37CC" w:rsidTr="000F2E23">
        <w:trPr>
          <w:trHeight w:val="408"/>
        </w:trPr>
        <w:tc>
          <w:tcPr>
            <w:tcW w:w="3542" w:type="dxa"/>
            <w:tcBorders>
              <w:left w:val="single" w:sz="6" w:space="0" w:color="auto"/>
            </w:tcBorders>
            <w:vAlign w:val="center"/>
          </w:tcPr>
          <w:p w:rsidR="00B57CB0" w:rsidRPr="002F37CC" w:rsidRDefault="00B57CB0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561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57CB0" w:rsidRPr="002F37CC" w:rsidRDefault="008C7140" w:rsidP="00254910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28,210,080</w:t>
            </w:r>
          </w:p>
        </w:tc>
        <w:tc>
          <w:tcPr>
            <w:tcW w:w="1560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B57CB0" w:rsidRPr="002F37CC" w:rsidRDefault="00B57CB0" w:rsidP="00E1259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4,628,434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B57CB0" w:rsidRPr="002F37CC" w:rsidRDefault="00BC6539" w:rsidP="00AD41E6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28,210,080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57CB0" w:rsidRPr="002F37CC" w:rsidRDefault="00B57CB0" w:rsidP="00E1259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4,628,434</w:t>
            </w:r>
          </w:p>
        </w:tc>
      </w:tr>
      <w:tr w:rsidR="00B57CB0" w:rsidRPr="002F37CC" w:rsidTr="000F2E23">
        <w:trPr>
          <w:trHeight w:val="65"/>
        </w:trPr>
        <w:tc>
          <w:tcPr>
            <w:tcW w:w="3542" w:type="dxa"/>
            <w:tcBorders>
              <w:left w:val="single" w:sz="6" w:space="0" w:color="auto"/>
            </w:tcBorders>
            <w:vAlign w:val="center"/>
          </w:tcPr>
          <w:p w:rsidR="00B57CB0" w:rsidRPr="002F37CC" w:rsidRDefault="00B57CB0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B57CB0" w:rsidRPr="00A7290E" w:rsidRDefault="008C7140" w:rsidP="0086776B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582,000,061</w:t>
            </w:r>
          </w:p>
        </w:tc>
        <w:tc>
          <w:tcPr>
            <w:tcW w:w="1560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B57CB0" w:rsidRPr="00A7290E" w:rsidRDefault="00B57CB0" w:rsidP="00E1259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90E">
              <w:rPr>
                <w:rFonts w:ascii="Angsana New" w:hAnsi="Angsana New" w:cs="Angsana New"/>
                <w:sz w:val="32"/>
                <w:szCs w:val="32"/>
              </w:rPr>
              <w:t>268,863,512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right w:val="dashed" w:sz="4" w:space="0" w:color="auto"/>
            </w:tcBorders>
          </w:tcPr>
          <w:p w:rsidR="00B57CB0" w:rsidRPr="002F37CC" w:rsidRDefault="004E5935" w:rsidP="009C1F19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581,242,801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57CB0" w:rsidRPr="002F37CC" w:rsidRDefault="00B57CB0" w:rsidP="00E1259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269,310,563</w:t>
            </w:r>
          </w:p>
        </w:tc>
      </w:tr>
      <w:tr w:rsidR="00B57CB0" w:rsidRPr="002F37CC" w:rsidTr="000F2E23">
        <w:trPr>
          <w:trHeight w:val="408"/>
        </w:trPr>
        <w:tc>
          <w:tcPr>
            <w:tcW w:w="3542" w:type="dxa"/>
            <w:tcBorders>
              <w:left w:val="single" w:sz="6" w:space="0" w:color="auto"/>
            </w:tcBorders>
            <w:vAlign w:val="center"/>
          </w:tcPr>
          <w:p w:rsidR="00B57CB0" w:rsidRPr="002F37CC" w:rsidRDefault="00B57CB0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F37C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561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57CB0" w:rsidRPr="00A7290E" w:rsidRDefault="008C7140" w:rsidP="008207EC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(44,608,153)</w:t>
            </w:r>
          </w:p>
        </w:tc>
        <w:tc>
          <w:tcPr>
            <w:tcW w:w="1560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B57CB0" w:rsidRPr="00A7290E" w:rsidRDefault="00B57CB0" w:rsidP="00E1259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90E">
              <w:rPr>
                <w:rFonts w:ascii="Angsana New" w:hAnsi="Angsana New" w:cs="Angsana New"/>
                <w:sz w:val="32"/>
                <w:szCs w:val="32"/>
              </w:rPr>
              <w:t>(39,686,527)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B57CB0" w:rsidRPr="002F37CC" w:rsidRDefault="00B81687" w:rsidP="00196799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(44,608,153)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57CB0" w:rsidRPr="002F37CC" w:rsidRDefault="00B57CB0" w:rsidP="00E1259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(39,686,527)</w:t>
            </w:r>
          </w:p>
        </w:tc>
      </w:tr>
      <w:tr w:rsidR="00B57CB0" w:rsidRPr="002F37CC" w:rsidTr="000F2E23">
        <w:trPr>
          <w:trHeight w:val="408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B57CB0" w:rsidRPr="002F37CC" w:rsidRDefault="00B57CB0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B57CB0" w:rsidRPr="00A7290E" w:rsidRDefault="008C7140" w:rsidP="00254910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537,391,908</w:t>
            </w:r>
          </w:p>
        </w:tc>
        <w:tc>
          <w:tcPr>
            <w:tcW w:w="1560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B57CB0" w:rsidRPr="00A7290E" w:rsidRDefault="00B57CB0" w:rsidP="00E1259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A7290E">
              <w:rPr>
                <w:rFonts w:ascii="Angsana New" w:hAnsi="Angsana New" w:cs="Angsana New"/>
                <w:sz w:val="32"/>
                <w:szCs w:val="32"/>
              </w:rPr>
              <w:t>229,176,985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B57CB0" w:rsidRPr="002F37CC" w:rsidRDefault="004E5935" w:rsidP="005F3A6A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536,634,648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57CB0" w:rsidRPr="002F37CC" w:rsidRDefault="00B57CB0" w:rsidP="00E1259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229,624,036</w:t>
            </w:r>
          </w:p>
        </w:tc>
      </w:tr>
    </w:tbl>
    <w:p w:rsidR="000467E1" w:rsidRDefault="000467E1" w:rsidP="003B7BBD">
      <w:pPr>
        <w:numPr>
          <w:ilvl w:val="0"/>
          <w:numId w:val="2"/>
        </w:numPr>
        <w:spacing w:line="276" w:lineRule="auto"/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467E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เงินลงทุนในบริษัทร่วม</w:t>
      </w:r>
    </w:p>
    <w:p w:rsidR="000467E1" w:rsidRPr="006E7A7D" w:rsidRDefault="000467E1" w:rsidP="000467E1">
      <w:pPr>
        <w:spacing w:line="276" w:lineRule="auto"/>
        <w:ind w:left="7830" w:right="-22" w:firstLine="450"/>
        <w:jc w:val="right"/>
        <w:rPr>
          <w:rFonts w:ascii="Angsana New" w:hAnsi="Angsana New" w:cs="Angsana New"/>
          <w:sz w:val="32"/>
          <w:szCs w:val="32"/>
          <w:cs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90"/>
        <w:gridCol w:w="765"/>
        <w:gridCol w:w="765"/>
        <w:gridCol w:w="1350"/>
        <w:gridCol w:w="1350"/>
        <w:gridCol w:w="1350"/>
        <w:gridCol w:w="1350"/>
      </w:tblGrid>
      <w:tr w:rsidR="0065177D" w:rsidRPr="006E7A7D" w:rsidTr="00032BE9">
        <w:trPr>
          <w:trHeight w:val="219"/>
        </w:trPr>
        <w:tc>
          <w:tcPr>
            <w:tcW w:w="279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177D" w:rsidRPr="0065177D" w:rsidRDefault="0065177D" w:rsidP="0065177D">
            <w:pPr>
              <w:ind w:right="-91"/>
              <w:jc w:val="center"/>
              <w:rPr>
                <w:rFonts w:ascii="Angsana New" w:cs="Angsana New"/>
                <w:sz w:val="30"/>
                <w:szCs w:val="30"/>
                <w:highlight w:val="yellow"/>
                <w:cs/>
              </w:rPr>
            </w:pPr>
            <w:r w:rsidRPr="0065177D">
              <w:rPr>
                <w:rFonts w:asci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5177D" w:rsidRPr="0065177D" w:rsidRDefault="0065177D" w:rsidP="0065177D">
            <w:pPr>
              <w:ind w:right="-91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65177D">
              <w:rPr>
                <w:rFonts w:ascii="Angsana New" w:cs="Angsana New"/>
                <w:sz w:val="30"/>
                <w:szCs w:val="30"/>
                <w:cs/>
              </w:rPr>
              <w:t>สัดส่วนการ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bottom w:val="nil"/>
            </w:tcBorders>
          </w:tcPr>
          <w:p w:rsidR="0065177D" w:rsidRPr="0065177D" w:rsidRDefault="0065177D" w:rsidP="009F7CD7">
            <w:pPr>
              <w:ind w:right="-91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65177D" w:rsidRPr="006E7A7D" w:rsidTr="00032BE9">
        <w:trPr>
          <w:trHeight w:val="407"/>
        </w:trPr>
        <w:tc>
          <w:tcPr>
            <w:tcW w:w="2790" w:type="dxa"/>
            <w:vMerge/>
            <w:tcBorders>
              <w:right w:val="single" w:sz="4" w:space="0" w:color="auto"/>
            </w:tcBorders>
            <w:vAlign w:val="bottom"/>
          </w:tcPr>
          <w:p w:rsidR="0065177D" w:rsidRPr="0065177D" w:rsidRDefault="0065177D" w:rsidP="00933F30">
            <w:pPr>
              <w:pStyle w:val="Heading7"/>
              <w:jc w:val="left"/>
              <w:rPr>
                <w:rFonts w:asci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65177D" w:rsidRPr="0065177D" w:rsidRDefault="0065177D" w:rsidP="00933F30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65177D">
              <w:rPr>
                <w:rFonts w:ascii="Angsana New" w:cs="Angsana New"/>
                <w:sz w:val="30"/>
                <w:szCs w:val="30"/>
                <w:cs/>
              </w:rPr>
              <w:t xml:space="preserve">ถือหุ้น </w:t>
            </w:r>
            <w:r w:rsidRPr="0065177D">
              <w:rPr>
                <w:rFonts w:ascii="Angsana New" w:cs="Angsana New"/>
                <w:sz w:val="30"/>
                <w:szCs w:val="30"/>
              </w:rPr>
              <w:t>%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177D" w:rsidRPr="0065177D" w:rsidRDefault="0065177D" w:rsidP="00CC5CAE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177D" w:rsidRPr="0065177D" w:rsidRDefault="0065177D" w:rsidP="003F3431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65177D" w:rsidRPr="006E7A7D" w:rsidTr="003F3431">
        <w:trPr>
          <w:trHeight w:val="407"/>
        </w:trPr>
        <w:tc>
          <w:tcPr>
            <w:tcW w:w="279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5177D" w:rsidRPr="0065177D" w:rsidRDefault="0065177D" w:rsidP="00933F30">
            <w:pPr>
              <w:pStyle w:val="Heading7"/>
              <w:jc w:val="left"/>
              <w:rPr>
                <w:rFonts w:asci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77D" w:rsidRPr="0065177D" w:rsidRDefault="0065177D" w:rsidP="00933F30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</w:rPr>
            </w:pPr>
            <w:r w:rsidRPr="0065177D">
              <w:rPr>
                <w:rFonts w:asci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177D" w:rsidRPr="0065177D" w:rsidRDefault="0065177D" w:rsidP="00933F30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</w:rPr>
            </w:pPr>
            <w:r w:rsidRPr="0065177D">
              <w:rPr>
                <w:rFonts w:asci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177D" w:rsidRPr="0065177D" w:rsidRDefault="0065177D" w:rsidP="00CC5CAE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</w:rPr>
            </w:pPr>
            <w:r w:rsidRPr="0065177D">
              <w:rPr>
                <w:rFonts w:asci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177D" w:rsidRPr="0065177D" w:rsidRDefault="0065177D" w:rsidP="00CC5CAE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</w:rPr>
            </w:pPr>
            <w:r w:rsidRPr="0065177D">
              <w:rPr>
                <w:rFonts w:asci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177D" w:rsidRPr="0065177D" w:rsidRDefault="0065177D" w:rsidP="003F3431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</w:rPr>
            </w:pPr>
            <w:r w:rsidRPr="0065177D">
              <w:rPr>
                <w:rFonts w:asci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177D" w:rsidRPr="0065177D" w:rsidRDefault="0065177D" w:rsidP="003F3431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</w:rPr>
            </w:pPr>
            <w:r w:rsidRPr="0065177D">
              <w:rPr>
                <w:rFonts w:asci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9F7CD7" w:rsidRPr="006E7A7D" w:rsidTr="009F7CD7">
        <w:trPr>
          <w:cantSplit/>
          <w:trHeight w:hRule="exact" w:val="555"/>
        </w:trPr>
        <w:tc>
          <w:tcPr>
            <w:tcW w:w="2790" w:type="dxa"/>
            <w:tcBorders>
              <w:top w:val="single" w:sz="4" w:space="0" w:color="auto"/>
              <w:bottom w:val="nil"/>
            </w:tcBorders>
            <w:vAlign w:val="bottom"/>
          </w:tcPr>
          <w:p w:rsidR="009F7CD7" w:rsidRPr="0065177D" w:rsidRDefault="009F7CD7" w:rsidP="009F7CD7">
            <w:pPr>
              <w:spacing w:line="276" w:lineRule="auto"/>
              <w:ind w:right="-10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5177D">
              <w:rPr>
                <w:rFonts w:ascii="Angsana New" w:hAnsi="Angsana New" w:cs="Angsana New"/>
                <w:sz w:val="30"/>
                <w:szCs w:val="30"/>
              </w:rPr>
              <w:t>Team Precision America, LLC</w:t>
            </w:r>
            <w:r w:rsidRPr="0065177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65177D">
              <w:rPr>
                <w:rFonts w:ascii="Angsana New" w:hAnsi="Angsana New" w:cs="Angsana New"/>
                <w:sz w:val="30"/>
                <w:szCs w:val="30"/>
              </w:rPr>
              <w:t>LLC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center"/>
          </w:tcPr>
          <w:p w:rsidR="009F7CD7" w:rsidRPr="0065177D" w:rsidRDefault="009F7CD7" w:rsidP="00933F30">
            <w:pPr>
              <w:spacing w:before="100" w:beforeAutospacing="1" w:after="100" w:afterAutospacing="1" w:line="276" w:lineRule="auto"/>
              <w:ind w:right="-116" w:firstLine="2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77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center"/>
          </w:tcPr>
          <w:p w:rsidR="009F7CD7" w:rsidRPr="0065177D" w:rsidRDefault="009F7CD7" w:rsidP="00933F30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7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7CD7" w:rsidRPr="0065177D" w:rsidRDefault="003F3431" w:rsidP="00874485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</w:rPr>
              <w:t>,966,868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:rsidR="009F7CD7" w:rsidRPr="0065177D" w:rsidRDefault="009F7CD7" w:rsidP="00933F30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7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:rsidR="009F7CD7" w:rsidRPr="0065177D" w:rsidRDefault="0065177D" w:rsidP="004D3D8E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33,652,26</w:t>
            </w:r>
            <w:r w:rsidR="004D3D8E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:rsidR="009F7CD7" w:rsidRPr="0065177D" w:rsidRDefault="009F7CD7" w:rsidP="009F7CD7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7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5177D" w:rsidRPr="006E7A7D" w:rsidTr="0065177D">
        <w:trPr>
          <w:cantSplit/>
          <w:trHeight w:hRule="exact" w:val="891"/>
        </w:trPr>
        <w:tc>
          <w:tcPr>
            <w:tcW w:w="2790" w:type="dxa"/>
            <w:tcBorders>
              <w:top w:val="nil"/>
              <w:bottom w:val="single" w:sz="4" w:space="0" w:color="auto"/>
            </w:tcBorders>
            <w:vAlign w:val="center"/>
          </w:tcPr>
          <w:p w:rsidR="0065177D" w:rsidRPr="0065177D" w:rsidRDefault="0065177D" w:rsidP="0065177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65177D" w:rsidRPr="0065177D" w:rsidRDefault="0065177D" w:rsidP="0065177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vAlign w:val="center"/>
          </w:tcPr>
          <w:p w:rsidR="0065177D" w:rsidRPr="0065177D" w:rsidRDefault="0065177D" w:rsidP="0065177D">
            <w:pPr>
              <w:spacing w:before="100" w:beforeAutospacing="1" w:after="100" w:afterAutospacing="1" w:line="276" w:lineRule="auto"/>
              <w:ind w:right="-116" w:firstLine="2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vAlign w:val="center"/>
          </w:tcPr>
          <w:p w:rsidR="0065177D" w:rsidRPr="0065177D" w:rsidRDefault="0065177D" w:rsidP="0065177D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5177D" w:rsidRPr="003F3431" w:rsidRDefault="0065177D" w:rsidP="003F3431">
            <w:pPr>
              <w:spacing w:before="100" w:beforeAutospacing="1" w:after="100" w:afterAutospacing="1" w:line="276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3431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3F3431">
              <w:rPr>
                <w:rFonts w:ascii="Angsana New" w:hAnsi="Angsana New" w:cs="Angsana New"/>
                <w:sz w:val="26"/>
                <w:szCs w:val="26"/>
              </w:rPr>
              <w:t>USD</w:t>
            </w:r>
            <w:r w:rsidR="003F3431" w:rsidRPr="003F3431">
              <w:rPr>
                <w:rFonts w:ascii="Angsana New" w:hAnsi="Angsana New" w:cs="Angsana New"/>
                <w:sz w:val="26"/>
                <w:szCs w:val="26"/>
              </w:rPr>
              <w:t xml:space="preserve"> 656,981</w:t>
            </w:r>
            <w:r w:rsidRPr="003F343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:rsidR="0065177D" w:rsidRPr="0065177D" w:rsidRDefault="0065177D" w:rsidP="0065177D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517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:rsidR="0065177D" w:rsidRPr="003F3431" w:rsidRDefault="0065177D" w:rsidP="003F3431">
            <w:pPr>
              <w:spacing w:before="100" w:beforeAutospacing="1" w:after="100" w:afterAutospacing="1" w:line="276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3431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3F3431">
              <w:rPr>
                <w:rFonts w:ascii="Angsana New" w:hAnsi="Angsana New" w:cs="Angsana New"/>
                <w:sz w:val="26"/>
                <w:szCs w:val="26"/>
              </w:rPr>
              <w:t>USD 1,0777,300)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:rsidR="0065177D" w:rsidRPr="0065177D" w:rsidRDefault="0065177D" w:rsidP="0065177D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:rsidR="00480FF3" w:rsidRPr="006E7A7D" w:rsidRDefault="00480FF3" w:rsidP="00480FF3">
      <w:pPr>
        <w:spacing w:line="276" w:lineRule="auto"/>
        <w:ind w:left="7830" w:right="-22" w:firstLine="450"/>
        <w:jc w:val="right"/>
        <w:rPr>
          <w:rFonts w:ascii="Angsana New" w:hAnsi="Angsana New" w:cs="Angsana New"/>
          <w:sz w:val="32"/>
          <w:szCs w:val="32"/>
          <w:cs/>
        </w:rPr>
      </w:pPr>
    </w:p>
    <w:tbl>
      <w:tblPr>
        <w:tblW w:w="9781" w:type="dxa"/>
        <w:tblInd w:w="108" w:type="dxa"/>
        <w:tblLook w:val="0000"/>
      </w:tblPr>
      <w:tblGrid>
        <w:gridCol w:w="2970"/>
        <w:gridCol w:w="3409"/>
        <w:gridCol w:w="1701"/>
        <w:gridCol w:w="1701"/>
      </w:tblGrid>
      <w:tr w:rsidR="000467E1" w:rsidRPr="00AB1ADC" w:rsidTr="000467E1">
        <w:trPr>
          <w:cantSplit/>
          <w:trHeight w:val="547"/>
        </w:trPr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467E1" w:rsidRPr="00AB1ADC" w:rsidRDefault="000467E1" w:rsidP="00933F30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ADC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7E1" w:rsidRPr="00AB1ADC" w:rsidRDefault="000467E1" w:rsidP="00933F30">
            <w:pPr>
              <w:ind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ADC">
              <w:rPr>
                <w:rFonts w:ascii="Angsana New" w:hAns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AB1ADC" w:rsidRDefault="000467E1" w:rsidP="0065177D">
            <w:pPr>
              <w:ind w:left="-11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ADC">
              <w:rPr>
                <w:rFonts w:ascii="Angsana New" w:hAnsi="Angsana New" w:cs="Angsana New"/>
                <w:sz w:val="30"/>
                <w:szCs w:val="30"/>
                <w:cs/>
              </w:rPr>
              <w:t>ทุนที่ชำระแล้ว</w:t>
            </w:r>
          </w:p>
        </w:tc>
      </w:tr>
      <w:tr w:rsidR="00AB1ADC" w:rsidRPr="00AB1ADC" w:rsidTr="00CC5CAE">
        <w:trPr>
          <w:cantSplit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B1ADC" w:rsidRPr="00AB1ADC" w:rsidRDefault="00AB1ADC" w:rsidP="00933F30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DC" w:rsidRPr="00AB1ADC" w:rsidRDefault="00AB1ADC" w:rsidP="00933F30">
            <w:pPr>
              <w:ind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ADC" w:rsidRPr="00AB1ADC" w:rsidRDefault="00AB1ADC" w:rsidP="00CC5CAE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</w:rPr>
            </w:pPr>
            <w:r w:rsidRPr="00AB1ADC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AB1ADC">
              <w:rPr>
                <w:rFonts w:ascii="Angsana New" w:cs="Angsana New" w:hint="cs"/>
                <w:sz w:val="30"/>
                <w:szCs w:val="30"/>
                <w:cs/>
              </w:rPr>
              <w:t>ธันวาคม 256</w:t>
            </w:r>
            <w:r w:rsidRPr="00AB1ADC">
              <w:rPr>
                <w:rFonts w:ascii="Angsana New" w:cs="Angsana New"/>
                <w:sz w:val="30"/>
                <w:szCs w:val="3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ADC" w:rsidRPr="00AB1ADC" w:rsidRDefault="00AB1ADC" w:rsidP="00CC5CAE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</w:rPr>
            </w:pPr>
            <w:r w:rsidRPr="00AB1ADC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AB1ADC">
              <w:rPr>
                <w:rFonts w:ascii="Angsana New" w:cs="Angsana New" w:hint="cs"/>
                <w:sz w:val="30"/>
                <w:szCs w:val="30"/>
                <w:cs/>
              </w:rPr>
              <w:t>ธันวาคม 256</w:t>
            </w:r>
            <w:r w:rsidRPr="00AB1ADC">
              <w:rPr>
                <w:rFonts w:ascii="Angsana New" w:cs="Angsana New"/>
                <w:sz w:val="30"/>
                <w:szCs w:val="30"/>
              </w:rPr>
              <w:t>0</w:t>
            </w:r>
          </w:p>
        </w:tc>
      </w:tr>
      <w:tr w:rsidR="00480FF3" w:rsidRPr="00AB1ADC" w:rsidTr="000467E1">
        <w:trPr>
          <w:trHeight w:val="455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FF3" w:rsidRPr="00AB1ADC" w:rsidRDefault="00480FF3" w:rsidP="00933F30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AB1ADC">
              <w:rPr>
                <w:rFonts w:ascii="Angsana New" w:hAnsi="Angsana New" w:cs="Angsana New"/>
                <w:sz w:val="30"/>
                <w:szCs w:val="30"/>
              </w:rPr>
              <w:t>Team Precision America, LLC</w:t>
            </w:r>
            <w:r w:rsidRPr="00AB1AD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480FF3" w:rsidRPr="00AB1ADC" w:rsidRDefault="00480FF3" w:rsidP="00933F30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AB1AD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ออกแบบและค้าชิ้นส่วนแผงวงจรไฟฟ้า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80FF3" w:rsidRPr="00AB1ADC" w:rsidRDefault="00480FF3" w:rsidP="004D3D8E">
            <w:pPr>
              <w:ind w:right="-108" w:hanging="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USD 1,062,844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FF3" w:rsidRPr="00AB1ADC" w:rsidRDefault="00480FF3" w:rsidP="00933F30">
            <w:pPr>
              <w:ind w:left="-51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A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80FF3" w:rsidRPr="00AB1ADC" w:rsidTr="000467E1">
        <w:trPr>
          <w:trHeight w:val="420"/>
        </w:trPr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F3" w:rsidRPr="00AB1ADC" w:rsidRDefault="00480FF3" w:rsidP="00933F30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FF3" w:rsidRPr="00AB1ADC" w:rsidRDefault="00480FF3" w:rsidP="00933F30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AB1AD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แผงวงจรอิเล็คทรอนิค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F3" w:rsidRPr="00AB1ADC" w:rsidRDefault="00480FF3" w:rsidP="00933F30">
            <w:pPr>
              <w:ind w:right="-108" w:hanging="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F3" w:rsidRPr="00AB1ADC" w:rsidRDefault="00480FF3" w:rsidP="00933F30">
            <w:pPr>
              <w:ind w:left="-51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0467E1" w:rsidRPr="0065177D" w:rsidRDefault="000467E1" w:rsidP="000467E1">
      <w:pPr>
        <w:spacing w:line="276" w:lineRule="auto"/>
        <w:ind w:left="448" w:right="28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0467E1" w:rsidRPr="00B24874" w:rsidRDefault="000467E1" w:rsidP="001A023C">
      <w:pPr>
        <w:ind w:left="284" w:right="-22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24874">
        <w:rPr>
          <w:rFonts w:ascii="Angsana New" w:hAnsi="Angsana New" w:cs="Angsana New"/>
          <w:spacing w:val="-6"/>
          <w:sz w:val="32"/>
          <w:szCs w:val="32"/>
          <w:cs/>
        </w:rPr>
        <w:t>งบการเงินของบริษัทร่วมที่นำมาใช้ในการบันทึกบัญชีเงินลงทุนตามวิธีส่วนได้เสียในงบ</w:t>
      </w:r>
      <w:r w:rsidR="006517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แสดงฐานะการเงินรวม </w:t>
      </w:r>
      <w:r w:rsidRPr="00B2487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B24874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661078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661078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B2487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2561 </w:t>
      </w:r>
      <w:r w:rsidRPr="00B24874">
        <w:rPr>
          <w:rFonts w:ascii="Angsana New" w:hAnsi="Angsana New" w:cs="Angsana New"/>
          <w:spacing w:val="-6"/>
          <w:sz w:val="32"/>
          <w:szCs w:val="32"/>
          <w:cs/>
        </w:rPr>
        <w:t>รวมถึงส่วนได้เสียที่บันทึกในงบกำไรขาดทุน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เบ็ดเสร็จ</w:t>
      </w:r>
      <w:r w:rsidRPr="00B24874">
        <w:rPr>
          <w:rFonts w:ascii="Angsana New" w:hAnsi="Angsana New" w:cs="Angsana New"/>
          <w:spacing w:val="-6"/>
          <w:sz w:val="32"/>
          <w:szCs w:val="32"/>
          <w:cs/>
        </w:rPr>
        <w:t>รวมสำหรับ</w:t>
      </w:r>
      <w:r w:rsidR="00661078">
        <w:rPr>
          <w:rFonts w:ascii="Angsana New" w:hAnsi="Angsana New" w:cs="Angsana New" w:hint="cs"/>
          <w:spacing w:val="-6"/>
          <w:sz w:val="32"/>
          <w:szCs w:val="32"/>
          <w:cs/>
        </w:rPr>
        <w:t>ปี</w:t>
      </w:r>
      <w:r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วั</w:t>
      </w:r>
      <w:r w:rsidR="00661078">
        <w:rPr>
          <w:rFonts w:ascii="Angsana New" w:hAnsi="Angsana New" w:cs="Angsana New"/>
          <w:spacing w:val="-6"/>
          <w:sz w:val="32"/>
          <w:szCs w:val="32"/>
          <w:cs/>
        </w:rPr>
        <w:t xml:space="preserve">นที่ </w:t>
      </w:r>
      <w:r w:rsidR="00661078">
        <w:rPr>
          <w:rFonts w:ascii="Angsana New" w:hAnsi="Angsana New" w:cs="Angsana New"/>
          <w:spacing w:val="-6"/>
          <w:sz w:val="32"/>
          <w:szCs w:val="32"/>
          <w:lang w:eastAsia="zh-CN"/>
        </w:rPr>
        <w:t>31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661078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B2487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2561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61078">
        <w:rPr>
          <w:rFonts w:ascii="Angsana New" w:hAnsi="Angsana New" w:cs="Angsana New"/>
          <w:spacing w:val="-6"/>
          <w:sz w:val="32"/>
          <w:szCs w:val="32"/>
          <w:cs/>
        </w:rPr>
        <w:t>ได้ผ่านการ</w:t>
      </w:r>
      <w:r w:rsidR="00661078">
        <w:rPr>
          <w:rFonts w:ascii="Angsana New" w:hAnsi="Angsana New" w:cs="Angsana New" w:hint="cs"/>
          <w:spacing w:val="-6"/>
          <w:sz w:val="32"/>
          <w:szCs w:val="32"/>
          <w:cs/>
        </w:rPr>
        <w:t>ตรวจสอบ</w:t>
      </w:r>
      <w:r w:rsidRPr="00B24874">
        <w:rPr>
          <w:rFonts w:ascii="Angsana New" w:hAnsi="Angsana New" w:cs="Angsana New"/>
          <w:spacing w:val="-6"/>
          <w:sz w:val="32"/>
          <w:szCs w:val="32"/>
          <w:cs/>
        </w:rPr>
        <w:t>โดยผู้สอบบัญ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ชี</w:t>
      </w:r>
      <w:r w:rsidRPr="00B24874">
        <w:rPr>
          <w:rFonts w:ascii="Angsana New" w:hAnsi="Angsana New" w:cs="Angsana New" w:hint="cs"/>
          <w:spacing w:val="-6"/>
          <w:sz w:val="32"/>
          <w:szCs w:val="32"/>
          <w:cs/>
        </w:rPr>
        <w:t>อื่นแล้ว</w:t>
      </w:r>
    </w:p>
    <w:p w:rsidR="000467E1" w:rsidRDefault="000467E1" w:rsidP="001A023C">
      <w:pPr>
        <w:ind w:left="284" w:right="-22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ส่วนแบ่งกำไร(ขาดทุน</w:t>
      </w:r>
      <w:r>
        <w:rPr>
          <w:rFonts w:ascii="Angsana New" w:hAnsi="Angsana New" w:cs="Angsana New"/>
          <w:spacing w:val="-6"/>
          <w:sz w:val="32"/>
          <w:szCs w:val="32"/>
        </w:rPr>
        <w:t>)</w:t>
      </w:r>
      <w:r w:rsidRPr="00B24874">
        <w:rPr>
          <w:rFonts w:ascii="Angsana New" w:hAnsi="Angsana New" w:cs="Angsana New" w:hint="cs"/>
          <w:spacing w:val="-6"/>
          <w:sz w:val="32"/>
          <w:szCs w:val="32"/>
          <w:cs/>
        </w:rPr>
        <w:t>จากเงินลงทุนตามวิธีส่วนได้เสียที่บันทึกในงบกำไรขาดทุน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เบ็ดเสร็จ</w:t>
      </w:r>
      <w:r w:rsidRPr="00B24874">
        <w:rPr>
          <w:rFonts w:ascii="Angsana New" w:hAnsi="Angsana New" w:cs="Angsana New" w:hint="cs"/>
          <w:spacing w:val="-6"/>
          <w:sz w:val="32"/>
          <w:szCs w:val="32"/>
          <w:cs/>
        </w:rPr>
        <w:t>รวม</w:t>
      </w:r>
      <w:r w:rsidR="0066107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สำหรับปี</w:t>
      </w:r>
      <w:r w:rsidRPr="00B24874">
        <w:rPr>
          <w:rFonts w:ascii="Angsana New" w:hAnsi="Angsana New" w:cs="Angsana New" w:hint="cs"/>
          <w:spacing w:val="-6"/>
          <w:sz w:val="32"/>
          <w:szCs w:val="32"/>
          <w:cs/>
        </w:rPr>
        <w:t>สิ้นสุดวันที</w:t>
      </w:r>
      <w:r w:rsidRPr="00B24874">
        <w:rPr>
          <w:rFonts w:ascii="Angsana New" w:hAnsi="Angsana New" w:cs="Angsana New"/>
          <w:spacing w:val="-6"/>
          <w:sz w:val="32"/>
          <w:szCs w:val="32"/>
          <w:cs/>
        </w:rPr>
        <w:t>่</w:t>
      </w:r>
      <w:r w:rsidR="0066107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661078">
        <w:rPr>
          <w:rFonts w:ascii="Angsana New" w:hAnsi="Angsana New" w:cs="Angsana New"/>
          <w:spacing w:val="-6"/>
          <w:sz w:val="32"/>
          <w:szCs w:val="32"/>
          <w:lang w:eastAsia="zh-CN"/>
        </w:rPr>
        <w:t>31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661078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B2487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256</w:t>
      </w:r>
      <w:r w:rsidRPr="00B24874">
        <w:rPr>
          <w:rFonts w:ascii="Angsana New" w:hAnsi="Angsana New" w:cs="Angsana New"/>
          <w:spacing w:val="-6"/>
          <w:sz w:val="32"/>
          <w:szCs w:val="32"/>
        </w:rPr>
        <w:t>1</w:t>
      </w:r>
      <w:r w:rsidRPr="00B2487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ดังนี้</w:t>
      </w:r>
    </w:p>
    <w:p w:rsidR="000467E1" w:rsidRDefault="000467E1" w:rsidP="000467E1">
      <w:pPr>
        <w:ind w:left="7200" w:right="-22"/>
        <w:jc w:val="right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ห</w:t>
      </w:r>
      <w:r w:rsidRPr="00972E8B">
        <w:rPr>
          <w:rFonts w:ascii="Angsana New" w:hAnsi="Angsana New" w:cs="Angsana New"/>
          <w:sz w:val="32"/>
          <w:szCs w:val="32"/>
          <w:cs/>
        </w:rPr>
        <w:t xml:space="preserve">น่วย </w:t>
      </w:r>
      <w:r w:rsidRPr="00972E8B">
        <w:rPr>
          <w:rFonts w:ascii="Angsana New" w:hAnsi="Angsana New" w:cs="Angsana New"/>
          <w:sz w:val="32"/>
          <w:szCs w:val="32"/>
        </w:rPr>
        <w:t>:</w:t>
      </w:r>
      <w:r w:rsidRPr="00972E8B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9"/>
        <w:gridCol w:w="1701"/>
        <w:gridCol w:w="1701"/>
      </w:tblGrid>
      <w:tr w:rsidR="000467E1" w:rsidRPr="00F13CE0" w:rsidTr="001A023C">
        <w:trPr>
          <w:trHeight w:val="195"/>
        </w:trPr>
        <w:tc>
          <w:tcPr>
            <w:tcW w:w="637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67E1" w:rsidRPr="00661078" w:rsidRDefault="000467E1" w:rsidP="00933F30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610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ส่วนแบ่งกำไร</w:t>
            </w:r>
            <w:r w:rsidRPr="00661078"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Pr="006610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ขาดทุน</w:t>
            </w:r>
            <w:r w:rsidRPr="00661078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  <w:r w:rsidRPr="006610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จากเงินลงทุนตามวิธีส่วนได้เสีย</w:t>
            </w:r>
          </w:p>
          <w:p w:rsidR="000467E1" w:rsidRPr="00661078" w:rsidRDefault="000467E1" w:rsidP="00DB2B91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610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สำหรับ</w:t>
            </w:r>
            <w:r w:rsidR="006610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ปี</w:t>
            </w:r>
            <w:r w:rsidRPr="006610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661078">
              <w:rPr>
                <w:rFonts w:ascii="Angsana New" w:hAnsi="Angsana New" w:cs="Angsana New"/>
                <w:spacing w:val="-6"/>
                <w:sz w:val="30"/>
                <w:szCs w:val="30"/>
                <w:lang w:eastAsia="zh-CN"/>
              </w:rPr>
              <w:t>31</w:t>
            </w:r>
            <w:r w:rsidRPr="00661078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DB2B91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67E1" w:rsidRPr="00661078" w:rsidRDefault="000467E1" w:rsidP="00933F30">
            <w:pPr>
              <w:tabs>
                <w:tab w:val="decimal" w:pos="-122"/>
              </w:tabs>
              <w:ind w:left="-16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610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0467E1" w:rsidRPr="006B5AEA" w:rsidTr="001A023C">
        <w:trPr>
          <w:trHeight w:val="439"/>
        </w:trPr>
        <w:tc>
          <w:tcPr>
            <w:tcW w:w="637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7E1" w:rsidRPr="00661078" w:rsidRDefault="000467E1" w:rsidP="00933F30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67E1" w:rsidRPr="00661078" w:rsidRDefault="000467E1" w:rsidP="00933F30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610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67E1" w:rsidRPr="00661078" w:rsidRDefault="000467E1" w:rsidP="00933F30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610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2560</w:t>
            </w:r>
          </w:p>
        </w:tc>
      </w:tr>
      <w:tr w:rsidR="000467E1" w:rsidRPr="006B5AEA" w:rsidTr="001A023C">
        <w:trPr>
          <w:trHeight w:val="426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67E1" w:rsidRPr="00661078" w:rsidRDefault="000467E1" w:rsidP="00933F30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rPr>
                <w:rFonts w:ascii="Angsana New" w:cs="Angsana New"/>
                <w:sz w:val="30"/>
                <w:szCs w:val="30"/>
                <w:cs/>
              </w:rPr>
            </w:pPr>
            <w:r w:rsidRPr="00661078">
              <w:rPr>
                <w:rFonts w:ascii="Angsana New" w:hAnsi="Angsana New" w:cs="Angsana New"/>
                <w:sz w:val="30"/>
                <w:szCs w:val="30"/>
              </w:rPr>
              <w:t>Team Precision America, LLC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67E1" w:rsidRPr="00661078" w:rsidRDefault="00480FF3" w:rsidP="00933F30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305BC0">
              <w:rPr>
                <w:rFonts w:ascii="Angsana New" w:hAnsi="Angsana New" w:cs="Angsana New"/>
                <w:sz w:val="30"/>
                <w:szCs w:val="30"/>
              </w:rPr>
              <w:t>13,685,398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67E1" w:rsidRPr="00661078" w:rsidRDefault="000467E1" w:rsidP="00933F30">
            <w:pPr>
              <w:tabs>
                <w:tab w:val="decimal" w:pos="-122"/>
              </w:tabs>
              <w:ind w:left="-10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61078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</w:tbl>
    <w:p w:rsidR="000467E1" w:rsidRPr="00EE3397" w:rsidRDefault="000467E1" w:rsidP="000467E1">
      <w:pPr>
        <w:ind w:right="-299" w:hanging="284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:rsidR="003F3431" w:rsidRDefault="003F3431" w:rsidP="000467E1">
      <w:pPr>
        <w:ind w:right="-299" w:hanging="284"/>
        <w:jc w:val="thaiDistribute"/>
        <w:rPr>
          <w:rFonts w:ascii="Angsana New" w:cs="Angsana New"/>
          <w:b/>
          <w:bCs/>
          <w:sz w:val="32"/>
          <w:szCs w:val="32"/>
        </w:rPr>
      </w:pPr>
    </w:p>
    <w:p w:rsidR="000467E1" w:rsidRDefault="000467E1" w:rsidP="000467E1">
      <w:pPr>
        <w:ind w:right="-299" w:hanging="284"/>
        <w:jc w:val="thaiDistribute"/>
        <w:rPr>
          <w:rFonts w:ascii="Angsana New" w:cs="Angsana New"/>
          <w:b/>
          <w:bCs/>
          <w:sz w:val="32"/>
          <w:szCs w:val="32"/>
        </w:rPr>
      </w:pPr>
      <w:r w:rsidRPr="00D215F7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0467E1" w:rsidRPr="00D215F7" w:rsidRDefault="000467E1" w:rsidP="000467E1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ข้อมูลทางการเงินตามที่แสดงอยู่ในงบการเงินของบริษัทร่วมโดยสรุป</w:t>
      </w:r>
      <w:r w:rsidRPr="00D215F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pPr w:leftFromText="180" w:rightFromText="180" w:vertAnchor="text" w:horzAnchor="margin" w:tblpX="108" w:tblpY="489"/>
        <w:tblW w:w="9781" w:type="dxa"/>
        <w:tblLayout w:type="fixed"/>
        <w:tblLook w:val="0000"/>
      </w:tblPr>
      <w:tblGrid>
        <w:gridCol w:w="2978"/>
        <w:gridCol w:w="854"/>
        <w:gridCol w:w="846"/>
        <w:gridCol w:w="851"/>
        <w:gridCol w:w="850"/>
        <w:gridCol w:w="851"/>
        <w:gridCol w:w="850"/>
        <w:gridCol w:w="851"/>
        <w:gridCol w:w="850"/>
      </w:tblGrid>
      <w:tr w:rsidR="000467E1" w:rsidRPr="00636763" w:rsidTr="00AD5E42">
        <w:trPr>
          <w:trHeight w:val="41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0467E1" w:rsidP="001A023C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0467E1" w:rsidP="00AD5E4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0467E1" w:rsidP="00AD5E4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0467E1" w:rsidP="00AD5E4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DB2B91" w:rsidP="00DB2B9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7BB1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A7BB1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FA7BB1">
              <w:rPr>
                <w:rFonts w:ascii="Angsana New" w:hAnsi="Angsana New" w:cs="Angsana New"/>
                <w:sz w:val="30"/>
                <w:szCs w:val="30"/>
                <w:cs/>
              </w:rPr>
              <w:t>สำหรับปี</w:t>
            </w:r>
          </w:p>
        </w:tc>
      </w:tr>
      <w:tr w:rsidR="000467E1" w:rsidRPr="00F904F9" w:rsidTr="00F976E6">
        <w:trPr>
          <w:trHeight w:val="534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E1" w:rsidRPr="001A023C" w:rsidRDefault="000467E1" w:rsidP="001A023C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0467E1" w:rsidP="00F976E6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="00F976E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976E6">
              <w:rPr>
                <w:rFonts w:ascii="Angsana New" w:hAnsi="Angsana New" w:cs="Angsana New" w:hint="cs"/>
                <w:sz w:val="30"/>
                <w:szCs w:val="30"/>
                <w:cs/>
              </w:rPr>
              <w:t>ธ.ค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 256</w:t>
            </w:r>
            <w:r w:rsidRPr="001A023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0467E1" w:rsidP="001A023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1A023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 256</w:t>
            </w:r>
            <w:r w:rsidRPr="001A023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F976E6" w:rsidP="001A023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ธ.ค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 256</w:t>
            </w:r>
            <w:r w:rsidRPr="001A023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0467E1" w:rsidP="001A023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1A023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 256</w:t>
            </w:r>
            <w:r w:rsidRPr="001A023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F976E6" w:rsidP="001A023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ธ.ค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 256</w:t>
            </w:r>
            <w:r w:rsidRPr="001A023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0467E1" w:rsidP="001A023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1A023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 256</w:t>
            </w:r>
            <w:r w:rsidRPr="001A023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F976E6" w:rsidP="001A023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ธ.ค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 256</w:t>
            </w:r>
            <w:r w:rsidRPr="001A023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0467E1" w:rsidP="001A023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1A023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 256</w:t>
            </w:r>
            <w:r w:rsidRPr="001A023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0467E1" w:rsidRPr="006D3251" w:rsidTr="00F976E6">
        <w:trPr>
          <w:trHeight w:val="56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0467E1" w:rsidP="001A023C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250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</w:rPr>
              <w:t>Team Precision America, LLC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480FF3" w:rsidP="001A023C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269.15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0467E1" w:rsidP="001A023C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480FF3" w:rsidP="001A023C">
            <w:pPr>
              <w:tabs>
                <w:tab w:val="right" w:pos="7200"/>
                <w:tab w:val="right" w:pos="8540"/>
              </w:tabs>
              <w:spacing w:line="360" w:lineRule="exact"/>
              <w:ind w:left="-107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302.84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0467E1" w:rsidP="001A023C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480FF3" w:rsidP="001A023C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292.40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0467E1" w:rsidP="001A023C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480FF3" w:rsidP="001A023C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(68.43)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E1" w:rsidRPr="001A023C" w:rsidRDefault="000467E1" w:rsidP="001A023C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0467E1" w:rsidRPr="000467E1" w:rsidRDefault="000467E1" w:rsidP="001A023C">
      <w:pPr>
        <w:ind w:left="7360" w:right="-22" w:firstLine="624"/>
        <w:jc w:val="right"/>
        <w:rPr>
          <w:rFonts w:ascii="Angsana New" w:hAnsi="Angsana New" w:cs="Angsana New"/>
          <w:spacing w:val="-6"/>
          <w:sz w:val="32"/>
          <w:szCs w:val="32"/>
          <w:highlight w:val="yellow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="00480FF3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B44A55">
        <w:rPr>
          <w:rFonts w:ascii="Angsana New" w:hAnsi="Angsana New" w:cs="Angsana New"/>
          <w:sz w:val="32"/>
          <w:szCs w:val="32"/>
          <w:cs/>
        </w:rPr>
        <w:t>บาท</w:t>
      </w:r>
    </w:p>
    <w:p w:rsidR="000467E1" w:rsidRDefault="000467E1" w:rsidP="000467E1">
      <w:pPr>
        <w:spacing w:line="276" w:lineRule="auto"/>
        <w:ind w:left="448" w:right="28"/>
        <w:jc w:val="thaiDistribute"/>
        <w:rPr>
          <w:rFonts w:ascii="Angsana New" w:hAnsi="Angsana New" w:cs="Angsana New"/>
          <w:sz w:val="24"/>
          <w:szCs w:val="24"/>
        </w:rPr>
      </w:pPr>
    </w:p>
    <w:p w:rsidR="0095240B" w:rsidRPr="002F37CC" w:rsidRDefault="0095240B" w:rsidP="00FA7D52">
      <w:pPr>
        <w:numPr>
          <w:ilvl w:val="0"/>
          <w:numId w:val="2"/>
        </w:numPr>
        <w:spacing w:after="120" w:line="276" w:lineRule="auto"/>
        <w:ind w:left="448" w:right="28" w:hanging="448"/>
        <w:jc w:val="thaiDistribute"/>
        <w:rPr>
          <w:rFonts w:ascii="Angsana New" w:hAnsi="Angsana New" w:cs="Angsana New"/>
          <w:sz w:val="24"/>
          <w:szCs w:val="24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tbl>
      <w:tblPr>
        <w:tblW w:w="4760" w:type="pct"/>
        <w:tblInd w:w="392" w:type="dxa"/>
        <w:tblLook w:val="0000"/>
      </w:tblPr>
      <w:tblGrid>
        <w:gridCol w:w="3270"/>
        <w:gridCol w:w="1263"/>
        <w:gridCol w:w="1271"/>
        <w:gridCol w:w="1848"/>
        <w:gridCol w:w="1844"/>
      </w:tblGrid>
      <w:tr w:rsidR="008321AA" w:rsidRPr="00E1598F" w:rsidTr="00896532">
        <w:trPr>
          <w:cantSplit/>
        </w:trPr>
        <w:tc>
          <w:tcPr>
            <w:tcW w:w="17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21AA" w:rsidRPr="00EA2250" w:rsidRDefault="008321A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A225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1AA" w:rsidRPr="00EA2250" w:rsidRDefault="008321A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A2250">
              <w:rPr>
                <w:rFonts w:ascii="Angsana New" w:hAnsi="Angsana New" w:cs="Angsana New"/>
                <w:sz w:val="28"/>
                <w:szCs w:val="28"/>
                <w:cs/>
              </w:rPr>
              <w:t>สัดส่วนการถือหุ้น (%)</w:t>
            </w:r>
          </w:p>
        </w:tc>
        <w:tc>
          <w:tcPr>
            <w:tcW w:w="1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8321AA" w:rsidRPr="00EA2250" w:rsidRDefault="008321A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A2250">
              <w:rPr>
                <w:rFonts w:ascii="Angsana New" w:hAnsi="Angsana New" w:cs="Angsana New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EC1DAA" w:rsidRPr="00E1598F" w:rsidTr="00FA7D52">
        <w:trPr>
          <w:cantSplit/>
        </w:trPr>
        <w:tc>
          <w:tcPr>
            <w:tcW w:w="1722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C1DAA" w:rsidRPr="00EA2250" w:rsidRDefault="00EC1DAA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5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C1DAA" w:rsidRPr="00EA2250" w:rsidRDefault="00EC1DAA" w:rsidP="00EC1DAA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 w:hint="eastAsia"/>
                <w:sz w:val="28"/>
                <w:szCs w:val="28"/>
                <w:lang w:eastAsia="zh-CN"/>
              </w:rPr>
              <w:t>2561</w:t>
            </w:r>
          </w:p>
        </w:tc>
        <w:tc>
          <w:tcPr>
            <w:tcW w:w="669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AA" w:rsidRPr="00EA2250" w:rsidRDefault="00EC1DAA" w:rsidP="00EC1DAA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zh-CN"/>
              </w:rPr>
              <w:t>2560</w:t>
            </w:r>
          </w:p>
        </w:tc>
        <w:tc>
          <w:tcPr>
            <w:tcW w:w="973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C1DAA" w:rsidRPr="00EA2250" w:rsidRDefault="00EC1DAA" w:rsidP="00E125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 w:hint="eastAsia"/>
                <w:sz w:val="28"/>
                <w:szCs w:val="28"/>
                <w:lang w:eastAsia="zh-CN"/>
              </w:rPr>
              <w:t>2561</w:t>
            </w:r>
          </w:p>
        </w:tc>
        <w:tc>
          <w:tcPr>
            <w:tcW w:w="971" w:type="pct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C1DAA" w:rsidRPr="00EA2250" w:rsidRDefault="00EC1DAA" w:rsidP="00E125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zh-CN"/>
              </w:rPr>
              <w:t>2560</w:t>
            </w:r>
          </w:p>
        </w:tc>
      </w:tr>
      <w:tr w:rsidR="00EC1DAA" w:rsidRPr="00E1598F" w:rsidTr="00FA7D52">
        <w:trPr>
          <w:trHeight w:val="368"/>
        </w:trPr>
        <w:tc>
          <w:tcPr>
            <w:tcW w:w="17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C1DAA" w:rsidRPr="00EA2250" w:rsidRDefault="00EC1DAA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A2250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</w:tcPr>
          <w:p w:rsidR="00EC1DAA" w:rsidRPr="00543437" w:rsidRDefault="00EC1DA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43437">
              <w:rPr>
                <w:rFonts w:ascii="Angsana New" w:hAnsi="Angsana New" w:cs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C1DAA" w:rsidRPr="00543437" w:rsidRDefault="00EC1DAA" w:rsidP="00B90C5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43437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EC1DAA" w:rsidRPr="00543437" w:rsidRDefault="00EC1DAA" w:rsidP="0087496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4C71">
              <w:rPr>
                <w:rFonts w:ascii="Angsana New" w:hAnsi="Angsana New" w:cs="Angsana New"/>
                <w:sz w:val="28"/>
                <w:szCs w:val="28"/>
              </w:rPr>
              <w:t>9,788,311</w:t>
            </w:r>
            <w:r w:rsidR="000467E1" w:rsidRPr="000B4C7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467E1" w:rsidRPr="000B4C71">
              <w:rPr>
                <w:rFonts w:ascii="Angsana New" w:hAnsi="Angsana New" w:cs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EC1DAA" w:rsidRPr="00EA2250" w:rsidRDefault="00EC1DAA" w:rsidP="00E125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A2250">
              <w:rPr>
                <w:rFonts w:ascii="Angsana New" w:hAnsi="Angsana New" w:cs="Angsana New"/>
                <w:sz w:val="28"/>
                <w:szCs w:val="28"/>
              </w:rPr>
              <w:t>9,788,311</w:t>
            </w:r>
            <w:r w:rsidR="00F042A3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F042A3">
              <w:rPr>
                <w:rFonts w:ascii="Angsana New" w:hAnsi="Angsana New" w:cs="Angsana New" w:hint="cs"/>
                <w:sz w:val="28"/>
                <w:szCs w:val="28"/>
                <w:cs/>
              </w:rPr>
              <w:t>บาท)</w:t>
            </w:r>
          </w:p>
        </w:tc>
      </w:tr>
      <w:tr w:rsidR="00F042A3" w:rsidRPr="00E1598F" w:rsidTr="00FA7D52">
        <w:trPr>
          <w:trHeight w:val="284"/>
        </w:trPr>
        <w:tc>
          <w:tcPr>
            <w:tcW w:w="17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C1DAA" w:rsidRPr="00EA2250" w:rsidRDefault="00EC1DAA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5" w:type="pct"/>
            <w:tcBorders>
              <w:left w:val="nil"/>
              <w:bottom w:val="single" w:sz="6" w:space="0" w:color="auto"/>
              <w:right w:val="dashed" w:sz="4" w:space="0" w:color="auto"/>
            </w:tcBorders>
            <w:shd w:val="clear" w:color="auto" w:fill="auto"/>
          </w:tcPr>
          <w:p w:rsidR="00EC1DAA" w:rsidRPr="00543437" w:rsidRDefault="00EC1DA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C1DAA" w:rsidRPr="00543437" w:rsidRDefault="00EC1DAA" w:rsidP="00B90C5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3" w:type="pct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EC1DAA" w:rsidRPr="00543437" w:rsidRDefault="00EC1DAA" w:rsidP="0087496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43437">
              <w:rPr>
                <w:rFonts w:ascii="Angsana New" w:hAnsi="Angsana New" w:cs="Angsana New"/>
                <w:sz w:val="28"/>
                <w:szCs w:val="28"/>
              </w:rPr>
              <w:t>(DKK 1,500,000)</w:t>
            </w:r>
          </w:p>
        </w:tc>
        <w:tc>
          <w:tcPr>
            <w:tcW w:w="971" w:type="pct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C1DAA" w:rsidRPr="00EA2250" w:rsidRDefault="00EC1DAA" w:rsidP="00E125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A2250">
              <w:rPr>
                <w:rFonts w:ascii="Angsana New" w:hAnsi="Angsana New" w:cs="Angsana New"/>
                <w:sz w:val="28"/>
                <w:szCs w:val="28"/>
              </w:rPr>
              <w:t>(DKK 1,500,000)</w:t>
            </w:r>
          </w:p>
        </w:tc>
      </w:tr>
      <w:tr w:rsidR="00F042A3" w:rsidRPr="00E1598F" w:rsidTr="00FA7D52">
        <w:trPr>
          <w:trHeight w:val="284"/>
        </w:trPr>
        <w:tc>
          <w:tcPr>
            <w:tcW w:w="17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042A3" w:rsidRPr="00EA2250" w:rsidRDefault="00F042A3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zh-CN"/>
              </w:rPr>
              <w:t>TPA Holding LLC</w:t>
            </w:r>
          </w:p>
        </w:tc>
        <w:tc>
          <w:tcPr>
            <w:tcW w:w="665" w:type="pct"/>
            <w:tcBorders>
              <w:top w:val="single" w:sz="6" w:space="0" w:color="auto"/>
              <w:left w:val="nil"/>
              <w:right w:val="dashed" w:sz="4" w:space="0" w:color="auto"/>
            </w:tcBorders>
            <w:shd w:val="clear" w:color="auto" w:fill="auto"/>
          </w:tcPr>
          <w:p w:rsidR="00F042A3" w:rsidRPr="00543437" w:rsidRDefault="00F042A3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669" w:type="pct"/>
            <w:tcBorders>
              <w:top w:val="single" w:sz="6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042A3" w:rsidRPr="00543437" w:rsidRDefault="00F042A3" w:rsidP="00B90C5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3" w:type="pct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F042A3" w:rsidRPr="00543437" w:rsidRDefault="000B4C71" w:rsidP="0087496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33,634,060 </w:t>
            </w:r>
            <w:r>
              <w:rPr>
                <w:rFonts w:ascii="Angsana New" w:hAnsi="Angsana New" w:cs="Angsana New"/>
                <w:sz w:val="28"/>
                <w:szCs w:val="28"/>
                <w:lang w:eastAsia="zh-CN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zh-CN"/>
              </w:rPr>
              <w:t>บาท)</w:t>
            </w:r>
          </w:p>
        </w:tc>
        <w:tc>
          <w:tcPr>
            <w:tcW w:w="971" w:type="pc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F042A3" w:rsidRPr="00EA2250" w:rsidRDefault="00F042A3" w:rsidP="00E125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F042A3" w:rsidRPr="00E1598F" w:rsidTr="00FA7D52">
        <w:trPr>
          <w:trHeight w:val="284"/>
        </w:trPr>
        <w:tc>
          <w:tcPr>
            <w:tcW w:w="17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042A3" w:rsidRPr="00EA2250" w:rsidRDefault="00F042A3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5" w:type="pct"/>
            <w:tcBorders>
              <w:left w:val="nil"/>
              <w:bottom w:val="single" w:sz="6" w:space="0" w:color="auto"/>
              <w:right w:val="dashed" w:sz="4" w:space="0" w:color="auto"/>
            </w:tcBorders>
            <w:shd w:val="clear" w:color="auto" w:fill="auto"/>
          </w:tcPr>
          <w:p w:rsidR="00F042A3" w:rsidRPr="00543437" w:rsidRDefault="00F042A3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042A3" w:rsidRPr="00543437" w:rsidRDefault="00F042A3" w:rsidP="00B90C5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3" w:type="pct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F042A3" w:rsidRPr="00543437" w:rsidRDefault="000B4C71" w:rsidP="0087496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(USD 1,077</w:t>
            </w:r>
            <w:r w:rsidR="00D25B7F">
              <w:rPr>
                <w:rFonts w:ascii="Angsana New" w:hAnsi="Angsana New" w:cs="Angsana New"/>
                <w:sz w:val="28"/>
                <w:szCs w:val="28"/>
              </w:rPr>
              <w:t>,300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71" w:type="pct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042A3" w:rsidRPr="00EA2250" w:rsidRDefault="00F042A3" w:rsidP="00E125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F042A3" w:rsidRPr="00E1598F" w:rsidTr="00FA7D52">
        <w:trPr>
          <w:trHeight w:val="284"/>
        </w:trPr>
        <w:tc>
          <w:tcPr>
            <w:tcW w:w="17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</w:tcPr>
          <w:p w:rsidR="00F042A3" w:rsidRPr="00EA2250" w:rsidRDefault="00F042A3" w:rsidP="00F042A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</w:tcPr>
          <w:p w:rsidR="00F042A3" w:rsidRPr="00543437" w:rsidRDefault="00F042A3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2A3" w:rsidRPr="00543437" w:rsidRDefault="00F042A3" w:rsidP="00B90C5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3" w:type="pct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F042A3" w:rsidRPr="00543437" w:rsidRDefault="000B4C71" w:rsidP="0087496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43,422,371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971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042A3" w:rsidRPr="00EA2250" w:rsidRDefault="00F042A3" w:rsidP="00E125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  <w:r w:rsidRPr="00EA2250">
              <w:rPr>
                <w:rFonts w:ascii="Angsana New" w:hAnsi="Angsana New" w:cs="Angsana New"/>
                <w:sz w:val="28"/>
                <w:szCs w:val="28"/>
              </w:rPr>
              <w:t>9,788,311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บาท)</w:t>
            </w:r>
          </w:p>
        </w:tc>
      </w:tr>
    </w:tbl>
    <w:p w:rsidR="00217ABB" w:rsidRDefault="00217ABB" w:rsidP="00217ABB">
      <w:pPr>
        <w:spacing w:before="120"/>
        <w:ind w:right="215"/>
        <w:rPr>
          <w:rFonts w:ascii="Angsana New" w:hAnsi="Angsana New" w:cs="Angsana New"/>
          <w:sz w:val="32"/>
          <w:szCs w:val="32"/>
        </w:rPr>
      </w:pPr>
    </w:p>
    <w:tbl>
      <w:tblPr>
        <w:tblW w:w="9497" w:type="dxa"/>
        <w:tblInd w:w="392" w:type="dxa"/>
        <w:tblLayout w:type="fixed"/>
        <w:tblLook w:val="0000"/>
      </w:tblPr>
      <w:tblGrid>
        <w:gridCol w:w="2126"/>
        <w:gridCol w:w="1985"/>
        <w:gridCol w:w="1417"/>
        <w:gridCol w:w="1418"/>
        <w:gridCol w:w="1275"/>
        <w:gridCol w:w="1276"/>
      </w:tblGrid>
      <w:tr w:rsidR="008F7A67" w:rsidRPr="002F37CC" w:rsidTr="00896532">
        <w:trPr>
          <w:cantSplit/>
        </w:trPr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67" w:rsidRPr="00EC1DAA" w:rsidRDefault="008F7A67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1DAA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67" w:rsidRPr="00EC1DAA" w:rsidRDefault="008F7A67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1DAA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F7A67" w:rsidRPr="00EC1DAA" w:rsidRDefault="008F7A67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1DAA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F7A67" w:rsidRPr="00EC1DAA" w:rsidRDefault="008F7A67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1DAA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  <w:r w:rsidRPr="00EC1DA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(หน่วย </w:t>
            </w:r>
            <w:r w:rsidRPr="00EC1DA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C1DAA">
              <w:rPr>
                <w:rFonts w:ascii="Angsana New" w:hAnsi="Angsana New" w:cs="Angsana New" w:hint="cs"/>
                <w:sz w:val="28"/>
                <w:szCs w:val="28"/>
                <w:cs/>
              </w:rPr>
              <w:t>บาท)</w:t>
            </w:r>
          </w:p>
        </w:tc>
      </w:tr>
      <w:tr w:rsidR="00EC1DAA" w:rsidRPr="002F37CC" w:rsidTr="00896532">
        <w:trPr>
          <w:cantSplit/>
          <w:trHeight w:val="383"/>
        </w:trPr>
        <w:tc>
          <w:tcPr>
            <w:tcW w:w="21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AA" w:rsidRPr="002F37CC" w:rsidRDefault="00EC1DA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AA" w:rsidRPr="002F37CC" w:rsidRDefault="00EC1DA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  <w:right w:val="dashed" w:sz="4" w:space="0" w:color="auto"/>
            </w:tcBorders>
            <w:vAlign w:val="center"/>
          </w:tcPr>
          <w:p w:rsidR="00EC1DAA" w:rsidRPr="00543437" w:rsidRDefault="00EC1DAA" w:rsidP="00E125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  <w:r w:rsidRPr="00543437">
              <w:rPr>
                <w:rFonts w:ascii="Angsana New" w:hAnsi="Angsana New" w:cs="Angsana New" w:hint="eastAsia"/>
                <w:sz w:val="28"/>
                <w:szCs w:val="28"/>
                <w:lang w:eastAsia="zh-CN"/>
              </w:rPr>
              <w:t>2561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EC1DAA" w:rsidRPr="00543437" w:rsidRDefault="00EC1DAA" w:rsidP="00E125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  <w:r w:rsidRPr="00543437">
              <w:rPr>
                <w:rFonts w:ascii="Angsana New" w:hAnsi="Angsana New" w:cs="Angsana New"/>
                <w:sz w:val="28"/>
                <w:szCs w:val="28"/>
                <w:lang w:eastAsia="zh-CN"/>
              </w:rPr>
              <w:t>2560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EC1DAA" w:rsidRPr="00543437" w:rsidRDefault="00EC1DAA" w:rsidP="00E125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  <w:r w:rsidRPr="00543437">
              <w:rPr>
                <w:rFonts w:ascii="Angsana New" w:hAnsi="Angsana New" w:cs="Angsana New" w:hint="eastAsia"/>
                <w:sz w:val="28"/>
                <w:szCs w:val="28"/>
                <w:lang w:eastAsia="zh-CN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C1DAA" w:rsidRPr="00EA2250" w:rsidRDefault="00EC1DAA" w:rsidP="00E125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zh-CN"/>
              </w:rPr>
              <w:t>2560</w:t>
            </w:r>
          </w:p>
        </w:tc>
      </w:tr>
      <w:tr w:rsidR="004401AB" w:rsidRPr="002F37CC" w:rsidTr="00896532">
        <w:trPr>
          <w:cantSplit/>
          <w:trHeight w:val="70"/>
        </w:trPr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401AB" w:rsidRPr="00EC1DAA" w:rsidRDefault="004401AB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C1DAA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1AB" w:rsidRPr="00EC1DAA" w:rsidRDefault="004401AB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1DAA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4401AB" w:rsidRPr="00543437" w:rsidRDefault="00904C74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43437">
              <w:rPr>
                <w:rFonts w:ascii="Angsana New" w:hAnsi="Angsana New" w:cs="Angsana New"/>
                <w:sz w:val="28"/>
                <w:szCs w:val="28"/>
              </w:rPr>
              <w:t>DKK 500,000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</w:tcBorders>
          </w:tcPr>
          <w:p w:rsidR="004401AB" w:rsidRPr="00543437" w:rsidRDefault="004401AB" w:rsidP="00B90C5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43437">
              <w:rPr>
                <w:rFonts w:ascii="Angsana New" w:hAnsi="Angsana New" w:cs="Angsana New"/>
                <w:sz w:val="28"/>
                <w:szCs w:val="28"/>
              </w:rPr>
              <w:t>DKK 500,000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4401AB" w:rsidRPr="00543437" w:rsidRDefault="004D1B16" w:rsidP="004505F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434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4401AB" w:rsidRPr="00EC1DAA" w:rsidRDefault="004401AB" w:rsidP="00B90C5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1D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401AB" w:rsidRPr="002F37CC" w:rsidTr="00896532">
        <w:trPr>
          <w:cantSplit/>
          <w:trHeight w:val="70"/>
        </w:trPr>
        <w:tc>
          <w:tcPr>
            <w:tcW w:w="2126" w:type="dxa"/>
            <w:tcBorders>
              <w:left w:val="single" w:sz="6" w:space="0" w:color="auto"/>
              <w:right w:val="single" w:sz="4" w:space="0" w:color="auto"/>
            </w:tcBorders>
          </w:tcPr>
          <w:p w:rsidR="004401AB" w:rsidRPr="00EC1DAA" w:rsidRDefault="004401AB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C1DAA">
              <w:rPr>
                <w:rFonts w:ascii="Angsana New" w:hAnsi="Angsana New" w:cs="Angsana New"/>
                <w:sz w:val="28"/>
                <w:szCs w:val="28"/>
              </w:rPr>
              <w:t xml:space="preserve">   (Europe) ApS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401AB" w:rsidRPr="00EC1DAA" w:rsidRDefault="004401AB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1DAA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อิเล็คทรอนิคส์และ</w:t>
            </w:r>
          </w:p>
        </w:tc>
        <w:tc>
          <w:tcPr>
            <w:tcW w:w="1417" w:type="dxa"/>
            <w:tcBorders>
              <w:left w:val="nil"/>
              <w:right w:val="dashed" w:sz="4" w:space="0" w:color="auto"/>
            </w:tcBorders>
          </w:tcPr>
          <w:p w:rsidR="004401AB" w:rsidRPr="00543437" w:rsidRDefault="004401AB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401AB" w:rsidRPr="00543437" w:rsidRDefault="004401AB" w:rsidP="00B90C5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dashed" w:sz="4" w:space="0" w:color="auto"/>
            </w:tcBorders>
          </w:tcPr>
          <w:p w:rsidR="004401AB" w:rsidRPr="00543437" w:rsidRDefault="004401AB" w:rsidP="004505F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  <w:right w:val="single" w:sz="6" w:space="0" w:color="auto"/>
            </w:tcBorders>
          </w:tcPr>
          <w:p w:rsidR="004401AB" w:rsidRPr="00EC1DAA" w:rsidRDefault="004401AB" w:rsidP="00B90C5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401AB" w:rsidRPr="002F37CC" w:rsidTr="00896532">
        <w:trPr>
          <w:cantSplit/>
          <w:trHeight w:val="70"/>
        </w:trPr>
        <w:tc>
          <w:tcPr>
            <w:tcW w:w="2126" w:type="dxa"/>
            <w:tcBorders>
              <w:left w:val="single" w:sz="6" w:space="0" w:color="auto"/>
              <w:right w:val="single" w:sz="4" w:space="0" w:color="auto"/>
            </w:tcBorders>
          </w:tcPr>
          <w:p w:rsidR="004401AB" w:rsidRPr="00EC1DAA" w:rsidRDefault="004401AB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401AB" w:rsidRPr="00EC1DAA" w:rsidRDefault="004401AB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1DAA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1417" w:type="dxa"/>
            <w:tcBorders>
              <w:left w:val="nil"/>
              <w:right w:val="dashed" w:sz="4" w:space="0" w:color="auto"/>
            </w:tcBorders>
          </w:tcPr>
          <w:p w:rsidR="004401AB" w:rsidRPr="00543437" w:rsidRDefault="004401AB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401AB" w:rsidRPr="00543437" w:rsidRDefault="004401AB" w:rsidP="00B90C5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dashed" w:sz="4" w:space="0" w:color="auto"/>
            </w:tcBorders>
          </w:tcPr>
          <w:p w:rsidR="004401AB" w:rsidRPr="00543437" w:rsidRDefault="004401AB" w:rsidP="004505F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  <w:right w:val="single" w:sz="6" w:space="0" w:color="auto"/>
            </w:tcBorders>
          </w:tcPr>
          <w:p w:rsidR="004401AB" w:rsidRPr="00EC1DAA" w:rsidRDefault="004401AB" w:rsidP="00B90C5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401AB" w:rsidRPr="002F37CC" w:rsidTr="00F042A3">
        <w:trPr>
          <w:cantSplit/>
          <w:trHeight w:val="70"/>
        </w:trPr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01AB" w:rsidRPr="002F37CC" w:rsidRDefault="004401AB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F37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01AB" w:rsidRPr="00EC1DAA" w:rsidRDefault="004401AB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1DAA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</w:t>
            </w: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4401AB" w:rsidRPr="00EC1DAA" w:rsidRDefault="004401AB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</w:tcBorders>
          </w:tcPr>
          <w:p w:rsidR="004401AB" w:rsidRPr="00EC1DAA" w:rsidRDefault="004401AB" w:rsidP="00B90C5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4401AB" w:rsidRPr="00EC1DAA" w:rsidRDefault="004401AB" w:rsidP="004505F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4401AB" w:rsidRPr="00EC1DAA" w:rsidRDefault="004401AB" w:rsidP="00B90C5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042A3" w:rsidRPr="002F37CC" w:rsidTr="00F042A3">
        <w:trPr>
          <w:cantSplit/>
          <w:trHeight w:val="70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042A3" w:rsidRPr="002F37CC" w:rsidRDefault="00F042A3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TPA Holding LLC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2A3" w:rsidRPr="00EC1DAA" w:rsidRDefault="00F042A3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F042A3" w:rsidRPr="00EC1DAA" w:rsidRDefault="00837622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zh-CN"/>
              </w:rPr>
              <w:t>USD 1,077</w:t>
            </w:r>
            <w:r w:rsidR="00020940">
              <w:rPr>
                <w:rFonts w:ascii="Angsana New" w:hAnsi="Angsana New" w:cs="Angsana New"/>
                <w:sz w:val="28"/>
                <w:szCs w:val="28"/>
                <w:lang w:eastAsia="zh-CN"/>
              </w:rPr>
              <w:t>,300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F042A3" w:rsidRPr="00EC1DAA" w:rsidRDefault="00F042A3" w:rsidP="00B90C5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F042A3" w:rsidRPr="00EC1DAA" w:rsidRDefault="00D3548B" w:rsidP="004505F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F042A3" w:rsidRPr="00EC1DAA" w:rsidRDefault="00F042A3" w:rsidP="00B90C5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:rsidR="008A3FDA" w:rsidRPr="00261065" w:rsidRDefault="00B40E39" w:rsidP="00182968">
      <w:pPr>
        <w:spacing w:before="240" w:line="276" w:lineRule="auto"/>
        <w:ind w:left="450" w:right="-22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งบการเงินของ </w:t>
      </w:r>
      <w:r w:rsidRPr="002F37CC">
        <w:rPr>
          <w:rFonts w:ascii="Angsana New" w:hAnsi="Angsana New" w:cs="Angsana New"/>
          <w:sz w:val="32"/>
          <w:szCs w:val="32"/>
        </w:rPr>
        <w:t xml:space="preserve">Team Precision (Europe) ApS </w:t>
      </w:r>
      <w:r w:rsidRPr="002F37CC">
        <w:rPr>
          <w:rFonts w:ascii="Angsana New" w:hAnsi="Angsana New" w:cs="Angsana New"/>
          <w:sz w:val="32"/>
          <w:szCs w:val="32"/>
          <w:cs/>
        </w:rPr>
        <w:t>ซึ่งเป็นบริษัทย่อยในต่างประเทศ</w:t>
      </w:r>
      <w:r w:rsidR="00B4434E" w:rsidRPr="002F37CC">
        <w:rPr>
          <w:rFonts w:ascii="Angsana New" w:hAnsi="Angsana New" w:cs="Angsana New"/>
          <w:sz w:val="32"/>
          <w:szCs w:val="32"/>
          <w:cs/>
        </w:rPr>
        <w:t>ตรวจสอบ</w:t>
      </w:r>
      <w:r w:rsidRPr="002F37CC">
        <w:rPr>
          <w:rFonts w:ascii="Angsana New" w:hAnsi="Angsana New" w:cs="Angsana New"/>
          <w:sz w:val="32"/>
          <w:szCs w:val="32"/>
          <w:cs/>
        </w:rPr>
        <w:t>โดย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ผู้สอบ</w:t>
      </w:r>
      <w:r w:rsidRPr="00FA111B">
        <w:rPr>
          <w:rFonts w:ascii="Angsana New" w:hAnsi="Angsana New" w:cs="Angsana New"/>
          <w:sz w:val="32"/>
          <w:szCs w:val="32"/>
          <w:cs/>
        </w:rPr>
        <w:t>บัญชีอื่น และนำมาจัดทำงบการเงินรวมสำหรั</w:t>
      </w:r>
      <w:r w:rsidR="00B4434E" w:rsidRPr="00FA111B">
        <w:rPr>
          <w:rFonts w:ascii="Angsana New" w:hAnsi="Angsana New" w:cs="Angsana New"/>
          <w:sz w:val="32"/>
          <w:szCs w:val="32"/>
          <w:cs/>
        </w:rPr>
        <w:t>บปี</w:t>
      </w:r>
      <w:r w:rsidRPr="00FA111B">
        <w:rPr>
          <w:rFonts w:ascii="Angsana New" w:hAnsi="Angsana New" w:cs="Angsana New"/>
          <w:sz w:val="32"/>
          <w:szCs w:val="32"/>
          <w:cs/>
        </w:rPr>
        <w:t>สิ้นสุด วันที่ 3</w:t>
      </w:r>
      <w:r w:rsidR="00B4434E" w:rsidRPr="00FA111B">
        <w:rPr>
          <w:rFonts w:ascii="Angsana New" w:hAnsi="Angsana New" w:cs="Angsana New"/>
          <w:sz w:val="32"/>
          <w:szCs w:val="32"/>
        </w:rPr>
        <w:t>1</w:t>
      </w:r>
      <w:r w:rsidR="00B4434E" w:rsidRPr="00FA111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905B5">
        <w:rPr>
          <w:rFonts w:ascii="Angsana New" w:hAnsi="Angsana New" w:cs="Angsana New"/>
          <w:sz w:val="32"/>
          <w:szCs w:val="32"/>
          <w:cs/>
        </w:rPr>
        <w:t xml:space="preserve"> </w:t>
      </w:r>
      <w:r w:rsidR="002905B5">
        <w:rPr>
          <w:rFonts w:ascii="Angsana New" w:hAnsi="Angsana New" w:cs="Angsana New"/>
          <w:sz w:val="32"/>
          <w:szCs w:val="32"/>
          <w:lang w:eastAsia="zh-CN"/>
        </w:rPr>
        <w:t>2561</w:t>
      </w:r>
      <w:r w:rsidR="002905B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05B5">
        <w:rPr>
          <w:rFonts w:ascii="Angsana New" w:hAnsi="Angsana New" w:cs="Angsana New"/>
          <w:sz w:val="32"/>
          <w:szCs w:val="32"/>
          <w:lang w:eastAsia="zh-CN"/>
        </w:rPr>
        <w:t>2560</w:t>
      </w:r>
      <w:r w:rsidRPr="00FA111B">
        <w:rPr>
          <w:rFonts w:ascii="Angsana New" w:hAnsi="Angsana New" w:cs="Angsana New"/>
          <w:sz w:val="32"/>
          <w:szCs w:val="32"/>
          <w:cs/>
        </w:rPr>
        <w:t xml:space="preserve"> โดยมีสินทรัพย์ ณ วันที่ </w:t>
      </w:r>
      <w:r w:rsidR="00B4434E" w:rsidRPr="00FA111B">
        <w:rPr>
          <w:rFonts w:ascii="Angsana New" w:hAnsi="Angsana New" w:cs="Angsana New"/>
          <w:sz w:val="32"/>
          <w:szCs w:val="32"/>
        </w:rPr>
        <w:t>31</w:t>
      </w:r>
      <w:r w:rsidRPr="00FA111B">
        <w:rPr>
          <w:rFonts w:ascii="Angsana New" w:hAnsi="Angsana New" w:cs="Angsana New"/>
          <w:sz w:val="32"/>
          <w:szCs w:val="32"/>
        </w:rPr>
        <w:t xml:space="preserve"> </w:t>
      </w:r>
      <w:r w:rsidR="00B4434E" w:rsidRPr="00FA111B">
        <w:rPr>
          <w:rFonts w:ascii="Angsana New" w:hAnsi="Angsana New" w:cs="Angsana New"/>
          <w:sz w:val="32"/>
          <w:szCs w:val="32"/>
          <w:cs/>
        </w:rPr>
        <w:t>ธันวาคม</w:t>
      </w:r>
      <w:r w:rsidR="008D6949">
        <w:rPr>
          <w:rFonts w:ascii="Angsana New" w:hAnsi="Angsana New" w:cs="Angsana New"/>
          <w:sz w:val="32"/>
          <w:szCs w:val="32"/>
          <w:cs/>
        </w:rPr>
        <w:t xml:space="preserve"> </w:t>
      </w:r>
      <w:r w:rsidR="008D6949">
        <w:rPr>
          <w:rFonts w:ascii="Angsana New" w:hAnsi="Angsana New" w:cs="Angsana New"/>
          <w:sz w:val="32"/>
          <w:szCs w:val="32"/>
          <w:lang w:eastAsia="zh-CN"/>
        </w:rPr>
        <w:t>2561</w:t>
      </w:r>
      <w:r w:rsidR="008D694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D6949">
        <w:rPr>
          <w:rFonts w:ascii="Angsana New" w:hAnsi="Angsana New" w:cs="Angsana New"/>
          <w:sz w:val="32"/>
          <w:szCs w:val="32"/>
          <w:lang w:eastAsia="zh-CN"/>
        </w:rPr>
        <w:t xml:space="preserve">2560 </w:t>
      </w:r>
      <w:r w:rsidR="008D2D37" w:rsidRPr="00FA111B">
        <w:rPr>
          <w:rFonts w:ascii="Angsana New" w:hAnsi="Angsana New" w:cs="Angsana New"/>
          <w:sz w:val="32"/>
          <w:szCs w:val="32"/>
          <w:cs/>
        </w:rPr>
        <w:t>จำนวนเงิ</w:t>
      </w:r>
      <w:r w:rsidR="008D2D37" w:rsidRPr="00FA111B">
        <w:rPr>
          <w:rFonts w:ascii="Angsana New" w:hAnsi="Angsana New" w:cs="Angsana New" w:hint="cs"/>
          <w:sz w:val="32"/>
          <w:szCs w:val="32"/>
          <w:cs/>
        </w:rPr>
        <w:t>น</w:t>
      </w:r>
      <w:r w:rsidR="004D1B16" w:rsidRPr="00FA111B">
        <w:rPr>
          <w:rFonts w:ascii="Angsana New" w:hAnsi="Angsana New" w:cs="Angsana New"/>
          <w:sz w:val="32"/>
          <w:szCs w:val="32"/>
        </w:rPr>
        <w:t xml:space="preserve"> </w:t>
      </w:r>
      <w:r w:rsidR="004E1453">
        <w:rPr>
          <w:rFonts w:ascii="Angsana New" w:hAnsi="Angsana New" w:cs="Angsana New"/>
          <w:sz w:val="32"/>
          <w:szCs w:val="32"/>
          <w:lang w:eastAsia="zh-CN"/>
        </w:rPr>
        <w:t>21.43</w:t>
      </w:r>
      <w:r w:rsidR="00FA11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A111B">
        <w:rPr>
          <w:rFonts w:ascii="Angsana New" w:hAnsi="Angsana New" w:cs="Angsana New"/>
          <w:sz w:val="32"/>
          <w:szCs w:val="32"/>
          <w:cs/>
        </w:rPr>
        <w:t>ล้านบาท</w:t>
      </w:r>
      <w:r w:rsidR="00AC2A55" w:rsidRPr="00FA111B">
        <w:rPr>
          <w:rFonts w:ascii="Angsana New" w:hAnsi="Angsana New" w:cs="Angsana New"/>
          <w:sz w:val="32"/>
          <w:szCs w:val="32"/>
          <w:cs/>
        </w:rPr>
        <w:t xml:space="preserve"> </w:t>
      </w:r>
      <w:r w:rsidR="00B4434E" w:rsidRPr="00FA111B">
        <w:rPr>
          <w:rFonts w:ascii="Angsana New" w:hAnsi="Angsana New" w:cs="Angsana New"/>
          <w:sz w:val="32"/>
          <w:szCs w:val="32"/>
          <w:cs/>
        </w:rPr>
        <w:t>และ</w:t>
      </w:r>
      <w:r w:rsidR="00193216" w:rsidRPr="00FA11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D6949">
        <w:rPr>
          <w:rFonts w:ascii="Angsana New" w:hAnsi="Angsana New" w:cs="Angsana New" w:hint="cs"/>
          <w:sz w:val="32"/>
          <w:szCs w:val="32"/>
          <w:cs/>
        </w:rPr>
        <w:t xml:space="preserve">11.42 </w:t>
      </w:r>
      <w:r w:rsidR="00AC2A55" w:rsidRPr="00FA111B">
        <w:rPr>
          <w:rFonts w:ascii="Angsana New" w:hAnsi="Angsana New" w:cs="Angsana New"/>
          <w:sz w:val="32"/>
          <w:szCs w:val="32"/>
          <w:cs/>
        </w:rPr>
        <w:t>ล้านบาท</w:t>
      </w:r>
      <w:r w:rsidRPr="00FA111B">
        <w:rPr>
          <w:rFonts w:ascii="Angsana New" w:hAnsi="Angsana New" w:cs="Angsana New"/>
          <w:sz w:val="32"/>
          <w:szCs w:val="32"/>
          <w:cs/>
        </w:rPr>
        <w:t xml:space="preserve"> </w:t>
      </w:r>
      <w:r w:rsidR="00AC2A55" w:rsidRPr="00FA111B">
        <w:rPr>
          <w:rFonts w:ascii="Angsana New" w:hAnsi="Angsana New" w:cs="Angsana New"/>
          <w:sz w:val="32"/>
          <w:szCs w:val="32"/>
          <w:cs/>
        </w:rPr>
        <w:t>ตามลำดับ</w:t>
      </w:r>
      <w:r w:rsidRPr="00FA111B">
        <w:rPr>
          <w:rFonts w:ascii="Angsana New" w:hAnsi="Angsana New" w:cs="Angsana New"/>
          <w:sz w:val="32"/>
          <w:szCs w:val="32"/>
          <w:cs/>
        </w:rPr>
        <w:t>และมียอดรวมรายได้</w:t>
      </w:r>
      <w:r w:rsidR="00AC2A55" w:rsidRPr="00FA111B">
        <w:rPr>
          <w:rFonts w:ascii="Angsana New" w:hAnsi="Angsana New" w:cs="Angsana New"/>
          <w:sz w:val="32"/>
          <w:szCs w:val="32"/>
          <w:cs/>
        </w:rPr>
        <w:t>สำหรับ</w:t>
      </w:r>
      <w:r w:rsidR="00B4434E" w:rsidRPr="00FA111B">
        <w:rPr>
          <w:rFonts w:ascii="Angsana New" w:hAnsi="Angsana New" w:cs="Angsana New"/>
          <w:sz w:val="32"/>
          <w:szCs w:val="32"/>
          <w:cs/>
        </w:rPr>
        <w:t>ปีสิ้นสุดวันที่ 3</w:t>
      </w:r>
      <w:r w:rsidR="00B4434E" w:rsidRPr="00FA111B">
        <w:rPr>
          <w:rFonts w:ascii="Angsana New" w:hAnsi="Angsana New" w:cs="Angsana New"/>
          <w:sz w:val="32"/>
          <w:szCs w:val="32"/>
        </w:rPr>
        <w:t>1</w:t>
      </w:r>
      <w:r w:rsidR="00193216" w:rsidRPr="00FA111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D6949">
        <w:rPr>
          <w:rFonts w:ascii="Angsana New" w:hAnsi="Angsana New" w:cs="Angsana New"/>
          <w:sz w:val="32"/>
          <w:szCs w:val="32"/>
          <w:lang w:eastAsia="zh-CN"/>
        </w:rPr>
        <w:t>2561</w:t>
      </w:r>
      <w:r w:rsidR="008D694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D6949">
        <w:rPr>
          <w:rFonts w:ascii="Angsana New" w:hAnsi="Angsana New" w:cs="Angsana New"/>
          <w:sz w:val="32"/>
          <w:szCs w:val="32"/>
          <w:lang w:eastAsia="zh-CN"/>
        </w:rPr>
        <w:t xml:space="preserve">2560 </w:t>
      </w:r>
      <w:r w:rsidR="00F84156" w:rsidRPr="00FA111B">
        <w:rPr>
          <w:rFonts w:ascii="Angsana New" w:hAnsi="Angsana New" w:cs="Angsana New"/>
          <w:sz w:val="32"/>
          <w:szCs w:val="32"/>
          <w:cs/>
        </w:rPr>
        <w:t>เป็น</w:t>
      </w:r>
      <w:r w:rsidR="00F84156" w:rsidRPr="004E1453">
        <w:rPr>
          <w:rFonts w:ascii="Angsana New" w:hAnsi="Angsana New" w:cs="Angsana New"/>
          <w:sz w:val="32"/>
          <w:szCs w:val="32"/>
          <w:cs/>
        </w:rPr>
        <w:t>จำนว</w:t>
      </w:r>
      <w:r w:rsidR="00F84156" w:rsidRPr="004E1453">
        <w:rPr>
          <w:rFonts w:ascii="Angsana New" w:hAnsi="Angsana New" w:cs="Angsana New" w:hint="cs"/>
          <w:sz w:val="32"/>
          <w:szCs w:val="32"/>
          <w:cs/>
        </w:rPr>
        <w:t>น</w:t>
      </w:r>
      <w:r w:rsidR="004D1B16" w:rsidRPr="004E1453">
        <w:rPr>
          <w:rFonts w:ascii="Angsana New" w:hAnsi="Angsana New" w:cs="Angsana New"/>
          <w:sz w:val="32"/>
          <w:szCs w:val="32"/>
        </w:rPr>
        <w:t xml:space="preserve"> </w:t>
      </w:r>
      <w:r w:rsidR="00874485">
        <w:rPr>
          <w:rFonts w:ascii="Angsana New" w:hAnsi="Angsana New" w:cs="Angsana New"/>
          <w:sz w:val="32"/>
          <w:szCs w:val="32"/>
          <w:lang w:eastAsia="zh-CN"/>
        </w:rPr>
        <w:t>83.94</w:t>
      </w:r>
      <w:r w:rsidR="00FA111B" w:rsidRPr="004E14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1453">
        <w:rPr>
          <w:rFonts w:ascii="Angsana New" w:hAnsi="Angsana New" w:cs="Angsana New"/>
          <w:sz w:val="32"/>
          <w:szCs w:val="32"/>
          <w:cs/>
        </w:rPr>
        <w:t>ล้าน</w:t>
      </w:r>
      <w:r w:rsidRPr="00FA111B">
        <w:rPr>
          <w:rFonts w:ascii="Angsana New" w:hAnsi="Angsana New" w:cs="Angsana New"/>
          <w:sz w:val="32"/>
          <w:szCs w:val="32"/>
          <w:cs/>
        </w:rPr>
        <w:t>บาท และ</w:t>
      </w:r>
      <w:r w:rsidR="00F84156" w:rsidRPr="00FA11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D6949">
        <w:rPr>
          <w:rFonts w:ascii="Angsana New" w:hAnsi="Angsana New" w:cs="Angsana New" w:hint="cs"/>
          <w:sz w:val="32"/>
          <w:szCs w:val="32"/>
          <w:cs/>
        </w:rPr>
        <w:t xml:space="preserve">44.53 </w:t>
      </w:r>
      <w:r w:rsidRPr="00FA111B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:rsidR="00261065" w:rsidRPr="00261065" w:rsidRDefault="00261065" w:rsidP="00182968">
      <w:pPr>
        <w:spacing w:before="240" w:line="276" w:lineRule="auto"/>
        <w:ind w:left="450" w:right="-22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งบการเงินของ </w:t>
      </w:r>
      <w:r>
        <w:rPr>
          <w:rFonts w:ascii="Angsana New" w:hAnsi="Angsana New" w:cs="Angsana New"/>
          <w:sz w:val="32"/>
          <w:szCs w:val="32"/>
          <w:lang w:eastAsia="zh-CN"/>
        </w:rPr>
        <w:t xml:space="preserve">TPA Holding LLC </w:t>
      </w:r>
      <w:r>
        <w:rPr>
          <w:rFonts w:ascii="Angsana New" w:hAnsi="Angsana New" w:cs="Angsana New" w:hint="cs"/>
          <w:sz w:val="32"/>
          <w:szCs w:val="32"/>
          <w:cs/>
          <w:lang w:eastAsia="zh-CN"/>
        </w:rPr>
        <w:t>ซึ่งเป็นบริษัทย่อยในต่างประเทศ</w:t>
      </w:r>
      <w:r w:rsidRPr="002F37CC">
        <w:rPr>
          <w:rFonts w:ascii="Angsana New" w:hAnsi="Angsana New" w:cs="Angsana New"/>
          <w:sz w:val="32"/>
          <w:szCs w:val="32"/>
          <w:cs/>
        </w:rPr>
        <w:t>ตรวจสอบโดย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ผู้สอบ</w:t>
      </w:r>
      <w:r w:rsidRPr="00FA111B">
        <w:rPr>
          <w:rFonts w:ascii="Angsana New" w:hAnsi="Angsana New" w:cs="Angsana New"/>
          <w:sz w:val="32"/>
          <w:szCs w:val="32"/>
          <w:cs/>
        </w:rPr>
        <w:t>บัญชีอื่น และนำมาจัดทำงบการเงินรวมสำหรับปีสิ้นสุด วันที่ 3</w:t>
      </w:r>
      <w:r w:rsidRPr="00FA111B">
        <w:rPr>
          <w:rFonts w:ascii="Angsana New" w:hAnsi="Angsana New" w:cs="Angsana New"/>
          <w:sz w:val="32"/>
          <w:szCs w:val="32"/>
        </w:rPr>
        <w:t>1</w:t>
      </w:r>
      <w:r w:rsidRPr="00FA111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eastAsia="zh-CN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FA111B">
        <w:rPr>
          <w:rFonts w:ascii="Angsana New" w:hAnsi="Angsana New" w:cs="Angsana New"/>
          <w:sz w:val="32"/>
          <w:szCs w:val="32"/>
          <w:cs/>
        </w:rPr>
        <w:t xml:space="preserve">โดยมีสินทรัพย์ ณ วันที่ </w:t>
      </w:r>
      <w:r w:rsidRPr="00FA111B">
        <w:rPr>
          <w:rFonts w:ascii="Angsana New" w:hAnsi="Angsana New" w:cs="Angsana New"/>
          <w:sz w:val="32"/>
          <w:szCs w:val="32"/>
        </w:rPr>
        <w:t xml:space="preserve">31 </w:t>
      </w:r>
      <w:r w:rsidRPr="00FA111B">
        <w:rPr>
          <w:rFonts w:ascii="Angsana New" w:hAnsi="Angsana New" w:cs="Angsana New"/>
          <w:sz w:val="32"/>
          <w:szCs w:val="32"/>
          <w:cs/>
        </w:rPr>
        <w:t>ธันวาคม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eastAsia="zh-CN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A111B">
        <w:rPr>
          <w:rFonts w:ascii="Angsana New" w:hAnsi="Angsana New" w:cs="Angsana New"/>
          <w:sz w:val="32"/>
          <w:szCs w:val="32"/>
          <w:cs/>
        </w:rPr>
        <w:t>จำนวนเงิ</w:t>
      </w:r>
      <w:r w:rsidRPr="00FA111B">
        <w:rPr>
          <w:rFonts w:ascii="Angsana New" w:hAnsi="Angsana New" w:cs="Angsana New" w:hint="cs"/>
          <w:sz w:val="32"/>
          <w:szCs w:val="32"/>
          <w:cs/>
        </w:rPr>
        <w:t>น</w:t>
      </w:r>
      <w:r w:rsidRPr="00FA111B">
        <w:rPr>
          <w:rFonts w:ascii="Angsana New" w:hAnsi="Angsana New" w:cs="Angsana New"/>
          <w:sz w:val="32"/>
          <w:szCs w:val="32"/>
        </w:rPr>
        <w:t xml:space="preserve"> </w:t>
      </w:r>
      <w:r w:rsidR="00FC2EEE">
        <w:rPr>
          <w:rFonts w:ascii="Angsana New" w:hAnsi="Angsana New" w:cs="Angsana New" w:hint="cs"/>
          <w:sz w:val="32"/>
          <w:szCs w:val="32"/>
          <w:cs/>
        </w:rPr>
        <w:t>27.28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A111B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FC2EEE">
        <w:rPr>
          <w:rFonts w:ascii="Angsana New" w:hAnsi="Angsana New" w:cs="Angsana New" w:hint="cs"/>
          <w:sz w:val="32"/>
          <w:szCs w:val="32"/>
          <w:cs/>
        </w:rPr>
        <w:t>ไม่</w:t>
      </w:r>
      <w:r w:rsidRPr="00FA111B">
        <w:rPr>
          <w:rFonts w:ascii="Angsana New" w:hAnsi="Angsana New" w:cs="Angsana New"/>
          <w:sz w:val="32"/>
          <w:szCs w:val="32"/>
          <w:cs/>
        </w:rPr>
        <w:t>มีรายได้</w:t>
      </w:r>
      <w:r w:rsidR="00FC2EEE">
        <w:rPr>
          <w:rFonts w:ascii="Angsana New" w:hAnsi="Angsana New" w:cs="Angsana New" w:hint="cs"/>
          <w:sz w:val="32"/>
          <w:szCs w:val="32"/>
          <w:cs/>
        </w:rPr>
        <w:t>จากการดำเนินงาน</w:t>
      </w:r>
      <w:r w:rsidRPr="00FA111B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4E1453" w:rsidRPr="00C84421" w:rsidRDefault="004E1453" w:rsidP="00C84421">
      <w:pPr>
        <w:spacing w:before="240" w:line="276" w:lineRule="auto"/>
        <w:ind w:left="450" w:right="-22" w:firstLine="720"/>
        <w:rPr>
          <w:rFonts w:ascii="Angsana New" w:hAnsi="Angsana New" w:cs="Angsana New"/>
          <w:spacing w:val="-4"/>
          <w:sz w:val="32"/>
          <w:szCs w:val="32"/>
        </w:rPr>
        <w:sectPr w:rsidR="004E1453" w:rsidRPr="00C84421" w:rsidSect="00A466F5">
          <w:footerReference w:type="default" r:id="rId8"/>
          <w:footerReference w:type="first" r:id="rId9"/>
          <w:pgSz w:w="11909" w:h="16834" w:code="9"/>
          <w:pgMar w:top="1224" w:right="710" w:bottom="360" w:left="1440" w:header="432" w:footer="0" w:gutter="0"/>
          <w:pgNumType w:start="8"/>
          <w:cols w:space="720"/>
          <w:noEndnote/>
          <w:titlePg/>
          <w:docGrid w:linePitch="272"/>
        </w:sectPr>
      </w:pPr>
      <w:r w:rsidRPr="00C84421">
        <w:rPr>
          <w:rFonts w:ascii="Angsana New" w:hAnsi="Angsana New" w:cs="Angsana New"/>
          <w:spacing w:val="-4"/>
          <w:sz w:val="32"/>
          <w:szCs w:val="32"/>
        </w:rPr>
        <w:t xml:space="preserve">TPA Holding LLC </w:t>
      </w:r>
      <w:r w:rsidRPr="00C8442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ซึ่งเป็นบริษัทย่อยในต่างประเทศได้เรียกชำระค่าหุ้น โดยบริษัทได้จ่ายชำระเงินค่าหุ้นแล้วเป็นเงินจำนวน </w:t>
      </w:r>
      <w:r w:rsidRPr="00C84421">
        <w:rPr>
          <w:rFonts w:ascii="Angsana New" w:hAnsi="Angsana New" w:cs="Angsana New"/>
          <w:spacing w:val="-4"/>
          <w:sz w:val="32"/>
          <w:szCs w:val="32"/>
        </w:rPr>
        <w:t>33</w:t>
      </w:r>
      <w:r w:rsidR="002D0F75">
        <w:rPr>
          <w:rFonts w:ascii="Angsana New" w:hAnsi="Angsana New" w:cs="Angsana New"/>
          <w:spacing w:val="-4"/>
          <w:sz w:val="32"/>
          <w:szCs w:val="32"/>
        </w:rPr>
        <w:t>.</w:t>
      </w:r>
      <w:r w:rsidR="00C84421">
        <w:rPr>
          <w:rFonts w:ascii="Angsana New" w:hAnsi="Angsana New" w:cs="Angsana New"/>
          <w:spacing w:val="-4"/>
          <w:sz w:val="32"/>
          <w:szCs w:val="32"/>
        </w:rPr>
        <w:t>63</w:t>
      </w:r>
      <w:r w:rsidRPr="00C844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8442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</w:t>
      </w:r>
      <w:r w:rsidRPr="00C84421">
        <w:rPr>
          <w:rFonts w:ascii="Angsana New" w:hAnsi="Angsana New" w:cs="Angsana New"/>
          <w:spacing w:val="-4"/>
          <w:sz w:val="32"/>
          <w:szCs w:val="32"/>
        </w:rPr>
        <w:t>(USD 1,077,3</w:t>
      </w:r>
      <w:r w:rsidR="00097B63">
        <w:rPr>
          <w:rFonts w:ascii="Angsana New" w:hAnsi="Angsana New" w:cs="Angsana New" w:hint="cs"/>
          <w:spacing w:val="-4"/>
          <w:sz w:val="32"/>
          <w:szCs w:val="32"/>
          <w:cs/>
        </w:rPr>
        <w:t>0</w:t>
      </w:r>
      <w:r w:rsidRPr="00C84421">
        <w:rPr>
          <w:rFonts w:ascii="Angsana New" w:hAnsi="Angsana New" w:cs="Angsana New"/>
          <w:spacing w:val="-4"/>
          <w:sz w:val="32"/>
          <w:szCs w:val="32"/>
        </w:rPr>
        <w:t>0)</w:t>
      </w:r>
      <w:r w:rsidRPr="00C8442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ในเดือนมีนาคม </w:t>
      </w:r>
      <w:r w:rsidRPr="00C84421">
        <w:rPr>
          <w:rFonts w:ascii="Angsana New" w:hAnsi="Angsana New" w:cs="Angsana New"/>
          <w:spacing w:val="-4"/>
          <w:sz w:val="32"/>
          <w:szCs w:val="32"/>
        </w:rPr>
        <w:t>2561</w:t>
      </w:r>
    </w:p>
    <w:p w:rsidR="00DC11FC" w:rsidRPr="002F37CC" w:rsidRDefault="00DC11FC" w:rsidP="003B7BBD">
      <w:pPr>
        <w:numPr>
          <w:ilvl w:val="0"/>
          <w:numId w:val="2"/>
        </w:numPr>
        <w:spacing w:before="240" w:line="276" w:lineRule="auto"/>
        <w:ind w:right="29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ที่ดิน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อาคารและอุปกรณ์</w:t>
      </w:r>
    </w:p>
    <w:p w:rsidR="00DC11FC" w:rsidRPr="002F37CC" w:rsidRDefault="00F54D1A" w:rsidP="0074312E">
      <w:pPr>
        <w:pStyle w:val="Heading6"/>
        <w:tabs>
          <w:tab w:val="clear" w:pos="360"/>
          <w:tab w:val="left" w:pos="14760"/>
          <w:tab w:val="left" w:pos="15451"/>
        </w:tabs>
        <w:spacing w:line="276" w:lineRule="auto"/>
        <w:ind w:right="-61"/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 xml:space="preserve">      </w:t>
      </w:r>
      <w:r w:rsidR="00AD7667">
        <w:rPr>
          <w:rFonts w:ascii="Angsana New" w:hAnsi="Angsana New" w:cs="Angsana New"/>
          <w:sz w:val="28"/>
          <w:szCs w:val="28"/>
        </w:rPr>
        <w:t xml:space="preserve">                          </w:t>
      </w:r>
      <w:r>
        <w:rPr>
          <w:rFonts w:ascii="Angsana New" w:hAnsi="Angsana New" w:cs="Angsana New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A2C82">
        <w:rPr>
          <w:rFonts w:ascii="Angsana New" w:hAnsi="Angsana New" w:cs="Angsana New"/>
          <w:sz w:val="28"/>
          <w:szCs w:val="28"/>
        </w:rPr>
        <w:t xml:space="preserve">             </w:t>
      </w:r>
      <w:r w:rsidR="008866CD">
        <w:rPr>
          <w:rFonts w:ascii="Angsana New" w:hAnsi="Angsana New" w:cs="Angsana New"/>
          <w:sz w:val="28"/>
          <w:szCs w:val="28"/>
        </w:rPr>
        <w:t xml:space="preserve">        </w:t>
      </w:r>
      <w:r w:rsidR="00AA2C82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DC11FC" w:rsidRPr="002F37CC">
        <w:rPr>
          <w:rFonts w:ascii="Angsana New" w:hAnsi="Angsana New" w:cs="Angsana New"/>
          <w:sz w:val="28"/>
          <w:szCs w:val="28"/>
          <w:cs/>
        </w:rPr>
        <w:t xml:space="preserve">หน่วย </w:t>
      </w:r>
      <w:r w:rsidR="00DC11FC" w:rsidRPr="002F37CC">
        <w:rPr>
          <w:rFonts w:ascii="Angsana New" w:hAnsi="Angsana New" w:cs="Angsana New"/>
          <w:sz w:val="28"/>
          <w:szCs w:val="28"/>
        </w:rPr>
        <w:t xml:space="preserve">: </w:t>
      </w:r>
      <w:r w:rsidR="00DC11FC" w:rsidRPr="002F37CC">
        <w:rPr>
          <w:rFonts w:ascii="Angsana New" w:hAnsi="Angsana New" w:cs="Angsana New"/>
          <w:sz w:val="28"/>
          <w:szCs w:val="28"/>
          <w:cs/>
        </w:rPr>
        <w:t>บาท</w:t>
      </w:r>
    </w:p>
    <w:p w:rsidR="00E61B3B" w:rsidRPr="002F37CC" w:rsidRDefault="008A4D15" w:rsidP="00E27481">
      <w:pPr>
        <w:spacing w:line="276" w:lineRule="auto"/>
        <w:ind w:left="-90" w:right="29"/>
        <w:jc w:val="center"/>
        <w:rPr>
          <w:rFonts w:ascii="Angsana New" w:hAnsi="Angsana New" w:cs="Angsana New"/>
          <w:sz w:val="32"/>
          <w:szCs w:val="32"/>
          <w:cs/>
        </w:rPr>
        <w:sectPr w:rsidR="00E61B3B" w:rsidRPr="002F37CC" w:rsidSect="00711CB0">
          <w:pgSz w:w="16834" w:h="11909" w:orient="landscape" w:code="9"/>
          <w:pgMar w:top="1139" w:right="544" w:bottom="0" w:left="900" w:header="360" w:footer="0" w:gutter="0"/>
          <w:cols w:space="720"/>
          <w:noEndnote/>
        </w:sectPr>
      </w:pPr>
      <w:r w:rsidRPr="009C372D">
        <w:rPr>
          <w:rFonts w:ascii="Angsana New" w:hAnsi="Angsana New" w:cs="Angsana New"/>
          <w:b/>
          <w:bCs/>
          <w:sz w:val="32"/>
          <w:szCs w:val="32"/>
        </w:rPr>
        <w:object w:dxaOrig="19531" w:dyaOrig="11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4.75pt;height:454.5pt" o:ole="">
            <v:imagedata r:id="rId10" o:title=""/>
          </v:shape>
          <o:OLEObject Type="Embed" ProgID="Excel.Sheet.12" ShapeID="_x0000_i1025" DrawAspect="Content" ObjectID="_1612715425" r:id="rId11"/>
        </w:object>
      </w:r>
    </w:p>
    <w:p w:rsidR="00DB2B91" w:rsidRPr="00DB2B91" w:rsidRDefault="00DB2B91" w:rsidP="00DB2B91">
      <w:pPr>
        <w:tabs>
          <w:tab w:val="left" w:pos="-426"/>
        </w:tabs>
        <w:spacing w:line="276" w:lineRule="auto"/>
        <w:ind w:left="446" w:right="29"/>
        <w:jc w:val="thaiDistribute"/>
        <w:rPr>
          <w:rFonts w:ascii="Angsana New" w:hAnsi="Angsana New" w:cs="Angsana New"/>
          <w:sz w:val="32"/>
          <w:szCs w:val="32"/>
          <w:cs/>
          <w:lang w:eastAsia="zh-CN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3633A3">
        <w:rPr>
          <w:rFonts w:ascii="Angsana New" w:hAnsi="Angsana New" w:cs="Angsana New" w:hint="cs"/>
          <w:spacing w:val="-16"/>
          <w:sz w:val="32"/>
          <w:szCs w:val="32"/>
          <w:cs/>
        </w:rPr>
        <w:t xml:space="preserve">ในปี 2561 บริษัท มีการประเมินราคาที่ดินโดยผู้ประเมินอิสระ โดยเปรียบเทียบข้อมูลตลาด </w:t>
      </w:r>
      <w:r w:rsidRPr="003633A3">
        <w:rPr>
          <w:rFonts w:ascii="Angsana New" w:hAnsi="Angsana New" w:cs="Angsana New"/>
          <w:spacing w:val="-16"/>
          <w:sz w:val="30"/>
          <w:szCs w:val="30"/>
          <w:lang w:eastAsia="zh-CN"/>
        </w:rPr>
        <w:t>(Market Approach)</w:t>
      </w:r>
      <w:r>
        <w:rPr>
          <w:rFonts w:ascii="Angsana New" w:hAnsi="Angsana New" w:cs="Angsana New" w:hint="cs"/>
          <w:sz w:val="32"/>
          <w:szCs w:val="32"/>
          <w:cs/>
          <w:lang w:eastAsia="zh-CN"/>
        </w:rPr>
        <w:t xml:space="preserve"> ในการกำหนดมูลค่ายุติธรรม ซึ่งมูลค่าที่ประเมินได้สูงกว่าราคาทุน จำนวน 68</w:t>
      </w:r>
      <w:r w:rsidR="008A4D15">
        <w:rPr>
          <w:rFonts w:ascii="Angsana New" w:hAnsi="Angsana New" w:cs="Angsana New"/>
          <w:sz w:val="32"/>
          <w:szCs w:val="32"/>
          <w:lang w:eastAsia="zh-CN"/>
        </w:rPr>
        <w:t>,560,936</w:t>
      </w:r>
      <w:r>
        <w:rPr>
          <w:rFonts w:ascii="Angsana New" w:hAnsi="Angsana New" w:cs="Angsana New" w:hint="cs"/>
          <w:sz w:val="32"/>
          <w:szCs w:val="32"/>
          <w:cs/>
          <w:lang w:eastAsia="zh-CN"/>
        </w:rPr>
        <w:t xml:space="preserve"> ล้านบาท บริษัทได้บันทึกไว้ในบัญชีส่วนเกินทุนจากการตีราคาสิน</w:t>
      </w:r>
      <w:r w:rsidR="00767C74">
        <w:rPr>
          <w:rFonts w:ascii="Angsana New" w:hAnsi="Angsana New" w:cs="Angsana New" w:hint="cs"/>
          <w:sz w:val="32"/>
          <w:szCs w:val="32"/>
          <w:cs/>
          <w:lang w:eastAsia="zh-CN"/>
        </w:rPr>
        <w:t>ทรัพย์</w:t>
      </w:r>
    </w:p>
    <w:p w:rsidR="00793B8B" w:rsidRDefault="00793B8B" w:rsidP="003B7BBD">
      <w:pPr>
        <w:numPr>
          <w:ilvl w:val="0"/>
          <w:numId w:val="2"/>
        </w:numPr>
        <w:tabs>
          <w:tab w:val="left" w:pos="-426"/>
        </w:tabs>
        <w:spacing w:before="24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D102DF" w:rsidRDefault="006E6A96" w:rsidP="00531D85">
      <w:pPr>
        <w:tabs>
          <w:tab w:val="left" w:pos="-426"/>
        </w:tabs>
        <w:spacing w:line="276" w:lineRule="auto"/>
        <w:ind w:left="448" w:right="-22"/>
        <w:jc w:val="righ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ab/>
      </w:r>
      <w:r w:rsidR="00D102DF" w:rsidRPr="00DF17CA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D102DF" w:rsidRPr="00DF17CA">
        <w:rPr>
          <w:rFonts w:ascii="Angsana New" w:hAnsi="Angsana New" w:cs="Angsana New"/>
          <w:sz w:val="32"/>
          <w:szCs w:val="32"/>
        </w:rPr>
        <w:t xml:space="preserve">: </w:t>
      </w:r>
      <w:r w:rsidR="00D102DF" w:rsidRPr="00DF17CA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6"/>
        <w:gridCol w:w="3969"/>
      </w:tblGrid>
      <w:tr w:rsidR="008A4D15" w:rsidRPr="00674073" w:rsidTr="008A4D15">
        <w:tc>
          <w:tcPr>
            <w:tcW w:w="5386" w:type="dxa"/>
            <w:vMerge w:val="restart"/>
            <w:vAlign w:val="center"/>
          </w:tcPr>
          <w:p w:rsidR="008A4D15" w:rsidRPr="00674073" w:rsidRDefault="008A4D15" w:rsidP="00674073">
            <w:pPr>
              <w:tabs>
                <w:tab w:val="left" w:pos="-426"/>
              </w:tabs>
              <w:spacing w:line="276" w:lineRule="auto"/>
              <w:ind w:right="-1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4073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969" w:type="dxa"/>
            <w:vAlign w:val="center"/>
          </w:tcPr>
          <w:p w:rsidR="008A4D15" w:rsidRPr="00674073" w:rsidRDefault="008A4D15" w:rsidP="00674073">
            <w:pPr>
              <w:tabs>
                <w:tab w:val="left" w:pos="-426"/>
              </w:tabs>
              <w:spacing w:line="276" w:lineRule="auto"/>
              <w:ind w:right="-1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4073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674073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4D15" w:rsidRPr="00674073" w:rsidTr="008A4D15">
        <w:tc>
          <w:tcPr>
            <w:tcW w:w="5386" w:type="dxa"/>
            <w:vMerge/>
          </w:tcPr>
          <w:p w:rsidR="008A4D15" w:rsidRPr="00674073" w:rsidRDefault="008A4D15" w:rsidP="00674073">
            <w:pPr>
              <w:tabs>
                <w:tab w:val="left" w:pos="-426"/>
              </w:tabs>
              <w:spacing w:line="276" w:lineRule="auto"/>
              <w:ind w:right="-1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8A4D15" w:rsidRPr="00674073" w:rsidRDefault="008A4D15" w:rsidP="00674073">
            <w:pPr>
              <w:tabs>
                <w:tab w:val="left" w:pos="-426"/>
              </w:tabs>
              <w:spacing w:line="276" w:lineRule="auto"/>
              <w:ind w:right="-1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4073">
              <w:rPr>
                <w:rFonts w:ascii="Angsana New" w:hAnsi="Angsana New" w:cs="Angsana New" w:hint="cs"/>
                <w:sz w:val="32"/>
                <w:szCs w:val="32"/>
                <w:cs/>
              </w:rPr>
              <w:t>ค่าโปรแกรมคอมพิวเตอร์</w:t>
            </w:r>
          </w:p>
        </w:tc>
      </w:tr>
      <w:tr w:rsidR="008A4D15" w:rsidRPr="00674073" w:rsidTr="008A4D15">
        <w:tc>
          <w:tcPr>
            <w:tcW w:w="5386" w:type="dxa"/>
            <w:tcBorders>
              <w:bottom w:val="nil"/>
            </w:tcBorders>
          </w:tcPr>
          <w:p w:rsidR="008A4D15" w:rsidRPr="00674073" w:rsidRDefault="008A4D15" w:rsidP="00674073">
            <w:pPr>
              <w:tabs>
                <w:tab w:val="left" w:pos="-426"/>
              </w:tabs>
              <w:spacing w:line="276" w:lineRule="auto"/>
              <w:ind w:right="-16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407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8A4D15" w:rsidRPr="00674073" w:rsidRDefault="008A4D15" w:rsidP="00674073">
            <w:pPr>
              <w:tabs>
                <w:tab w:val="left" w:pos="-426"/>
              </w:tabs>
              <w:spacing w:line="276" w:lineRule="auto"/>
              <w:ind w:right="-16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A4D15" w:rsidRPr="00674073" w:rsidTr="008A4D15">
        <w:tc>
          <w:tcPr>
            <w:tcW w:w="5386" w:type="dxa"/>
            <w:tcBorders>
              <w:top w:val="nil"/>
              <w:bottom w:val="nil"/>
            </w:tcBorders>
          </w:tcPr>
          <w:p w:rsidR="008A4D15" w:rsidRPr="00674073" w:rsidRDefault="008A4D15" w:rsidP="00143CB0">
            <w:pPr>
              <w:tabs>
                <w:tab w:val="left" w:pos="-426"/>
              </w:tabs>
              <w:spacing w:line="276" w:lineRule="auto"/>
              <w:ind w:left="403" w:right="-164"/>
              <w:rPr>
                <w:rFonts w:ascii="Angsana New" w:hAnsi="Angsana New" w:cs="Angsana New"/>
                <w:sz w:val="32"/>
                <w:szCs w:val="32"/>
              </w:rPr>
            </w:pPr>
            <w:r w:rsidRPr="0067407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1 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8A4D15" w:rsidRPr="00674073" w:rsidRDefault="008A4D15" w:rsidP="008A4D15">
            <w:pPr>
              <w:tabs>
                <w:tab w:val="decimal" w:pos="2820"/>
              </w:tabs>
              <w:spacing w:line="276" w:lineRule="auto"/>
              <w:ind w:right="17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31,127,387</w:t>
            </w:r>
          </w:p>
        </w:tc>
      </w:tr>
      <w:tr w:rsidR="008A4D15" w:rsidRPr="00674073" w:rsidTr="008A4D15">
        <w:tc>
          <w:tcPr>
            <w:tcW w:w="5386" w:type="dxa"/>
            <w:tcBorders>
              <w:top w:val="nil"/>
              <w:bottom w:val="nil"/>
            </w:tcBorders>
          </w:tcPr>
          <w:p w:rsidR="008A4D15" w:rsidRPr="00674073" w:rsidRDefault="008A4D15" w:rsidP="00674073">
            <w:pPr>
              <w:tabs>
                <w:tab w:val="left" w:pos="-426"/>
              </w:tabs>
              <w:spacing w:line="276" w:lineRule="auto"/>
              <w:ind w:left="403" w:right="-164"/>
              <w:rPr>
                <w:rFonts w:ascii="Angsana New" w:hAnsi="Angsana New" w:cs="Angsana New"/>
                <w:sz w:val="32"/>
                <w:szCs w:val="32"/>
              </w:rPr>
            </w:pPr>
            <w:r w:rsidRPr="00674073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8A4D15" w:rsidRPr="00674073" w:rsidRDefault="008A4D15" w:rsidP="008A4D15">
            <w:pPr>
              <w:tabs>
                <w:tab w:val="decimal" w:pos="2820"/>
              </w:tabs>
              <w:spacing w:line="276" w:lineRule="auto"/>
              <w:ind w:right="17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171,000</w:t>
            </w:r>
          </w:p>
        </w:tc>
      </w:tr>
      <w:tr w:rsidR="008A4D15" w:rsidRPr="00674073" w:rsidTr="008A4D15">
        <w:tc>
          <w:tcPr>
            <w:tcW w:w="5386" w:type="dxa"/>
            <w:tcBorders>
              <w:top w:val="nil"/>
              <w:bottom w:val="nil"/>
            </w:tcBorders>
          </w:tcPr>
          <w:p w:rsidR="008A4D15" w:rsidRPr="00674073" w:rsidRDefault="008A4D15" w:rsidP="00674073">
            <w:pPr>
              <w:tabs>
                <w:tab w:val="left" w:pos="-426"/>
              </w:tabs>
              <w:spacing w:line="276" w:lineRule="auto"/>
              <w:ind w:left="403" w:right="-164"/>
              <w:rPr>
                <w:rFonts w:ascii="Angsana New" w:hAnsi="Angsana New" w:cs="Angsana New"/>
                <w:sz w:val="32"/>
                <w:szCs w:val="32"/>
              </w:rPr>
            </w:pPr>
            <w:r w:rsidRPr="00674073">
              <w:rPr>
                <w:rFonts w:ascii="Angsana New" w:hAnsi="Angsana New" w:cs="Angsana New" w:hint="cs"/>
                <w:sz w:val="32"/>
                <w:szCs w:val="32"/>
                <w:cs/>
              </w:rPr>
              <w:t>เลิกใช้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8A4D15" w:rsidRPr="00674073" w:rsidRDefault="008A4D15" w:rsidP="008A4D15">
            <w:pPr>
              <w:tabs>
                <w:tab w:val="decimal" w:pos="2820"/>
              </w:tabs>
              <w:spacing w:line="276" w:lineRule="auto"/>
              <w:ind w:right="17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(36,750)</w:t>
            </w:r>
          </w:p>
        </w:tc>
      </w:tr>
      <w:tr w:rsidR="008A4D15" w:rsidRPr="00674073" w:rsidTr="008A4D15">
        <w:tc>
          <w:tcPr>
            <w:tcW w:w="5386" w:type="dxa"/>
            <w:tcBorders>
              <w:top w:val="nil"/>
              <w:bottom w:val="nil"/>
            </w:tcBorders>
          </w:tcPr>
          <w:p w:rsidR="008A4D15" w:rsidRPr="00674073" w:rsidRDefault="008A4D15" w:rsidP="00143CB0">
            <w:pPr>
              <w:tabs>
                <w:tab w:val="left" w:pos="-426"/>
              </w:tabs>
              <w:spacing w:line="276" w:lineRule="auto"/>
              <w:ind w:left="403" w:right="-164"/>
              <w:rPr>
                <w:rFonts w:ascii="Angsana New" w:hAnsi="Angsana New" w:cs="Angsana New"/>
                <w:sz w:val="32"/>
                <w:szCs w:val="32"/>
              </w:rPr>
            </w:pPr>
            <w:r w:rsidRPr="00674073">
              <w:rPr>
                <w:rFonts w:ascii="Angsana New" w:hAnsi="Angsana New" w:cs="Angsana New" w:hint="cs"/>
                <w:sz w:val="32"/>
                <w:szCs w:val="32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8A4D15" w:rsidRPr="00674073" w:rsidRDefault="008A4D15" w:rsidP="008A4D15">
            <w:pPr>
              <w:tabs>
                <w:tab w:val="decimal" w:pos="2820"/>
              </w:tabs>
              <w:spacing w:line="276" w:lineRule="auto"/>
              <w:ind w:right="17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31,261,637</w:t>
            </w:r>
          </w:p>
        </w:tc>
      </w:tr>
      <w:tr w:rsidR="008A4D15" w:rsidRPr="00674073" w:rsidTr="008A4D15">
        <w:tc>
          <w:tcPr>
            <w:tcW w:w="5386" w:type="dxa"/>
            <w:tcBorders>
              <w:top w:val="nil"/>
              <w:bottom w:val="nil"/>
            </w:tcBorders>
          </w:tcPr>
          <w:p w:rsidR="008A4D15" w:rsidRPr="00674073" w:rsidRDefault="008A4D15" w:rsidP="00674073">
            <w:pPr>
              <w:tabs>
                <w:tab w:val="left" w:pos="-426"/>
              </w:tabs>
              <w:spacing w:line="276" w:lineRule="auto"/>
              <w:ind w:left="403" w:right="-164"/>
              <w:rPr>
                <w:rFonts w:ascii="Angsana New" w:hAnsi="Angsana New" w:cs="Angsana New"/>
                <w:sz w:val="32"/>
                <w:szCs w:val="32"/>
              </w:rPr>
            </w:pPr>
            <w:r w:rsidRPr="00674073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8A4D15" w:rsidRPr="00674073" w:rsidRDefault="008A4D15" w:rsidP="008A4D15">
            <w:pPr>
              <w:tabs>
                <w:tab w:val="decimal" w:pos="2820"/>
              </w:tabs>
              <w:spacing w:line="276" w:lineRule="auto"/>
              <w:ind w:right="17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1,242,087</w:t>
            </w:r>
          </w:p>
        </w:tc>
      </w:tr>
      <w:tr w:rsidR="008A4D15" w:rsidRPr="00674073" w:rsidTr="008A4D15">
        <w:tc>
          <w:tcPr>
            <w:tcW w:w="5386" w:type="dxa"/>
            <w:tcBorders>
              <w:top w:val="nil"/>
            </w:tcBorders>
          </w:tcPr>
          <w:p w:rsidR="008A4D15" w:rsidRPr="00674073" w:rsidRDefault="008A4D15" w:rsidP="00143CB0">
            <w:pPr>
              <w:tabs>
                <w:tab w:val="left" w:pos="-426"/>
              </w:tabs>
              <w:spacing w:line="276" w:lineRule="auto"/>
              <w:ind w:left="403" w:right="-164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ธันวาคม 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2561</w:t>
            </w:r>
          </w:p>
        </w:tc>
        <w:tc>
          <w:tcPr>
            <w:tcW w:w="3969" w:type="dxa"/>
            <w:vAlign w:val="center"/>
          </w:tcPr>
          <w:p w:rsidR="008A4D15" w:rsidRPr="00674073" w:rsidRDefault="008A4D15" w:rsidP="008A4D15">
            <w:pPr>
              <w:tabs>
                <w:tab w:val="decimal" w:pos="2820"/>
              </w:tabs>
              <w:spacing w:line="276" w:lineRule="auto"/>
              <w:ind w:right="17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32,503,724</w:t>
            </w:r>
          </w:p>
        </w:tc>
      </w:tr>
      <w:tr w:rsidR="008A4D15" w:rsidRPr="00674073" w:rsidTr="008A4D15">
        <w:tc>
          <w:tcPr>
            <w:tcW w:w="5386" w:type="dxa"/>
            <w:tcBorders>
              <w:bottom w:val="nil"/>
            </w:tcBorders>
          </w:tcPr>
          <w:p w:rsidR="008A4D15" w:rsidRPr="00674073" w:rsidRDefault="008A4D15" w:rsidP="00674073">
            <w:pPr>
              <w:tabs>
                <w:tab w:val="left" w:pos="-426"/>
              </w:tabs>
              <w:spacing w:line="276" w:lineRule="auto"/>
              <w:ind w:right="-164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7407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8A4D15" w:rsidRPr="00674073" w:rsidRDefault="008A4D15" w:rsidP="008A4D15">
            <w:pPr>
              <w:tabs>
                <w:tab w:val="decimal" w:pos="2820"/>
              </w:tabs>
              <w:spacing w:line="276" w:lineRule="auto"/>
              <w:ind w:right="17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A4D15" w:rsidRPr="00674073" w:rsidTr="008A4D15">
        <w:tc>
          <w:tcPr>
            <w:tcW w:w="5386" w:type="dxa"/>
            <w:tcBorders>
              <w:top w:val="nil"/>
              <w:bottom w:val="nil"/>
            </w:tcBorders>
          </w:tcPr>
          <w:p w:rsidR="008A4D15" w:rsidRPr="00674073" w:rsidRDefault="008A4D15" w:rsidP="00A7752C">
            <w:pPr>
              <w:tabs>
                <w:tab w:val="left" w:pos="-426"/>
              </w:tabs>
              <w:spacing w:line="276" w:lineRule="auto"/>
              <w:ind w:left="403" w:right="-164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67407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1 มกราคม 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2560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8A4D15" w:rsidRPr="00674073" w:rsidRDefault="008A4D15" w:rsidP="008A4D15">
            <w:pPr>
              <w:tabs>
                <w:tab w:val="decimal" w:pos="2820"/>
              </w:tabs>
              <w:spacing w:line="276" w:lineRule="auto"/>
              <w:ind w:right="17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(28,527,622)</w:t>
            </w:r>
          </w:p>
        </w:tc>
      </w:tr>
      <w:tr w:rsidR="008A4D15" w:rsidRPr="00674073" w:rsidTr="008A4D15">
        <w:tc>
          <w:tcPr>
            <w:tcW w:w="5386" w:type="dxa"/>
            <w:tcBorders>
              <w:top w:val="nil"/>
              <w:bottom w:val="nil"/>
            </w:tcBorders>
          </w:tcPr>
          <w:p w:rsidR="008A4D15" w:rsidRPr="00674073" w:rsidRDefault="008A4D15" w:rsidP="00A7752C">
            <w:pPr>
              <w:tabs>
                <w:tab w:val="left" w:pos="-426"/>
              </w:tabs>
              <w:spacing w:line="276" w:lineRule="auto"/>
              <w:ind w:left="403" w:right="-164"/>
              <w:rPr>
                <w:rFonts w:ascii="Angsana New" w:hAnsi="Angsana New" w:cs="Angsana New"/>
                <w:sz w:val="32"/>
                <w:szCs w:val="32"/>
              </w:rPr>
            </w:pPr>
            <w:r w:rsidRPr="0067407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8A4D15" w:rsidRPr="00674073" w:rsidRDefault="008A4D15" w:rsidP="008A4D15">
            <w:pPr>
              <w:tabs>
                <w:tab w:val="decimal" w:pos="2820"/>
              </w:tabs>
              <w:spacing w:line="276" w:lineRule="auto"/>
              <w:ind w:right="17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(1,632,523)</w:t>
            </w:r>
          </w:p>
        </w:tc>
      </w:tr>
      <w:tr w:rsidR="008A4D15" w:rsidRPr="00674073" w:rsidTr="008A4D15">
        <w:tc>
          <w:tcPr>
            <w:tcW w:w="5386" w:type="dxa"/>
            <w:tcBorders>
              <w:top w:val="nil"/>
              <w:bottom w:val="nil"/>
            </w:tcBorders>
          </w:tcPr>
          <w:p w:rsidR="008A4D15" w:rsidRPr="00674073" w:rsidRDefault="008A4D15" w:rsidP="00674073">
            <w:pPr>
              <w:tabs>
                <w:tab w:val="left" w:pos="-426"/>
              </w:tabs>
              <w:spacing w:line="276" w:lineRule="auto"/>
              <w:ind w:left="403" w:right="-164"/>
              <w:rPr>
                <w:rFonts w:ascii="Angsana New" w:hAnsi="Angsana New" w:cs="Angsana New"/>
                <w:sz w:val="32"/>
                <w:szCs w:val="32"/>
              </w:rPr>
            </w:pPr>
            <w:r w:rsidRPr="00674073">
              <w:rPr>
                <w:rFonts w:ascii="Angsana New" w:hAnsi="Angsana New" w:cs="Angsana New" w:hint="cs"/>
                <w:sz w:val="32"/>
                <w:szCs w:val="32"/>
                <w:cs/>
              </w:rPr>
              <w:t>เลิกใช้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8A4D15" w:rsidRPr="00674073" w:rsidRDefault="008A4D15" w:rsidP="008A4D15">
            <w:pPr>
              <w:tabs>
                <w:tab w:val="decimal" w:pos="2820"/>
              </w:tabs>
              <w:spacing w:line="276" w:lineRule="auto"/>
              <w:ind w:right="17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36,750</w:t>
            </w:r>
          </w:p>
        </w:tc>
      </w:tr>
      <w:tr w:rsidR="008A4D15" w:rsidRPr="00674073" w:rsidTr="008A4D15">
        <w:tc>
          <w:tcPr>
            <w:tcW w:w="5386" w:type="dxa"/>
            <w:tcBorders>
              <w:top w:val="nil"/>
              <w:bottom w:val="nil"/>
            </w:tcBorders>
          </w:tcPr>
          <w:p w:rsidR="008A4D15" w:rsidRPr="00674073" w:rsidRDefault="008A4D15" w:rsidP="00A7752C">
            <w:pPr>
              <w:tabs>
                <w:tab w:val="left" w:pos="-426"/>
              </w:tabs>
              <w:spacing w:line="276" w:lineRule="auto"/>
              <w:ind w:left="403" w:right="-164"/>
              <w:rPr>
                <w:rFonts w:ascii="Angsana New" w:hAnsi="Angsana New" w:cs="Angsana New"/>
                <w:sz w:val="32"/>
                <w:szCs w:val="32"/>
              </w:rPr>
            </w:pPr>
            <w:r w:rsidRPr="00674073">
              <w:rPr>
                <w:rFonts w:ascii="Angsana New" w:hAnsi="Angsana New" w:cs="Angsana New" w:hint="cs"/>
                <w:sz w:val="32"/>
                <w:szCs w:val="32"/>
                <w:cs/>
              </w:rPr>
              <w:t>31 ธันวาคม 2</w:t>
            </w:r>
            <w:r>
              <w:rPr>
                <w:rFonts w:ascii="Angsana New" w:hAnsi="Angsana New" w:cs="Angsana New"/>
                <w:sz w:val="32"/>
                <w:szCs w:val="32"/>
              </w:rPr>
              <w:t>560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8A4D15" w:rsidRPr="00674073" w:rsidRDefault="008A4D15" w:rsidP="008A4D15">
            <w:pPr>
              <w:tabs>
                <w:tab w:val="decimal" w:pos="2820"/>
              </w:tabs>
              <w:spacing w:line="276" w:lineRule="auto"/>
              <w:ind w:right="17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(30,123,395)</w:t>
            </w:r>
          </w:p>
        </w:tc>
      </w:tr>
      <w:tr w:rsidR="008A4D15" w:rsidRPr="00674073" w:rsidTr="008A4D15">
        <w:tc>
          <w:tcPr>
            <w:tcW w:w="5386" w:type="dxa"/>
            <w:tcBorders>
              <w:top w:val="nil"/>
              <w:bottom w:val="nil"/>
            </w:tcBorders>
          </w:tcPr>
          <w:p w:rsidR="008A4D15" w:rsidRPr="00674073" w:rsidRDefault="008A4D15" w:rsidP="00A7752C">
            <w:pPr>
              <w:tabs>
                <w:tab w:val="left" w:pos="-426"/>
              </w:tabs>
              <w:spacing w:line="276" w:lineRule="auto"/>
              <w:ind w:left="403" w:right="-164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2561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8A4D15" w:rsidRPr="00674073" w:rsidRDefault="008A4D15" w:rsidP="008A4D15">
            <w:pPr>
              <w:tabs>
                <w:tab w:val="decimal" w:pos="2820"/>
              </w:tabs>
              <w:spacing w:line="276" w:lineRule="auto"/>
              <w:ind w:right="17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(860,884)</w:t>
            </w:r>
          </w:p>
        </w:tc>
      </w:tr>
      <w:tr w:rsidR="008A4D15" w:rsidRPr="00674073" w:rsidTr="008A4D15">
        <w:tc>
          <w:tcPr>
            <w:tcW w:w="5386" w:type="dxa"/>
            <w:tcBorders>
              <w:top w:val="nil"/>
              <w:bottom w:val="single" w:sz="4" w:space="0" w:color="auto"/>
            </w:tcBorders>
          </w:tcPr>
          <w:p w:rsidR="008A4D15" w:rsidRPr="00674073" w:rsidRDefault="008A4D15" w:rsidP="00A7752C">
            <w:pPr>
              <w:tabs>
                <w:tab w:val="left" w:pos="-426"/>
              </w:tabs>
              <w:spacing w:line="276" w:lineRule="auto"/>
              <w:ind w:left="403" w:right="-164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67407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ธันวาคม 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2561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4D15" w:rsidRPr="00674073" w:rsidRDefault="008A4D15" w:rsidP="008A4D15">
            <w:pPr>
              <w:tabs>
                <w:tab w:val="decimal" w:pos="2820"/>
              </w:tabs>
              <w:spacing w:line="276" w:lineRule="auto"/>
              <w:ind w:right="17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(30,984,279)</w:t>
            </w:r>
          </w:p>
        </w:tc>
      </w:tr>
      <w:tr w:rsidR="008A4D15" w:rsidRPr="00674073" w:rsidTr="008A4D15">
        <w:tc>
          <w:tcPr>
            <w:tcW w:w="5386" w:type="dxa"/>
            <w:tcBorders>
              <w:bottom w:val="nil"/>
            </w:tcBorders>
          </w:tcPr>
          <w:p w:rsidR="008A4D15" w:rsidRPr="00674073" w:rsidRDefault="008A4D15" w:rsidP="00674073">
            <w:pPr>
              <w:tabs>
                <w:tab w:val="left" w:pos="-426"/>
              </w:tabs>
              <w:spacing w:line="276" w:lineRule="auto"/>
              <w:ind w:right="-1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407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8A4D15" w:rsidRPr="00674073" w:rsidRDefault="008A4D15" w:rsidP="008A4D15">
            <w:pPr>
              <w:tabs>
                <w:tab w:val="decimal" w:pos="2820"/>
              </w:tabs>
              <w:spacing w:line="276" w:lineRule="auto"/>
              <w:ind w:right="17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A4D15" w:rsidRPr="00674073" w:rsidTr="008A4D15">
        <w:tc>
          <w:tcPr>
            <w:tcW w:w="5386" w:type="dxa"/>
            <w:tcBorders>
              <w:top w:val="nil"/>
              <w:bottom w:val="nil"/>
            </w:tcBorders>
          </w:tcPr>
          <w:p w:rsidR="008A4D15" w:rsidRPr="00674073" w:rsidRDefault="008A4D15" w:rsidP="00674073">
            <w:pPr>
              <w:tabs>
                <w:tab w:val="left" w:pos="-426"/>
              </w:tabs>
              <w:spacing w:line="276" w:lineRule="auto"/>
              <w:ind w:left="403" w:right="-164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ธันวาคม 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2560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8A4D15" w:rsidRPr="00674073" w:rsidRDefault="008A4D15" w:rsidP="008A4D15">
            <w:pPr>
              <w:tabs>
                <w:tab w:val="decimal" w:pos="2820"/>
              </w:tabs>
              <w:spacing w:line="276" w:lineRule="auto"/>
              <w:ind w:right="17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1,138,242</w:t>
            </w:r>
          </w:p>
        </w:tc>
      </w:tr>
      <w:tr w:rsidR="008A4D15" w:rsidRPr="00674073" w:rsidTr="008A4D15">
        <w:tc>
          <w:tcPr>
            <w:tcW w:w="5386" w:type="dxa"/>
            <w:tcBorders>
              <w:top w:val="nil"/>
            </w:tcBorders>
          </w:tcPr>
          <w:p w:rsidR="008A4D15" w:rsidRPr="00674073" w:rsidRDefault="008A4D15" w:rsidP="00A7752C">
            <w:pPr>
              <w:tabs>
                <w:tab w:val="left" w:pos="-426"/>
              </w:tabs>
              <w:spacing w:line="276" w:lineRule="auto"/>
              <w:ind w:left="403" w:right="-164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67407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ธันวาคม 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2561</w:t>
            </w:r>
          </w:p>
        </w:tc>
        <w:tc>
          <w:tcPr>
            <w:tcW w:w="3969" w:type="dxa"/>
            <w:tcBorders>
              <w:top w:val="nil"/>
            </w:tcBorders>
            <w:vAlign w:val="center"/>
          </w:tcPr>
          <w:p w:rsidR="008A4D15" w:rsidRPr="00674073" w:rsidRDefault="008A4D15" w:rsidP="008A4D15">
            <w:pPr>
              <w:tabs>
                <w:tab w:val="decimal" w:pos="2820"/>
              </w:tabs>
              <w:spacing w:line="276" w:lineRule="auto"/>
              <w:ind w:right="17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1,519,445</w:t>
            </w:r>
          </w:p>
        </w:tc>
      </w:tr>
    </w:tbl>
    <w:p w:rsidR="00E64391" w:rsidRDefault="00E64391" w:rsidP="00E64391">
      <w:pPr>
        <w:tabs>
          <w:tab w:val="left" w:pos="-426"/>
        </w:tabs>
        <w:spacing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567C0" w:rsidRDefault="00F567C0" w:rsidP="00E64391">
      <w:pPr>
        <w:tabs>
          <w:tab w:val="left" w:pos="-426"/>
        </w:tabs>
        <w:spacing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567C0" w:rsidRDefault="00F567C0" w:rsidP="00E64391">
      <w:pPr>
        <w:tabs>
          <w:tab w:val="left" w:pos="-426"/>
        </w:tabs>
        <w:spacing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567C0" w:rsidRDefault="00F567C0" w:rsidP="00E64391">
      <w:pPr>
        <w:tabs>
          <w:tab w:val="left" w:pos="-426"/>
        </w:tabs>
        <w:spacing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567C0" w:rsidRDefault="00F567C0" w:rsidP="00E64391">
      <w:pPr>
        <w:tabs>
          <w:tab w:val="left" w:pos="-426"/>
        </w:tabs>
        <w:spacing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64391" w:rsidRDefault="00E64391" w:rsidP="003B7BBD">
      <w:pPr>
        <w:numPr>
          <w:ilvl w:val="0"/>
          <w:numId w:val="2"/>
        </w:numPr>
        <w:tabs>
          <w:tab w:val="left" w:pos="-426"/>
        </w:tabs>
        <w:spacing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39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เงินกู้ยืมระยะสั้น</w:t>
      </w:r>
      <w:r w:rsidR="00531D85">
        <w:rPr>
          <w:rFonts w:ascii="Angsana New" w:hAnsi="Angsana New" w:cs="Angsana New" w:hint="cs"/>
          <w:b/>
          <w:bCs/>
          <w:sz w:val="32"/>
          <w:szCs w:val="32"/>
          <w:cs/>
        </w:rPr>
        <w:t>จากสถาบันการเงิน</w:t>
      </w:r>
    </w:p>
    <w:p w:rsidR="00396E2D" w:rsidRPr="002F37CC" w:rsidRDefault="00396E2D" w:rsidP="00F40BC4">
      <w:pPr>
        <w:spacing w:line="276" w:lineRule="auto"/>
        <w:ind w:left="450" w:right="-22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หน่วย : บาท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2"/>
        <w:gridCol w:w="2693"/>
        <w:gridCol w:w="2410"/>
      </w:tblGrid>
      <w:tr w:rsidR="00531D85" w:rsidRPr="00F44102" w:rsidTr="00531D85">
        <w:trPr>
          <w:cantSplit/>
          <w:trHeight w:val="423"/>
        </w:trPr>
        <w:tc>
          <w:tcPr>
            <w:tcW w:w="42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1D85" w:rsidRPr="000946D4" w:rsidRDefault="00531D85" w:rsidP="00F5548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1D85" w:rsidRPr="000946D4" w:rsidRDefault="00531D85" w:rsidP="00F5548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31D85" w:rsidRPr="00F44102" w:rsidTr="009F5237">
        <w:trPr>
          <w:cantSplit/>
          <w:trHeight w:val="423"/>
        </w:trPr>
        <w:tc>
          <w:tcPr>
            <w:tcW w:w="42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D85" w:rsidRPr="000946D4" w:rsidRDefault="00531D85" w:rsidP="00F5548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1D85" w:rsidRPr="000946D4" w:rsidRDefault="00531D85" w:rsidP="00A7752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A7752C">
              <w:rPr>
                <w:rFonts w:ascii="Angsana New" w:hAnsi="Angsana New" w:cs="Angsana New"/>
                <w:sz w:val="32"/>
                <w:szCs w:val="32"/>
              </w:rPr>
              <w:t>561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1D85" w:rsidRPr="000946D4" w:rsidRDefault="00531D85" w:rsidP="00A7752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A7752C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9F5237" w:rsidRPr="002F37CC" w:rsidTr="009F5237">
        <w:trPr>
          <w:cantSplit/>
          <w:trHeight w:val="476"/>
        </w:trPr>
        <w:tc>
          <w:tcPr>
            <w:tcW w:w="4252" w:type="dxa"/>
            <w:tcBorders>
              <w:left w:val="single" w:sz="4" w:space="0" w:color="auto"/>
              <w:bottom w:val="nil"/>
            </w:tcBorders>
          </w:tcPr>
          <w:p w:rsidR="009F5237" w:rsidRDefault="009F5237" w:rsidP="00396E2D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nil"/>
            </w:tcBorders>
          </w:tcPr>
          <w:p w:rsidR="009F5237" w:rsidRDefault="009F5237" w:rsidP="002407D1">
            <w:pPr>
              <w:tabs>
                <w:tab w:val="decimal" w:pos="1694"/>
              </w:tabs>
              <w:spacing w:line="276" w:lineRule="auto"/>
              <w:ind w:right="9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95,000,000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5237" w:rsidRPr="000946D4" w:rsidRDefault="009F5237" w:rsidP="00EA225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F5237" w:rsidRPr="002F37CC" w:rsidTr="009F5237">
        <w:trPr>
          <w:cantSplit/>
          <w:trHeight w:val="476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F5237" w:rsidRDefault="009F5237" w:rsidP="00396E2D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เงินกู้ทรัสต์รีซีท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nil"/>
            </w:tcBorders>
          </w:tcPr>
          <w:p w:rsidR="009F5237" w:rsidRDefault="009F5237" w:rsidP="002407D1">
            <w:pPr>
              <w:tabs>
                <w:tab w:val="decimal" w:pos="1694"/>
              </w:tabs>
              <w:spacing w:line="276" w:lineRule="auto"/>
              <w:ind w:right="9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290,631,908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37" w:rsidRPr="000946D4" w:rsidRDefault="009F5237" w:rsidP="00EA225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16</w:t>
            </w:r>
            <w:r w:rsidRPr="000946D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362</w:t>
            </w:r>
            <w:r w:rsidRPr="000946D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887</w:t>
            </w:r>
          </w:p>
        </w:tc>
      </w:tr>
      <w:tr w:rsidR="00531D85" w:rsidRPr="002F37CC" w:rsidTr="00531D85">
        <w:trPr>
          <w:cantSplit/>
          <w:trHeight w:val="476"/>
        </w:trPr>
        <w:tc>
          <w:tcPr>
            <w:tcW w:w="4252" w:type="dxa"/>
            <w:tcBorders>
              <w:left w:val="single" w:sz="4" w:space="0" w:color="auto"/>
              <w:bottom w:val="single" w:sz="4" w:space="0" w:color="auto"/>
            </w:tcBorders>
          </w:tcPr>
          <w:p w:rsidR="00531D85" w:rsidRPr="000946D4" w:rsidRDefault="009F5237" w:rsidP="00396E2D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D85" w:rsidRPr="000946D4" w:rsidRDefault="00254757" w:rsidP="002407D1">
            <w:pPr>
              <w:tabs>
                <w:tab w:val="decimal" w:pos="1694"/>
              </w:tabs>
              <w:spacing w:line="276" w:lineRule="auto"/>
              <w:ind w:right="9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385,631,908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85" w:rsidRPr="000946D4" w:rsidRDefault="00A7752C" w:rsidP="00EA225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16</w:t>
            </w:r>
            <w:r w:rsidRPr="000946D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362</w:t>
            </w:r>
            <w:r w:rsidRPr="000946D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887</w:t>
            </w:r>
          </w:p>
        </w:tc>
      </w:tr>
    </w:tbl>
    <w:p w:rsidR="00E64391" w:rsidRPr="00B23E65" w:rsidRDefault="003E1D97" w:rsidP="00324871">
      <w:pPr>
        <w:tabs>
          <w:tab w:val="left" w:pos="-426"/>
        </w:tabs>
        <w:spacing w:before="240" w:line="276" w:lineRule="auto"/>
        <w:ind w:left="426" w:right="-22"/>
        <w:jc w:val="thaiDistribute"/>
        <w:rPr>
          <w:rFonts w:ascii="Angsana New" w:hAnsi="Angsana New" w:cs="Angsana New"/>
          <w:spacing w:val="-6"/>
          <w:sz w:val="31"/>
          <w:szCs w:val="31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4C05D1" w:rsidRPr="00B23E65">
        <w:rPr>
          <w:rFonts w:ascii="Angsana New" w:hAnsi="Angsana New" w:cs="Angsana New" w:hint="cs"/>
          <w:spacing w:val="-6"/>
          <w:sz w:val="31"/>
          <w:szCs w:val="31"/>
          <w:cs/>
        </w:rPr>
        <w:t>ณ</w:t>
      </w:r>
      <w:r w:rsidR="004C05D1" w:rsidRPr="00B23E65">
        <w:rPr>
          <w:rFonts w:ascii="Angsana New" w:hAnsi="Angsana New" w:cs="Angsana New"/>
          <w:spacing w:val="-6"/>
          <w:sz w:val="31"/>
          <w:szCs w:val="31"/>
        </w:rPr>
        <w:t xml:space="preserve"> </w:t>
      </w:r>
      <w:r w:rsidR="004C05D1" w:rsidRPr="00B23E65">
        <w:rPr>
          <w:rFonts w:ascii="Angsana New" w:hAnsi="Angsana New" w:cs="Angsana New" w:hint="cs"/>
          <w:spacing w:val="-6"/>
          <w:sz w:val="31"/>
          <w:szCs w:val="31"/>
          <w:cs/>
        </w:rPr>
        <w:t>วันที่</w:t>
      </w:r>
      <w:r w:rsidR="004C05D1" w:rsidRPr="00B23E65">
        <w:rPr>
          <w:rFonts w:ascii="Angsana New" w:hAnsi="Angsana New" w:cs="Angsana New"/>
          <w:spacing w:val="-6"/>
          <w:sz w:val="31"/>
          <w:szCs w:val="31"/>
        </w:rPr>
        <w:t xml:space="preserve"> 31 </w:t>
      </w:r>
      <w:r w:rsidR="004C05D1" w:rsidRPr="00B23E65">
        <w:rPr>
          <w:rFonts w:ascii="Angsana New" w:hAnsi="Angsana New" w:cs="Angsana New" w:hint="cs"/>
          <w:spacing w:val="-6"/>
          <w:sz w:val="31"/>
          <w:szCs w:val="31"/>
          <w:cs/>
        </w:rPr>
        <w:t>ธันวาคม</w:t>
      </w:r>
      <w:r w:rsidR="00A7752C" w:rsidRPr="00B23E65">
        <w:rPr>
          <w:rFonts w:ascii="Angsana New" w:hAnsi="Angsana New" w:cs="Angsana New"/>
          <w:spacing w:val="-6"/>
          <w:sz w:val="31"/>
          <w:szCs w:val="31"/>
        </w:rPr>
        <w:t xml:space="preserve"> 2561</w:t>
      </w:r>
      <w:r w:rsidR="00AA0290" w:rsidRPr="00B23E65">
        <w:rPr>
          <w:rFonts w:ascii="Angsana New" w:hAnsi="Angsana New" w:cs="Angsana New"/>
          <w:spacing w:val="-6"/>
          <w:sz w:val="31"/>
          <w:szCs w:val="31"/>
        </w:rPr>
        <w:t xml:space="preserve"> </w:t>
      </w:r>
      <w:r w:rsidR="0050192B" w:rsidRPr="00B23E65">
        <w:rPr>
          <w:rFonts w:ascii="Angsana New" w:hAnsi="Angsana New" w:cs="Angsana New" w:hint="cs"/>
          <w:spacing w:val="-6"/>
          <w:sz w:val="31"/>
          <w:szCs w:val="31"/>
          <w:cs/>
        </w:rPr>
        <w:t>และ</w:t>
      </w:r>
      <w:r w:rsidR="0050192B" w:rsidRPr="00B23E65">
        <w:rPr>
          <w:rFonts w:ascii="Angsana New" w:hAnsi="Angsana New" w:cs="Angsana New"/>
          <w:spacing w:val="-6"/>
          <w:sz w:val="31"/>
          <w:szCs w:val="31"/>
        </w:rPr>
        <w:t xml:space="preserve"> 2560</w:t>
      </w:r>
      <w:r w:rsidR="0050192B" w:rsidRPr="00B23E65">
        <w:rPr>
          <w:rFonts w:ascii="Angsana New" w:hAnsi="Angsana New" w:cs="Angsana New" w:hint="cs"/>
          <w:spacing w:val="-6"/>
          <w:sz w:val="31"/>
          <w:szCs w:val="31"/>
          <w:cs/>
        </w:rPr>
        <w:t xml:space="preserve"> </w:t>
      </w:r>
      <w:r w:rsidR="004C05D1" w:rsidRPr="00B23E65">
        <w:rPr>
          <w:rFonts w:ascii="Angsana New" w:hAnsi="Angsana New" w:cs="Angsana New" w:hint="cs"/>
          <w:spacing w:val="-6"/>
          <w:sz w:val="31"/>
          <w:szCs w:val="31"/>
          <w:cs/>
        </w:rPr>
        <w:t xml:space="preserve">เงินกู้ยืมระยะสั้นจากสถาบันการเงินมีอัตราดอกเบี้ยร้อยละ </w:t>
      </w:r>
      <w:r w:rsidR="004C05D1" w:rsidRPr="00B23E65">
        <w:rPr>
          <w:rFonts w:ascii="Angsana New" w:hAnsi="Angsana New" w:cs="Angsana New"/>
          <w:spacing w:val="-6"/>
          <w:sz w:val="31"/>
          <w:szCs w:val="31"/>
          <w:cs/>
        </w:rPr>
        <w:t xml:space="preserve">2.15 - </w:t>
      </w:r>
      <w:r w:rsidR="00A7752C" w:rsidRPr="00B23E65">
        <w:rPr>
          <w:rFonts w:ascii="Angsana New" w:hAnsi="Angsana New" w:cs="Angsana New" w:hint="cs"/>
          <w:spacing w:val="-6"/>
          <w:sz w:val="31"/>
          <w:szCs w:val="31"/>
          <w:cs/>
        </w:rPr>
        <w:t>3</w:t>
      </w:r>
      <w:r w:rsidR="004C05D1" w:rsidRPr="00B23E65">
        <w:rPr>
          <w:rFonts w:ascii="Angsana New" w:hAnsi="Angsana New" w:cs="Angsana New"/>
          <w:spacing w:val="-6"/>
          <w:sz w:val="31"/>
          <w:szCs w:val="31"/>
          <w:cs/>
        </w:rPr>
        <w:t>.80</w:t>
      </w:r>
      <w:r w:rsidR="004C05D1" w:rsidRPr="00B23E65">
        <w:rPr>
          <w:rFonts w:ascii="Angsana New" w:hAnsi="Angsana New" w:cs="Angsana New" w:hint="cs"/>
          <w:spacing w:val="-6"/>
          <w:sz w:val="31"/>
          <w:szCs w:val="31"/>
          <w:cs/>
        </w:rPr>
        <w:t xml:space="preserve"> </w:t>
      </w:r>
      <w:r w:rsidR="00531D85" w:rsidRPr="00B23E65">
        <w:rPr>
          <w:rFonts w:ascii="Angsana New" w:hAnsi="Angsana New" w:cs="Angsana New" w:hint="cs"/>
          <w:spacing w:val="-6"/>
          <w:sz w:val="31"/>
          <w:szCs w:val="31"/>
          <w:cs/>
        </w:rPr>
        <w:t>ต่อปี</w:t>
      </w:r>
    </w:p>
    <w:p w:rsidR="006E6E48" w:rsidRPr="00E517A3" w:rsidRDefault="00831CF0" w:rsidP="003B7BBD">
      <w:pPr>
        <w:numPr>
          <w:ilvl w:val="0"/>
          <w:numId w:val="2"/>
        </w:numPr>
        <w:tabs>
          <w:tab w:val="left" w:pos="-426"/>
        </w:tabs>
        <w:spacing w:before="24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517A3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6E6E48" w:rsidRPr="002F37CC" w:rsidRDefault="006E6E48" w:rsidP="00F40BC4">
      <w:pPr>
        <w:spacing w:line="276" w:lineRule="auto"/>
        <w:ind w:right="-22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หน่วย : บาท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6"/>
        <w:gridCol w:w="1701"/>
        <w:gridCol w:w="1560"/>
        <w:gridCol w:w="1559"/>
        <w:gridCol w:w="1559"/>
      </w:tblGrid>
      <w:tr w:rsidR="00F44102" w:rsidRPr="00F44102" w:rsidTr="008F7A67">
        <w:trPr>
          <w:cantSplit/>
          <w:trHeight w:val="495"/>
        </w:trPr>
        <w:tc>
          <w:tcPr>
            <w:tcW w:w="29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4102" w:rsidRPr="00F44102" w:rsidRDefault="00F44102" w:rsidP="00F4410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4102" w:rsidRPr="00F44102" w:rsidRDefault="00F44102" w:rsidP="00F4410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4410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4102" w:rsidRPr="00F44102" w:rsidRDefault="00F44102" w:rsidP="00F4410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4410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752C" w:rsidRPr="00F44102" w:rsidTr="008F7A67">
        <w:trPr>
          <w:cantSplit/>
          <w:trHeight w:val="495"/>
        </w:trPr>
        <w:tc>
          <w:tcPr>
            <w:tcW w:w="29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752C" w:rsidRPr="00F44102" w:rsidRDefault="00A7752C" w:rsidP="00F4410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752C" w:rsidRPr="00F44102" w:rsidRDefault="00A7752C" w:rsidP="00F4410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752C" w:rsidRPr="00F44102" w:rsidRDefault="00A7752C" w:rsidP="00A7752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752C" w:rsidRPr="00F44102" w:rsidRDefault="00A7752C" w:rsidP="00E1259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752C" w:rsidRPr="00F44102" w:rsidRDefault="00A7752C" w:rsidP="00E1259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A7752C" w:rsidRPr="002F37CC" w:rsidTr="008F7A67">
        <w:trPr>
          <w:cantSplit/>
        </w:trPr>
        <w:tc>
          <w:tcPr>
            <w:tcW w:w="2976" w:type="dxa"/>
            <w:tcBorders>
              <w:top w:val="nil"/>
              <w:bottom w:val="nil"/>
            </w:tcBorders>
          </w:tcPr>
          <w:p w:rsidR="00A7752C" w:rsidRPr="002F37CC" w:rsidRDefault="00A7752C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A7752C" w:rsidRPr="002F37CC" w:rsidRDefault="00FE0D66" w:rsidP="00845E98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466,815,09</w:t>
            </w:r>
            <w:r w:rsidR="00AA0290">
              <w:rPr>
                <w:rFonts w:ascii="Angsana New" w:hAnsi="Angsana New" w:cs="Angsana New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7752C" w:rsidRPr="002F37CC" w:rsidRDefault="00A7752C" w:rsidP="00E12597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146,661,3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7752C" w:rsidRPr="002F1965" w:rsidRDefault="002F1965" w:rsidP="005F3A6A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</w:rPr>
            </w:pPr>
            <w:r w:rsidRPr="002F1965">
              <w:rPr>
                <w:rFonts w:ascii="Angsana New" w:hAnsi="Angsana New" w:cs="Angsana New"/>
                <w:sz w:val="32"/>
                <w:szCs w:val="32"/>
              </w:rPr>
              <w:t>465,800,379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7752C" w:rsidRPr="002F37CC" w:rsidRDefault="00A7752C" w:rsidP="00E12597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146,962,489</w:t>
            </w:r>
          </w:p>
        </w:tc>
      </w:tr>
      <w:tr w:rsidR="00A7752C" w:rsidRPr="002F37CC" w:rsidTr="008F7A67">
        <w:trPr>
          <w:cantSplit/>
        </w:trPr>
        <w:tc>
          <w:tcPr>
            <w:tcW w:w="2976" w:type="dxa"/>
            <w:tcBorders>
              <w:top w:val="nil"/>
              <w:left w:val="single" w:sz="4" w:space="0" w:color="auto"/>
              <w:bottom w:val="nil"/>
            </w:tcBorders>
          </w:tcPr>
          <w:p w:rsidR="00A7752C" w:rsidRPr="002F37CC" w:rsidRDefault="00A7752C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A7752C" w:rsidRPr="002F37CC" w:rsidRDefault="00FE0D66" w:rsidP="005D5680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</w:t>
            </w:r>
            <w:r w:rsidR="005D5680">
              <w:rPr>
                <w:rFonts w:ascii="Angsana New" w:hAnsi="Angsana New" w:cs="Angsana New"/>
                <w:sz w:val="32"/>
                <w:szCs w:val="32"/>
              </w:rPr>
              <w:t>671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D5680">
              <w:rPr>
                <w:rFonts w:ascii="Angsana New" w:hAnsi="Angsana New" w:cs="Angsana New"/>
                <w:sz w:val="32"/>
                <w:szCs w:val="32"/>
              </w:rPr>
              <w:t>702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</w:tcPr>
          <w:p w:rsidR="00A7752C" w:rsidRPr="002F37CC" w:rsidRDefault="00A7752C" w:rsidP="00E12597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10,960,584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A7752C" w:rsidRPr="002F1965" w:rsidRDefault="00866FC0" w:rsidP="00A02D1C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</w:rPr>
            </w:pPr>
            <w:r w:rsidRPr="002F1965">
              <w:rPr>
                <w:rFonts w:ascii="Angsana New" w:hAnsi="Angsana New" w:cs="Angsana New"/>
                <w:sz w:val="32"/>
                <w:szCs w:val="32"/>
              </w:rPr>
              <w:t>10,307,600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A7752C" w:rsidRPr="002F37CC" w:rsidRDefault="00A7752C" w:rsidP="00E12597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10,716,742</w:t>
            </w:r>
          </w:p>
        </w:tc>
      </w:tr>
      <w:tr w:rsidR="00A7752C" w:rsidRPr="002F37CC" w:rsidTr="008F7A67">
        <w:trPr>
          <w:cantSplit/>
        </w:trPr>
        <w:tc>
          <w:tcPr>
            <w:tcW w:w="2976" w:type="dxa"/>
            <w:tcBorders>
              <w:top w:val="nil"/>
              <w:left w:val="single" w:sz="4" w:space="0" w:color="auto"/>
              <w:bottom w:val="nil"/>
            </w:tcBorders>
          </w:tcPr>
          <w:p w:rsidR="00A7752C" w:rsidRPr="002F37CC" w:rsidRDefault="00A7752C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A7752C" w:rsidRPr="002F37CC" w:rsidRDefault="00FE0D66" w:rsidP="00212565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30,960,261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</w:tcPr>
          <w:p w:rsidR="00A7752C" w:rsidRPr="002F37CC" w:rsidRDefault="00A7752C" w:rsidP="00E12597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28,264,765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A7752C" w:rsidRPr="002F1965" w:rsidRDefault="00866FC0" w:rsidP="00A02D1C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</w:rPr>
            </w:pPr>
            <w:r w:rsidRPr="002F1965">
              <w:rPr>
                <w:rFonts w:ascii="Angsana New" w:hAnsi="Angsana New" w:cs="Angsana New"/>
                <w:sz w:val="32"/>
                <w:szCs w:val="32"/>
              </w:rPr>
              <w:t>30,960,261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A7752C" w:rsidRPr="002F37CC" w:rsidRDefault="00A7752C" w:rsidP="00E12597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28,264,765</w:t>
            </w:r>
          </w:p>
        </w:tc>
      </w:tr>
      <w:tr w:rsidR="00A7752C" w:rsidRPr="002F37CC" w:rsidTr="008F7A67">
        <w:trPr>
          <w:cantSplit/>
        </w:trPr>
        <w:tc>
          <w:tcPr>
            <w:tcW w:w="2976" w:type="dxa"/>
            <w:tcBorders>
              <w:top w:val="nil"/>
              <w:left w:val="single" w:sz="4" w:space="0" w:color="auto"/>
              <w:bottom w:val="nil"/>
            </w:tcBorders>
          </w:tcPr>
          <w:p w:rsidR="00A7752C" w:rsidRPr="002F37CC" w:rsidRDefault="00A7752C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A7752C" w:rsidRPr="002F37CC" w:rsidRDefault="00FE0D66" w:rsidP="00233D71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2,748,64</w:t>
            </w:r>
            <w:r w:rsidR="00AA0290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</w:tcPr>
          <w:p w:rsidR="00A7752C" w:rsidRPr="002F37CC" w:rsidRDefault="00A7752C" w:rsidP="00E12597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3,261,511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A7752C" w:rsidRPr="002F1965" w:rsidRDefault="00866FC0" w:rsidP="00123D23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1965">
              <w:rPr>
                <w:rFonts w:ascii="Angsana New" w:hAnsi="Angsana New" w:cs="Angsana New"/>
                <w:sz w:val="32"/>
                <w:szCs w:val="32"/>
              </w:rPr>
              <w:t>2,748,64</w:t>
            </w:r>
            <w:r w:rsidR="00123D23" w:rsidRPr="002F1965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A7752C" w:rsidRPr="002F37CC" w:rsidRDefault="00A7752C" w:rsidP="00E12597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3,261,511</w:t>
            </w:r>
          </w:p>
        </w:tc>
      </w:tr>
      <w:tr w:rsidR="00A7752C" w:rsidRPr="002F37CC" w:rsidTr="008F7A67">
        <w:trPr>
          <w:cantSplit/>
        </w:trPr>
        <w:tc>
          <w:tcPr>
            <w:tcW w:w="2976" w:type="dxa"/>
            <w:tcBorders>
              <w:top w:val="nil"/>
              <w:left w:val="single" w:sz="4" w:space="0" w:color="auto"/>
            </w:tcBorders>
          </w:tcPr>
          <w:p w:rsidR="00A7752C" w:rsidRPr="002F37CC" w:rsidRDefault="00A7752C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A7752C" w:rsidRPr="002F37CC" w:rsidRDefault="00FE0D66" w:rsidP="00233D71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3,152,722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</w:tcPr>
          <w:p w:rsidR="00A7752C" w:rsidRPr="002F37CC" w:rsidRDefault="00A7752C" w:rsidP="00E12597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2,319,955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A7752C" w:rsidRPr="002F1965" w:rsidRDefault="00866FC0" w:rsidP="00A02D1C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</w:rPr>
            </w:pPr>
            <w:r w:rsidRPr="002F1965">
              <w:rPr>
                <w:rFonts w:ascii="Angsana New" w:hAnsi="Angsana New" w:cs="Angsana New"/>
                <w:sz w:val="32"/>
                <w:szCs w:val="32"/>
              </w:rPr>
              <w:t>3,152,722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A7752C" w:rsidRPr="002F37CC" w:rsidRDefault="00A7752C" w:rsidP="00E12597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2,319,955</w:t>
            </w:r>
          </w:p>
        </w:tc>
      </w:tr>
      <w:tr w:rsidR="00A7752C" w:rsidRPr="002F37CC" w:rsidTr="008F7A67">
        <w:trPr>
          <w:cantSplit/>
        </w:trPr>
        <w:tc>
          <w:tcPr>
            <w:tcW w:w="2976" w:type="dxa"/>
            <w:tcBorders>
              <w:left w:val="single" w:sz="4" w:space="0" w:color="auto"/>
              <w:bottom w:val="single" w:sz="4" w:space="0" w:color="auto"/>
            </w:tcBorders>
          </w:tcPr>
          <w:p w:rsidR="00A7752C" w:rsidRPr="002F37CC" w:rsidRDefault="00A7752C" w:rsidP="009F5237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752C" w:rsidRPr="002F37CC" w:rsidRDefault="00FE0D66" w:rsidP="005D5680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FE0D66">
              <w:rPr>
                <w:rFonts w:ascii="Angsana New" w:hAnsi="Angsana New" w:cs="Angsana New"/>
                <w:sz w:val="32"/>
                <w:szCs w:val="32"/>
              </w:rPr>
              <w:t>514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D5680">
              <w:rPr>
                <w:rFonts w:ascii="Angsana New" w:hAnsi="Angsana New" w:cs="Angsana New"/>
                <w:sz w:val="32"/>
                <w:szCs w:val="32"/>
              </w:rPr>
              <w:t>348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D5680">
              <w:rPr>
                <w:rFonts w:ascii="Angsana New" w:hAnsi="Angsana New" w:cs="Angsana New"/>
                <w:sz w:val="32"/>
                <w:szCs w:val="32"/>
              </w:rPr>
              <w:t>427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2C" w:rsidRPr="002F37CC" w:rsidRDefault="00A7752C" w:rsidP="00E12597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191,468,195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2C" w:rsidRPr="002F1965" w:rsidRDefault="002F1965" w:rsidP="00123D23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</w:rPr>
            </w:pPr>
            <w:r w:rsidRPr="002F1965">
              <w:rPr>
                <w:rFonts w:ascii="Angsana New" w:hAnsi="Angsana New" w:cs="Angsana New"/>
                <w:sz w:val="32"/>
                <w:szCs w:val="32"/>
              </w:rPr>
              <w:t>512,969,610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2C" w:rsidRPr="002F37CC" w:rsidRDefault="00A7752C" w:rsidP="00E12597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191,525,462</w:t>
            </w:r>
          </w:p>
        </w:tc>
      </w:tr>
    </w:tbl>
    <w:p w:rsidR="00747A61" w:rsidRPr="003141E8" w:rsidRDefault="00747A61" w:rsidP="003B7BBD">
      <w:pPr>
        <w:numPr>
          <w:ilvl w:val="0"/>
          <w:numId w:val="2"/>
        </w:numPr>
        <w:spacing w:before="240" w:line="276" w:lineRule="auto"/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141E8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:rsidR="007154BA" w:rsidRPr="002F37CC" w:rsidRDefault="007154BA" w:rsidP="00F40BC4">
      <w:pPr>
        <w:spacing w:line="276" w:lineRule="auto"/>
        <w:ind w:right="-22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หน่วย : บาท</w:t>
      </w:r>
    </w:p>
    <w:tbl>
      <w:tblPr>
        <w:tblW w:w="9355" w:type="dxa"/>
        <w:tblInd w:w="534" w:type="dxa"/>
        <w:tblLayout w:type="fixed"/>
        <w:tblLook w:val="0000"/>
      </w:tblPr>
      <w:tblGrid>
        <w:gridCol w:w="5244"/>
        <w:gridCol w:w="2127"/>
        <w:gridCol w:w="1984"/>
      </w:tblGrid>
      <w:tr w:rsidR="007154BA" w:rsidRPr="002F37CC" w:rsidTr="00F40BC4">
        <w:trPr>
          <w:cantSplit/>
          <w:trHeight w:val="467"/>
        </w:trPr>
        <w:tc>
          <w:tcPr>
            <w:tcW w:w="5244" w:type="dxa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7154BA" w:rsidRPr="000946D4" w:rsidRDefault="007154BA" w:rsidP="00A608D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54BA" w:rsidRPr="000946D4" w:rsidRDefault="007154BA" w:rsidP="00C54362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20022" w:rsidRPr="002F37CC" w:rsidTr="00F40BC4">
        <w:trPr>
          <w:cantSplit/>
          <w:trHeight w:val="510"/>
        </w:trPr>
        <w:tc>
          <w:tcPr>
            <w:tcW w:w="5244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:rsidR="00120022" w:rsidRPr="000946D4" w:rsidRDefault="00120022" w:rsidP="00C54362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120022" w:rsidRPr="000946D4" w:rsidRDefault="00120022" w:rsidP="00A7752C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A7752C">
              <w:rPr>
                <w:rFonts w:ascii="Angsana New" w:hAnsi="Angsana New" w:cs="Angsana New"/>
                <w:sz w:val="32"/>
                <w:szCs w:val="32"/>
              </w:rPr>
              <w:t>561</w:t>
            </w:r>
          </w:p>
        </w:tc>
        <w:tc>
          <w:tcPr>
            <w:tcW w:w="198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120022" w:rsidRPr="000946D4" w:rsidRDefault="00120022" w:rsidP="00A7752C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A7752C">
              <w:rPr>
                <w:rFonts w:ascii="Angsana New" w:hAnsi="Angsana New" w:cs="Angsana New"/>
                <w:sz w:val="32"/>
                <w:szCs w:val="32"/>
              </w:rPr>
              <w:t>560</w:t>
            </w:r>
          </w:p>
        </w:tc>
      </w:tr>
      <w:tr w:rsidR="00A7752C" w:rsidRPr="002F37CC" w:rsidTr="00F40BC4">
        <w:trPr>
          <w:trHeight w:val="469"/>
        </w:trPr>
        <w:tc>
          <w:tcPr>
            <w:tcW w:w="5244" w:type="dxa"/>
            <w:tcBorders>
              <w:left w:val="single" w:sz="6" w:space="0" w:color="auto"/>
            </w:tcBorders>
            <w:vAlign w:val="center"/>
          </w:tcPr>
          <w:p w:rsidR="00A7752C" w:rsidRPr="000946D4" w:rsidRDefault="00A7752C" w:rsidP="00C54362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2127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A7752C" w:rsidRPr="000946D4" w:rsidRDefault="00D3548B" w:rsidP="00441984">
            <w:pPr>
              <w:tabs>
                <w:tab w:val="left" w:pos="727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84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A7752C" w:rsidRPr="000946D4" w:rsidRDefault="00123D23" w:rsidP="00123D23">
            <w:pPr>
              <w:tabs>
                <w:tab w:val="decimal" w:pos="1410"/>
              </w:tabs>
              <w:spacing w:line="276" w:lineRule="auto"/>
              <w:ind w:right="-64" w:hanging="2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22,993,040</w:t>
            </w:r>
          </w:p>
        </w:tc>
      </w:tr>
      <w:tr w:rsidR="00A7752C" w:rsidRPr="002F37CC" w:rsidTr="00F40BC4">
        <w:trPr>
          <w:trHeight w:val="469"/>
        </w:trPr>
        <w:tc>
          <w:tcPr>
            <w:tcW w:w="5244" w:type="dxa"/>
            <w:tcBorders>
              <w:left w:val="single" w:sz="6" w:space="0" w:color="auto"/>
            </w:tcBorders>
            <w:vAlign w:val="center"/>
          </w:tcPr>
          <w:p w:rsidR="00A7752C" w:rsidRPr="000946D4" w:rsidRDefault="00A7752C" w:rsidP="00C54362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46D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ส่วนที่ถึงกำหนดชำระภายใน</w:t>
            </w:r>
            <w:r w:rsidRPr="000946D4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2127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A7752C" w:rsidRPr="000946D4" w:rsidRDefault="00D3548B" w:rsidP="00E517A3">
            <w:pPr>
              <w:tabs>
                <w:tab w:val="left" w:pos="727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84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A7752C" w:rsidRPr="000946D4" w:rsidRDefault="00A7752C" w:rsidP="00123D23">
            <w:pPr>
              <w:tabs>
                <w:tab w:val="decimal" w:pos="1410"/>
              </w:tabs>
              <w:spacing w:line="276" w:lineRule="auto"/>
              <w:ind w:right="-64" w:hanging="28"/>
              <w:rPr>
                <w:rFonts w:ascii="Angsana New" w:hAnsi="Angsana New" w:cs="Angsana New"/>
                <w:sz w:val="32"/>
                <w:szCs w:val="32"/>
              </w:rPr>
            </w:pP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946D4">
              <w:rPr>
                <w:rFonts w:ascii="Angsana New" w:hAnsi="Angsana New" w:cs="Angsana New"/>
                <w:sz w:val="32"/>
                <w:szCs w:val="32"/>
              </w:rPr>
              <w:t>13,138,880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A7752C" w:rsidRPr="002F37CC" w:rsidTr="00F40BC4">
        <w:trPr>
          <w:trHeight w:val="469"/>
        </w:trPr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A7752C" w:rsidRPr="000946D4" w:rsidRDefault="00A7752C" w:rsidP="00C54362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จากสถาบันการเงิน</w:t>
            </w:r>
            <w:r w:rsidRPr="000946D4">
              <w:rPr>
                <w:rFonts w:ascii="Angsana New" w:hAnsi="Angsana New" w:cs="Angsana New"/>
                <w:sz w:val="32"/>
                <w:szCs w:val="32"/>
              </w:rPr>
              <w:t xml:space="preserve"> – </w:t>
            </w: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A7752C" w:rsidRPr="000946D4" w:rsidRDefault="00D3548B" w:rsidP="00E517A3">
            <w:pPr>
              <w:tabs>
                <w:tab w:val="left" w:pos="727"/>
                <w:tab w:val="decimal" w:pos="964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2C" w:rsidRPr="000946D4" w:rsidRDefault="00123D23" w:rsidP="00123D23">
            <w:pPr>
              <w:tabs>
                <w:tab w:val="decimal" w:pos="1410"/>
              </w:tabs>
              <w:spacing w:line="276" w:lineRule="auto"/>
              <w:ind w:right="-64" w:hanging="2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9,854,160</w:t>
            </w:r>
          </w:p>
        </w:tc>
      </w:tr>
    </w:tbl>
    <w:p w:rsidR="00F567C0" w:rsidRDefault="00F567C0" w:rsidP="003141E8">
      <w:pPr>
        <w:spacing w:before="240" w:line="276" w:lineRule="auto"/>
        <w:ind w:right="29" w:firstLine="720"/>
        <w:jc w:val="both"/>
        <w:rPr>
          <w:rFonts w:ascii="Angsana New" w:hAnsi="Angsana New" w:cs="Angsana New"/>
          <w:sz w:val="32"/>
          <w:szCs w:val="32"/>
        </w:rPr>
      </w:pPr>
    </w:p>
    <w:p w:rsidR="00A608DB" w:rsidRDefault="007154BA" w:rsidP="003141E8">
      <w:pPr>
        <w:spacing w:before="240" w:line="276" w:lineRule="auto"/>
        <w:ind w:right="29" w:firstLine="720"/>
        <w:jc w:val="both"/>
        <w:rPr>
          <w:rFonts w:ascii="Angsana New" w:hAnsi="Angsana New" w:cs="Angsana New"/>
          <w:sz w:val="32"/>
          <w:szCs w:val="32"/>
        </w:rPr>
      </w:pPr>
      <w:r w:rsidRPr="00027D0E">
        <w:rPr>
          <w:rFonts w:ascii="Angsana New" w:hAnsi="Angsana New" w:cs="Angsana New"/>
          <w:sz w:val="32"/>
          <w:szCs w:val="32"/>
          <w:cs/>
        </w:rPr>
        <w:lastRenderedPageBreak/>
        <w:t>เงินกู้ยืมระยะยาว</w:t>
      </w:r>
      <w:r w:rsidRPr="00027D0E">
        <w:rPr>
          <w:rFonts w:ascii="Angsana New" w:hAnsi="Angsana New" w:cs="Angsana New"/>
          <w:sz w:val="32"/>
          <w:szCs w:val="32"/>
        </w:rPr>
        <w:t xml:space="preserve"> </w:t>
      </w:r>
      <w:r w:rsidRPr="00027D0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355" w:type="dxa"/>
        <w:tblInd w:w="534" w:type="dxa"/>
        <w:tblLayout w:type="fixed"/>
        <w:tblLook w:val="0000"/>
      </w:tblPr>
      <w:tblGrid>
        <w:gridCol w:w="2268"/>
        <w:gridCol w:w="5670"/>
        <w:gridCol w:w="1417"/>
      </w:tblGrid>
      <w:tr w:rsidR="00C11238" w:rsidRPr="002F37CC" w:rsidTr="00845E98">
        <w:trPr>
          <w:cantSplit/>
          <w:trHeight w:val="41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1238" w:rsidRPr="00845E98" w:rsidRDefault="00C11238" w:rsidP="00510BE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  <w:r w:rsidRPr="00845E98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>วงเงิน</w:t>
            </w:r>
          </w:p>
          <w:p w:rsidR="00C11238" w:rsidRPr="00845E98" w:rsidRDefault="00C11238" w:rsidP="00510BE4">
            <w:pPr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45E98">
              <w:rPr>
                <w:rFonts w:ascii="Angsana New" w:hAnsi="Angsana New" w:cs="Angsana New"/>
                <w:sz w:val="31"/>
                <w:szCs w:val="31"/>
                <w:cs/>
              </w:rPr>
              <w:t>(ดอลล่าร์</w:t>
            </w:r>
            <w:r w:rsidRPr="00845E98">
              <w:rPr>
                <w:rFonts w:ascii="Angsana New" w:hAnsi="Angsana New" w:cs="Angsana New" w:hint="cs"/>
                <w:sz w:val="31"/>
                <w:szCs w:val="31"/>
                <w:cs/>
              </w:rPr>
              <w:t>ส</w:t>
            </w:r>
            <w:r w:rsidRPr="00845E98">
              <w:rPr>
                <w:rFonts w:ascii="Angsana New" w:hAnsi="Angsana New" w:cs="Angsana New"/>
                <w:sz w:val="31"/>
                <w:szCs w:val="31"/>
                <w:cs/>
              </w:rPr>
              <w:t>หรัฐอเมริกา)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C11238" w:rsidRPr="00845E98" w:rsidRDefault="00C11238" w:rsidP="00510BE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  <w:r w:rsidRPr="00845E98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>เงื่อนไขการจ่ายชำระคืน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1238" w:rsidRPr="00845E98" w:rsidRDefault="00C11238" w:rsidP="00510BE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  <w:r w:rsidRPr="00845E98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>หลักประกัน</w:t>
            </w:r>
          </w:p>
        </w:tc>
      </w:tr>
      <w:tr w:rsidR="00C11238" w:rsidRPr="002F37CC" w:rsidTr="00845E98">
        <w:trPr>
          <w:cantSplit/>
          <w:trHeight w:val="482"/>
        </w:trPr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238" w:rsidRPr="00845E98" w:rsidRDefault="00C11238" w:rsidP="00510BE4">
            <w:pPr>
              <w:pStyle w:val="Heading5"/>
              <w:tabs>
                <w:tab w:val="clear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6"/>
                <w:sz w:val="31"/>
                <w:szCs w:val="31"/>
              </w:rPr>
            </w:pPr>
          </w:p>
        </w:tc>
        <w:tc>
          <w:tcPr>
            <w:tcW w:w="567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238" w:rsidRPr="00845E98" w:rsidRDefault="00C11238" w:rsidP="00510BE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31"/>
                <w:szCs w:val="31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11238" w:rsidRPr="00845E98" w:rsidRDefault="00C11238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8"/>
                <w:sz w:val="31"/>
                <w:szCs w:val="31"/>
              </w:rPr>
            </w:pPr>
          </w:p>
        </w:tc>
      </w:tr>
      <w:tr w:rsidR="00C11238" w:rsidRPr="002F37CC" w:rsidTr="00845E98">
        <w:trPr>
          <w:trHeight w:val="113"/>
        </w:trPr>
        <w:tc>
          <w:tcPr>
            <w:tcW w:w="2268" w:type="dxa"/>
            <w:tcBorders>
              <w:top w:val="dashed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11238" w:rsidRPr="00845E98" w:rsidRDefault="00C11238" w:rsidP="00510BE4">
            <w:pPr>
              <w:spacing w:line="276" w:lineRule="auto"/>
              <w:ind w:right="-77"/>
              <w:jc w:val="center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  <w:r w:rsidRPr="00845E98">
              <w:rPr>
                <w:rFonts w:ascii="Angsana New" w:hAnsi="Angsana New" w:cs="Angsana New" w:hint="cs"/>
                <w:spacing w:val="-6"/>
                <w:sz w:val="31"/>
                <w:szCs w:val="31"/>
                <w:cs/>
              </w:rPr>
              <w:t>2</w:t>
            </w:r>
            <w:r w:rsidRPr="00845E98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>.00</w:t>
            </w:r>
            <w:r w:rsidRPr="00845E98">
              <w:rPr>
                <w:rFonts w:ascii="Angsana New" w:hAnsi="Angsana New" w:cs="Angsana New" w:hint="cs"/>
                <w:spacing w:val="-6"/>
                <w:sz w:val="31"/>
                <w:szCs w:val="31"/>
                <w:cs/>
              </w:rPr>
              <w:t xml:space="preserve"> ล้าน</w:t>
            </w:r>
          </w:p>
        </w:tc>
        <w:tc>
          <w:tcPr>
            <w:tcW w:w="5670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1238" w:rsidRPr="00845E98" w:rsidRDefault="00C11238" w:rsidP="00510BE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  <w:r w:rsidRPr="00845E98">
              <w:rPr>
                <w:rFonts w:ascii="Angsana New" w:hAnsi="Angsana New" w:cs="Angsana New" w:hint="cs"/>
                <w:spacing w:val="-6"/>
                <w:sz w:val="31"/>
                <w:szCs w:val="31"/>
                <w:cs/>
              </w:rPr>
              <w:t>1. ชำระเงินต้นเป็นรายไตรมาส ไตรมาสละ 100</w:t>
            </w:r>
            <w:r w:rsidRPr="00845E98">
              <w:rPr>
                <w:rFonts w:ascii="Angsana New" w:hAnsi="Angsana New" w:cs="Angsana New"/>
                <w:spacing w:val="-6"/>
                <w:sz w:val="31"/>
                <w:szCs w:val="31"/>
              </w:rPr>
              <w:t>,</w:t>
            </w:r>
            <w:r w:rsidRPr="00845E98">
              <w:rPr>
                <w:rFonts w:ascii="Angsana New" w:hAnsi="Angsana New" w:cs="Angsana New" w:hint="cs"/>
                <w:spacing w:val="-6"/>
                <w:sz w:val="31"/>
                <w:szCs w:val="31"/>
                <w:cs/>
              </w:rPr>
              <w:t xml:space="preserve">000 </w:t>
            </w:r>
            <w:r w:rsidRPr="00845E98">
              <w:rPr>
                <w:rFonts w:ascii="Angsana New" w:hAnsi="Angsana New" w:cs="Angsana New"/>
                <w:spacing w:val="-6"/>
                <w:sz w:val="31"/>
                <w:szCs w:val="31"/>
              </w:rPr>
              <w:t>USD</w:t>
            </w:r>
            <w:r w:rsidRPr="00845E98">
              <w:rPr>
                <w:rFonts w:ascii="Angsana New" w:hAnsi="Angsana New" w:cs="Angsana New" w:hint="cs"/>
                <w:spacing w:val="-6"/>
                <w:sz w:val="31"/>
                <w:szCs w:val="31"/>
                <w:cs/>
              </w:rPr>
              <w:t xml:space="preserve"> โดยเริ่มจ่าย</w:t>
            </w:r>
          </w:p>
        </w:tc>
        <w:tc>
          <w:tcPr>
            <w:tcW w:w="1417" w:type="dxa"/>
            <w:tcBorders>
              <w:top w:val="dashed" w:sz="4" w:space="0" w:color="auto"/>
              <w:left w:val="nil"/>
              <w:right w:val="single" w:sz="4" w:space="0" w:color="auto"/>
            </w:tcBorders>
            <w:vAlign w:val="bottom"/>
          </w:tcPr>
          <w:p w:rsidR="00C11238" w:rsidRPr="00845E98" w:rsidRDefault="00C11238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</w:p>
        </w:tc>
      </w:tr>
      <w:tr w:rsidR="00C11238" w:rsidRPr="002F37CC" w:rsidTr="00845E98">
        <w:trPr>
          <w:trHeight w:val="113"/>
        </w:trPr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11238" w:rsidRPr="00845E98" w:rsidRDefault="00C11238" w:rsidP="00C11238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  <w:r w:rsidRPr="00845E98">
              <w:rPr>
                <w:rFonts w:ascii="Angsana New" w:hAnsi="Angsana New" w:cs="Angsana New" w:hint="cs"/>
                <w:spacing w:val="-6"/>
                <w:sz w:val="31"/>
                <w:szCs w:val="31"/>
                <w:cs/>
              </w:rPr>
              <w:t>(กู้ยืมเดือนกันยายน 2557)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238" w:rsidRPr="00845E98" w:rsidRDefault="00C11238" w:rsidP="00510BE4">
            <w:pPr>
              <w:tabs>
                <w:tab w:val="left" w:pos="186"/>
              </w:tabs>
              <w:spacing w:line="276" w:lineRule="auto"/>
              <w:ind w:right="29"/>
              <w:rPr>
                <w:rFonts w:ascii="Angsana New" w:hAnsi="Angsana New" w:cs="Angsana New"/>
                <w:spacing w:val="-6"/>
                <w:sz w:val="31"/>
                <w:szCs w:val="31"/>
              </w:rPr>
            </w:pPr>
            <w:r w:rsidRPr="00845E98">
              <w:rPr>
                <w:rFonts w:ascii="Angsana New" w:hAnsi="Angsana New" w:cs="Angsana New" w:hint="cs"/>
                <w:spacing w:val="-6"/>
                <w:sz w:val="31"/>
                <w:szCs w:val="31"/>
                <w:cs/>
              </w:rPr>
              <w:t xml:space="preserve">    ชำระงวดแรกในเดือน ธันวาคม 2557 สิ้นสุดเดือน สิงหาคม 2562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vAlign w:val="bottom"/>
          </w:tcPr>
          <w:p w:rsidR="00C11238" w:rsidRPr="00845E98" w:rsidRDefault="00C11238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  <w:r w:rsidRPr="00845E98">
              <w:rPr>
                <w:rFonts w:ascii="Angsana New" w:hAnsi="Angsana New" w:cs="Angsana New" w:hint="cs"/>
                <w:spacing w:val="-6"/>
                <w:sz w:val="31"/>
                <w:szCs w:val="31"/>
                <w:cs/>
              </w:rPr>
              <w:t>-ไม่มี-</w:t>
            </w:r>
          </w:p>
        </w:tc>
      </w:tr>
      <w:tr w:rsidR="00C11238" w:rsidRPr="002F37CC" w:rsidTr="00845E98">
        <w:trPr>
          <w:trHeight w:val="113"/>
        </w:trPr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11238" w:rsidRPr="00845E98" w:rsidRDefault="00C11238" w:rsidP="00510BE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238" w:rsidRPr="00845E98" w:rsidRDefault="00C11238" w:rsidP="00510BE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  <w:r w:rsidRPr="00845E98">
              <w:rPr>
                <w:rFonts w:ascii="Angsana New" w:hAnsi="Angsana New" w:cs="Angsana New" w:hint="cs"/>
                <w:spacing w:val="-6"/>
                <w:sz w:val="31"/>
                <w:szCs w:val="31"/>
                <w:cs/>
              </w:rPr>
              <w:t>2. ชำระดอกเบี้ยทุกไตรมาส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vAlign w:val="bottom"/>
          </w:tcPr>
          <w:p w:rsidR="00C11238" w:rsidRPr="00845E98" w:rsidRDefault="00C11238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</w:p>
        </w:tc>
      </w:tr>
      <w:tr w:rsidR="00C11238" w:rsidRPr="002F37CC" w:rsidTr="00123D23">
        <w:trPr>
          <w:trHeight w:val="113"/>
        </w:trPr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11238" w:rsidRPr="00845E98" w:rsidRDefault="00C11238" w:rsidP="00510BE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238" w:rsidRPr="00845E98" w:rsidRDefault="00C11238" w:rsidP="00510BE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  <w:r w:rsidRPr="00845E98">
              <w:rPr>
                <w:rFonts w:ascii="Angsana New" w:hAnsi="Angsana New" w:cs="Angsana New" w:hint="cs"/>
                <w:spacing w:val="-6"/>
                <w:sz w:val="31"/>
                <w:szCs w:val="31"/>
                <w:cs/>
              </w:rPr>
              <w:t xml:space="preserve">3. </w:t>
            </w:r>
            <w:r w:rsidRPr="00845E98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 xml:space="preserve">อัตราดอกเบี้ย </w:t>
            </w:r>
            <w:r w:rsidRPr="00845E98">
              <w:rPr>
                <w:rFonts w:ascii="Angsana New" w:hAnsi="Angsana New" w:cs="Angsana New"/>
                <w:spacing w:val="-6"/>
                <w:sz w:val="31"/>
                <w:szCs w:val="31"/>
              </w:rPr>
              <w:t xml:space="preserve">LIBOR </w:t>
            </w:r>
            <w:r w:rsidRPr="00845E98">
              <w:rPr>
                <w:rFonts w:ascii="Angsana New" w:hAnsi="Angsana New" w:cs="Angsana New" w:hint="cs"/>
                <w:spacing w:val="-6"/>
                <w:sz w:val="31"/>
                <w:szCs w:val="31"/>
                <w:cs/>
              </w:rPr>
              <w:t>บวก</w:t>
            </w:r>
            <w:r w:rsidRPr="00845E98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 xml:space="preserve"> 2.</w:t>
            </w:r>
            <w:r w:rsidRPr="00845E98">
              <w:rPr>
                <w:rFonts w:ascii="Angsana New" w:hAnsi="Angsana New" w:cs="Angsana New" w:hint="cs"/>
                <w:spacing w:val="-6"/>
                <w:sz w:val="31"/>
                <w:szCs w:val="31"/>
                <w:cs/>
              </w:rPr>
              <w:t>5</w:t>
            </w:r>
            <w:r w:rsidRPr="00845E98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 xml:space="preserve"> ต่อปี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vAlign w:val="bottom"/>
          </w:tcPr>
          <w:p w:rsidR="00C11238" w:rsidRPr="00845E98" w:rsidRDefault="00C11238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</w:p>
        </w:tc>
      </w:tr>
      <w:tr w:rsidR="00123D23" w:rsidRPr="002F37CC" w:rsidTr="00845E98">
        <w:trPr>
          <w:trHeight w:val="113"/>
        </w:trPr>
        <w:tc>
          <w:tcPr>
            <w:tcW w:w="226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23D23" w:rsidRPr="00845E98" w:rsidRDefault="00123D23" w:rsidP="00510BE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3D23" w:rsidRPr="00845E98" w:rsidRDefault="00784208" w:rsidP="00784208">
            <w:pPr>
              <w:tabs>
                <w:tab w:val="left" w:pos="459"/>
              </w:tabs>
              <w:spacing w:line="276" w:lineRule="auto"/>
              <w:ind w:right="29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pacing w:val="-6"/>
                <w:sz w:val="31"/>
                <w:szCs w:val="31"/>
              </w:rPr>
              <w:t xml:space="preserve"> </w:t>
            </w:r>
            <w:r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pacing w:val="-6"/>
                <w:sz w:val="31"/>
                <w:szCs w:val="31"/>
                <w:cs/>
              </w:rPr>
              <w:t>ในเดือนมีนาคม 2561 บริษัทจ่ายชำระคืนเงินกู้ยืมทั้งหมดแล้ว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3D23" w:rsidRPr="00845E98" w:rsidRDefault="00123D23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</w:p>
        </w:tc>
      </w:tr>
    </w:tbl>
    <w:p w:rsidR="00323ACC" w:rsidRPr="00323ACC" w:rsidRDefault="00323ACC" w:rsidP="00C11238">
      <w:pPr>
        <w:spacing w:before="120" w:line="276" w:lineRule="auto"/>
        <w:ind w:left="448" w:right="28" w:firstLine="720"/>
        <w:rPr>
          <w:rFonts w:ascii="Angsana New" w:hAnsi="Angsana New" w:cs="Angsana New"/>
          <w:spacing w:val="-6"/>
          <w:sz w:val="8"/>
          <w:szCs w:val="8"/>
        </w:rPr>
      </w:pPr>
    </w:p>
    <w:p w:rsidR="00D102DF" w:rsidRDefault="00C96475" w:rsidP="004C05D1">
      <w:pPr>
        <w:spacing w:before="120" w:line="276" w:lineRule="auto"/>
        <w:ind w:left="448" w:right="28" w:firstLine="720"/>
        <w:rPr>
          <w:rFonts w:ascii="Angsana New" w:hAnsi="Angsana New" w:cs="Angsana New"/>
          <w:spacing w:val="-6"/>
          <w:sz w:val="32"/>
          <w:szCs w:val="32"/>
        </w:rPr>
      </w:pPr>
      <w:r w:rsidRPr="002F37CC">
        <w:rPr>
          <w:rFonts w:ascii="Angsana New" w:hAnsi="Angsana New" w:cs="Angsana New"/>
          <w:spacing w:val="-6"/>
          <w:sz w:val="32"/>
          <w:szCs w:val="32"/>
          <w:cs/>
        </w:rPr>
        <w:t>ส่วนของหนี้สินระยะยาวที่ถึงกำหนดชำระภายในหนึ่งปี</w:t>
      </w:r>
      <w:r w:rsidRPr="002F37C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pacing w:val="-6"/>
          <w:sz w:val="32"/>
          <w:szCs w:val="32"/>
          <w:cs/>
        </w:rPr>
        <w:t>ได้แสดงไว้ภายใต้หนี้สินหมุนเวียน</w:t>
      </w:r>
    </w:p>
    <w:p w:rsidR="007F4A8E" w:rsidRDefault="007F4A8E" w:rsidP="003B7BBD">
      <w:pPr>
        <w:numPr>
          <w:ilvl w:val="0"/>
          <w:numId w:val="2"/>
        </w:numPr>
        <w:spacing w:before="60" w:after="60" w:line="276" w:lineRule="auto"/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หนี้สินตามสัญญาเช่าการเงิน</w:t>
      </w:r>
    </w:p>
    <w:p w:rsidR="007F4A8E" w:rsidRDefault="007F4A8E" w:rsidP="007F4A8E">
      <w:pPr>
        <w:spacing w:before="60" w:line="276" w:lineRule="auto"/>
        <w:ind w:left="450"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spacing w:val="-12"/>
          <w:sz w:val="32"/>
          <w:szCs w:val="32"/>
          <w:cs/>
        </w:rPr>
        <w:tab/>
      </w:r>
      <w:r w:rsidRPr="00542ADC">
        <w:rPr>
          <w:rFonts w:ascii="Angsana New" w:hAnsi="Angsana New" w:cs="Angsana New" w:hint="cs"/>
          <w:spacing w:val="-12"/>
          <w:sz w:val="32"/>
          <w:szCs w:val="32"/>
          <w:cs/>
        </w:rPr>
        <w:t>บริษัทได้ทำสัญญาเช่าการเงินสำหรับยานพาหนะ โดยมีจำนวนเงินขั้นต่ำที่ต้องจ่ายสำหรับสัญญาเช่าการเงิน ดังนี้</w:t>
      </w:r>
    </w:p>
    <w:p w:rsidR="007F4A8E" w:rsidRPr="00F342CF" w:rsidRDefault="007F4A8E" w:rsidP="00F40BC4">
      <w:pPr>
        <w:ind w:left="450" w:right="-22"/>
        <w:jc w:val="right"/>
        <w:rPr>
          <w:rFonts w:ascii="Angsana New" w:hAnsi="Angsana New" w:cs="Angsana New"/>
          <w:sz w:val="32"/>
          <w:szCs w:val="32"/>
          <w:cs/>
        </w:rPr>
      </w:pPr>
      <w:r w:rsidRPr="00F342CF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F342CF">
        <w:rPr>
          <w:rFonts w:ascii="Angsana New" w:hAnsi="Angsana New" w:cs="Angsana New"/>
          <w:sz w:val="32"/>
          <w:szCs w:val="32"/>
        </w:rPr>
        <w:t xml:space="preserve">: </w:t>
      </w:r>
      <w:r w:rsidRPr="00F342CF"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W w:w="0" w:type="auto"/>
        <w:tblInd w:w="534" w:type="dxa"/>
        <w:tblLook w:val="0000"/>
      </w:tblPr>
      <w:tblGrid>
        <w:gridCol w:w="4678"/>
        <w:gridCol w:w="2409"/>
        <w:gridCol w:w="2268"/>
      </w:tblGrid>
      <w:tr w:rsidR="007F4A8E" w:rsidRPr="00F45C00" w:rsidTr="005B3509">
        <w:trPr>
          <w:trHeight w:val="478"/>
        </w:trPr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7F4A8E" w:rsidRPr="00F45C00" w:rsidRDefault="007F4A8E" w:rsidP="00FE06FE">
            <w:pPr>
              <w:spacing w:before="30"/>
              <w:ind w:right="133" w:firstLine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5C00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8E" w:rsidRPr="00F45C00" w:rsidRDefault="007F4A8E" w:rsidP="00FE06FE">
            <w:pPr>
              <w:spacing w:before="30"/>
              <w:ind w:left="-52" w:right="-3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5C0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F4A8E" w:rsidRPr="00F45C00" w:rsidTr="005B3509">
        <w:trPr>
          <w:trHeight w:val="408"/>
        </w:trPr>
        <w:tc>
          <w:tcPr>
            <w:tcW w:w="4678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7F4A8E" w:rsidRPr="00F45C00" w:rsidRDefault="007F4A8E" w:rsidP="00FE06FE">
            <w:pPr>
              <w:tabs>
                <w:tab w:val="left" w:pos="39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7F4A8E" w:rsidRPr="00F45C00" w:rsidRDefault="00A7752C" w:rsidP="00A7752C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1"/>
                <w:szCs w:val="31"/>
                <w:lang w:eastAsia="zh-CN"/>
              </w:rPr>
              <w:t>2561</w:t>
            </w:r>
          </w:p>
        </w:tc>
        <w:tc>
          <w:tcPr>
            <w:tcW w:w="226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7F4A8E" w:rsidRPr="00F45C00" w:rsidRDefault="00A7752C" w:rsidP="00FE06F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2560</w:t>
            </w:r>
          </w:p>
        </w:tc>
      </w:tr>
      <w:tr w:rsidR="00A7752C" w:rsidRPr="00F45C00" w:rsidTr="005B3509">
        <w:trPr>
          <w:trHeight w:val="344"/>
        </w:trPr>
        <w:tc>
          <w:tcPr>
            <w:tcW w:w="4678" w:type="dxa"/>
            <w:tcBorders>
              <w:left w:val="single" w:sz="6" w:space="0" w:color="auto"/>
            </w:tcBorders>
            <w:vAlign w:val="center"/>
          </w:tcPr>
          <w:p w:rsidR="00A7752C" w:rsidRPr="00407D93" w:rsidRDefault="00A7752C" w:rsidP="00FE06FE">
            <w:pPr>
              <w:pStyle w:val="Heading5"/>
              <w:tabs>
                <w:tab w:val="clear" w:pos="252"/>
                <w:tab w:val="left" w:pos="0"/>
              </w:tabs>
              <w:rPr>
                <w:rFonts w:ascii="Angsana New" w:hAnsi="Angsana New" w:cs="Angsana New"/>
                <w:cs/>
              </w:rPr>
            </w:pPr>
            <w:r w:rsidRPr="00407D93">
              <w:rPr>
                <w:rFonts w:ascii="Angsana New" w:hAnsi="Angsana New" w:cs="Angsana New" w:hint="cs"/>
                <w:cs/>
              </w:rPr>
              <w:t>ไม่เกิน 1 ปี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A7752C" w:rsidRPr="006B6F57" w:rsidRDefault="00543437" w:rsidP="00FE06FE">
            <w:pPr>
              <w:tabs>
                <w:tab w:val="decimal" w:pos="1527"/>
              </w:tabs>
              <w:spacing w:before="30"/>
              <w:ind w:right="-1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1,720,545</w:t>
            </w:r>
          </w:p>
        </w:tc>
        <w:tc>
          <w:tcPr>
            <w:tcW w:w="226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A7752C" w:rsidRPr="006B6F57" w:rsidRDefault="00A7752C" w:rsidP="00E12597">
            <w:pPr>
              <w:tabs>
                <w:tab w:val="decimal" w:pos="1527"/>
              </w:tabs>
              <w:spacing w:before="30"/>
              <w:ind w:right="-1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1</w:t>
            </w:r>
            <w:r>
              <w:rPr>
                <w:rFonts w:ascii="Angsana New" w:hAnsi="Angsana New" w:cs="Angsana New"/>
                <w:sz w:val="31"/>
                <w:szCs w:val="31"/>
              </w:rPr>
              <w:t>,720,545</w:t>
            </w:r>
          </w:p>
        </w:tc>
      </w:tr>
      <w:tr w:rsidR="00A7752C" w:rsidRPr="00F45C00" w:rsidTr="005B3509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  <w:vAlign w:val="center"/>
          </w:tcPr>
          <w:p w:rsidR="00A7752C" w:rsidRPr="00407D93" w:rsidRDefault="00A7752C" w:rsidP="00FE06FE">
            <w:pPr>
              <w:tabs>
                <w:tab w:val="left" w:pos="3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D9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 1 ปี แต่ไม่เกิน 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407D9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A7752C" w:rsidRPr="006B6F57" w:rsidRDefault="00543437" w:rsidP="00784208">
            <w:pPr>
              <w:tabs>
                <w:tab w:val="decimal" w:pos="1527"/>
              </w:tabs>
              <w:spacing w:before="30"/>
              <w:ind w:right="-125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2,084,00</w:t>
            </w:r>
            <w:r w:rsidR="00784208">
              <w:rPr>
                <w:rFonts w:ascii="Angsana New" w:hAnsi="Angsana New" w:cs="Angsana New"/>
                <w:sz w:val="31"/>
                <w:szCs w:val="31"/>
              </w:rPr>
              <w:t>2</w:t>
            </w:r>
          </w:p>
        </w:tc>
        <w:tc>
          <w:tcPr>
            <w:tcW w:w="2268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A7752C" w:rsidRPr="006B6F57" w:rsidRDefault="00A7752C" w:rsidP="00E12597">
            <w:pPr>
              <w:tabs>
                <w:tab w:val="decimal" w:pos="1527"/>
              </w:tabs>
              <w:spacing w:before="30"/>
              <w:ind w:right="-125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3,804,547</w:t>
            </w:r>
          </w:p>
        </w:tc>
      </w:tr>
      <w:tr w:rsidR="00A7752C" w:rsidRPr="00F45C00" w:rsidTr="005B3509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A7752C" w:rsidRPr="00407D93" w:rsidRDefault="00A7752C" w:rsidP="00FE06FE">
            <w:pPr>
              <w:ind w:right="-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D93">
              <w:rPr>
                <w:rFonts w:ascii="Angsana New" w:hAnsi="Angsana New" w:cs="Angsana New"/>
                <w:sz w:val="32"/>
                <w:szCs w:val="32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A7752C" w:rsidRPr="006B6F57" w:rsidRDefault="00543437" w:rsidP="00784208">
            <w:pPr>
              <w:tabs>
                <w:tab w:val="decimal" w:pos="1527"/>
              </w:tabs>
              <w:spacing w:before="30"/>
              <w:ind w:right="-1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3,804,54</w:t>
            </w:r>
            <w:r w:rsidR="00784208">
              <w:rPr>
                <w:rFonts w:ascii="Angsana New" w:hAnsi="Angsana New" w:cs="Angsana New"/>
                <w:sz w:val="31"/>
                <w:szCs w:val="31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A7752C" w:rsidRPr="006B6F57" w:rsidRDefault="00A7752C" w:rsidP="00E12597">
            <w:pPr>
              <w:tabs>
                <w:tab w:val="decimal" w:pos="1527"/>
              </w:tabs>
              <w:spacing w:before="30"/>
              <w:ind w:right="-1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5,525,092</w:t>
            </w:r>
          </w:p>
        </w:tc>
      </w:tr>
      <w:tr w:rsidR="00A7752C" w:rsidRPr="00F45C00" w:rsidTr="005B3509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A7752C" w:rsidRPr="00407D93" w:rsidRDefault="00A7752C" w:rsidP="00FE06FE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407D9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07D93">
              <w:rPr>
                <w:rFonts w:ascii="Angsana New" w:hAnsi="Angsana New" w:cs="Angsana New"/>
                <w:sz w:val="32"/>
                <w:szCs w:val="32"/>
                <w:cs/>
              </w:rPr>
              <w:t xml:space="preserve">  ดอกเบี้ยจ่ายรอตัดบัญชี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A7752C" w:rsidRPr="006B6F57" w:rsidRDefault="00543437" w:rsidP="00FE06FE">
            <w:pPr>
              <w:tabs>
                <w:tab w:val="decimal" w:pos="1527"/>
              </w:tabs>
              <w:spacing w:before="30"/>
              <w:ind w:right="-125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(256,236)</w:t>
            </w:r>
          </w:p>
        </w:tc>
        <w:tc>
          <w:tcPr>
            <w:tcW w:w="2268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A7752C" w:rsidRPr="006B6F57" w:rsidRDefault="00A7752C" w:rsidP="00E12597">
            <w:pPr>
              <w:tabs>
                <w:tab w:val="decimal" w:pos="1527"/>
              </w:tabs>
              <w:spacing w:before="30"/>
              <w:ind w:right="-125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(520</w:t>
            </w:r>
            <w:r>
              <w:rPr>
                <w:rFonts w:ascii="Angsana New" w:hAnsi="Angsana New" w:cs="Angsana New"/>
                <w:sz w:val="31"/>
                <w:szCs w:val="31"/>
              </w:rPr>
              <w:t>,556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)</w:t>
            </w:r>
          </w:p>
        </w:tc>
      </w:tr>
      <w:tr w:rsidR="00A7752C" w:rsidRPr="00F45C00" w:rsidTr="005B3509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A7752C" w:rsidRPr="00407D93" w:rsidRDefault="00A7752C" w:rsidP="00FE06FE">
            <w:pPr>
              <w:ind w:right="-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A7752C" w:rsidRPr="006B6F57" w:rsidRDefault="00543437" w:rsidP="00784208">
            <w:pPr>
              <w:tabs>
                <w:tab w:val="decimal" w:pos="1527"/>
              </w:tabs>
              <w:spacing w:before="30"/>
              <w:ind w:right="-1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3,548,31</w:t>
            </w:r>
            <w:r w:rsidR="00784208">
              <w:rPr>
                <w:rFonts w:ascii="Angsana New" w:hAnsi="Angsana New" w:cs="Angsana New"/>
                <w:sz w:val="31"/>
                <w:szCs w:val="31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A7752C" w:rsidRPr="006B6F57" w:rsidRDefault="00A7752C" w:rsidP="00E12597">
            <w:pPr>
              <w:tabs>
                <w:tab w:val="decimal" w:pos="1527"/>
              </w:tabs>
              <w:spacing w:before="30"/>
              <w:ind w:right="-1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5,004,536</w:t>
            </w:r>
          </w:p>
        </w:tc>
      </w:tr>
      <w:tr w:rsidR="00A7752C" w:rsidRPr="00F45C00" w:rsidTr="005B3509">
        <w:trPr>
          <w:trHeight w:val="65"/>
        </w:trPr>
        <w:tc>
          <w:tcPr>
            <w:tcW w:w="4678" w:type="dxa"/>
            <w:tcBorders>
              <w:left w:val="single" w:sz="6" w:space="0" w:color="auto"/>
              <w:bottom w:val="single" w:sz="6" w:space="0" w:color="auto"/>
            </w:tcBorders>
          </w:tcPr>
          <w:p w:rsidR="00A7752C" w:rsidRPr="00407D93" w:rsidRDefault="00A7752C" w:rsidP="00FE06FE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407D9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07D93">
              <w:rPr>
                <w:rFonts w:ascii="Angsana New" w:hAnsi="Angsana New" w:cs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A7752C" w:rsidRPr="006B6F57" w:rsidRDefault="00543437" w:rsidP="005B3509">
            <w:pPr>
              <w:tabs>
                <w:tab w:val="decimal" w:pos="1527"/>
              </w:tabs>
              <w:spacing w:before="30"/>
              <w:ind w:right="-1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(1,552,009)</w:t>
            </w:r>
          </w:p>
        </w:tc>
        <w:tc>
          <w:tcPr>
            <w:tcW w:w="2268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A7752C" w:rsidRPr="006B6F57" w:rsidRDefault="00A7752C" w:rsidP="00E12597">
            <w:pPr>
              <w:tabs>
                <w:tab w:val="decimal" w:pos="1527"/>
              </w:tabs>
              <w:spacing w:before="30"/>
              <w:ind w:right="-1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(</w:t>
            </w:r>
            <w:r>
              <w:rPr>
                <w:rFonts w:ascii="Angsana New" w:hAnsi="Angsana New" w:cs="Angsana New"/>
                <w:sz w:val="31"/>
                <w:szCs w:val="31"/>
              </w:rPr>
              <w:t>1,455,699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)</w:t>
            </w:r>
          </w:p>
        </w:tc>
      </w:tr>
      <w:tr w:rsidR="00A7752C" w:rsidRPr="00F45C00" w:rsidTr="005B3509">
        <w:trPr>
          <w:trHeight w:val="40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7752C" w:rsidRPr="00407D93" w:rsidRDefault="00A7752C" w:rsidP="00FE06FE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407D93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หนี้สินตามสัญญาเช่าการเงิน-สุทธิ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A7752C" w:rsidRPr="006B6F57" w:rsidRDefault="00543437" w:rsidP="00784208">
            <w:pPr>
              <w:tabs>
                <w:tab w:val="decimal" w:pos="1527"/>
              </w:tabs>
              <w:spacing w:before="30"/>
              <w:ind w:right="-1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1,996,30</w:t>
            </w:r>
            <w:r w:rsidR="00784208">
              <w:rPr>
                <w:rFonts w:ascii="Angsana New" w:hAnsi="Angsana New" w:cs="Angsana New"/>
                <w:sz w:val="31"/>
                <w:szCs w:val="31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A7752C" w:rsidRPr="006B6F57" w:rsidRDefault="00A7752C" w:rsidP="00E12597">
            <w:pPr>
              <w:tabs>
                <w:tab w:val="decimal" w:pos="1527"/>
              </w:tabs>
              <w:spacing w:before="30"/>
              <w:ind w:right="-125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3,548,837</w:t>
            </w:r>
          </w:p>
        </w:tc>
      </w:tr>
    </w:tbl>
    <w:p w:rsidR="007F4A8E" w:rsidRPr="004C2EE1" w:rsidRDefault="007F4A8E" w:rsidP="007F4A8E">
      <w:pPr>
        <w:tabs>
          <w:tab w:val="left" w:pos="900"/>
        </w:tabs>
        <w:ind w:left="450" w:right="576"/>
        <w:jc w:val="both"/>
        <w:rPr>
          <w:rFonts w:ascii="Angsana New" w:hAnsi="Angsana New" w:cs="Angsana New"/>
          <w:sz w:val="8"/>
          <w:szCs w:val="8"/>
        </w:rPr>
      </w:pPr>
    </w:p>
    <w:p w:rsidR="007F4A8E" w:rsidRPr="00F342CF" w:rsidRDefault="007F4A8E" w:rsidP="007F4A8E">
      <w:pPr>
        <w:tabs>
          <w:tab w:val="left" w:pos="1134"/>
        </w:tabs>
        <w:spacing w:before="120"/>
        <w:ind w:left="450" w:right="578"/>
        <w:jc w:val="both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</w:rPr>
        <w:tab/>
      </w:r>
      <w:r w:rsidRPr="00F342CF">
        <w:rPr>
          <w:rFonts w:ascii="Angsana New" w:hAnsi="Angsana New" w:cs="Angsana New" w:hint="cs"/>
          <w:sz w:val="32"/>
          <w:szCs w:val="32"/>
          <w:cs/>
        </w:rPr>
        <w:t xml:space="preserve">หนี้สินตามสัญญาเช่าการเงินมีกำหนดชำระเป็นรายเดือน ซึ่งจะเสร็จสิ้นภายในปี </w:t>
      </w:r>
      <w:r w:rsidR="002F7B19">
        <w:rPr>
          <w:rFonts w:ascii="Angsana New" w:hAnsi="Angsana New" w:cs="Angsana New" w:hint="cs"/>
          <w:sz w:val="32"/>
          <w:szCs w:val="32"/>
          <w:cs/>
        </w:rPr>
        <w:t>256</w:t>
      </w:r>
      <w:r w:rsidR="002F7B19">
        <w:rPr>
          <w:rFonts w:ascii="Angsana New" w:hAnsi="Angsana New" w:cs="Angsana New"/>
          <w:sz w:val="32"/>
          <w:szCs w:val="32"/>
        </w:rPr>
        <w:t>4</w:t>
      </w:r>
    </w:p>
    <w:p w:rsidR="00C66FA6" w:rsidRDefault="007F4A8E" w:rsidP="007F4A8E">
      <w:pPr>
        <w:tabs>
          <w:tab w:val="left" w:pos="1134"/>
        </w:tabs>
        <w:ind w:left="450" w:right="-32"/>
        <w:contextualSpacing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F342CF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เงินที่ถึงกำหนดชำระภายในหนึ่งปี </w:t>
      </w:r>
      <w:r w:rsidRPr="00F342CF">
        <w:rPr>
          <w:rFonts w:ascii="Angsana New" w:hAnsi="Angsana New" w:cs="Angsana New" w:hint="cs"/>
          <w:sz w:val="32"/>
          <w:szCs w:val="32"/>
          <w:cs/>
        </w:rPr>
        <w:t>ได้แสดงไว้ภายใต้หัวข้อหนี้สินหมุนเวียน</w:t>
      </w:r>
    </w:p>
    <w:p w:rsidR="00F567C0" w:rsidRDefault="00F567C0" w:rsidP="007F4A8E">
      <w:pPr>
        <w:tabs>
          <w:tab w:val="left" w:pos="1134"/>
        </w:tabs>
        <w:ind w:left="450" w:right="-32"/>
        <w:contextualSpacing/>
        <w:rPr>
          <w:rFonts w:ascii="Angsana New" w:hAnsi="Angsana New" w:cs="Angsana New"/>
          <w:sz w:val="32"/>
          <w:szCs w:val="32"/>
        </w:rPr>
      </w:pPr>
    </w:p>
    <w:p w:rsidR="00F567C0" w:rsidRDefault="00F567C0" w:rsidP="007F4A8E">
      <w:pPr>
        <w:tabs>
          <w:tab w:val="left" w:pos="1134"/>
        </w:tabs>
        <w:ind w:left="450" w:right="-32"/>
        <w:contextualSpacing/>
        <w:rPr>
          <w:rFonts w:ascii="Angsana New" w:hAnsi="Angsana New" w:cs="Angsana New"/>
          <w:sz w:val="32"/>
          <w:szCs w:val="32"/>
        </w:rPr>
      </w:pPr>
    </w:p>
    <w:p w:rsidR="00F567C0" w:rsidRDefault="00F567C0" w:rsidP="007F4A8E">
      <w:pPr>
        <w:tabs>
          <w:tab w:val="left" w:pos="1134"/>
        </w:tabs>
        <w:ind w:left="450" w:right="-32"/>
        <w:contextualSpacing/>
        <w:rPr>
          <w:rFonts w:ascii="Angsana New" w:hAnsi="Angsana New" w:cs="Angsana New"/>
          <w:sz w:val="32"/>
          <w:szCs w:val="32"/>
        </w:rPr>
      </w:pPr>
    </w:p>
    <w:p w:rsidR="00F567C0" w:rsidRDefault="00F567C0" w:rsidP="007F4A8E">
      <w:pPr>
        <w:tabs>
          <w:tab w:val="left" w:pos="1134"/>
        </w:tabs>
        <w:ind w:left="450" w:right="-32"/>
        <w:contextualSpacing/>
        <w:rPr>
          <w:rFonts w:ascii="Angsana New" w:hAnsi="Angsana New" w:cs="Angsana New"/>
          <w:sz w:val="32"/>
          <w:szCs w:val="32"/>
        </w:rPr>
      </w:pPr>
    </w:p>
    <w:p w:rsidR="00F567C0" w:rsidRDefault="00F567C0" w:rsidP="007F4A8E">
      <w:pPr>
        <w:tabs>
          <w:tab w:val="left" w:pos="1134"/>
        </w:tabs>
        <w:ind w:left="450" w:right="-32"/>
        <w:contextualSpacing/>
        <w:rPr>
          <w:rFonts w:ascii="Angsana New" w:hAnsi="Angsana New" w:cs="Angsana New"/>
          <w:sz w:val="32"/>
          <w:szCs w:val="32"/>
        </w:rPr>
      </w:pPr>
    </w:p>
    <w:p w:rsidR="00F567C0" w:rsidRDefault="00F567C0" w:rsidP="007F4A8E">
      <w:pPr>
        <w:tabs>
          <w:tab w:val="left" w:pos="1134"/>
        </w:tabs>
        <w:ind w:left="450" w:right="-32"/>
        <w:contextualSpacing/>
        <w:rPr>
          <w:rFonts w:ascii="Angsana New" w:hAnsi="Angsana New" w:cs="Angsana New"/>
          <w:sz w:val="32"/>
          <w:szCs w:val="32"/>
        </w:rPr>
      </w:pPr>
    </w:p>
    <w:p w:rsidR="00F567C0" w:rsidRDefault="00F567C0" w:rsidP="007F4A8E">
      <w:pPr>
        <w:tabs>
          <w:tab w:val="left" w:pos="1134"/>
        </w:tabs>
        <w:ind w:left="450" w:right="-32"/>
        <w:contextualSpacing/>
        <w:rPr>
          <w:rFonts w:ascii="Angsana New" w:hAnsi="Angsana New" w:cs="Angsana New"/>
          <w:sz w:val="32"/>
          <w:szCs w:val="32"/>
        </w:rPr>
      </w:pPr>
    </w:p>
    <w:p w:rsidR="00E02527" w:rsidRDefault="00E02527" w:rsidP="003B7BBD">
      <w:pPr>
        <w:numPr>
          <w:ilvl w:val="0"/>
          <w:numId w:val="2"/>
        </w:numPr>
        <w:spacing w:before="120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ภาษีเงินได้</w:t>
      </w:r>
    </w:p>
    <w:p w:rsidR="00E02527" w:rsidRPr="002F37CC" w:rsidRDefault="00E02527" w:rsidP="00182968">
      <w:pPr>
        <w:spacing w:line="276" w:lineRule="auto"/>
        <w:ind w:left="450" w:right="-22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2F37CC">
        <w:rPr>
          <w:rFonts w:ascii="Angsana New" w:hAnsi="Angsana New" w:cs="Angsana New"/>
          <w:sz w:val="32"/>
          <w:szCs w:val="32"/>
          <w:cs/>
        </w:rPr>
        <w:t>ของบริษัท สำหร</w:t>
      </w:r>
      <w:r w:rsidR="00CE6252">
        <w:rPr>
          <w:rFonts w:ascii="Angsana New" w:hAnsi="Angsana New" w:cs="Angsana New"/>
          <w:sz w:val="32"/>
          <w:szCs w:val="32"/>
          <w:cs/>
        </w:rPr>
        <w:t xml:space="preserve">ับปีสิ้นสุดวันที่ 31 ธันวาคม </w:t>
      </w:r>
      <w:r w:rsidR="00CE6252">
        <w:rPr>
          <w:rFonts w:ascii="Angsana New" w:hAnsi="Angsana New" w:cs="Angsana New"/>
          <w:sz w:val="32"/>
          <w:szCs w:val="32"/>
          <w:lang w:eastAsia="zh-CN"/>
        </w:rPr>
        <w:t>2561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E6252"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คำนวณจา</w:t>
      </w:r>
      <w:r>
        <w:rPr>
          <w:rFonts w:ascii="Angsana New" w:hAnsi="Angsana New" w:cs="Angsana New" w:hint="cs"/>
          <w:sz w:val="32"/>
          <w:szCs w:val="32"/>
          <w:cs/>
        </w:rPr>
        <w:t xml:space="preserve">ก </w:t>
      </w:r>
      <w:r w:rsidR="00784208">
        <w:rPr>
          <w:rFonts w:ascii="Angsana New" w:hAnsi="Angsana New" w:cs="Angsana New" w:hint="cs"/>
          <w:sz w:val="32"/>
          <w:szCs w:val="32"/>
          <w:cs/>
        </w:rPr>
        <w:t>กำไร(</w:t>
      </w:r>
      <w:r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784208">
        <w:rPr>
          <w:rFonts w:ascii="Angsana New" w:hAnsi="Angsana New" w:cs="Angsana New" w:hint="cs"/>
          <w:sz w:val="32"/>
          <w:szCs w:val="32"/>
          <w:cs/>
        </w:rPr>
        <w:t>)</w:t>
      </w:r>
      <w:r w:rsidRPr="002F37CC">
        <w:rPr>
          <w:rFonts w:ascii="Angsana New" w:hAnsi="Angsana New" w:cs="Angsana New"/>
          <w:sz w:val="32"/>
          <w:szCs w:val="32"/>
          <w:cs/>
        </w:rPr>
        <w:t>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:rsidR="00E02527" w:rsidRPr="00D13ABC" w:rsidRDefault="00E02527" w:rsidP="00182968">
      <w:pPr>
        <w:ind w:left="426" w:right="-22" w:firstLine="708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3ABC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D13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3ABC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 w:rsidR="00CE6252">
        <w:rPr>
          <w:rFonts w:ascii="Angsana New" w:hAnsi="Angsana New" w:cs="Angsana New" w:hint="cs"/>
          <w:sz w:val="32"/>
          <w:szCs w:val="32"/>
          <w:cs/>
        </w:rPr>
        <w:t xml:space="preserve">บริษัทคำนวณภาษีเงินได้ในปี </w:t>
      </w:r>
      <w:r w:rsidR="00CE6252">
        <w:rPr>
          <w:rFonts w:ascii="Angsana New" w:hAnsi="Angsana New" w:cs="Angsana New"/>
          <w:sz w:val="32"/>
          <w:szCs w:val="32"/>
          <w:lang w:eastAsia="zh-CN"/>
        </w:rPr>
        <w:t>2561</w:t>
      </w:r>
      <w:r w:rsidR="00CE6252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CE6252">
        <w:rPr>
          <w:rFonts w:ascii="Angsana New" w:hAnsi="Angsana New" w:cs="Angsana New"/>
          <w:sz w:val="32"/>
          <w:szCs w:val="32"/>
          <w:lang w:eastAsia="zh-CN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อัตราร้อยละ 20</w:t>
      </w:r>
    </w:p>
    <w:p w:rsidR="00E02527" w:rsidRPr="00D13ABC" w:rsidRDefault="00E02527" w:rsidP="00182968">
      <w:pPr>
        <w:ind w:left="426" w:right="-22" w:firstLine="708"/>
        <w:jc w:val="thaiDistribute"/>
        <w:rPr>
          <w:rFonts w:ascii="Angsana New" w:hAnsi="Angsana New" w:cs="Angsana New"/>
          <w:sz w:val="32"/>
          <w:szCs w:val="32"/>
        </w:rPr>
      </w:pPr>
      <w:r w:rsidRPr="00D13ABC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บริษัทคำนวณตามสิทธิประโยชน์ทางภาษีเงินได้ตามบัตรส่งเสริมการลงทุน (ดูหมายเหตุ</w:t>
      </w:r>
      <w:r w:rsidRPr="00D13ABC">
        <w:rPr>
          <w:rFonts w:ascii="Angsana New" w:hAnsi="Angsana New" w:cs="Angsana New" w:hint="cs"/>
          <w:sz w:val="32"/>
          <w:szCs w:val="32"/>
          <w:cs/>
        </w:rPr>
        <w:t xml:space="preserve"> 1</w:t>
      </w:r>
      <w:r w:rsidR="00AA0290">
        <w:rPr>
          <w:rFonts w:ascii="Angsana New" w:hAnsi="Angsana New" w:cs="Angsana New"/>
          <w:sz w:val="32"/>
          <w:szCs w:val="32"/>
        </w:rPr>
        <w:t>9</w:t>
      </w:r>
      <w:r w:rsidRPr="00D13ABC">
        <w:rPr>
          <w:rFonts w:ascii="Angsana New" w:hAnsi="Angsana New" w:cs="Angsana New"/>
          <w:sz w:val="32"/>
          <w:szCs w:val="32"/>
        </w:rPr>
        <w:t xml:space="preserve"> </w:t>
      </w:r>
      <w:r w:rsidRPr="00D13ABC">
        <w:rPr>
          <w:rFonts w:ascii="Angsana New" w:hAnsi="Angsana New" w:cs="Angsana New"/>
          <w:sz w:val="32"/>
          <w:szCs w:val="32"/>
          <w:cs/>
        </w:rPr>
        <w:t>ประกอบ)</w:t>
      </w:r>
    </w:p>
    <w:p w:rsidR="00E02527" w:rsidRDefault="00E02527" w:rsidP="00182968">
      <w:pPr>
        <w:ind w:left="426" w:right="-22" w:firstLine="708"/>
        <w:jc w:val="thaiDistribute"/>
        <w:rPr>
          <w:rFonts w:ascii="Angsana New" w:hAnsi="Angsana New" w:cs="Angsana New"/>
          <w:sz w:val="32"/>
          <w:szCs w:val="32"/>
        </w:rPr>
      </w:pPr>
      <w:r w:rsidRPr="00D13ABC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:rsidR="00E02527" w:rsidRDefault="00E02527" w:rsidP="00D84D60">
      <w:pPr>
        <w:ind w:left="900" w:right="-1063" w:firstLine="234"/>
        <w:jc w:val="thaiDistribute"/>
        <w:rPr>
          <w:rFonts w:ascii="Angsana New" w:hAnsi="Angsana New" w:cs="Angsana New"/>
          <w:sz w:val="32"/>
          <w:szCs w:val="32"/>
        </w:rPr>
      </w:pPr>
      <w:r w:rsidRPr="00BF6493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Pr="00BF6493">
        <w:rPr>
          <w:rFonts w:ascii="Angsana New" w:hAnsi="Angsana New" w:cs="Angsana New"/>
          <w:sz w:val="32"/>
          <w:szCs w:val="32"/>
          <w:cs/>
        </w:rPr>
        <w:t>ภาษีเงินได้ที่รับรู้ในงบกำไรขาดทุนเบ็ดเสร็จ ประกอบด้วย</w:t>
      </w:r>
    </w:p>
    <w:p w:rsidR="00E02527" w:rsidRPr="00083386" w:rsidRDefault="00E02527" w:rsidP="005B3509">
      <w:pPr>
        <w:ind w:right="-22"/>
        <w:jc w:val="center"/>
        <w:rPr>
          <w:rFonts w:ascii="Angsana New" w:hAnsi="Angsana New" w:cs="Angsana New"/>
          <w:sz w:val="30"/>
          <w:szCs w:val="30"/>
        </w:rPr>
      </w:pPr>
      <w:r w:rsidRPr="00083386">
        <w:rPr>
          <w:rFonts w:ascii="Angsana New" w:hAnsi="Angsana New" w:cs="Angsana New"/>
          <w:sz w:val="30"/>
          <w:szCs w:val="30"/>
        </w:rPr>
        <w:t xml:space="preserve">                                                                                                                                                                      </w:t>
      </w:r>
      <w:r w:rsidR="005B3509">
        <w:rPr>
          <w:rFonts w:ascii="Angsana New" w:hAnsi="Angsana New" w:cs="Angsana New"/>
          <w:sz w:val="30"/>
          <w:szCs w:val="30"/>
        </w:rPr>
        <w:t xml:space="preserve">       </w:t>
      </w:r>
      <w:r w:rsidRPr="00083386">
        <w:rPr>
          <w:rFonts w:ascii="Angsana New" w:hAnsi="Angsana New" w:cs="Angsana New"/>
          <w:sz w:val="30"/>
          <w:szCs w:val="30"/>
        </w:rPr>
        <w:t xml:space="preserve"> </w:t>
      </w:r>
      <w:r w:rsidRPr="00083386">
        <w:rPr>
          <w:rFonts w:ascii="Angsana New" w:hAnsi="Angsana New" w:cs="Angsana New"/>
          <w:sz w:val="30"/>
          <w:szCs w:val="30"/>
          <w:cs/>
        </w:rPr>
        <w:t>หน่วย</w:t>
      </w:r>
      <w:r w:rsidR="00D84D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3386">
        <w:rPr>
          <w:rFonts w:ascii="Angsana New" w:hAnsi="Angsana New" w:cs="Angsana New"/>
          <w:sz w:val="30"/>
          <w:szCs w:val="30"/>
        </w:rPr>
        <w:t xml:space="preserve">: </w:t>
      </w:r>
      <w:r w:rsidRPr="00083386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929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4"/>
        <w:gridCol w:w="1845"/>
        <w:gridCol w:w="1845"/>
      </w:tblGrid>
      <w:tr w:rsidR="006300D6" w:rsidRPr="00083386" w:rsidTr="006300D6">
        <w:tc>
          <w:tcPr>
            <w:tcW w:w="5604" w:type="dxa"/>
            <w:vMerge w:val="restart"/>
          </w:tcPr>
          <w:p w:rsidR="006300D6" w:rsidRPr="00292BFF" w:rsidRDefault="006300D6" w:rsidP="00890F16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2BFF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  <w:p w:rsidR="006300D6" w:rsidRPr="00292BFF" w:rsidRDefault="006300D6" w:rsidP="00890F16">
            <w:pPr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2BFF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292BFF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  <w:r w:rsidRPr="00292BF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292BFF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3690" w:type="dxa"/>
            <w:gridSpan w:val="2"/>
          </w:tcPr>
          <w:p w:rsidR="006300D6" w:rsidRPr="00292BFF" w:rsidRDefault="00244C76" w:rsidP="00244C76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="006300D6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6300D6" w:rsidRPr="00292BF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00D6" w:rsidRPr="00083386" w:rsidTr="006300D6">
        <w:tc>
          <w:tcPr>
            <w:tcW w:w="5604" w:type="dxa"/>
            <w:vMerge/>
            <w:tcBorders>
              <w:bottom w:val="single" w:sz="4" w:space="0" w:color="auto"/>
            </w:tcBorders>
          </w:tcPr>
          <w:p w:rsidR="006300D6" w:rsidRPr="00292BFF" w:rsidRDefault="006300D6" w:rsidP="00890F1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6300D6" w:rsidRPr="00292BFF" w:rsidRDefault="006300D6" w:rsidP="00890F16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292BFF">
              <w:rPr>
                <w:rFonts w:ascii="Angsana New" w:hAnsi="Angsana New" w:cs="Angsana New"/>
                <w:sz w:val="30"/>
                <w:szCs w:val="30"/>
                <w:lang w:eastAsia="zh-CN"/>
              </w:rPr>
              <w:t>2561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6300D6" w:rsidRPr="00292BFF" w:rsidRDefault="006300D6" w:rsidP="00890F16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292BFF">
              <w:rPr>
                <w:rFonts w:ascii="Angsana New" w:hAnsi="Angsana New" w:cs="Angsana New"/>
                <w:sz w:val="30"/>
                <w:szCs w:val="30"/>
                <w:lang w:eastAsia="zh-CN"/>
              </w:rPr>
              <w:t>2560</w:t>
            </w:r>
          </w:p>
        </w:tc>
      </w:tr>
      <w:tr w:rsidR="006300D6" w:rsidRPr="00083386" w:rsidTr="006300D6">
        <w:tc>
          <w:tcPr>
            <w:tcW w:w="5604" w:type="dxa"/>
            <w:tcBorders>
              <w:bottom w:val="nil"/>
            </w:tcBorders>
          </w:tcPr>
          <w:p w:rsidR="006300D6" w:rsidRPr="00292BFF" w:rsidRDefault="006300D6" w:rsidP="00890F1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92BF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  <w:r w:rsidRPr="00292BFF">
              <w:rPr>
                <w:rFonts w:ascii="Angsana New" w:hAnsi="Angsana New" w:cs="Angsana New" w:hint="cs"/>
                <w:sz w:val="30"/>
                <w:szCs w:val="30"/>
                <w:cs/>
              </w:rPr>
              <w:t>นิติบุคคล</w:t>
            </w:r>
            <w:r w:rsidRPr="00292BFF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292BFF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45" w:type="dxa"/>
            <w:tcBorders>
              <w:bottom w:val="nil"/>
            </w:tcBorders>
            <w:shd w:val="clear" w:color="auto" w:fill="auto"/>
          </w:tcPr>
          <w:p w:rsidR="006300D6" w:rsidRPr="00292BFF" w:rsidRDefault="006300D6" w:rsidP="006300D6">
            <w:pPr>
              <w:ind w:left="-109" w:right="-106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292BFF">
              <w:rPr>
                <w:rFonts w:ascii="Angsana New" w:hAnsi="Angsana New" w:cs="Angsana New" w:hint="cs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845" w:type="dxa"/>
            <w:tcBorders>
              <w:bottom w:val="nil"/>
            </w:tcBorders>
            <w:shd w:val="clear" w:color="auto" w:fill="auto"/>
          </w:tcPr>
          <w:p w:rsidR="006300D6" w:rsidRPr="00292BFF" w:rsidRDefault="006300D6" w:rsidP="00280115">
            <w:pPr>
              <w:tabs>
                <w:tab w:val="decimal" w:pos="686"/>
              </w:tabs>
              <w:ind w:left="-109" w:right="-106"/>
              <w:rPr>
                <w:rFonts w:ascii="Angsana New" w:hAnsi="Angsana New" w:cs="Angsana New"/>
                <w:sz w:val="30"/>
                <w:szCs w:val="30"/>
              </w:rPr>
            </w:pPr>
            <w:r w:rsidRPr="00292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300D6" w:rsidRPr="00083386" w:rsidTr="006300D6">
        <w:tc>
          <w:tcPr>
            <w:tcW w:w="5604" w:type="dxa"/>
            <w:tcBorders>
              <w:top w:val="nil"/>
              <w:bottom w:val="nil"/>
            </w:tcBorders>
          </w:tcPr>
          <w:p w:rsidR="006300D6" w:rsidRPr="00292BFF" w:rsidRDefault="006300D6" w:rsidP="006300D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2BFF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5" w:type="dxa"/>
            <w:tcBorders>
              <w:top w:val="nil"/>
              <w:bottom w:val="nil"/>
            </w:tcBorders>
            <w:shd w:val="clear" w:color="auto" w:fill="auto"/>
          </w:tcPr>
          <w:p w:rsidR="006300D6" w:rsidRPr="00292BFF" w:rsidRDefault="006300D6" w:rsidP="006300D6">
            <w:pPr>
              <w:tabs>
                <w:tab w:val="decimal" w:pos="961"/>
                <w:tab w:val="decimal" w:pos="1152"/>
              </w:tabs>
              <w:ind w:left="-109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shd w:val="clear" w:color="auto" w:fill="auto"/>
          </w:tcPr>
          <w:p w:rsidR="006300D6" w:rsidRPr="00292BFF" w:rsidRDefault="006300D6" w:rsidP="006300D6">
            <w:pPr>
              <w:tabs>
                <w:tab w:val="decimal" w:pos="1197"/>
              </w:tabs>
              <w:ind w:left="-109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00D6" w:rsidRPr="00083386" w:rsidTr="006300D6">
        <w:tc>
          <w:tcPr>
            <w:tcW w:w="5604" w:type="dxa"/>
            <w:tcBorders>
              <w:top w:val="nil"/>
              <w:bottom w:val="nil"/>
            </w:tcBorders>
          </w:tcPr>
          <w:p w:rsidR="006300D6" w:rsidRPr="00292BFF" w:rsidRDefault="006300D6" w:rsidP="00890F16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และการกลับรายการ</w:t>
            </w:r>
            <w:r w:rsidRPr="00292BFF">
              <w:rPr>
                <w:rFonts w:ascii="Angsana New" w:hAnsi="Angsana New" w:cs="Angsana New" w:hint="cs"/>
                <w:sz w:val="30"/>
                <w:szCs w:val="30"/>
                <w:cs/>
              </w:rPr>
              <w:t>ผล</w:t>
            </w:r>
            <w:r w:rsidRPr="00292BFF">
              <w:rPr>
                <w:rFonts w:ascii="Angsana New" w:hAnsi="Angsana New" w:cs="Angsana New"/>
                <w:sz w:val="30"/>
                <w:szCs w:val="30"/>
                <w:cs/>
              </w:rPr>
              <w:t>แตกต่างชั่วคราว</w:t>
            </w:r>
          </w:p>
        </w:tc>
        <w:tc>
          <w:tcPr>
            <w:tcW w:w="18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300D6" w:rsidRPr="00292BFF" w:rsidRDefault="006300D6" w:rsidP="006300D6">
            <w:pPr>
              <w:tabs>
                <w:tab w:val="decimal" w:pos="1332"/>
              </w:tabs>
              <w:ind w:left="-109" w:right="-106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1,238,810</w:t>
            </w:r>
          </w:p>
        </w:tc>
        <w:tc>
          <w:tcPr>
            <w:tcW w:w="18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300D6" w:rsidRPr="00292BFF" w:rsidRDefault="006300D6" w:rsidP="006300D6">
            <w:pPr>
              <w:tabs>
                <w:tab w:val="decimal" w:pos="1377"/>
              </w:tabs>
              <w:ind w:left="-109" w:right="-106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292BFF">
              <w:rPr>
                <w:rFonts w:ascii="Angsana New" w:hAnsi="Angsana New" w:cs="Angsana New"/>
                <w:sz w:val="30"/>
                <w:szCs w:val="30"/>
                <w:lang w:eastAsia="zh-CN"/>
              </w:rPr>
              <w:t>769,049</w:t>
            </w:r>
          </w:p>
        </w:tc>
      </w:tr>
      <w:tr w:rsidR="006300D6" w:rsidRPr="00083386" w:rsidTr="006300D6">
        <w:tc>
          <w:tcPr>
            <w:tcW w:w="5604" w:type="dxa"/>
            <w:tcBorders>
              <w:top w:val="nil"/>
              <w:bottom w:val="single" w:sz="4" w:space="0" w:color="auto"/>
            </w:tcBorders>
          </w:tcPr>
          <w:p w:rsidR="006300D6" w:rsidRPr="00292BFF" w:rsidRDefault="006300D6" w:rsidP="00890F1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2BF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00D6" w:rsidRPr="00292BFF" w:rsidRDefault="006300D6" w:rsidP="006300D6">
            <w:pPr>
              <w:tabs>
                <w:tab w:val="decimal" w:pos="1332"/>
              </w:tabs>
              <w:ind w:left="-109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1,238,810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00D6" w:rsidRPr="00292BFF" w:rsidRDefault="006300D6" w:rsidP="006300D6">
            <w:pPr>
              <w:tabs>
                <w:tab w:val="decimal" w:pos="1377"/>
              </w:tabs>
              <w:ind w:left="-109" w:right="-106"/>
              <w:rPr>
                <w:rFonts w:ascii="Angsana New" w:hAnsi="Angsana New" w:cs="Angsana New"/>
                <w:sz w:val="30"/>
                <w:szCs w:val="30"/>
              </w:rPr>
            </w:pPr>
            <w:r w:rsidRPr="00292BFF">
              <w:rPr>
                <w:rFonts w:ascii="Angsana New" w:hAnsi="Angsana New" w:cs="Angsana New"/>
                <w:sz w:val="30"/>
                <w:szCs w:val="30"/>
              </w:rPr>
              <w:t>769,049</w:t>
            </w:r>
          </w:p>
        </w:tc>
      </w:tr>
    </w:tbl>
    <w:p w:rsidR="00F567C0" w:rsidRDefault="00F567C0" w:rsidP="00F567C0">
      <w:pPr>
        <w:spacing w:before="240"/>
        <w:ind w:left="426" w:right="119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F567C0" w:rsidRDefault="00F567C0" w:rsidP="00F567C0">
      <w:pPr>
        <w:spacing w:before="240"/>
        <w:ind w:left="426" w:right="119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F567C0" w:rsidRDefault="00F567C0" w:rsidP="00F567C0">
      <w:pPr>
        <w:spacing w:before="240"/>
        <w:ind w:left="426" w:right="119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F567C0" w:rsidRDefault="00F567C0" w:rsidP="00F567C0">
      <w:pPr>
        <w:spacing w:before="240"/>
        <w:ind w:left="426" w:right="119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F567C0" w:rsidRDefault="00F567C0" w:rsidP="00F567C0">
      <w:pPr>
        <w:spacing w:before="240"/>
        <w:ind w:left="426" w:right="119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F567C0" w:rsidRDefault="00F567C0" w:rsidP="00F567C0">
      <w:pPr>
        <w:spacing w:before="240"/>
        <w:ind w:left="426" w:right="119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F567C0" w:rsidRDefault="00F567C0" w:rsidP="00F567C0">
      <w:pPr>
        <w:spacing w:before="240"/>
        <w:ind w:left="426" w:right="119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F567C0" w:rsidRDefault="00F567C0" w:rsidP="00F567C0">
      <w:pPr>
        <w:spacing w:before="240"/>
        <w:ind w:left="426" w:right="119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F567C0" w:rsidRDefault="00F567C0" w:rsidP="00F567C0">
      <w:pPr>
        <w:spacing w:before="240"/>
        <w:ind w:left="426" w:right="119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F567C0" w:rsidRDefault="00F567C0" w:rsidP="00F567C0">
      <w:pPr>
        <w:spacing w:before="240"/>
        <w:ind w:left="426" w:right="119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E02527" w:rsidRDefault="004A1977" w:rsidP="00F567C0">
      <w:pPr>
        <w:spacing w:before="240"/>
        <w:ind w:left="426" w:right="119" w:firstLine="70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ณ</w:t>
      </w:r>
      <w:r w:rsidR="007F0675">
        <w:rPr>
          <w:rFonts w:ascii="Angsana New" w:hAnsi="Angsana New" w:cs="Angsana New" w:hint="cs"/>
          <w:sz w:val="32"/>
          <w:szCs w:val="32"/>
          <w:cs/>
        </w:rPr>
        <w:t xml:space="preserve"> วันที่ 31 ธันวาคม </w:t>
      </w:r>
      <w:r w:rsidR="007F0675">
        <w:rPr>
          <w:rFonts w:ascii="Angsana New" w:hAnsi="Angsana New" w:cs="Angsana New"/>
          <w:sz w:val="32"/>
          <w:szCs w:val="32"/>
          <w:lang w:eastAsia="zh-CN"/>
        </w:rPr>
        <w:t>2561</w:t>
      </w:r>
      <w:r w:rsidR="00E0252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7F0675">
        <w:rPr>
          <w:rFonts w:ascii="Angsana New" w:hAnsi="Angsana New" w:cs="Angsana New"/>
          <w:sz w:val="32"/>
          <w:szCs w:val="32"/>
          <w:lang w:eastAsia="zh-CN"/>
        </w:rPr>
        <w:t>2560</w:t>
      </w:r>
      <w:r w:rsidR="00E02527" w:rsidRPr="00457212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</w:t>
      </w:r>
      <w:r w:rsidR="00E02527">
        <w:rPr>
          <w:rFonts w:ascii="Angsana New" w:hAnsi="Angsana New" w:cs="Angsana New" w:hint="cs"/>
          <w:sz w:val="32"/>
          <w:szCs w:val="32"/>
          <w:cs/>
        </w:rPr>
        <w:t>การตัดบัญชีประกอบด้วยผล</w:t>
      </w:r>
      <w:r w:rsidR="00E02527" w:rsidRPr="00457212">
        <w:rPr>
          <w:rFonts w:ascii="Angsana New" w:hAnsi="Angsana New" w:cs="Angsana New" w:hint="cs"/>
          <w:sz w:val="32"/>
          <w:szCs w:val="32"/>
          <w:cs/>
        </w:rPr>
        <w:t>แตกต่างชั่วคราว</w:t>
      </w:r>
      <w:r w:rsidR="00E025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02527" w:rsidRPr="00457212">
        <w:rPr>
          <w:rFonts w:ascii="Angsana New" w:hAnsi="Angsana New" w:cs="Angsana New" w:hint="cs"/>
          <w:sz w:val="32"/>
          <w:szCs w:val="32"/>
          <w:cs/>
        </w:rPr>
        <w:t>ดังต่อไปนี้</w:t>
      </w:r>
    </w:p>
    <w:p w:rsidR="00E02527" w:rsidRPr="009A041A" w:rsidRDefault="00E02527" w:rsidP="005B3509">
      <w:pPr>
        <w:ind w:right="-22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</w:t>
      </w:r>
      <w:r w:rsidRPr="009A041A">
        <w:rPr>
          <w:rFonts w:ascii="Angsana New" w:hAnsi="Angsana New" w:cs="Angsana New"/>
          <w:sz w:val="32"/>
          <w:szCs w:val="32"/>
          <w:cs/>
        </w:rPr>
        <w:t>หน่วย</w:t>
      </w:r>
      <w:r w:rsidRPr="009A041A">
        <w:rPr>
          <w:rFonts w:ascii="Angsana New" w:hAnsi="Angsana New" w:cs="Angsana New"/>
          <w:sz w:val="32"/>
          <w:szCs w:val="32"/>
        </w:rPr>
        <w:t xml:space="preserve">: </w:t>
      </w:r>
      <w:r w:rsidRPr="009A041A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38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5"/>
        <w:gridCol w:w="1806"/>
        <w:gridCol w:w="1803"/>
      </w:tblGrid>
      <w:tr w:rsidR="00E02527" w:rsidRPr="0094343B" w:rsidTr="00762471">
        <w:trPr>
          <w:trHeight w:val="511"/>
        </w:trPr>
        <w:tc>
          <w:tcPr>
            <w:tcW w:w="5775" w:type="dxa"/>
            <w:vMerge w:val="restart"/>
            <w:vAlign w:val="center"/>
          </w:tcPr>
          <w:p w:rsidR="00E02527" w:rsidRPr="0005484B" w:rsidRDefault="00E02527" w:rsidP="00890F16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  <w:cs/>
              </w:rPr>
              <w:t>รายการ</w:t>
            </w:r>
          </w:p>
        </w:tc>
        <w:tc>
          <w:tcPr>
            <w:tcW w:w="3609" w:type="dxa"/>
            <w:gridSpan w:val="2"/>
            <w:vAlign w:val="center"/>
          </w:tcPr>
          <w:p w:rsidR="00E02527" w:rsidRPr="0005484B" w:rsidRDefault="00E02527" w:rsidP="00890F16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  <w:r w:rsidRPr="0005484B">
              <w:rPr>
                <w:rFonts w:ascii="AngsanaUPC" w:hAnsi="AngsanaUPC" w:cs="AngsanaUPC" w:hint="cs"/>
                <w:sz w:val="30"/>
                <w:szCs w:val="30"/>
                <w:cs/>
              </w:rPr>
              <w:t>และ</w:t>
            </w:r>
            <w:r w:rsidRPr="0005484B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527" w:rsidRPr="0094343B" w:rsidTr="00B4781F">
        <w:trPr>
          <w:trHeight w:val="153"/>
        </w:trPr>
        <w:tc>
          <w:tcPr>
            <w:tcW w:w="5775" w:type="dxa"/>
            <w:vMerge/>
            <w:tcBorders>
              <w:bottom w:val="single" w:sz="4" w:space="0" w:color="auto"/>
            </w:tcBorders>
          </w:tcPr>
          <w:p w:rsidR="00E02527" w:rsidRPr="0005484B" w:rsidRDefault="00E02527" w:rsidP="00890F16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:rsidR="00E02527" w:rsidRPr="0005484B" w:rsidRDefault="00E02527" w:rsidP="007436BC">
            <w:pPr>
              <w:tabs>
                <w:tab w:val="left" w:pos="360"/>
                <w:tab w:val="left" w:pos="900"/>
                <w:tab w:val="left" w:pos="1123"/>
              </w:tabs>
              <w:ind w:left="-103" w:right="-111"/>
              <w:jc w:val="center"/>
              <w:rPr>
                <w:rFonts w:ascii="AngsanaUPC" w:hAnsi="AngsanaUPC" w:cs="AngsanaUPC"/>
                <w:sz w:val="30"/>
                <w:szCs w:val="30"/>
                <w:lang w:eastAsia="zh-CN"/>
              </w:rPr>
            </w:pPr>
            <w:r w:rsidRPr="0005484B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</w:t>
            </w:r>
            <w:r w:rsidR="007436BC" w:rsidRPr="0005484B">
              <w:rPr>
                <w:rFonts w:ascii="AngsanaUPC" w:hAnsi="AngsanaUPC" w:cs="AngsanaUPC"/>
                <w:sz w:val="30"/>
                <w:szCs w:val="30"/>
                <w:lang w:eastAsia="zh-CN"/>
              </w:rPr>
              <w:t>2561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:rsidR="00E02527" w:rsidRPr="0005484B" w:rsidRDefault="00E02527" w:rsidP="007436BC">
            <w:pPr>
              <w:tabs>
                <w:tab w:val="left" w:pos="360"/>
                <w:tab w:val="left" w:pos="900"/>
                <w:tab w:val="left" w:pos="1123"/>
              </w:tabs>
              <w:ind w:left="-103" w:right="-111"/>
              <w:jc w:val="center"/>
              <w:rPr>
                <w:rFonts w:ascii="AngsanaUPC" w:hAnsi="AngsanaUPC" w:cs="AngsanaUPC"/>
                <w:sz w:val="30"/>
                <w:szCs w:val="30"/>
                <w:lang w:eastAsia="zh-CN"/>
              </w:rPr>
            </w:pPr>
            <w:r w:rsidRPr="0005484B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</w:t>
            </w:r>
            <w:r w:rsidR="007436BC" w:rsidRPr="0005484B">
              <w:rPr>
                <w:rFonts w:ascii="AngsanaUPC" w:hAnsi="AngsanaUPC" w:cs="AngsanaUPC"/>
                <w:sz w:val="30"/>
                <w:szCs w:val="30"/>
                <w:lang w:eastAsia="zh-CN"/>
              </w:rPr>
              <w:t>2560</w:t>
            </w:r>
          </w:p>
        </w:tc>
      </w:tr>
      <w:tr w:rsidR="00B4781F" w:rsidRPr="0094343B" w:rsidTr="00B4781F">
        <w:trPr>
          <w:trHeight w:val="153"/>
        </w:trPr>
        <w:tc>
          <w:tcPr>
            <w:tcW w:w="5775" w:type="dxa"/>
            <w:tcBorders>
              <w:bottom w:val="nil"/>
            </w:tcBorders>
          </w:tcPr>
          <w:p w:rsidR="00B4781F" w:rsidRPr="00B4781F" w:rsidRDefault="00B4781F" w:rsidP="00890F16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B4781F">
              <w:rPr>
                <w:rFonts w:ascii="AngsanaUPC" w:hAnsi="AngsanaUPC" w:cs="AngsanaUPC" w:hint="cs"/>
                <w:b/>
                <w:bCs/>
                <w:sz w:val="30"/>
                <w:szCs w:val="30"/>
                <w:u w:val="single"/>
                <w:cs/>
              </w:rPr>
              <w:t xml:space="preserve">อัตราภาษีเงินได้ </w:t>
            </w:r>
            <w:r w:rsidRPr="00B4781F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  <w:t>20%</w:t>
            </w:r>
          </w:p>
        </w:tc>
        <w:tc>
          <w:tcPr>
            <w:tcW w:w="1806" w:type="dxa"/>
            <w:tcBorders>
              <w:bottom w:val="nil"/>
            </w:tcBorders>
          </w:tcPr>
          <w:p w:rsidR="00B4781F" w:rsidRPr="0005484B" w:rsidRDefault="00B4781F" w:rsidP="007436BC">
            <w:pPr>
              <w:tabs>
                <w:tab w:val="left" w:pos="360"/>
                <w:tab w:val="left" w:pos="900"/>
                <w:tab w:val="left" w:pos="1123"/>
              </w:tabs>
              <w:ind w:left="-103" w:right="-111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:rsidR="00B4781F" w:rsidRPr="0005484B" w:rsidRDefault="00B4781F" w:rsidP="007436BC">
            <w:pPr>
              <w:tabs>
                <w:tab w:val="left" w:pos="360"/>
                <w:tab w:val="left" w:pos="900"/>
                <w:tab w:val="left" w:pos="1123"/>
              </w:tabs>
              <w:ind w:left="-103" w:right="-111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E02527" w:rsidRPr="0094343B" w:rsidTr="00762471">
        <w:trPr>
          <w:trHeight w:val="297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E02527" w:rsidRPr="0005484B" w:rsidRDefault="00E02527" w:rsidP="00890F16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5484B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05484B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ที่รับรู้ในงบกำไรขาดทุน</w:t>
            </w:r>
            <w:r w:rsidR="00EC2D17" w:rsidRPr="0005484B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E02527" w:rsidRPr="0005484B" w:rsidRDefault="00E02527" w:rsidP="00890F16">
            <w:pPr>
              <w:tabs>
                <w:tab w:val="decimal" w:pos="622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  <w:vAlign w:val="center"/>
          </w:tcPr>
          <w:p w:rsidR="00E02527" w:rsidRPr="0005484B" w:rsidRDefault="00E02527" w:rsidP="00890F16">
            <w:pPr>
              <w:tabs>
                <w:tab w:val="decimal" w:pos="622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436BC" w:rsidRPr="009F2384" w:rsidTr="00762471">
        <w:trPr>
          <w:trHeight w:val="453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7436BC" w:rsidRPr="0005484B" w:rsidRDefault="007436BC" w:rsidP="00890F16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5484B">
              <w:rPr>
                <w:rFonts w:ascii="AngsanaUPC" w:hAnsi="AngsanaUPC" w:cs="AngsanaUPC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7436BC" w:rsidRPr="0005484B" w:rsidRDefault="009614AD" w:rsidP="00762471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  <w:lang w:eastAsia="zh-CN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zh-CN"/>
              </w:rPr>
              <w:t>571,824</w:t>
            </w:r>
          </w:p>
        </w:tc>
        <w:tc>
          <w:tcPr>
            <w:tcW w:w="1803" w:type="dxa"/>
            <w:tcBorders>
              <w:top w:val="nil"/>
              <w:bottom w:val="nil"/>
            </w:tcBorders>
            <w:vAlign w:val="center"/>
          </w:tcPr>
          <w:p w:rsidR="007436BC" w:rsidRPr="0005484B" w:rsidRDefault="007436BC" w:rsidP="00E1259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  <w:lang w:eastAsia="zh-CN"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  <w:lang w:eastAsia="zh-CN"/>
              </w:rPr>
              <w:t>189,044</w:t>
            </w:r>
          </w:p>
        </w:tc>
      </w:tr>
      <w:tr w:rsidR="007436BC" w:rsidRPr="009F2384" w:rsidTr="00762471">
        <w:trPr>
          <w:trHeight w:val="453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7436BC" w:rsidRPr="0005484B" w:rsidRDefault="007436BC" w:rsidP="00890F16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  <w:cs/>
              </w:rPr>
              <w:t>ค่าเผื่อ</w:t>
            </w:r>
            <w:r w:rsidRPr="0005484B">
              <w:rPr>
                <w:rFonts w:ascii="AngsanaUPC" w:hAnsi="AngsanaUPC" w:cs="AngsanaUPC"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7436BC" w:rsidRPr="0005484B" w:rsidRDefault="009614AD" w:rsidP="00762471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12,051,062</w:t>
            </w:r>
          </w:p>
        </w:tc>
        <w:tc>
          <w:tcPr>
            <w:tcW w:w="1803" w:type="dxa"/>
            <w:tcBorders>
              <w:top w:val="nil"/>
              <w:bottom w:val="nil"/>
            </w:tcBorders>
            <w:vAlign w:val="center"/>
          </w:tcPr>
          <w:p w:rsidR="007436BC" w:rsidRPr="0005484B" w:rsidRDefault="007436BC" w:rsidP="00E1259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</w:rPr>
              <w:t>8,068,356</w:t>
            </w:r>
          </w:p>
        </w:tc>
      </w:tr>
      <w:tr w:rsidR="007436BC" w:rsidRPr="009F2384" w:rsidTr="00762471">
        <w:trPr>
          <w:trHeight w:val="85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7436BC" w:rsidRPr="0005484B" w:rsidRDefault="007436BC" w:rsidP="00890F16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05484B">
              <w:rPr>
                <w:rFonts w:ascii="AngsanaUPC" w:hAnsi="AngsanaUPC" w:cs="AngsanaUPC" w:hint="cs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7436BC" w:rsidRPr="0005484B" w:rsidRDefault="009614AD" w:rsidP="00890F16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(45,049,923)</w:t>
            </w:r>
          </w:p>
        </w:tc>
        <w:tc>
          <w:tcPr>
            <w:tcW w:w="1803" w:type="dxa"/>
            <w:tcBorders>
              <w:top w:val="nil"/>
              <w:bottom w:val="nil"/>
            </w:tcBorders>
            <w:vAlign w:val="center"/>
          </w:tcPr>
          <w:p w:rsidR="007436BC" w:rsidRPr="0005484B" w:rsidRDefault="007436BC" w:rsidP="00E1259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</w:rPr>
              <w:t>(20,316,881)</w:t>
            </w:r>
          </w:p>
        </w:tc>
      </w:tr>
      <w:tr w:rsidR="007436BC" w:rsidRPr="009F2384" w:rsidTr="00762471">
        <w:trPr>
          <w:trHeight w:val="85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7436BC" w:rsidRPr="0005484B" w:rsidRDefault="007436BC" w:rsidP="00890F16">
            <w:pPr>
              <w:ind w:firstLine="140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7436BC" w:rsidRPr="0005484B" w:rsidRDefault="009614AD" w:rsidP="00890F16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23,490,857</w:t>
            </w:r>
          </w:p>
        </w:tc>
        <w:tc>
          <w:tcPr>
            <w:tcW w:w="1803" w:type="dxa"/>
            <w:tcBorders>
              <w:top w:val="nil"/>
              <w:bottom w:val="nil"/>
            </w:tcBorders>
            <w:vAlign w:val="center"/>
          </w:tcPr>
          <w:p w:rsidR="007436BC" w:rsidRPr="0005484B" w:rsidRDefault="007436BC" w:rsidP="00E1259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</w:rPr>
              <w:t>19,682,816</w:t>
            </w:r>
          </w:p>
        </w:tc>
      </w:tr>
      <w:tr w:rsidR="007436BC" w:rsidRPr="009F2384" w:rsidTr="00762471">
        <w:trPr>
          <w:trHeight w:val="85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7436BC" w:rsidRPr="0005484B" w:rsidRDefault="00784208" w:rsidP="00AE36AA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 w:rsidR="007436BC" w:rsidRPr="0005484B">
              <w:rPr>
                <w:rFonts w:ascii="AngsanaUPC" w:hAnsi="AngsanaUPC" w:cs="AngsanaUPC" w:hint="cs"/>
                <w:sz w:val="30"/>
                <w:szCs w:val="30"/>
                <w:cs/>
              </w:rPr>
              <w:t>กำไร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)ขาดทุน</w:t>
            </w:r>
            <w:r w:rsidR="007436BC" w:rsidRPr="0005484B">
              <w:rPr>
                <w:rFonts w:ascii="AngsanaUPC" w:hAnsi="AngsanaUPC" w:cs="AngsanaUPC" w:hint="cs"/>
                <w:sz w:val="30"/>
                <w:szCs w:val="30"/>
                <w:cs/>
              </w:rPr>
              <w:t>จากการจำหน่ายสินค้าเสื่อมสภาพ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7436BC" w:rsidRPr="0005484B" w:rsidRDefault="009614AD" w:rsidP="009614A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693,230</w:t>
            </w:r>
          </w:p>
        </w:tc>
        <w:tc>
          <w:tcPr>
            <w:tcW w:w="1803" w:type="dxa"/>
            <w:tcBorders>
              <w:top w:val="nil"/>
              <w:bottom w:val="nil"/>
            </w:tcBorders>
            <w:vAlign w:val="center"/>
          </w:tcPr>
          <w:p w:rsidR="007436BC" w:rsidRPr="0005484B" w:rsidRDefault="007436BC" w:rsidP="00E1259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</w:rPr>
              <w:t>(222,060)</w:t>
            </w:r>
          </w:p>
        </w:tc>
      </w:tr>
      <w:tr w:rsidR="007436BC" w:rsidRPr="009F2384" w:rsidTr="00762471">
        <w:trPr>
          <w:trHeight w:val="85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7436BC" w:rsidRPr="0005484B" w:rsidRDefault="007436BC" w:rsidP="00890F16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5484B">
              <w:rPr>
                <w:rFonts w:ascii="AngsanaUPC" w:hAnsi="AngsanaUPC" w:cs="AngsanaUPC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7436BC" w:rsidRPr="0005484B" w:rsidRDefault="009614AD" w:rsidP="00762471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  <w:lang w:eastAsia="zh-CN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zh-CN"/>
              </w:rPr>
              <w:t>139,324</w:t>
            </w:r>
          </w:p>
        </w:tc>
        <w:tc>
          <w:tcPr>
            <w:tcW w:w="1803" w:type="dxa"/>
            <w:tcBorders>
              <w:top w:val="nil"/>
              <w:bottom w:val="nil"/>
            </w:tcBorders>
            <w:vAlign w:val="center"/>
          </w:tcPr>
          <w:p w:rsidR="007436BC" w:rsidRPr="0005484B" w:rsidRDefault="007436BC" w:rsidP="00E1259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  <w:lang w:eastAsia="zh-CN"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  <w:lang w:eastAsia="zh-CN"/>
              </w:rPr>
              <w:t>51,289</w:t>
            </w:r>
          </w:p>
        </w:tc>
      </w:tr>
      <w:tr w:rsidR="007436BC" w:rsidRPr="009F2384" w:rsidTr="009614AD">
        <w:trPr>
          <w:trHeight w:val="85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7436BC" w:rsidRPr="0005484B" w:rsidRDefault="007436BC" w:rsidP="00890F16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6BC" w:rsidRPr="0005484B" w:rsidRDefault="009614AD" w:rsidP="00890F16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(8,103,626)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6BC" w:rsidRPr="0005484B" w:rsidRDefault="007436BC" w:rsidP="00E1259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</w:rPr>
              <w:t>7,452,564</w:t>
            </w:r>
          </w:p>
        </w:tc>
      </w:tr>
      <w:tr w:rsidR="009614AD" w:rsidRPr="009F2384" w:rsidTr="009614AD">
        <w:trPr>
          <w:trHeight w:val="85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9614AD" w:rsidRPr="0005484B" w:rsidRDefault="009614AD" w:rsidP="009614AD">
            <w:pPr>
              <w:ind w:left="-2" w:right="-33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80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AD" w:rsidRPr="0005484B" w:rsidRDefault="009614AD" w:rsidP="00890F16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lang w:eastAsia="zh-CN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614AD" w:rsidRPr="0005484B" w:rsidRDefault="009614AD" w:rsidP="00E1259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9614AD" w:rsidRPr="009F2384" w:rsidTr="00097B63">
        <w:trPr>
          <w:trHeight w:val="85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9614AD" w:rsidRPr="009614AD" w:rsidRDefault="00B4781F" w:rsidP="00762471">
            <w:pPr>
              <w:ind w:left="370" w:right="-33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- </w:t>
            </w:r>
            <w:r w:rsidR="009614AD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รับรู้ในกำไรสะสม</w:t>
            </w:r>
          </w:p>
        </w:tc>
        <w:tc>
          <w:tcPr>
            <w:tcW w:w="180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614AD" w:rsidRPr="0005484B" w:rsidRDefault="009614AD" w:rsidP="00890F16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614AD" w:rsidRPr="0005484B" w:rsidRDefault="009614AD" w:rsidP="00E1259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9614AD" w:rsidRPr="009F2384" w:rsidTr="00097B63">
        <w:trPr>
          <w:trHeight w:val="85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9614AD" w:rsidRPr="009614AD" w:rsidRDefault="00B4781F" w:rsidP="009614AD">
            <w:pPr>
              <w:ind w:left="175" w:right="-33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       </w:t>
            </w:r>
            <w:r w:rsidR="009614AD">
              <w:rPr>
                <w:rFonts w:ascii="AngsanaUPC" w:hAnsi="AngsanaUPC" w:cs="AngsanaUPC" w:hint="cs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0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614AD" w:rsidRPr="0005484B" w:rsidRDefault="009614AD" w:rsidP="009614A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zh-CN"/>
              </w:rPr>
              <w:t>(4,529,756)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614AD" w:rsidRPr="0005484B" w:rsidRDefault="009614AD" w:rsidP="009614AD">
            <w:pPr>
              <w:tabs>
                <w:tab w:val="decimal" w:pos="109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</w:t>
            </w:r>
          </w:p>
        </w:tc>
      </w:tr>
      <w:tr w:rsidR="00097B63" w:rsidRPr="009F2384" w:rsidTr="009614AD">
        <w:trPr>
          <w:trHeight w:val="85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097B63" w:rsidRPr="009614AD" w:rsidRDefault="00097B63" w:rsidP="00097B63">
            <w:pPr>
              <w:ind w:left="175" w:right="-33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      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80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B63" w:rsidRDefault="00097B63" w:rsidP="009614A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lang w:eastAsia="zh-CN"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zh-CN"/>
              </w:rPr>
              <w:t>(</w:t>
            </w:r>
            <w:r>
              <w:rPr>
                <w:rFonts w:ascii="AngsanaUPC" w:hAnsi="AngsanaUPC" w:cs="AngsanaUPC" w:hint="cs"/>
                <w:sz w:val="30"/>
                <w:szCs w:val="30"/>
                <w:cs/>
                <w:lang w:eastAsia="zh-CN"/>
              </w:rPr>
              <w:t>68</w:t>
            </w:r>
            <w:r>
              <w:rPr>
                <w:rFonts w:ascii="AngsanaUPC" w:hAnsi="AngsanaUPC" w:cs="AngsanaUPC"/>
                <w:sz w:val="30"/>
                <w:szCs w:val="30"/>
                <w:lang w:eastAsia="zh-CN"/>
              </w:rPr>
              <w:t>,560,936)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97B63" w:rsidRDefault="00097B63" w:rsidP="009614AD">
            <w:pPr>
              <w:tabs>
                <w:tab w:val="decimal" w:pos="109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097B63" w:rsidRPr="009F2384" w:rsidTr="00B4781F">
        <w:trPr>
          <w:trHeight w:val="85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097B63" w:rsidRDefault="00097B63" w:rsidP="009614AD">
            <w:pPr>
              <w:ind w:left="175" w:right="-33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   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B63" w:rsidRPr="0005484B" w:rsidRDefault="00097B63" w:rsidP="00032BE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032BE9">
              <w:rPr>
                <w:rFonts w:ascii="AngsanaUPC" w:hAnsi="AngsanaUPC" w:cs="AngsanaUPC"/>
                <w:sz w:val="30"/>
                <w:szCs w:val="30"/>
              </w:rPr>
              <w:t>81</w:t>
            </w:r>
            <w:r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032BE9">
              <w:rPr>
                <w:rFonts w:ascii="AngsanaUPC" w:hAnsi="AngsanaUPC" w:cs="AngsanaUPC"/>
                <w:sz w:val="30"/>
                <w:szCs w:val="30"/>
              </w:rPr>
              <w:t>194</w:t>
            </w:r>
            <w:r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032BE9">
              <w:rPr>
                <w:rFonts w:ascii="AngsanaUPC" w:hAnsi="AngsanaUPC" w:cs="AngsanaUPC"/>
                <w:sz w:val="30"/>
                <w:szCs w:val="30"/>
              </w:rPr>
              <w:t>318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97B63" w:rsidRPr="0005484B" w:rsidRDefault="00097B63" w:rsidP="00E1259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</w:rPr>
              <w:t>7,452,564</w:t>
            </w:r>
          </w:p>
        </w:tc>
      </w:tr>
      <w:tr w:rsidR="00097B63" w:rsidRPr="009F2384" w:rsidTr="00B4781F">
        <w:trPr>
          <w:trHeight w:val="85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097B63" w:rsidRDefault="00097B63" w:rsidP="009614AD">
            <w:pPr>
              <w:ind w:left="175" w:right="-338"/>
              <w:rPr>
                <w:rFonts w:ascii="AngsanaUPC" w:hAnsi="AngsanaUPC" w:cs="AngsanaUPC"/>
                <w:sz w:val="30"/>
                <w:szCs w:val="30"/>
              </w:rPr>
            </w:pPr>
            <w:r w:rsidRPr="00B4781F">
              <w:rPr>
                <w:rFonts w:ascii="AngsanaUPC" w:hAnsi="AngsanaUPC" w:cs="AngsanaUPC" w:hint="cs"/>
                <w:b/>
                <w:bCs/>
                <w:sz w:val="30"/>
                <w:szCs w:val="30"/>
                <w:u w:val="single"/>
                <w:cs/>
              </w:rPr>
              <w:t xml:space="preserve">อัตราภาษีเงินได้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u w:val="single"/>
                <w:cs/>
              </w:rPr>
              <w:t>1</w:t>
            </w:r>
            <w:r w:rsidRPr="00B4781F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  <w:t>0%</w:t>
            </w:r>
          </w:p>
        </w:tc>
        <w:tc>
          <w:tcPr>
            <w:tcW w:w="180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7B63" w:rsidRDefault="00097B63" w:rsidP="00890F16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97B63" w:rsidRPr="0005484B" w:rsidRDefault="00097B63" w:rsidP="00E1259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097B63" w:rsidRPr="00B4781F" w:rsidTr="00B4781F">
        <w:trPr>
          <w:trHeight w:val="85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097B63" w:rsidRPr="0005484B" w:rsidRDefault="00097B63" w:rsidP="00890F16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5484B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05484B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ที่รับรู้ในงบกำไรขาดทุน</w:t>
            </w:r>
            <w:r w:rsidRPr="0005484B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097B63" w:rsidRPr="0005484B" w:rsidRDefault="00097B63" w:rsidP="009614AD">
            <w:pPr>
              <w:tabs>
                <w:tab w:val="decimal" w:pos="1062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  <w:vAlign w:val="center"/>
          </w:tcPr>
          <w:p w:rsidR="00097B63" w:rsidRPr="0005484B" w:rsidRDefault="00097B63" w:rsidP="00E1259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097B63" w:rsidRPr="009F2384" w:rsidTr="00762471">
        <w:trPr>
          <w:trHeight w:val="85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097B63" w:rsidRPr="0005484B" w:rsidRDefault="00097B63" w:rsidP="00890F16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5484B">
              <w:rPr>
                <w:rFonts w:ascii="AngsanaUPC" w:hAnsi="AngsanaUPC" w:cs="AngsanaUPC" w:hint="cs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097B63" w:rsidRPr="0005484B" w:rsidRDefault="00097B63" w:rsidP="009614AD">
            <w:pPr>
              <w:tabs>
                <w:tab w:val="decimal" w:pos="1062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1803" w:type="dxa"/>
            <w:tcBorders>
              <w:top w:val="nil"/>
              <w:bottom w:val="nil"/>
            </w:tcBorders>
            <w:vAlign w:val="center"/>
          </w:tcPr>
          <w:p w:rsidR="00097B63" w:rsidRPr="0005484B" w:rsidRDefault="00097B63" w:rsidP="00E1259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</w:rPr>
              <w:t>(23,142,109)</w:t>
            </w:r>
          </w:p>
        </w:tc>
      </w:tr>
      <w:tr w:rsidR="00097B63" w:rsidRPr="00295F14" w:rsidTr="00B4781F">
        <w:trPr>
          <w:trHeight w:val="85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097B63" w:rsidRPr="0005484B" w:rsidRDefault="00097B63" w:rsidP="00890F16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097B63" w:rsidRPr="0005484B" w:rsidRDefault="00097B63" w:rsidP="009614AD">
            <w:pPr>
              <w:tabs>
                <w:tab w:val="decimal" w:pos="1062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1803" w:type="dxa"/>
            <w:tcBorders>
              <w:top w:val="nil"/>
              <w:bottom w:val="nil"/>
            </w:tcBorders>
            <w:vAlign w:val="center"/>
          </w:tcPr>
          <w:p w:rsidR="00097B63" w:rsidRPr="0005484B" w:rsidRDefault="00097B63" w:rsidP="00E1259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</w:rPr>
              <w:t>4,417,829</w:t>
            </w:r>
          </w:p>
        </w:tc>
      </w:tr>
      <w:tr w:rsidR="00097B63" w:rsidRPr="0094343B" w:rsidTr="00B4781F">
        <w:trPr>
          <w:trHeight w:val="85"/>
        </w:trPr>
        <w:tc>
          <w:tcPr>
            <w:tcW w:w="5775" w:type="dxa"/>
            <w:tcBorders>
              <w:top w:val="nil"/>
              <w:bottom w:val="single" w:sz="4" w:space="0" w:color="auto"/>
            </w:tcBorders>
            <w:vAlign w:val="center"/>
          </w:tcPr>
          <w:p w:rsidR="00097B63" w:rsidRPr="0005484B" w:rsidRDefault="00097B63" w:rsidP="00890F16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center"/>
          </w:tcPr>
          <w:p w:rsidR="00097B63" w:rsidRPr="0005484B" w:rsidRDefault="00097B63" w:rsidP="009614AD">
            <w:pPr>
              <w:tabs>
                <w:tab w:val="decimal" w:pos="1062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vAlign w:val="center"/>
          </w:tcPr>
          <w:p w:rsidR="00097B63" w:rsidRPr="0005484B" w:rsidRDefault="00097B63" w:rsidP="00E1259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</w:rPr>
              <w:t>(18,724,280)</w:t>
            </w:r>
          </w:p>
        </w:tc>
      </w:tr>
      <w:tr w:rsidR="00097B63" w:rsidRPr="0094343B" w:rsidTr="00FE6DDE">
        <w:trPr>
          <w:trHeight w:val="85"/>
        </w:trPr>
        <w:tc>
          <w:tcPr>
            <w:tcW w:w="5775" w:type="dxa"/>
            <w:tcBorders>
              <w:top w:val="single" w:sz="4" w:space="0" w:color="auto"/>
              <w:bottom w:val="nil"/>
            </w:tcBorders>
            <w:vAlign w:val="center"/>
          </w:tcPr>
          <w:p w:rsidR="00097B63" w:rsidRPr="0005484B" w:rsidRDefault="00097B63" w:rsidP="00FE6DDE">
            <w:pPr>
              <w:ind w:left="6" w:right="-33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5484B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สินทรัพย์(</w:t>
            </w:r>
            <w:r w:rsidRPr="0005484B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หนี้สิน</w:t>
            </w:r>
            <w:r w:rsidRPr="0005484B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)</w:t>
            </w:r>
            <w:r w:rsidRPr="0005484B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05484B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การ</w:t>
            </w:r>
            <w:r w:rsidRPr="0005484B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ตัดบัญชีซึ่งคำนวณ</w:t>
            </w:r>
          </w:p>
        </w:tc>
        <w:tc>
          <w:tcPr>
            <w:tcW w:w="1806" w:type="dxa"/>
            <w:tcBorders>
              <w:bottom w:val="nil"/>
            </w:tcBorders>
            <w:vAlign w:val="center"/>
          </w:tcPr>
          <w:p w:rsidR="00097B63" w:rsidRPr="0005484B" w:rsidRDefault="00097B63" w:rsidP="009614AD">
            <w:pPr>
              <w:tabs>
                <w:tab w:val="decimal" w:pos="1062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03" w:type="dxa"/>
            <w:tcBorders>
              <w:bottom w:val="nil"/>
            </w:tcBorders>
            <w:vAlign w:val="center"/>
          </w:tcPr>
          <w:p w:rsidR="00097B63" w:rsidRPr="0005484B" w:rsidRDefault="00097B63" w:rsidP="00E1259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097B63" w:rsidRPr="0094343B" w:rsidTr="00FE6DDE">
        <w:trPr>
          <w:trHeight w:val="85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097B63" w:rsidRPr="00FE6DDE" w:rsidRDefault="00097B63" w:rsidP="00890F16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UPC" w:hAnsi="AngsanaUPC" w:cs="AngsanaUPC"/>
                <w:sz w:val="30"/>
                <w:szCs w:val="30"/>
              </w:rPr>
            </w:pPr>
            <w:r w:rsidRPr="00FE6DDE">
              <w:rPr>
                <w:rFonts w:ascii="AngsanaUPC" w:hAnsi="AngsanaUPC" w:cs="AngsanaUPC"/>
                <w:sz w:val="30"/>
                <w:szCs w:val="30"/>
                <w:cs/>
              </w:rPr>
              <w:t xml:space="preserve">จากอัตราภาษีเงินได้ </w:t>
            </w:r>
            <w:r>
              <w:rPr>
                <w:rFonts w:ascii="AngsanaUPC" w:hAnsi="AngsanaUPC" w:cs="AngsanaUPC"/>
                <w:sz w:val="30"/>
                <w:szCs w:val="30"/>
              </w:rPr>
              <w:t>2</w:t>
            </w:r>
            <w:r w:rsidRPr="00FE6DDE">
              <w:rPr>
                <w:rFonts w:ascii="AngsanaUPC" w:hAnsi="AngsanaUPC" w:cs="AngsanaUPC" w:hint="cs"/>
                <w:sz w:val="30"/>
                <w:szCs w:val="30"/>
                <w:cs/>
              </w:rPr>
              <w:t>0</w:t>
            </w:r>
            <w:r>
              <w:rPr>
                <w:rFonts w:ascii="AngsanaUPC" w:hAnsi="AngsanaUPC" w:cs="AngsanaUPC"/>
                <w:sz w:val="30"/>
                <w:szCs w:val="30"/>
              </w:rPr>
              <w:t>%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097B63" w:rsidRPr="0005484B" w:rsidRDefault="00097B63" w:rsidP="00097B63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zh-CN"/>
              </w:rPr>
              <w:t>(16,238,863)</w:t>
            </w:r>
          </w:p>
        </w:tc>
        <w:tc>
          <w:tcPr>
            <w:tcW w:w="1803" w:type="dxa"/>
            <w:tcBorders>
              <w:top w:val="nil"/>
              <w:bottom w:val="nil"/>
            </w:tcBorders>
            <w:vAlign w:val="center"/>
          </w:tcPr>
          <w:p w:rsidR="00097B63" w:rsidRPr="0005484B" w:rsidRDefault="00097B63" w:rsidP="00FE6DDE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1,490,513</w:t>
            </w:r>
          </w:p>
        </w:tc>
      </w:tr>
      <w:tr w:rsidR="00097B63" w:rsidRPr="0094343B" w:rsidTr="00762471">
        <w:trPr>
          <w:trHeight w:val="85"/>
        </w:trPr>
        <w:tc>
          <w:tcPr>
            <w:tcW w:w="5775" w:type="dxa"/>
            <w:tcBorders>
              <w:top w:val="nil"/>
              <w:bottom w:val="nil"/>
            </w:tcBorders>
            <w:vAlign w:val="center"/>
          </w:tcPr>
          <w:p w:rsidR="00097B63" w:rsidRPr="00FE6DDE" w:rsidRDefault="00097B63" w:rsidP="00890F16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E6DDE">
              <w:rPr>
                <w:rFonts w:ascii="AngsanaUPC" w:hAnsi="AngsanaUPC" w:cs="AngsanaUPC"/>
                <w:sz w:val="30"/>
                <w:szCs w:val="30"/>
                <w:cs/>
              </w:rPr>
              <w:t xml:space="preserve">จากอัตราภาษีเงินได้ </w:t>
            </w:r>
            <w:r w:rsidRPr="00FE6DDE">
              <w:rPr>
                <w:rFonts w:ascii="AngsanaUPC" w:hAnsi="AngsanaUPC" w:cs="AngsanaUPC" w:hint="cs"/>
                <w:sz w:val="30"/>
                <w:szCs w:val="30"/>
                <w:cs/>
              </w:rPr>
              <w:t>10</w:t>
            </w:r>
            <w:r w:rsidRPr="00FE6DDE">
              <w:rPr>
                <w:rFonts w:ascii="AngsanaUPC" w:hAnsi="AngsanaUPC" w:cs="AngsanaUPC"/>
                <w:sz w:val="30"/>
                <w:szCs w:val="30"/>
              </w:rPr>
              <w:t>% (BOI)</w:t>
            </w: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vAlign w:val="center"/>
          </w:tcPr>
          <w:p w:rsidR="00097B63" w:rsidRDefault="00097B63" w:rsidP="009614AD">
            <w:pPr>
              <w:tabs>
                <w:tab w:val="decimal" w:pos="1062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1803" w:type="dxa"/>
            <w:tcBorders>
              <w:top w:val="nil"/>
              <w:bottom w:val="single" w:sz="4" w:space="0" w:color="auto"/>
            </w:tcBorders>
            <w:vAlign w:val="center"/>
          </w:tcPr>
          <w:p w:rsidR="00097B63" w:rsidRPr="0005484B" w:rsidRDefault="00097B63" w:rsidP="00E1259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</w:rPr>
              <w:t>(1,872,428)</w:t>
            </w:r>
          </w:p>
        </w:tc>
      </w:tr>
      <w:tr w:rsidR="00097B63" w:rsidRPr="0094343B" w:rsidTr="00762471">
        <w:trPr>
          <w:trHeight w:val="85"/>
        </w:trPr>
        <w:tc>
          <w:tcPr>
            <w:tcW w:w="5775" w:type="dxa"/>
            <w:tcBorders>
              <w:top w:val="nil"/>
              <w:bottom w:val="single" w:sz="4" w:space="0" w:color="auto"/>
            </w:tcBorders>
            <w:vAlign w:val="center"/>
          </w:tcPr>
          <w:p w:rsidR="00097B63" w:rsidRPr="0005484B" w:rsidRDefault="00097B63" w:rsidP="00052F83">
            <w:pPr>
              <w:ind w:left="370" w:right="-33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5484B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รวมหนี้สินภาษีเงินได้รอ</w:t>
            </w:r>
            <w:r w:rsidRPr="0005484B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การ</w:t>
            </w:r>
            <w:r w:rsidRPr="0005484B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B63" w:rsidRPr="0005484B" w:rsidRDefault="00097B63" w:rsidP="00890F16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  <w:lang w:eastAsia="zh-CN"/>
              </w:rPr>
              <w:t>(16,238,863)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B63" w:rsidRPr="0005484B" w:rsidRDefault="00097B63" w:rsidP="00E1259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5484B">
              <w:rPr>
                <w:rFonts w:ascii="AngsanaUPC" w:hAnsi="AngsanaUPC" w:cs="AngsanaUPC"/>
                <w:sz w:val="30"/>
                <w:szCs w:val="30"/>
              </w:rPr>
              <w:t>(381,915)</w:t>
            </w:r>
          </w:p>
        </w:tc>
      </w:tr>
    </w:tbl>
    <w:p w:rsidR="00C66FA6" w:rsidRDefault="00C66FA6" w:rsidP="00C66FA6">
      <w:pPr>
        <w:spacing w:before="120" w:after="120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66FA6" w:rsidRDefault="00C66FA6" w:rsidP="00C66FA6">
      <w:pPr>
        <w:spacing w:before="120" w:after="120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84208" w:rsidRDefault="00784208" w:rsidP="00C66FA6">
      <w:pPr>
        <w:spacing w:before="120" w:after="120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84208" w:rsidRDefault="00784208" w:rsidP="00C66FA6">
      <w:pPr>
        <w:spacing w:before="120" w:after="120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66FA6" w:rsidRDefault="00C66FA6" w:rsidP="00C66FA6">
      <w:pPr>
        <w:spacing w:before="120" w:after="120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02527" w:rsidRDefault="00E02527" w:rsidP="003B7BBD">
      <w:pPr>
        <w:numPr>
          <w:ilvl w:val="0"/>
          <w:numId w:val="2"/>
        </w:numPr>
        <w:spacing w:before="120" w:after="120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ผลประโยชน์ระยะยาวของพนักงาน</w:t>
      </w:r>
    </w:p>
    <w:p w:rsidR="00E02527" w:rsidRPr="002F37CC" w:rsidRDefault="00E02527" w:rsidP="005B3509">
      <w:pPr>
        <w:ind w:left="426" w:right="-22" w:firstLine="708"/>
        <w:jc w:val="thaiDistribute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>จำนวนเงินสำรองผลประโยชน์ระยะยาวของพนักงาน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ซึ่งเป็นเงินชดเชยพนักงานเมื่อออกจากงานสำหรับปีสิ้นสุดวันที่ </w:t>
      </w:r>
      <w:r w:rsidRPr="002F37CC">
        <w:rPr>
          <w:rFonts w:ascii="Angsana New" w:hAnsi="Angsana New" w:cs="Angsana New"/>
          <w:sz w:val="32"/>
          <w:szCs w:val="32"/>
        </w:rPr>
        <w:t xml:space="preserve">31 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562FA">
        <w:rPr>
          <w:rFonts w:ascii="Angsana New" w:hAnsi="Angsana New" w:cs="Angsana New"/>
          <w:sz w:val="32"/>
          <w:szCs w:val="32"/>
        </w:rPr>
        <w:t>25</w:t>
      </w:r>
      <w:r w:rsidR="007436BC">
        <w:rPr>
          <w:rFonts w:ascii="Angsana New" w:hAnsi="Angsana New" w:cs="Angsana New"/>
          <w:sz w:val="32"/>
          <w:szCs w:val="32"/>
        </w:rPr>
        <w:t>61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="007436B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436BC">
        <w:rPr>
          <w:rFonts w:ascii="Angsana New" w:hAnsi="Angsana New" w:cs="Angsana New" w:hint="eastAsia"/>
          <w:sz w:val="32"/>
          <w:szCs w:val="32"/>
          <w:lang w:eastAsia="zh-CN"/>
        </w:rPr>
        <w:t>2560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:rsidR="00E02527" w:rsidRPr="002F37CC" w:rsidRDefault="00E02527" w:rsidP="005B3509">
      <w:pPr>
        <w:ind w:left="8064" w:right="-22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หน่วย : บาท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6"/>
        <w:gridCol w:w="1985"/>
        <w:gridCol w:w="1984"/>
      </w:tblGrid>
      <w:tr w:rsidR="00E02527" w:rsidRPr="002F37CC" w:rsidTr="00F40BC4">
        <w:trPr>
          <w:cantSplit/>
          <w:trHeight w:val="428"/>
        </w:trPr>
        <w:tc>
          <w:tcPr>
            <w:tcW w:w="5386" w:type="dxa"/>
            <w:vMerge w:val="restart"/>
            <w:tcBorders>
              <w:top w:val="single" w:sz="4" w:space="0" w:color="auto"/>
            </w:tcBorders>
            <w:vAlign w:val="center"/>
          </w:tcPr>
          <w:p w:rsidR="00E02527" w:rsidRPr="004934BA" w:rsidRDefault="00E02527" w:rsidP="00890F16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34BA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2527" w:rsidRPr="004934BA" w:rsidRDefault="00E02527" w:rsidP="00890F1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34B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02527" w:rsidRPr="002F37CC" w:rsidTr="001D2104">
        <w:trPr>
          <w:cantSplit/>
          <w:trHeight w:val="400"/>
        </w:trPr>
        <w:tc>
          <w:tcPr>
            <w:tcW w:w="5386" w:type="dxa"/>
            <w:vMerge/>
            <w:tcBorders>
              <w:bottom w:val="single" w:sz="4" w:space="0" w:color="auto"/>
            </w:tcBorders>
          </w:tcPr>
          <w:p w:rsidR="00E02527" w:rsidRPr="004934BA" w:rsidRDefault="00E02527" w:rsidP="00890F16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2527" w:rsidRPr="004934BA" w:rsidRDefault="00055068" w:rsidP="00055068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 w:hint="eastAsia"/>
                <w:sz w:val="32"/>
                <w:szCs w:val="32"/>
                <w:lang w:eastAsia="zh-CN"/>
              </w:rPr>
              <w:t>2561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02527" w:rsidRPr="004934BA" w:rsidRDefault="00055068" w:rsidP="00890F1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055068" w:rsidRPr="002F37CC" w:rsidTr="00F40BC4">
        <w:trPr>
          <w:cantSplit/>
          <w:trHeight w:val="428"/>
        </w:trPr>
        <w:tc>
          <w:tcPr>
            <w:tcW w:w="5386" w:type="dxa"/>
            <w:tcBorders>
              <w:top w:val="single" w:sz="4" w:space="0" w:color="auto"/>
              <w:bottom w:val="nil"/>
            </w:tcBorders>
          </w:tcPr>
          <w:p w:rsidR="00055068" w:rsidRPr="004934BA" w:rsidRDefault="00055068" w:rsidP="00890F16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34BA">
              <w:rPr>
                <w:rFonts w:ascii="Angsana New" w:hAnsi="Angsana New" w:cs="Angsana New" w:hint="cs"/>
                <w:sz w:val="32"/>
                <w:szCs w:val="32"/>
                <w:cs/>
              </w:rPr>
              <w:t>ภาระผูกพันตามโครงการผลประโยชน์ ต้นปี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55068" w:rsidRPr="004934BA" w:rsidRDefault="005A7018" w:rsidP="00890F16">
            <w:pPr>
              <w:tabs>
                <w:tab w:val="decimal" w:pos="1486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62,221,571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055068" w:rsidRPr="004934BA" w:rsidRDefault="00055068" w:rsidP="00E12597">
            <w:pPr>
              <w:tabs>
                <w:tab w:val="decimal" w:pos="1486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4934BA">
              <w:rPr>
                <w:rFonts w:ascii="Angsana New" w:hAnsi="Angsana New" w:cs="Angsana New"/>
                <w:sz w:val="32"/>
                <w:szCs w:val="32"/>
              </w:rPr>
              <w:t>52,922,135</w:t>
            </w:r>
          </w:p>
        </w:tc>
      </w:tr>
      <w:tr w:rsidR="00055068" w:rsidRPr="002F37CC" w:rsidTr="00F40BC4">
        <w:trPr>
          <w:cantSplit/>
          <w:trHeight w:val="428"/>
        </w:trPr>
        <w:tc>
          <w:tcPr>
            <w:tcW w:w="5386" w:type="dxa"/>
            <w:tcBorders>
              <w:top w:val="nil"/>
              <w:left w:val="single" w:sz="4" w:space="0" w:color="auto"/>
              <w:bottom w:val="nil"/>
            </w:tcBorders>
          </w:tcPr>
          <w:p w:rsidR="00055068" w:rsidRPr="004934BA" w:rsidRDefault="00055068" w:rsidP="00890F16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ผลกำไรจากการประมาณการตามหลักคณิตศาสตร์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55068" w:rsidRPr="004934BA" w:rsidRDefault="00055068" w:rsidP="001F0E8C">
            <w:pPr>
              <w:tabs>
                <w:tab w:val="decimal" w:pos="1486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55068" w:rsidRPr="004934BA" w:rsidRDefault="00055068" w:rsidP="00055068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5068" w:rsidRPr="002F37CC" w:rsidTr="00F40BC4">
        <w:trPr>
          <w:cantSplit/>
          <w:trHeight w:val="428"/>
        </w:trPr>
        <w:tc>
          <w:tcPr>
            <w:tcW w:w="5386" w:type="dxa"/>
            <w:tcBorders>
              <w:top w:val="nil"/>
              <w:left w:val="single" w:sz="4" w:space="0" w:color="auto"/>
              <w:bottom w:val="nil"/>
            </w:tcBorders>
          </w:tcPr>
          <w:p w:rsidR="00055068" w:rsidRPr="004934BA" w:rsidRDefault="00055068" w:rsidP="00890F16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ประกันภัยสำหรับโครงการผลประโยชน์พนักงาน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55068" w:rsidRPr="004934BA" w:rsidRDefault="00D8573A" w:rsidP="005A7018">
            <w:pPr>
              <w:tabs>
                <w:tab w:val="decimal" w:pos="1485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(11,585</w:t>
            </w:r>
            <w:r w:rsidR="007B33FA">
              <w:rPr>
                <w:rFonts w:ascii="Angsana New" w:hAnsi="Angsana New" w:cs="Angsana New"/>
                <w:sz w:val="32"/>
                <w:szCs w:val="32"/>
              </w:rPr>
              <w:t>,771</w:t>
            </w:r>
            <w:r w:rsidR="005A701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55068" w:rsidRPr="004934BA" w:rsidRDefault="00055068" w:rsidP="005A7018">
            <w:pPr>
              <w:ind w:right="60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055068" w:rsidRPr="002F37CC" w:rsidTr="00F40BC4">
        <w:trPr>
          <w:cantSplit/>
          <w:trHeight w:val="428"/>
        </w:trPr>
        <w:tc>
          <w:tcPr>
            <w:tcW w:w="5386" w:type="dxa"/>
            <w:tcBorders>
              <w:top w:val="nil"/>
              <w:left w:val="single" w:sz="4" w:space="0" w:color="auto"/>
              <w:bottom w:val="nil"/>
            </w:tcBorders>
          </w:tcPr>
          <w:p w:rsidR="00055068" w:rsidRPr="004934BA" w:rsidRDefault="00055068" w:rsidP="00890F16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34BA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55068" w:rsidRPr="004934BA" w:rsidRDefault="005A7018" w:rsidP="001F0E8C">
            <w:pPr>
              <w:tabs>
                <w:tab w:val="decimal" w:pos="1486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7,301,247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55068" w:rsidRPr="004934BA" w:rsidRDefault="00055068" w:rsidP="00E12597">
            <w:pPr>
              <w:tabs>
                <w:tab w:val="decimal" w:pos="1486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4934BA">
              <w:rPr>
                <w:rFonts w:ascii="Angsana New" w:hAnsi="Angsana New" w:cs="Angsana New"/>
                <w:sz w:val="32"/>
                <w:szCs w:val="32"/>
              </w:rPr>
              <w:t>7,791,232</w:t>
            </w:r>
          </w:p>
        </w:tc>
      </w:tr>
      <w:tr w:rsidR="00055068" w:rsidRPr="002F37CC" w:rsidTr="00F40BC4">
        <w:trPr>
          <w:cantSplit/>
          <w:trHeight w:val="428"/>
        </w:trPr>
        <w:tc>
          <w:tcPr>
            <w:tcW w:w="5386" w:type="dxa"/>
            <w:tcBorders>
              <w:top w:val="nil"/>
              <w:left w:val="single" w:sz="4" w:space="0" w:color="auto"/>
              <w:bottom w:val="nil"/>
            </w:tcBorders>
          </w:tcPr>
          <w:p w:rsidR="00055068" w:rsidRPr="004934BA" w:rsidRDefault="00055068" w:rsidP="00890F16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4934BA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55068" w:rsidRPr="004934BA" w:rsidRDefault="005A7018" w:rsidP="00890F16">
            <w:pPr>
              <w:tabs>
                <w:tab w:val="decimal" w:pos="1486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1,389,424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55068" w:rsidRPr="004934BA" w:rsidRDefault="00055068" w:rsidP="00E12597">
            <w:pPr>
              <w:tabs>
                <w:tab w:val="decimal" w:pos="1486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4934BA">
              <w:rPr>
                <w:rFonts w:ascii="Angsana New" w:hAnsi="Angsana New" w:cs="Angsana New"/>
                <w:sz w:val="32"/>
                <w:szCs w:val="32"/>
              </w:rPr>
              <w:t>1,508,204</w:t>
            </w:r>
          </w:p>
        </w:tc>
      </w:tr>
      <w:tr w:rsidR="00097B63" w:rsidRPr="002F37CC" w:rsidTr="003F3431">
        <w:trPr>
          <w:cantSplit/>
          <w:trHeight w:val="428"/>
        </w:trPr>
        <w:tc>
          <w:tcPr>
            <w:tcW w:w="5386" w:type="dxa"/>
            <w:tcBorders>
              <w:top w:val="nil"/>
              <w:left w:val="single" w:sz="4" w:space="0" w:color="auto"/>
              <w:bottom w:val="nil"/>
            </w:tcBorders>
          </w:tcPr>
          <w:p w:rsidR="00097B63" w:rsidRPr="004934BA" w:rsidRDefault="00097B63" w:rsidP="003F3431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ผลประโยชน์พนักงานที่จ่ายในระหว่างปี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97B63" w:rsidRDefault="00097B63" w:rsidP="003F3431">
            <w:pPr>
              <w:tabs>
                <w:tab w:val="decimal" w:pos="1486"/>
              </w:tabs>
              <w:ind w:right="29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(108,875)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97B63" w:rsidRPr="004934BA" w:rsidRDefault="00097B63" w:rsidP="003F3431">
            <w:pPr>
              <w:ind w:right="60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055068" w:rsidRPr="002F37CC" w:rsidTr="00F40BC4">
        <w:trPr>
          <w:cantSplit/>
          <w:trHeight w:val="428"/>
        </w:trPr>
        <w:tc>
          <w:tcPr>
            <w:tcW w:w="5386" w:type="dxa"/>
            <w:tcBorders>
              <w:left w:val="single" w:sz="4" w:space="0" w:color="auto"/>
              <w:bottom w:val="single" w:sz="4" w:space="0" w:color="auto"/>
            </w:tcBorders>
          </w:tcPr>
          <w:p w:rsidR="00055068" w:rsidRPr="004934BA" w:rsidRDefault="00055068" w:rsidP="00890F16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34BA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68" w:rsidRPr="004934BA" w:rsidRDefault="00D3548B" w:rsidP="005A7018">
            <w:pPr>
              <w:tabs>
                <w:tab w:val="decimal" w:pos="1486"/>
              </w:tabs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5A7018">
              <w:rPr>
                <w:rFonts w:ascii="Angsana New" w:hAnsi="Angsana New" w:cs="Angsana New"/>
                <w:sz w:val="32"/>
                <w:szCs w:val="32"/>
              </w:rPr>
              <w:t>9,217,596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68" w:rsidRPr="004934BA" w:rsidRDefault="00055068" w:rsidP="00E12597">
            <w:pPr>
              <w:tabs>
                <w:tab w:val="decimal" w:pos="1486"/>
              </w:tabs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34BA">
              <w:rPr>
                <w:rFonts w:ascii="Angsana New" w:hAnsi="Angsana New" w:cs="Angsana New"/>
                <w:sz w:val="32"/>
                <w:szCs w:val="32"/>
              </w:rPr>
              <w:t>62,221,571</w:t>
            </w:r>
          </w:p>
        </w:tc>
      </w:tr>
    </w:tbl>
    <w:p w:rsidR="00E02527" w:rsidRPr="002F37CC" w:rsidRDefault="00E02527" w:rsidP="00564642">
      <w:pPr>
        <w:spacing w:before="120"/>
        <w:ind w:left="426" w:right="29" w:firstLine="6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งบกำไรขาดทุนเบ็ดเสร็จสำหรับปีสิ้นสุดวันที่</w:t>
      </w:r>
      <w:r w:rsidRPr="002F37CC">
        <w:rPr>
          <w:rFonts w:ascii="Angsana New" w:hAnsi="Angsana New" w:cs="Angsana New"/>
          <w:sz w:val="32"/>
          <w:szCs w:val="32"/>
        </w:rPr>
        <w:t xml:space="preserve"> 31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591FCD">
        <w:rPr>
          <w:rFonts w:ascii="Angsana New" w:hAnsi="Angsana New" w:cs="Angsana New"/>
          <w:sz w:val="32"/>
          <w:szCs w:val="32"/>
        </w:rPr>
        <w:t xml:space="preserve"> </w:t>
      </w:r>
      <w:r w:rsidR="00591FCD">
        <w:rPr>
          <w:rFonts w:ascii="Angsana New" w:hAnsi="Angsana New" w:cs="Angsana New" w:hint="eastAsia"/>
          <w:sz w:val="32"/>
          <w:szCs w:val="32"/>
          <w:lang w:eastAsia="zh-CN"/>
        </w:rPr>
        <w:t>2561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91FCD">
        <w:rPr>
          <w:rFonts w:ascii="Angsana New" w:hAnsi="Angsana New" w:cs="Angsana New" w:hint="eastAsia"/>
          <w:sz w:val="32"/>
          <w:szCs w:val="32"/>
          <w:lang w:eastAsia="zh-CN"/>
        </w:rPr>
        <w:t>2</w:t>
      </w:r>
      <w:r w:rsidR="00591FCD">
        <w:rPr>
          <w:rFonts w:ascii="Angsana New" w:hAnsi="Angsana New" w:cs="Angsana New"/>
          <w:sz w:val="32"/>
          <w:szCs w:val="32"/>
          <w:cs/>
        </w:rPr>
        <w:t>560</w:t>
      </w:r>
      <w:r w:rsidRPr="004934BA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Pr="00D8573A">
        <w:rPr>
          <w:rFonts w:ascii="Angsana New" w:hAnsi="Angsana New" w:cs="Angsana New"/>
          <w:sz w:val="32"/>
          <w:szCs w:val="32"/>
          <w:cs/>
        </w:rPr>
        <w:t>เงิน</w:t>
      </w:r>
      <w:r w:rsidRPr="00D857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B2A55">
        <w:rPr>
          <w:rFonts w:ascii="Angsana New" w:hAnsi="Angsana New" w:cs="Angsana New"/>
          <w:sz w:val="32"/>
          <w:szCs w:val="32"/>
        </w:rPr>
        <w:t>8,690,671</w:t>
      </w:r>
      <w:r w:rsidRPr="004934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934BA">
        <w:rPr>
          <w:rFonts w:ascii="Angsana New" w:hAnsi="Angsana New" w:cs="Angsana New"/>
          <w:sz w:val="32"/>
          <w:szCs w:val="32"/>
          <w:cs/>
        </w:rPr>
        <w:t>บาท</w:t>
      </w:r>
      <w:r w:rsidRPr="004934BA">
        <w:rPr>
          <w:rFonts w:ascii="Angsana New" w:hAnsi="Angsana New" w:cs="Angsana New"/>
          <w:sz w:val="32"/>
          <w:szCs w:val="32"/>
        </w:rPr>
        <w:t xml:space="preserve"> </w:t>
      </w:r>
      <w:r w:rsidRPr="000E7BF0">
        <w:rPr>
          <w:rFonts w:ascii="Angsana New" w:hAnsi="Angsana New" w:cs="Angsana New"/>
          <w:sz w:val="32"/>
          <w:szCs w:val="32"/>
          <w:cs/>
        </w:rPr>
        <w:t xml:space="preserve">และ จำนวนเงิน </w:t>
      </w:r>
      <w:r w:rsidR="00591FCD" w:rsidRPr="004934BA">
        <w:rPr>
          <w:rFonts w:ascii="Angsana New" w:hAnsi="Angsana New" w:cs="Angsana New"/>
          <w:sz w:val="32"/>
          <w:szCs w:val="32"/>
        </w:rPr>
        <w:t>9,</w:t>
      </w:r>
      <w:r w:rsidR="00591FCD" w:rsidRPr="004934BA">
        <w:rPr>
          <w:rFonts w:ascii="Angsana New" w:hAnsi="Angsana New" w:cs="Angsana New" w:hint="cs"/>
          <w:sz w:val="32"/>
          <w:szCs w:val="32"/>
          <w:cs/>
        </w:rPr>
        <w:t>299</w:t>
      </w:r>
      <w:r w:rsidR="00591FCD">
        <w:rPr>
          <w:rFonts w:ascii="Angsana New" w:hAnsi="Angsana New" w:cs="Angsana New"/>
          <w:sz w:val="32"/>
          <w:szCs w:val="32"/>
          <w:lang w:eastAsia="zh-CN"/>
        </w:rPr>
        <w:t>,</w:t>
      </w:r>
      <w:r w:rsidR="00591FCD" w:rsidRPr="004934BA">
        <w:rPr>
          <w:rFonts w:ascii="Angsana New" w:hAnsi="Angsana New" w:cs="Angsana New"/>
          <w:sz w:val="32"/>
          <w:szCs w:val="32"/>
        </w:rPr>
        <w:t>436</w:t>
      </w:r>
      <w:r w:rsidR="00591FCD" w:rsidRPr="004934B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บาท</w:t>
      </w:r>
      <w:r w:rsidRPr="002F37CC">
        <w:rPr>
          <w:rFonts w:ascii="Angsana New" w:hAnsi="Angsana New" w:cs="Angsana New"/>
          <w:sz w:val="32"/>
          <w:szCs w:val="32"/>
          <w:cs/>
        </w:rPr>
        <w:t>ตามลำดับ</w:t>
      </w:r>
    </w:p>
    <w:p w:rsidR="00E02527" w:rsidRDefault="00E02527" w:rsidP="00FF334F">
      <w:pPr>
        <w:spacing w:after="240"/>
        <w:ind w:left="450" w:right="29" w:firstLine="684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6"/>
        <w:gridCol w:w="1985"/>
        <w:gridCol w:w="1984"/>
      </w:tblGrid>
      <w:tr w:rsidR="00646BB3" w:rsidRPr="00ED7D2F" w:rsidTr="001D2104">
        <w:trPr>
          <w:trHeight w:val="451"/>
        </w:trPr>
        <w:tc>
          <w:tcPr>
            <w:tcW w:w="5386" w:type="dxa"/>
            <w:vMerge w:val="restart"/>
            <w:vAlign w:val="center"/>
          </w:tcPr>
          <w:p w:rsidR="00646BB3" w:rsidRPr="00ED7D2F" w:rsidRDefault="00646BB3" w:rsidP="00890F16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7D2F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969" w:type="dxa"/>
            <w:gridSpan w:val="2"/>
            <w:vAlign w:val="center"/>
          </w:tcPr>
          <w:p w:rsidR="00646BB3" w:rsidRPr="00ED7D2F" w:rsidRDefault="00646BB3" w:rsidP="00646BB3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34B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46BB3" w:rsidRPr="00ED7D2F" w:rsidTr="001D2104">
        <w:trPr>
          <w:trHeight w:val="418"/>
        </w:trPr>
        <w:tc>
          <w:tcPr>
            <w:tcW w:w="5386" w:type="dxa"/>
            <w:vMerge/>
            <w:vAlign w:val="center"/>
          </w:tcPr>
          <w:p w:rsidR="00646BB3" w:rsidRPr="00ED7D2F" w:rsidRDefault="00646BB3" w:rsidP="00890F16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5" w:type="dxa"/>
            <w:vAlign w:val="center"/>
          </w:tcPr>
          <w:p w:rsidR="00646BB3" w:rsidRPr="00ED7D2F" w:rsidRDefault="00646BB3" w:rsidP="00646BB3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2561</w:t>
            </w:r>
          </w:p>
        </w:tc>
        <w:tc>
          <w:tcPr>
            <w:tcW w:w="1984" w:type="dxa"/>
            <w:vAlign w:val="center"/>
          </w:tcPr>
          <w:p w:rsidR="00646BB3" w:rsidRPr="00ED7D2F" w:rsidRDefault="00646BB3" w:rsidP="00646BB3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1D2104" w:rsidRPr="00ED7D2F" w:rsidTr="001D2104">
        <w:trPr>
          <w:trHeight w:val="383"/>
        </w:trPr>
        <w:tc>
          <w:tcPr>
            <w:tcW w:w="5386" w:type="dxa"/>
            <w:tcBorders>
              <w:bottom w:val="nil"/>
            </w:tcBorders>
          </w:tcPr>
          <w:p w:rsidR="001D2104" w:rsidRPr="00ED7D2F" w:rsidRDefault="001D2104" w:rsidP="00890F16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7D2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985" w:type="dxa"/>
            <w:tcBorders>
              <w:bottom w:val="nil"/>
            </w:tcBorders>
          </w:tcPr>
          <w:p w:rsidR="001D2104" w:rsidRPr="004934BA" w:rsidRDefault="001D2104" w:rsidP="00933F30">
            <w:pPr>
              <w:ind w:left="-108" w:right="60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2.75%</w:t>
            </w:r>
          </w:p>
        </w:tc>
        <w:tc>
          <w:tcPr>
            <w:tcW w:w="1984" w:type="dxa"/>
            <w:tcBorders>
              <w:bottom w:val="nil"/>
            </w:tcBorders>
          </w:tcPr>
          <w:p w:rsidR="001D2104" w:rsidRPr="004934BA" w:rsidRDefault="001D2104" w:rsidP="001D2104">
            <w:pPr>
              <w:ind w:left="-108" w:right="60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2.85%</w:t>
            </w:r>
          </w:p>
        </w:tc>
      </w:tr>
      <w:tr w:rsidR="001D2104" w:rsidRPr="00ED7D2F" w:rsidTr="001D2104">
        <w:trPr>
          <w:trHeight w:val="371"/>
        </w:trPr>
        <w:tc>
          <w:tcPr>
            <w:tcW w:w="5386" w:type="dxa"/>
            <w:tcBorders>
              <w:top w:val="nil"/>
              <w:bottom w:val="nil"/>
            </w:tcBorders>
          </w:tcPr>
          <w:p w:rsidR="001D2104" w:rsidRPr="00ED7D2F" w:rsidRDefault="001D2104" w:rsidP="00890F16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7D2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1D2104" w:rsidRDefault="001D2104" w:rsidP="00933F30">
            <w:pPr>
              <w:ind w:left="-108" w:right="60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1-5%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1D2104" w:rsidRDefault="001D2104" w:rsidP="001D2104">
            <w:pPr>
              <w:ind w:left="-108" w:right="60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1.2-5%</w:t>
            </w:r>
          </w:p>
        </w:tc>
      </w:tr>
      <w:tr w:rsidR="001D2104" w:rsidRPr="00ED7D2F" w:rsidTr="001D2104">
        <w:trPr>
          <w:trHeight w:val="363"/>
        </w:trPr>
        <w:tc>
          <w:tcPr>
            <w:tcW w:w="5386" w:type="dxa"/>
            <w:tcBorders>
              <w:top w:val="nil"/>
              <w:bottom w:val="nil"/>
            </w:tcBorders>
          </w:tcPr>
          <w:p w:rsidR="001D2104" w:rsidRPr="00ED7D2F" w:rsidRDefault="001D2104" w:rsidP="00890F16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7D2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อัตราคนพิการ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1D2104" w:rsidRDefault="001D2104" w:rsidP="00933F30">
            <w:pPr>
              <w:ind w:left="-108" w:right="60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5%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1D2104" w:rsidRDefault="001D2104" w:rsidP="001D2104">
            <w:pPr>
              <w:ind w:left="-108" w:right="60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5%</w:t>
            </w:r>
          </w:p>
        </w:tc>
      </w:tr>
      <w:tr w:rsidR="001D2104" w:rsidRPr="00ED7D2F" w:rsidTr="001D2104">
        <w:trPr>
          <w:trHeight w:val="505"/>
        </w:trPr>
        <w:tc>
          <w:tcPr>
            <w:tcW w:w="5386" w:type="dxa"/>
            <w:tcBorders>
              <w:top w:val="nil"/>
              <w:bottom w:val="single" w:sz="4" w:space="0" w:color="auto"/>
            </w:tcBorders>
          </w:tcPr>
          <w:p w:rsidR="001D2104" w:rsidRPr="00ED7D2F" w:rsidRDefault="001D2104" w:rsidP="00890F16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7D2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1D2104" w:rsidRDefault="001D2104" w:rsidP="00933F30">
            <w:pPr>
              <w:ind w:left="-108" w:right="60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0-53%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1D2104" w:rsidRDefault="001D2104" w:rsidP="001D2104">
            <w:pPr>
              <w:ind w:left="-108" w:right="60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0-63%</w:t>
            </w:r>
          </w:p>
        </w:tc>
      </w:tr>
    </w:tbl>
    <w:p w:rsidR="00F66CA5" w:rsidRDefault="009614AD" w:rsidP="00F66CA5">
      <w:pPr>
        <w:spacing w:before="120"/>
        <w:ind w:left="426" w:right="29" w:firstLine="684"/>
        <w:jc w:val="thaiDistribute"/>
        <w:rPr>
          <w:rFonts w:ascii="Angsana New" w:hAnsi="Angsana New" w:cs="Angsana New"/>
          <w:sz w:val="32"/>
          <w:szCs w:val="32"/>
        </w:rPr>
      </w:pPr>
      <w:r w:rsidRPr="009614A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614AD">
        <w:rPr>
          <w:rFonts w:ascii="Angsana New" w:hAnsi="Angsana New" w:cs="Angsana New"/>
          <w:sz w:val="32"/>
          <w:szCs w:val="32"/>
        </w:rPr>
        <w:t xml:space="preserve">13 </w:t>
      </w:r>
      <w:r w:rsidRPr="009614A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614AD">
        <w:rPr>
          <w:rFonts w:ascii="Angsana New" w:hAnsi="Angsana New" w:cs="Angsana New"/>
          <w:sz w:val="32"/>
          <w:szCs w:val="32"/>
        </w:rPr>
        <w:t xml:space="preserve">2561 </w:t>
      </w:r>
      <w:r w:rsidRPr="009614AD">
        <w:rPr>
          <w:rFonts w:ascii="Angsana New" w:hAnsi="Angsana New" w:cs="Angsana New"/>
          <w:sz w:val="32"/>
          <w:szCs w:val="32"/>
          <w:cs/>
        </w:rPr>
        <w:t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 พระราชบัญญัติคุ้มครองแรงงานฉบับใหม่นี้กำหนดอัตราค่าชดเชยเพิ่มเติมกรณีนายจ้างเลิกจ้าง</w:t>
      </w:r>
      <w:r w:rsidRPr="009614AD">
        <w:rPr>
          <w:rFonts w:ascii="Angsana New" w:hAnsi="Angsana New" w:cs="Angsana New"/>
          <w:sz w:val="32"/>
          <w:szCs w:val="32"/>
        </w:rPr>
        <w:t xml:space="preserve"> </w:t>
      </w:r>
      <w:r w:rsidRPr="009614AD">
        <w:rPr>
          <w:rFonts w:ascii="Angsana New" w:hAnsi="Angsana New" w:cs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9614AD">
        <w:rPr>
          <w:rFonts w:ascii="Angsana New" w:hAnsi="Angsana New" w:cs="Angsana New"/>
          <w:sz w:val="32"/>
          <w:szCs w:val="32"/>
        </w:rPr>
        <w:t>20</w:t>
      </w:r>
      <w:r w:rsidRPr="009614AD">
        <w:rPr>
          <w:rFonts w:ascii="Angsana New" w:hAnsi="Angsana New" w:cs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</w:t>
      </w:r>
      <w:r w:rsidR="0070670D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9614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14AD">
        <w:rPr>
          <w:rFonts w:ascii="Angsana New" w:hAnsi="Angsana New" w:cs="Angsana New"/>
          <w:sz w:val="32"/>
          <w:szCs w:val="32"/>
        </w:rPr>
        <w:t>400</w:t>
      </w:r>
      <w:r w:rsidRPr="009614AD">
        <w:rPr>
          <w:rFonts w:ascii="Angsana New" w:hAnsi="Angsana New" w:cs="Angsana New"/>
          <w:sz w:val="32"/>
          <w:szCs w:val="32"/>
          <w:cs/>
        </w:rPr>
        <w:t xml:space="preserve"> วันสุดท้าย การเปลี่ยนแปลงดังกล่าวถือเป็นการแก้ไขโครงการสำหรับโครงการผลประโยชน์หลังออกจากงาน</w:t>
      </w:r>
      <w:r w:rsidRPr="009614AD">
        <w:rPr>
          <w:rFonts w:ascii="Angsana New" w:hAnsi="Angsana New" w:cs="Angsana New"/>
          <w:sz w:val="32"/>
          <w:szCs w:val="32"/>
        </w:rPr>
        <w:t xml:space="preserve"> </w:t>
      </w:r>
      <w:r w:rsidR="00F66CA5">
        <w:rPr>
          <w:rFonts w:ascii="Angsana New" w:hAnsi="Angsana New" w:cs="Angsana New" w:hint="cs"/>
          <w:sz w:val="32"/>
          <w:szCs w:val="32"/>
          <w:cs/>
        </w:rPr>
        <w:t xml:space="preserve">และจะมีผลกระทบให้บริษัทมีหนี้สินสำรองผลประโยชน์ระยะยาวของพนักงานเพิ่มขึ้น 12.30 ล้านบาท </w:t>
      </w:r>
      <w:r w:rsidR="0070670D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อย่างไรก็ตามบริษัทยังไม่ได้มีการบันทึกผลกระทบจากการเปลี่ยนแปลงดังกล่าวในงบการเงินปี </w:t>
      </w:r>
      <w:r w:rsidR="0070670D">
        <w:rPr>
          <w:rFonts w:ascii="Angsana New" w:hAnsi="Angsana New" w:cs="Angsana New"/>
          <w:sz w:val="32"/>
          <w:szCs w:val="32"/>
        </w:rPr>
        <w:t>2561</w:t>
      </w:r>
    </w:p>
    <w:p w:rsidR="0070670D" w:rsidRDefault="0070670D" w:rsidP="00F66CA5">
      <w:pPr>
        <w:spacing w:before="120"/>
        <w:ind w:left="426" w:right="29" w:firstLine="684"/>
        <w:jc w:val="thaiDistribute"/>
        <w:rPr>
          <w:rFonts w:ascii="Angsana New" w:hAnsi="Angsana New" w:cs="Angsana New"/>
          <w:sz w:val="32"/>
          <w:szCs w:val="32"/>
        </w:rPr>
      </w:pPr>
    </w:p>
    <w:p w:rsidR="00F51C3C" w:rsidRDefault="00F51C3C" w:rsidP="009614AD">
      <w:pPr>
        <w:tabs>
          <w:tab w:val="left" w:pos="900"/>
        </w:tabs>
        <w:spacing w:before="240"/>
        <w:ind w:right="-328" w:firstLine="709"/>
        <w:jc w:val="thaiDistribute"/>
        <w:rPr>
          <w:rFonts w:ascii="Angsana New" w:hAnsi="Angsana New" w:cs="Angsana New"/>
          <w:sz w:val="32"/>
          <w:szCs w:val="32"/>
        </w:rPr>
      </w:pPr>
    </w:p>
    <w:p w:rsidR="00E246C9" w:rsidRPr="00E94A1F" w:rsidRDefault="00845E98" w:rsidP="0064186D">
      <w:pPr>
        <w:numPr>
          <w:ilvl w:val="0"/>
          <w:numId w:val="2"/>
        </w:numPr>
        <w:ind w:left="446" w:right="29" w:hanging="44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4A1F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 xml:space="preserve">การจ่ายเงินปันผล </w:t>
      </w:r>
      <w:r w:rsidR="00E246C9" w:rsidRPr="00E94A1F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  <w:r w:rsidR="00E246C9" w:rsidRPr="00E94A1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246C9" w:rsidRPr="00E94A1F">
        <w:rPr>
          <w:rFonts w:ascii="Angsana New" w:hAnsi="Angsana New" w:cs="Angsana New"/>
          <w:b/>
          <w:bCs/>
          <w:sz w:val="30"/>
          <w:szCs w:val="30"/>
          <w:cs/>
        </w:rPr>
        <w:t>และค่าตอบแทนกรรมการ</w:t>
      </w:r>
    </w:p>
    <w:p w:rsidR="000E2AD5" w:rsidRPr="00F42EE9" w:rsidRDefault="000E2AD5" w:rsidP="000E2AD5">
      <w:pPr>
        <w:spacing w:after="60"/>
        <w:ind w:left="426" w:right="29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42EE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 </w:t>
      </w:r>
      <w:r w:rsidR="00AC21FC" w:rsidRPr="00F42EE9">
        <w:rPr>
          <w:rFonts w:ascii="Angsana New" w:hAnsi="Angsana New" w:cs="Angsana New"/>
          <w:spacing w:val="-4"/>
          <w:sz w:val="30"/>
          <w:szCs w:val="30"/>
        </w:rPr>
        <w:t>27</w:t>
      </w:r>
      <w:r w:rsidR="00AC21FC" w:rsidRPr="00F42EE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เมษายน </w:t>
      </w:r>
      <w:r w:rsidR="00AC21FC" w:rsidRPr="00F42EE9">
        <w:rPr>
          <w:rFonts w:ascii="Angsana New" w:hAnsi="Angsana New" w:cs="Angsana New"/>
          <w:spacing w:val="-4"/>
          <w:sz w:val="30"/>
          <w:szCs w:val="30"/>
          <w:lang w:eastAsia="zh-CN"/>
        </w:rPr>
        <w:t>2561</w:t>
      </w:r>
      <w:r w:rsidRPr="00F42EE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ที่ประชุมสามัญผู้ถือหุ้นของบริษัทครั้งที่ </w:t>
      </w:r>
      <w:r w:rsidRPr="00F42EE9">
        <w:rPr>
          <w:rFonts w:ascii="Angsana New" w:hAnsi="Angsana New" w:cs="Angsana New"/>
          <w:spacing w:val="-4"/>
          <w:sz w:val="30"/>
          <w:szCs w:val="30"/>
        </w:rPr>
        <w:t>1/256</w:t>
      </w:r>
      <w:r w:rsidR="00AC21FC" w:rsidRPr="00F42EE9">
        <w:rPr>
          <w:rFonts w:ascii="Angsana New" w:hAnsi="Angsana New" w:cs="Angsana New"/>
          <w:spacing w:val="-4"/>
          <w:sz w:val="30"/>
          <w:szCs w:val="30"/>
        </w:rPr>
        <w:t>1</w:t>
      </w:r>
      <w:r w:rsidRPr="00F42EE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ได้มีมติงดจ่ายเงินปันผลแก่ผู้ถือหุ้น และอนุมัติการจ่ายเงินค่าตอบแทนกรรมการประจำปี</w:t>
      </w:r>
      <w:r w:rsidRPr="00F42EE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C21FC" w:rsidRPr="00F42EE9">
        <w:rPr>
          <w:rFonts w:ascii="Angsana New" w:hAnsi="Angsana New" w:cs="Angsana New" w:hint="cs"/>
          <w:spacing w:val="-4"/>
          <w:sz w:val="30"/>
          <w:szCs w:val="30"/>
          <w:cs/>
        </w:rPr>
        <w:t>จำนวนไม่เกิน 2.</w:t>
      </w:r>
      <w:r w:rsidR="00AC21FC" w:rsidRPr="00F42EE9">
        <w:rPr>
          <w:rFonts w:ascii="Angsana New" w:hAnsi="Angsana New" w:cs="Angsana New"/>
          <w:spacing w:val="-4"/>
          <w:sz w:val="30"/>
          <w:szCs w:val="30"/>
          <w:lang w:eastAsia="zh-CN"/>
        </w:rPr>
        <w:t>73</w:t>
      </w:r>
      <w:r w:rsidRPr="00F42EE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</w:t>
      </w:r>
    </w:p>
    <w:p w:rsidR="000E2AD5" w:rsidRPr="00F42EE9" w:rsidRDefault="000E2AD5" w:rsidP="000E2AD5">
      <w:pPr>
        <w:spacing w:after="60"/>
        <w:ind w:left="426" w:right="29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42EE9">
        <w:rPr>
          <w:rFonts w:ascii="Angsana New" w:hAnsi="Angsana New" w:cs="Angsana New" w:hint="cs"/>
          <w:spacing w:val="-4"/>
          <w:sz w:val="30"/>
          <w:szCs w:val="30"/>
          <w:cs/>
        </w:rPr>
        <w:t>เมื่อวันที่  2</w:t>
      </w:r>
      <w:r w:rsidR="00AC21FC" w:rsidRPr="00F42EE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0 เมษายน </w:t>
      </w:r>
      <w:r w:rsidR="00AC21FC" w:rsidRPr="00F42EE9">
        <w:rPr>
          <w:rFonts w:ascii="Angsana New" w:hAnsi="Angsana New" w:cs="Angsana New"/>
          <w:spacing w:val="-4"/>
          <w:sz w:val="30"/>
          <w:szCs w:val="30"/>
        </w:rPr>
        <w:t>2560</w:t>
      </w:r>
      <w:r w:rsidRPr="00F42EE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ที่ประชุมสามัญผ</w:t>
      </w:r>
      <w:r w:rsidR="00AC21FC" w:rsidRPr="00F42EE9">
        <w:rPr>
          <w:rFonts w:ascii="Angsana New" w:hAnsi="Angsana New" w:cs="Angsana New" w:hint="cs"/>
          <w:spacing w:val="-4"/>
          <w:sz w:val="30"/>
          <w:szCs w:val="30"/>
          <w:cs/>
        </w:rPr>
        <w:t>ู้ถือหุ้นของบริษัทครั้งที่ 1/</w:t>
      </w:r>
      <w:r w:rsidR="00AC21FC" w:rsidRPr="00F42EE9">
        <w:rPr>
          <w:rFonts w:ascii="Angsana New" w:hAnsi="Angsana New" w:cs="Angsana New"/>
          <w:spacing w:val="-4"/>
          <w:sz w:val="30"/>
          <w:szCs w:val="30"/>
        </w:rPr>
        <w:t>2560</w:t>
      </w:r>
      <w:r w:rsidR="00F42EE9" w:rsidRPr="00F42EE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ได้มีมติงดจ่ายเงินปันผล</w:t>
      </w:r>
      <w:r w:rsidRPr="00F42EE9">
        <w:rPr>
          <w:rFonts w:ascii="Angsana New" w:hAnsi="Angsana New" w:cs="Angsana New" w:hint="cs"/>
          <w:spacing w:val="-4"/>
          <w:sz w:val="30"/>
          <w:szCs w:val="30"/>
          <w:cs/>
        </w:rPr>
        <w:t>แก่ผู้ถือหุ้น และอนุมัติการจ่ายเงินค่าตอบแทนกรรมการประจำปี</w:t>
      </w:r>
      <w:r w:rsidRPr="00F42EE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42EE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จำนวนไม่เกิน 2.40 ล้านบาท </w:t>
      </w:r>
    </w:p>
    <w:p w:rsidR="000E2AD5" w:rsidRPr="00E94A1F" w:rsidRDefault="000E2AD5" w:rsidP="000E2AD5">
      <w:pPr>
        <w:ind w:left="426" w:right="28" w:firstLine="720"/>
        <w:jc w:val="thaiDistribute"/>
        <w:rPr>
          <w:rFonts w:ascii="Angsana New" w:hAnsi="Angsana New" w:cs="Angsana New"/>
          <w:sz w:val="30"/>
          <w:szCs w:val="30"/>
        </w:rPr>
      </w:pPr>
      <w:r w:rsidRPr="00E94A1F">
        <w:rPr>
          <w:rFonts w:ascii="Angsana New" w:hAnsi="Angsana New" w:cs="Angsana New"/>
          <w:sz w:val="30"/>
          <w:szCs w:val="30"/>
          <w:cs/>
        </w:rPr>
        <w:t>ตามพระราชบัญญัติบริษัทมหาชนจำกัด พ.ศ. 2535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  <w:r w:rsidRPr="00E94A1F">
        <w:rPr>
          <w:rFonts w:ascii="Angsana New" w:hAnsi="Angsana New" w:cs="Angsana New"/>
          <w:sz w:val="30"/>
          <w:szCs w:val="30"/>
        </w:rPr>
        <w:t xml:space="preserve"> </w:t>
      </w:r>
      <w:r w:rsidR="0064186D">
        <w:rPr>
          <w:rFonts w:ascii="Angsana New" w:hAnsi="Angsana New" w:cs="Angsana New" w:hint="cs"/>
          <w:sz w:val="30"/>
          <w:szCs w:val="30"/>
          <w:cs/>
        </w:rPr>
        <w:t xml:space="preserve"> ในปี 2561 มีการจัดสรรทุนสำรองตามกฎหมาย จำนวน 1,398,000 บาท</w:t>
      </w:r>
    </w:p>
    <w:p w:rsidR="005B47DA" w:rsidRPr="00E94A1F" w:rsidRDefault="005B47DA" w:rsidP="0064186D">
      <w:pPr>
        <w:numPr>
          <w:ilvl w:val="0"/>
          <w:numId w:val="2"/>
        </w:numPr>
        <w:ind w:left="446" w:right="29" w:hanging="446"/>
        <w:jc w:val="thaiDistribute"/>
        <w:rPr>
          <w:rFonts w:ascii="Angsana New" w:hAnsi="Angsana New" w:cs="Angsana New"/>
          <w:sz w:val="30"/>
          <w:szCs w:val="30"/>
        </w:rPr>
      </w:pPr>
      <w:r w:rsidRPr="00E94A1F">
        <w:rPr>
          <w:rFonts w:ascii="Angsana New" w:hAnsi="Angsana New" w:cs="Angsana New"/>
          <w:b/>
          <w:bCs/>
          <w:sz w:val="30"/>
          <w:szCs w:val="30"/>
          <w:cs/>
        </w:rPr>
        <w:t>สิทธิประโยชน์จากการได้รับการส่งเสริมการลงทุน</w:t>
      </w:r>
      <w:r w:rsidRPr="00E94A1F">
        <w:rPr>
          <w:rFonts w:ascii="Angsana New" w:hAnsi="Angsana New" w:cs="Angsana New"/>
          <w:sz w:val="30"/>
          <w:szCs w:val="30"/>
        </w:rPr>
        <w:t xml:space="preserve"> </w:t>
      </w:r>
    </w:p>
    <w:p w:rsidR="005B47DA" w:rsidRPr="00E94A1F" w:rsidRDefault="005B47DA" w:rsidP="009D5016">
      <w:pPr>
        <w:spacing w:after="120"/>
        <w:ind w:left="448" w:right="28" w:firstLine="720"/>
        <w:rPr>
          <w:rFonts w:ascii="Angsana New" w:hAnsi="Angsana New" w:cs="Angsana New"/>
          <w:sz w:val="30"/>
          <w:szCs w:val="30"/>
        </w:rPr>
      </w:pPr>
      <w:r w:rsidRPr="00E94A1F">
        <w:rPr>
          <w:rFonts w:ascii="Angsana New" w:hAnsi="Angsana New" w:cs="Angsana New"/>
          <w:sz w:val="30"/>
          <w:szCs w:val="30"/>
          <w:cs/>
        </w:rPr>
        <w:t>บริษัทได้รับการส่งเสริมการลงทุนตามพระราชบัญญัติส่งเสริมการลงทุน</w:t>
      </w:r>
      <w:r w:rsidRPr="00E94A1F">
        <w:rPr>
          <w:rFonts w:ascii="Angsana New" w:hAnsi="Angsana New" w:cs="Angsana New"/>
          <w:sz w:val="30"/>
          <w:szCs w:val="30"/>
        </w:rPr>
        <w:t xml:space="preserve"> </w:t>
      </w:r>
      <w:r w:rsidRPr="00E94A1F">
        <w:rPr>
          <w:rFonts w:ascii="Angsana New" w:hAnsi="Angsana New" w:cs="Angsana New"/>
          <w:sz w:val="30"/>
          <w:szCs w:val="30"/>
          <w:cs/>
        </w:rPr>
        <w:t>พ</w:t>
      </w:r>
      <w:r w:rsidRPr="00E94A1F">
        <w:rPr>
          <w:rFonts w:ascii="Angsana New" w:hAnsi="Angsana New" w:cs="Angsana New"/>
          <w:sz w:val="30"/>
          <w:szCs w:val="30"/>
        </w:rPr>
        <w:t>.</w:t>
      </w:r>
      <w:r w:rsidRPr="00E94A1F">
        <w:rPr>
          <w:rFonts w:ascii="Angsana New" w:hAnsi="Angsana New" w:cs="Angsana New"/>
          <w:sz w:val="30"/>
          <w:szCs w:val="30"/>
          <w:cs/>
        </w:rPr>
        <w:t>ศ</w:t>
      </w:r>
      <w:r w:rsidRPr="00E94A1F">
        <w:rPr>
          <w:rFonts w:ascii="Angsana New" w:hAnsi="Angsana New" w:cs="Angsana New"/>
          <w:sz w:val="30"/>
          <w:szCs w:val="30"/>
        </w:rPr>
        <w:t xml:space="preserve">. 2520 </w:t>
      </w:r>
      <w:r w:rsidRPr="00E94A1F">
        <w:rPr>
          <w:rFonts w:ascii="Angsana New" w:hAnsi="Angsana New" w:cs="Angsana New"/>
          <w:sz w:val="30"/>
          <w:szCs w:val="30"/>
          <w:cs/>
        </w:rPr>
        <w:t>โดยได้รับสิทธิประโยชน์บางรายการ</w:t>
      </w:r>
      <w:r w:rsidRPr="00E94A1F">
        <w:rPr>
          <w:rFonts w:ascii="Angsana New" w:hAnsi="Angsana New" w:cs="Angsana New"/>
          <w:sz w:val="30"/>
          <w:szCs w:val="30"/>
        </w:rPr>
        <w:t xml:space="preserve"> </w:t>
      </w:r>
      <w:r w:rsidRPr="00E94A1F">
        <w:rPr>
          <w:rFonts w:ascii="Angsana New" w:hAnsi="Angsana New" w:cs="Angsana New"/>
          <w:sz w:val="30"/>
          <w:szCs w:val="30"/>
          <w:cs/>
        </w:rPr>
        <w:t>ซึ่งรายละเอียดปรากฏตามตาราง</w:t>
      </w:r>
      <w:r w:rsidRPr="00E94A1F">
        <w:rPr>
          <w:rFonts w:ascii="Angsana New" w:hAnsi="Angsana New" w:cs="Angsana New" w:hint="cs"/>
          <w:sz w:val="30"/>
          <w:szCs w:val="30"/>
          <w:cs/>
        </w:rPr>
        <w:t>ดัง</w:t>
      </w:r>
      <w:r w:rsidRPr="00E94A1F">
        <w:rPr>
          <w:rFonts w:ascii="Angsana New" w:hAnsi="Angsana New" w:cs="Angsana New"/>
          <w:sz w:val="30"/>
          <w:szCs w:val="30"/>
          <w:cs/>
        </w:rPr>
        <w:t>นี้</w:t>
      </w:r>
    </w:p>
    <w:tbl>
      <w:tblPr>
        <w:tblW w:w="10429" w:type="dxa"/>
        <w:tblInd w:w="-318" w:type="dxa"/>
        <w:tblLayout w:type="fixed"/>
        <w:tblLook w:val="0000"/>
      </w:tblPr>
      <w:tblGrid>
        <w:gridCol w:w="2694"/>
        <w:gridCol w:w="1435"/>
        <w:gridCol w:w="1260"/>
        <w:gridCol w:w="1350"/>
        <w:gridCol w:w="1260"/>
        <w:gridCol w:w="1170"/>
        <w:gridCol w:w="1260"/>
      </w:tblGrid>
      <w:tr w:rsidR="00FA2A55" w:rsidRPr="002F37CC" w:rsidTr="00FF334F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1. 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บัตรส่งเสริมเลขที่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1759/2539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1760/2543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1696/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อ</w:t>
            </w:r>
            <w:r w:rsidRPr="0064186D">
              <w:rPr>
                <w:rFonts w:ascii="Angsana New" w:hAnsi="Angsana New" w:cs="Angsana New"/>
                <w:sz w:val="18"/>
                <w:szCs w:val="18"/>
              </w:rPr>
              <w:t>./2546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1218(2)/2550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1355(1)/2553</w:t>
            </w:r>
          </w:p>
        </w:tc>
      </w:tr>
      <w:tr w:rsidR="00FA2A55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แทนบัตรเดิมเลขที่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30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FA2A55" w:rsidRPr="002F37CC" w:rsidTr="00FF334F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1057/2534)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3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A55" w:rsidRPr="0064186D" w:rsidRDefault="00FA2A55" w:rsidP="00510BE4">
            <w:pPr>
              <w:spacing w:line="276" w:lineRule="auto"/>
              <w:ind w:right="-5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C7637" w:rsidRPr="002F37CC" w:rsidTr="00FF334F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2. 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วันที่ตามบัตรส่งเสริม</w:t>
            </w: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12/11/2539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4/10/2543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21/3/2534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6/3/2550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24/3/2553</w:t>
            </w:r>
          </w:p>
        </w:tc>
      </w:tr>
      <w:tr w:rsidR="007C7637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3. 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วันที่เริ่มมีรายได้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01/12/2539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10/11/2547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13/11/2533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6/7/2550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17/2/2554</w:t>
            </w:r>
          </w:p>
        </w:tc>
      </w:tr>
      <w:tr w:rsidR="007C7637" w:rsidRPr="002F37CC" w:rsidTr="00FF334F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4. 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ผลิตชิ้นส่วนหรือ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ผลิต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ผลิตหรือประกอบ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ผลิต</w:t>
            </w: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PRINTED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ผลิตเครื่องมือ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PRINTED</w:t>
            </w:r>
          </w:p>
        </w:tc>
      </w:tr>
      <w:tr w:rsidR="007C7637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อุปกรณ์ที่ใช้กับ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PRINTED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CIRCUIT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แพทย์</w:t>
            </w:r>
            <w:r w:rsidRPr="0064186D">
              <w:rPr>
                <w:rFonts w:ascii="Angsana New" w:hAnsi="Angsana New" w:cs="Angsana New"/>
                <w:sz w:val="18"/>
                <w:szCs w:val="18"/>
              </w:rPr>
              <w:t>,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CIRCUIT</w:t>
            </w:r>
          </w:p>
        </w:tc>
      </w:tr>
      <w:tr w:rsidR="007C7637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CIRCUIT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BOARD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ผลิตผลิตภัณฑ์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BOARD</w:t>
            </w:r>
          </w:p>
        </w:tc>
      </w:tr>
      <w:tr w:rsidR="007C7637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BOARD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ASSEMBLY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ASSEMBLY</w:t>
            </w:r>
          </w:p>
        </w:tc>
      </w:tr>
      <w:tr w:rsidR="007C7637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ASSEMBLY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(PCBA)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(PCBA)</w:t>
            </w:r>
          </w:p>
        </w:tc>
      </w:tr>
      <w:tr w:rsidR="007C7637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(PCBA)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และผลิตภัณฑ์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C7637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อิเล็คทรอนิคส์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7C7637" w:rsidRPr="0064186D" w:rsidRDefault="007C7637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4F48D8" w:rsidRPr="002F37CC" w:rsidTr="00FF334F">
        <w:tc>
          <w:tcPr>
            <w:tcW w:w="269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5.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F48D8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5.1  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ได้รับยกเว้นภาษีเงินได้</w:t>
            </w:r>
            <w:r w:rsidRPr="0064186D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นิติบุคคลสำหรับ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8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8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ปี</w:t>
            </w: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5 ปี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8 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4F48D8" w:rsidRPr="0064186D" w:rsidRDefault="00C66474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5</w:t>
            </w:r>
            <w:r w:rsidR="004F48D8" w:rsidRPr="0064186D">
              <w:rPr>
                <w:rFonts w:ascii="Angsana New" w:hAnsi="Angsana New" w:cs="Angsana New"/>
                <w:sz w:val="18"/>
                <w:szCs w:val="18"/>
                <w:cs/>
              </w:rPr>
              <w:t xml:space="preserve"> ปี</w:t>
            </w:r>
          </w:p>
        </w:tc>
      </w:tr>
      <w:tr w:rsidR="004F48D8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pacing w:val="-4"/>
                <w:sz w:val="18"/>
                <w:szCs w:val="18"/>
              </w:rPr>
              <w:t xml:space="preserve">          </w:t>
            </w:r>
            <w:r w:rsidRPr="0064186D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กำไรสุทธิที่ได้จากการประกอบกิจการ</w:t>
            </w:r>
            <w:r w:rsidRPr="0064186D">
              <w:rPr>
                <w:rFonts w:ascii="Angsana New" w:hAnsi="Angsana New" w:cs="Angsana New"/>
                <w:spacing w:val="-4"/>
                <w:sz w:val="18"/>
                <w:szCs w:val="18"/>
              </w:rPr>
              <w:t xml:space="preserve"> </w:t>
            </w:r>
            <w:r w:rsidRPr="0064186D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ที่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(ครบกำห</w:t>
            </w: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(ครบกำห</w:t>
            </w: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นดวันที่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(ครบกำห</w:t>
            </w: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นดวันที่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4F48D8" w:rsidRPr="0064186D" w:rsidRDefault="004F48D8" w:rsidP="00E94A1F">
            <w:pPr>
              <w:spacing w:line="276" w:lineRule="auto"/>
              <w:ind w:left="-62" w:right="-8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(ครบกำห</w:t>
            </w: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นดวันที่</w:t>
            </w:r>
          </w:p>
        </w:tc>
      </w:tr>
      <w:tr w:rsidR="004F48D8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4F48D8" w:rsidRPr="0064186D" w:rsidRDefault="004F48D8" w:rsidP="00510BE4">
            <w:pPr>
              <w:tabs>
                <w:tab w:val="left" w:pos="211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64186D">
              <w:rPr>
                <w:rFonts w:ascii="Angsana New" w:hAnsi="Angsana New" w:cs="Angsana New" w:hint="cs"/>
                <w:spacing w:val="-4"/>
                <w:sz w:val="18"/>
                <w:szCs w:val="18"/>
                <w:cs/>
              </w:rPr>
              <w:tab/>
              <w:t xml:space="preserve">   </w:t>
            </w:r>
            <w:r w:rsidRPr="0064186D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 xml:space="preserve">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9 พฤศจิกายน</w:t>
            </w: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5 กรกฎาคม</w:t>
            </w: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2555)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16 กุมภาพันธ์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4F48D8" w:rsidRPr="0064186D" w:rsidRDefault="00714688" w:rsidP="00E94A1F">
            <w:pPr>
              <w:spacing w:line="276" w:lineRule="auto"/>
              <w:ind w:left="-62" w:right="-8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16</w:t>
            </w:r>
            <w:r w:rsidR="004F48D8" w:rsidRPr="0064186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4F48D8"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กุมภาพันธ์ </w:t>
            </w:r>
            <w:r w:rsidR="00E94A1F"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2559)</w:t>
            </w:r>
          </w:p>
        </w:tc>
      </w:tr>
      <w:tr w:rsidR="004F48D8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pacing w:val="-4"/>
                <w:sz w:val="18"/>
                <w:szCs w:val="18"/>
              </w:rPr>
              <w:t xml:space="preserve">           </w:t>
            </w:r>
            <w:r w:rsidRPr="0064186D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จากการประกอบกิจการ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2555)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4F48D8" w:rsidRPr="0064186D" w:rsidRDefault="004F48D8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4F48D8" w:rsidRPr="0064186D" w:rsidRDefault="00E94A1F" w:rsidP="00E94A1F">
            <w:pPr>
              <w:spacing w:line="276" w:lineRule="auto"/>
              <w:ind w:left="-62" w:right="-8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(มีมูลค่าภาษี</w:t>
            </w:r>
          </w:p>
        </w:tc>
      </w:tr>
      <w:tr w:rsidR="00575299" w:rsidRPr="002F37CC" w:rsidTr="00C66474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0A27F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(มีมูลค่าภาษีไม่เกิน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B57E8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E94A1F" w:rsidP="00E94A1F">
            <w:pPr>
              <w:spacing w:line="276" w:lineRule="auto"/>
              <w:ind w:left="-62" w:right="-8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ไม่เกิน </w:t>
            </w:r>
            <w:r w:rsidRPr="0064186D">
              <w:rPr>
                <w:rFonts w:ascii="Angsana New" w:hAnsi="Angsana New" w:cs="Angsana New"/>
                <w:sz w:val="18"/>
                <w:szCs w:val="18"/>
              </w:rPr>
              <w:t>162.80</w:t>
            </w: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</w:t>
            </w:r>
          </w:p>
        </w:tc>
      </w:tr>
      <w:tr w:rsidR="00575299" w:rsidRPr="002F37CC" w:rsidTr="00C66474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0A27F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251.94 ล้านบาท)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B57E8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E94A1F" w:rsidP="00E94A1F">
            <w:pPr>
              <w:spacing w:line="276" w:lineRule="auto"/>
              <w:ind w:left="-62" w:right="-8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ล้าน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บาท)</w:t>
            </w:r>
          </w:p>
        </w:tc>
      </w:tr>
      <w:tr w:rsidR="00575299" w:rsidRPr="002F37CC" w:rsidTr="00C66474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B57E8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E94A1F" w:rsidP="00E94A1F">
            <w:pPr>
              <w:spacing w:line="276" w:lineRule="auto"/>
              <w:ind w:left="-62" w:right="-8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(แก้ไขเมื่อ วันที่</w:t>
            </w:r>
          </w:p>
        </w:tc>
      </w:tr>
      <w:tr w:rsidR="00575299" w:rsidRPr="00E94A1F" w:rsidTr="00C66474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575299" w:rsidRPr="0064186D" w:rsidRDefault="00575299" w:rsidP="00E94A1F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99" w:rsidRPr="0064186D" w:rsidRDefault="00575299" w:rsidP="00E94A1F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575299" w:rsidRPr="0064186D" w:rsidRDefault="00575299" w:rsidP="00E94A1F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575299" w:rsidRPr="0064186D" w:rsidRDefault="00575299" w:rsidP="00E94A1F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99" w:rsidRPr="0064186D" w:rsidRDefault="00575299" w:rsidP="00E94A1F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99" w:rsidRPr="0064186D" w:rsidRDefault="00E94A1F" w:rsidP="00E94A1F">
            <w:pPr>
              <w:spacing w:line="276" w:lineRule="auto"/>
              <w:ind w:left="-62" w:right="-8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14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พฤศจิกายน</w:t>
            </w: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2559)</w:t>
            </w:r>
          </w:p>
        </w:tc>
      </w:tr>
      <w:tr w:rsidR="00575299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5.2   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ได้รับอนุญาต</w:t>
            </w:r>
            <w:r w:rsidRPr="0064186D">
              <w:rPr>
                <w:rFonts w:ascii="Angsana New" w:hAnsi="Angsana New" w:cs="Angsana New"/>
                <w:spacing w:val="4"/>
                <w:sz w:val="18"/>
                <w:szCs w:val="18"/>
                <w:cs/>
              </w:rPr>
              <w:t>ให้หักเงินได้พึงประเมิน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10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10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ปี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10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575299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pacing w:val="4"/>
                <w:sz w:val="18"/>
                <w:szCs w:val="18"/>
              </w:rPr>
              <w:t xml:space="preserve">         </w:t>
            </w:r>
            <w:r w:rsidRPr="0064186D">
              <w:rPr>
                <w:rFonts w:ascii="Angsana New" w:hAnsi="Angsana New" w:cs="Angsana New"/>
                <w:spacing w:val="4"/>
                <w:sz w:val="18"/>
                <w:szCs w:val="18"/>
                <w:cs/>
              </w:rPr>
              <w:t>ร้อยละ</w:t>
            </w:r>
            <w:r w:rsidRPr="0064186D">
              <w:rPr>
                <w:rFonts w:ascii="Angsana New" w:hAnsi="Angsana New" w:cs="Angsana New"/>
                <w:spacing w:val="4"/>
                <w:sz w:val="18"/>
                <w:szCs w:val="18"/>
              </w:rPr>
              <w:t xml:space="preserve"> 5</w:t>
            </w:r>
            <w:r w:rsidRPr="0064186D">
              <w:rPr>
                <w:rFonts w:ascii="Angsana New" w:hAnsi="Angsana New" w:cs="Angsana New"/>
                <w:spacing w:val="4"/>
                <w:sz w:val="18"/>
                <w:szCs w:val="18"/>
                <w:cs/>
              </w:rPr>
              <w:t xml:space="preserve"> ของรายได้ที่เพิ่ม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ขึ้นจากปีก่อน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(ครบกำห</w:t>
            </w: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ครบกำหนดวันที่</w:t>
            </w: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12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75299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pacing w:val="4"/>
                <w:sz w:val="18"/>
                <w:szCs w:val="18"/>
              </w:rPr>
              <w:t xml:space="preserve">        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จากการส่งออกนับแต่วันที่มีรายได้จาก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9 พฤศจิกายน</w:t>
            </w: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พฤศจิกายน</w:t>
            </w: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 2543)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75299" w:rsidRPr="002F37CC" w:rsidTr="00FF334F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4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pacing w:val="4"/>
                <w:sz w:val="18"/>
                <w:szCs w:val="18"/>
                <w:cs/>
              </w:rPr>
              <w:t xml:space="preserve">        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การประกอบกิจการ</w:t>
            </w: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2549)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2557)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75299" w:rsidRPr="002F37CC" w:rsidTr="00FF334F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5.3   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5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5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5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575299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        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(ครบกำห</w:t>
            </w: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(ครบกำห</w:t>
            </w: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นดวันที่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75299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        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 xml:space="preserve">ในอัตราร้อยละ </w:t>
            </w: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50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ของอัตราปกตินับจาก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9 พฤศจิกายน</w:t>
            </w: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16 กุมภาพันธ์</w:t>
            </w: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575299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FF70A6">
            <w:pPr>
              <w:spacing w:line="276" w:lineRule="auto"/>
              <w:ind w:right="-10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        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วันที่พ้นกำหนดระยะเวลายกเว้นภาษีเงิน</w:t>
            </w: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ได้        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2552)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2560)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2567)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FF334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75299" w:rsidRPr="002F37CC" w:rsidTr="00FF334F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5.4   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ได้รับยกเว้นไม่ต้องนำเงินปันผลจาก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8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8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5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8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5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ปี</w:t>
            </w:r>
          </w:p>
        </w:tc>
      </w:tr>
      <w:tr w:rsidR="00575299" w:rsidRPr="002F37CC" w:rsidTr="00FF334F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        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กิจการที่ได้รับการส่งเสริม</w:t>
            </w: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ซึ่งได้รับ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(ครบกำห</w:t>
            </w: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(ครบกำห</w:t>
            </w: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นดวันที่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75299" w:rsidRPr="002F37CC" w:rsidTr="0064186D">
        <w:trPr>
          <w:trHeight w:val="80"/>
        </w:trPr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        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ยกเว้นภาษีเงินได้นิติบุคคลตามข้อ</w:t>
            </w: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5.1 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9 พฤศจิกายน</w:t>
            </w: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 w:hint="cs"/>
                <w:sz w:val="18"/>
                <w:szCs w:val="18"/>
                <w:cs/>
              </w:rPr>
              <w:t>5 กรกฎาคม</w:t>
            </w: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75299" w:rsidRPr="002F37CC" w:rsidTr="00FF334F">
        <w:tc>
          <w:tcPr>
            <w:tcW w:w="26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 xml:space="preserve">          </w:t>
            </w: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ไปรวมคำนวณเพื่อเสียภาษีเงินได้</w:t>
            </w: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2555)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4186D">
              <w:rPr>
                <w:rFonts w:ascii="Angsana New" w:hAnsi="Angsana New" w:cs="Angsana New"/>
                <w:sz w:val="18"/>
                <w:szCs w:val="18"/>
              </w:rPr>
              <w:t>2555)</w:t>
            </w:r>
          </w:p>
        </w:tc>
        <w:tc>
          <w:tcPr>
            <w:tcW w:w="117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5299" w:rsidRPr="0064186D" w:rsidRDefault="00575299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</w:tbl>
    <w:p w:rsidR="002330E3" w:rsidRDefault="00FF334F" w:rsidP="002330E3">
      <w:pPr>
        <w:spacing w:before="240" w:line="276" w:lineRule="auto"/>
        <w:ind w:left="450" w:right="29" w:hanging="117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F51C3C">
        <w:rPr>
          <w:rFonts w:ascii="Angsana New" w:hAnsi="Angsana New" w:cs="Angsana New" w:hint="cs"/>
          <w:sz w:val="32"/>
          <w:szCs w:val="32"/>
          <w:cs/>
        </w:rPr>
        <w:tab/>
      </w:r>
      <w:r w:rsidR="00D148BC" w:rsidRPr="00D148BC">
        <w:rPr>
          <w:rFonts w:ascii="Angsana New" w:hAnsi="Angsana New" w:cs="Angsana New"/>
          <w:sz w:val="32"/>
          <w:szCs w:val="32"/>
          <w:cs/>
        </w:rPr>
        <w:t>สิทธิประโยชน์จากการได้รับการส่งเสริมการลงทุน</w:t>
      </w:r>
      <w:r w:rsidR="002330E3">
        <w:rPr>
          <w:rFonts w:ascii="Angsana New" w:hAnsi="Angsana New" w:cs="Angsana New" w:hint="cs"/>
          <w:sz w:val="32"/>
          <w:szCs w:val="32"/>
          <w:cs/>
        </w:rPr>
        <w:t>(ต่อ)</w:t>
      </w:r>
    </w:p>
    <w:tbl>
      <w:tblPr>
        <w:tblW w:w="10349" w:type="dxa"/>
        <w:tblInd w:w="-318" w:type="dxa"/>
        <w:tblLayout w:type="fixed"/>
        <w:tblLook w:val="0000"/>
      </w:tblPr>
      <w:tblGrid>
        <w:gridCol w:w="2836"/>
        <w:gridCol w:w="1701"/>
        <w:gridCol w:w="1418"/>
        <w:gridCol w:w="2268"/>
        <w:gridCol w:w="2126"/>
      </w:tblGrid>
      <w:tr w:rsidR="00F450CB" w:rsidRPr="00176F02" w:rsidTr="006B0FE7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1.  </w:t>
            </w:r>
            <w:r w:rsidRPr="00843A4E">
              <w:rPr>
                <w:rFonts w:ascii="Angsana New" w:hAnsi="Angsana New" w:cs="Angsana New"/>
                <w:cs/>
              </w:rPr>
              <w:t>บัตรส่งเสริมเลขที่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1356(1)</w:t>
            </w:r>
            <w:r w:rsidRPr="00843A4E">
              <w:rPr>
                <w:rFonts w:ascii="Angsana New" w:hAnsi="Angsana New" w:cs="Angsana New"/>
              </w:rPr>
              <w:t>/2553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59-1112-0-00-1-0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59-1186-0-00-1-0</w:t>
            </w:r>
          </w:p>
        </w:tc>
      </w:tr>
      <w:tr w:rsidR="00F450CB" w:rsidRPr="00176F02" w:rsidTr="006B0FE7">
        <w:tc>
          <w:tcPr>
            <w:tcW w:w="28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2.  </w:t>
            </w:r>
            <w:r w:rsidRPr="00843A4E">
              <w:rPr>
                <w:rFonts w:ascii="Angsana New" w:hAnsi="Angsana New" w:cs="Angsana New"/>
                <w:cs/>
              </w:rPr>
              <w:t>วันที่ตามบัตรส่งเสริม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24/3/2553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4/7/2559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26/7/2559</w:t>
            </w: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3.  </w:t>
            </w:r>
            <w:r w:rsidRPr="00843A4E">
              <w:rPr>
                <w:rFonts w:ascii="Angsana New" w:hAnsi="Angsana New" w:cs="Angsana New"/>
                <w:cs/>
              </w:rPr>
              <w:t>วันที่เริ่มมีรายได้</w:t>
            </w:r>
          </w:p>
        </w:tc>
        <w:tc>
          <w:tcPr>
            <w:tcW w:w="3119" w:type="dxa"/>
            <w:gridSpan w:val="2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>23/2/2554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-</w:t>
            </w:r>
          </w:p>
        </w:tc>
      </w:tr>
      <w:tr w:rsidR="00F450CB" w:rsidRPr="00176F02" w:rsidTr="006B0FE7"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4.  </w:t>
            </w:r>
            <w:r w:rsidRPr="00843A4E">
              <w:rPr>
                <w:rFonts w:ascii="Angsana New" w:hAnsi="Angsana New" w:cs="Angsana New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450CB" w:rsidRPr="00843A4E" w:rsidRDefault="00F450CB" w:rsidP="00F450CB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</w:t>
            </w:r>
            <w:r>
              <w:rPr>
                <w:rFonts w:ascii="Angsana New" w:hAnsi="Angsana New" w:cs="Angsana New" w:hint="cs"/>
                <w:cs/>
              </w:rPr>
              <w:t>อิ</w:t>
            </w:r>
            <w:r w:rsidRPr="00843A4E">
              <w:rPr>
                <w:rFonts w:ascii="Angsana New" w:hAnsi="Angsana New" w:cs="Angsana New" w:hint="cs"/>
                <w:cs/>
              </w:rPr>
              <w:t>เล็กทรอนิกส์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50CB" w:rsidRPr="00176F02" w:rsidRDefault="00F450CB" w:rsidP="0008738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ผลิต</w:t>
            </w:r>
            <w:r w:rsidRPr="00843A4E">
              <w:rPr>
                <w:rFonts w:ascii="Angsana New" w:hAnsi="Angsana New" w:cs="Angsana New" w:hint="cs"/>
                <w:cs/>
              </w:rPr>
              <w:t>เครื่องมือแพทย์</w:t>
            </w: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สำหรับงานอุตสาหกรรม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176F02" w:rsidRDefault="00F450CB" w:rsidP="0008738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CIRCUIT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E841C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176F02" w:rsidRDefault="00F450CB" w:rsidP="0008738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890F1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176F02" w:rsidRDefault="00F450CB" w:rsidP="0008738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890F1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176F02" w:rsidRDefault="00F450CB" w:rsidP="0008738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0A2FE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890F1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</w:tr>
      <w:tr w:rsidR="00F450CB" w:rsidRPr="00176F02" w:rsidTr="006B0FE7">
        <w:tc>
          <w:tcPr>
            <w:tcW w:w="28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 </w:t>
            </w:r>
            <w:r w:rsidRPr="00843A4E">
              <w:rPr>
                <w:rFonts w:ascii="Angsana New" w:hAnsi="Angsana New" w:cs="Angsana New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5.1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ได้รับยกเว้นภาษีเงินได้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นิติบุคคลสำหรับ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</w:rPr>
              <w:t xml:space="preserve">       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กำไรสุทธิที่ได้จากการประกอบกิจการ</w:t>
            </w:r>
            <w:r w:rsidRPr="00843A4E">
              <w:rPr>
                <w:rFonts w:ascii="Angsana New" w:hAnsi="Angsana New" w:cs="Angsana New"/>
                <w:spacing w:val="-4"/>
              </w:rPr>
              <w:t xml:space="preserve">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ที่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08738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176F02" w:rsidRDefault="00F450CB" w:rsidP="0039259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F450CB" w:rsidRPr="00176F02" w:rsidRDefault="00F450CB" w:rsidP="0039259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tabs>
                <w:tab w:val="left" w:pos="211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  <w:r w:rsidRPr="00843A4E">
              <w:rPr>
                <w:rFonts w:ascii="Angsana New" w:hAnsi="Angsana New" w:cs="Angsana New" w:hint="cs"/>
                <w:spacing w:val="-4"/>
                <w:cs/>
              </w:rPr>
              <w:tab/>
              <w:t xml:space="preserve">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282B6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08738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176F02" w:rsidRDefault="00F450CB" w:rsidP="0039259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F450CB" w:rsidRPr="00176F02" w:rsidRDefault="00F450CB" w:rsidP="0039259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</w:rPr>
              <w:t xml:space="preserve">        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F450CB" w:rsidRPr="00176F02" w:rsidRDefault="00F450CB" w:rsidP="00B57E8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176F02" w:rsidRDefault="00F450CB" w:rsidP="0008738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176F02" w:rsidRDefault="00F450CB" w:rsidP="0039259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159.40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ล้านบาท)</w:t>
            </w: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F450CB" w:rsidRPr="00176F02" w:rsidRDefault="00F450CB" w:rsidP="0039259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356.60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ล้านบาท)</w:t>
            </w: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F450CB" w:rsidRPr="00176F02" w:rsidRDefault="00F450CB" w:rsidP="00B57E8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176F02" w:rsidRDefault="00F450CB" w:rsidP="0008738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Default="00F450CB" w:rsidP="0039259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F450CB" w:rsidRDefault="00F450CB" w:rsidP="0039259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450CB" w:rsidRPr="00176F02" w:rsidRDefault="00F450CB" w:rsidP="00B57E8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0CB" w:rsidRPr="00176F02" w:rsidRDefault="00F450CB" w:rsidP="0008738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26.77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ล้านบาท)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0CB" w:rsidRDefault="00F450CB" w:rsidP="0039259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450CB" w:rsidRDefault="00F450CB" w:rsidP="0039259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F450CB" w:rsidRPr="00176F02" w:rsidTr="006B0FE7"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052F8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5.</w:t>
            </w:r>
            <w:r>
              <w:rPr>
                <w:rFonts w:ascii="Angsana New" w:hAnsi="Angsana New" w:cs="Angsana New"/>
              </w:rPr>
              <w:t>3</w:t>
            </w:r>
            <w:r w:rsidRPr="00843A4E">
              <w:rPr>
                <w:rFonts w:ascii="Angsana New" w:hAnsi="Angsana New" w:cs="Angsana New"/>
              </w:rPr>
              <w:t xml:space="preserve">    </w:t>
            </w:r>
            <w:r w:rsidRPr="00843A4E">
              <w:rPr>
                <w:rFonts w:ascii="Angsana New" w:hAnsi="Angsana New" w:cs="Angsana New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50CB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843A4E">
              <w:rPr>
                <w:rFonts w:ascii="Angsana New" w:hAnsi="Angsana New" w:cs="Angsana New"/>
              </w:rPr>
              <w:t xml:space="preserve">50 </w:t>
            </w:r>
            <w:r w:rsidRPr="00843A4E">
              <w:rPr>
                <w:rFonts w:ascii="Angsana New" w:hAnsi="Angsana New" w:cs="Angsana New"/>
                <w:cs/>
              </w:rPr>
              <w:t>ของอัตราปกตินับจาก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282B6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วันที่พ้นกำหนดระยะเวลายกเว้นภาษีเงิน</w:t>
            </w:r>
            <w:r w:rsidRPr="00843A4E">
              <w:rPr>
                <w:rFonts w:ascii="Angsana New" w:hAnsi="Angsana New" w:cs="Angsana New" w:hint="cs"/>
                <w:cs/>
              </w:rPr>
              <w:t xml:space="preserve">ได้       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25</w:t>
            </w:r>
            <w:r w:rsidRPr="00843A4E">
              <w:rPr>
                <w:rFonts w:ascii="Angsana New" w:hAnsi="Angsana New" w:cs="Angsana New" w:hint="cs"/>
                <w:cs/>
              </w:rPr>
              <w:t>67</w:t>
            </w:r>
            <w:r w:rsidRPr="00843A4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F450CB" w:rsidRPr="00176F02" w:rsidTr="006B0FE7"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D84D60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5.</w:t>
            </w:r>
            <w:r>
              <w:rPr>
                <w:rFonts w:ascii="Angsana New" w:hAnsi="Angsana New" w:cs="Angsana New"/>
              </w:rPr>
              <w:t>4</w:t>
            </w:r>
            <w:r w:rsidRPr="00843A4E">
              <w:rPr>
                <w:rFonts w:ascii="Angsana New" w:hAnsi="Angsana New" w:cs="Angsana New"/>
              </w:rPr>
              <w:t xml:space="preserve"> 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ได้รับยกเว้นไม่ต้องนำเงินปันผลจาก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กิจการที่ได้รับการส่งเสริม</w:t>
            </w:r>
            <w:r w:rsidRPr="00843A4E">
              <w:rPr>
                <w:rFonts w:ascii="Angsana New" w:hAnsi="Angsana New" w:cs="Angsana New"/>
              </w:rPr>
              <w:t xml:space="preserve"> </w:t>
            </w:r>
            <w:r w:rsidRPr="00843A4E">
              <w:rPr>
                <w:rFonts w:ascii="Angsana New" w:hAnsi="Angsana New" w:cs="Angsana New"/>
                <w:cs/>
              </w:rPr>
              <w:t>ซึ่งได้รับ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ยกเว้นภาษีเงินได้นิติบุคคลตามข้อ</w:t>
            </w:r>
            <w:r w:rsidRPr="00843A4E">
              <w:rPr>
                <w:rFonts w:ascii="Angsana New" w:hAnsi="Angsana New" w:cs="Angsana New"/>
              </w:rPr>
              <w:t xml:space="preserve"> 5.1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F450CB" w:rsidRPr="00843A4E" w:rsidRDefault="00F450CB" w:rsidP="007438C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F450CB" w:rsidRPr="00176F02" w:rsidTr="006B0FE7">
        <w:tc>
          <w:tcPr>
            <w:tcW w:w="283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ไปรวมคำนวณเพื่อเสียภาษีเงินได้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F450CB" w:rsidRPr="00843A4E" w:rsidRDefault="00F450CB" w:rsidP="0035669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</w:tbl>
    <w:p w:rsidR="00FF70A6" w:rsidRDefault="005B47DA" w:rsidP="00564642">
      <w:pPr>
        <w:spacing w:before="240" w:line="276" w:lineRule="auto"/>
        <w:ind w:left="426" w:right="-164" w:firstLine="708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บริษัทจะต้องปฏิบัติตามเงื่อนไขและข้อกำหนดต่างๆ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เกี่ยวกับการส่งเสริมการลงทุนโดยเคร่งครัด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</w:p>
    <w:p w:rsidR="00F51C3C" w:rsidRDefault="00F51C3C" w:rsidP="00FF334F">
      <w:pPr>
        <w:spacing w:before="240" w:after="6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86CE9" w:rsidRDefault="00386CE9" w:rsidP="00FF334F">
      <w:pPr>
        <w:spacing w:before="240" w:after="6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86CE9" w:rsidRDefault="00386CE9" w:rsidP="00FF334F">
      <w:pPr>
        <w:spacing w:before="240" w:after="6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86CE9" w:rsidRDefault="00386CE9" w:rsidP="00FF334F">
      <w:pPr>
        <w:spacing w:before="240" w:after="6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86CE9" w:rsidRDefault="00386CE9" w:rsidP="00FF334F">
      <w:pPr>
        <w:spacing w:before="240" w:after="6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42EE9" w:rsidRDefault="00F42EE9" w:rsidP="00FF334F">
      <w:pPr>
        <w:spacing w:before="240" w:after="6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86CE9" w:rsidRDefault="00386CE9" w:rsidP="00FF334F">
      <w:pPr>
        <w:spacing w:before="240" w:after="6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5B47DA" w:rsidRPr="002F37CC" w:rsidRDefault="005B47DA" w:rsidP="003B7BBD">
      <w:pPr>
        <w:numPr>
          <w:ilvl w:val="0"/>
          <w:numId w:val="2"/>
        </w:numPr>
        <w:spacing w:before="240" w:after="6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การจำแนกค่าใช้จ่ายตามลักษณะของค่าใช้จ่าย</w:t>
      </w:r>
    </w:p>
    <w:p w:rsidR="005B47DA" w:rsidRPr="002F37CC" w:rsidRDefault="005B47DA" w:rsidP="006B0FE7">
      <w:pPr>
        <w:spacing w:line="276" w:lineRule="auto"/>
        <w:ind w:right="-22"/>
        <w:jc w:val="right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หน่วย : บาท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72"/>
        <w:gridCol w:w="1547"/>
        <w:gridCol w:w="1418"/>
        <w:gridCol w:w="1559"/>
        <w:gridCol w:w="1559"/>
      </w:tblGrid>
      <w:tr w:rsidR="005B47DA" w:rsidRPr="002F37CC" w:rsidTr="00E66F7C">
        <w:tc>
          <w:tcPr>
            <w:tcW w:w="3272" w:type="dxa"/>
            <w:vMerge w:val="restart"/>
            <w:shd w:val="clear" w:color="auto" w:fill="auto"/>
            <w:vAlign w:val="center"/>
          </w:tcPr>
          <w:p w:rsidR="005B47DA" w:rsidRPr="00A15360" w:rsidRDefault="005B47DA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965" w:type="dxa"/>
            <w:gridSpan w:val="2"/>
            <w:tcBorders>
              <w:bottom w:val="single" w:sz="4" w:space="0" w:color="auto"/>
            </w:tcBorders>
            <w:vAlign w:val="center"/>
          </w:tcPr>
          <w:p w:rsidR="005B47DA" w:rsidRPr="00A15360" w:rsidRDefault="005B47DA" w:rsidP="00E66F7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center"/>
          </w:tcPr>
          <w:p w:rsidR="005B47DA" w:rsidRPr="00A15360" w:rsidRDefault="005B47DA" w:rsidP="00E66F7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F7C" w:rsidRPr="002F37CC" w:rsidTr="00E66F7C">
        <w:trPr>
          <w:trHeight w:val="359"/>
        </w:trPr>
        <w:tc>
          <w:tcPr>
            <w:tcW w:w="32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6F7C" w:rsidRPr="00A15360" w:rsidRDefault="00E66F7C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7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E66F7C" w:rsidRPr="00A15360" w:rsidRDefault="00E66F7C" w:rsidP="00E66F7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18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66F7C" w:rsidRPr="00A15360" w:rsidRDefault="00E66F7C" w:rsidP="00E66F7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55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E66F7C" w:rsidRPr="00A15360" w:rsidRDefault="00E66F7C" w:rsidP="00E66F7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59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E66F7C" w:rsidRPr="00A15360" w:rsidRDefault="00E66F7C" w:rsidP="00E66F7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7D1CDE" w:rsidRPr="002F37CC" w:rsidTr="006B0FE7">
        <w:tc>
          <w:tcPr>
            <w:tcW w:w="3272" w:type="dxa"/>
            <w:tcBorders>
              <w:bottom w:val="nil"/>
            </w:tcBorders>
            <w:vAlign w:val="center"/>
          </w:tcPr>
          <w:p w:rsidR="007D1CDE" w:rsidRPr="00A15360" w:rsidRDefault="007D1CDE" w:rsidP="00510BE4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47" w:type="dxa"/>
            <w:tcBorders>
              <w:bottom w:val="nil"/>
              <w:right w:val="dashed" w:sz="4" w:space="0" w:color="auto"/>
            </w:tcBorders>
            <w:vAlign w:val="center"/>
          </w:tcPr>
          <w:p w:rsidR="007D1CDE" w:rsidRPr="00A15360" w:rsidRDefault="007D1CDE" w:rsidP="00510BE4">
            <w:pPr>
              <w:tabs>
                <w:tab w:val="decimal" w:pos="111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7D1CDE" w:rsidRPr="00A15360" w:rsidRDefault="007D1CDE" w:rsidP="000946D4">
            <w:pPr>
              <w:tabs>
                <w:tab w:val="decimal" w:pos="102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nil"/>
              <w:right w:val="dashed" w:sz="4" w:space="0" w:color="auto"/>
            </w:tcBorders>
            <w:vAlign w:val="center"/>
          </w:tcPr>
          <w:p w:rsidR="007D1CDE" w:rsidRPr="00A15360" w:rsidRDefault="007D1CDE" w:rsidP="00510BE4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dashed" w:sz="4" w:space="0" w:color="auto"/>
              <w:bottom w:val="nil"/>
            </w:tcBorders>
            <w:vAlign w:val="center"/>
          </w:tcPr>
          <w:p w:rsidR="007D1CDE" w:rsidRPr="00A15360" w:rsidRDefault="007D1CDE" w:rsidP="00510BE4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265E" w:rsidRPr="002F37CC" w:rsidTr="006B0FE7">
        <w:tc>
          <w:tcPr>
            <w:tcW w:w="3272" w:type="dxa"/>
            <w:tcBorders>
              <w:top w:val="nil"/>
              <w:bottom w:val="nil"/>
            </w:tcBorders>
            <w:vAlign w:val="center"/>
          </w:tcPr>
          <w:p w:rsidR="000A265E" w:rsidRPr="00A15360" w:rsidRDefault="001736E6" w:rsidP="00E246C9">
            <w:pPr>
              <w:spacing w:line="276" w:lineRule="auto"/>
              <w:ind w:right="29" w:firstLine="18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และงานระหว่างทำ</w:t>
            </w:r>
            <w:r w:rsidR="000A265E" w:rsidRPr="00A1536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4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A265E" w:rsidRPr="00A15360" w:rsidRDefault="001736E6" w:rsidP="00B4781F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(57,040,187</w:t>
            </w:r>
            <w:r w:rsidR="000A26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5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(12,564,110)</w:t>
            </w:r>
          </w:p>
        </w:tc>
        <w:tc>
          <w:tcPr>
            <w:tcW w:w="155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A265E" w:rsidRPr="00A15360" w:rsidRDefault="001736E6" w:rsidP="004D2C6E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(57,040,187</w:t>
            </w:r>
            <w:r w:rsidR="000A26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(12,564,110)</w:t>
            </w:r>
          </w:p>
        </w:tc>
      </w:tr>
      <w:tr w:rsidR="000A265E" w:rsidRPr="002F37CC" w:rsidTr="006B0FE7">
        <w:tc>
          <w:tcPr>
            <w:tcW w:w="3272" w:type="dxa"/>
            <w:tcBorders>
              <w:top w:val="nil"/>
              <w:bottom w:val="nil"/>
            </w:tcBorders>
            <w:vAlign w:val="center"/>
          </w:tcPr>
          <w:p w:rsidR="000A265E" w:rsidRPr="00A15360" w:rsidRDefault="000A265E" w:rsidP="00510BE4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4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A265E" w:rsidRPr="00A15360" w:rsidRDefault="00957B5E" w:rsidP="00A91342">
            <w:pPr>
              <w:tabs>
                <w:tab w:val="decimal" w:pos="115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A91342">
              <w:rPr>
                <w:rFonts w:ascii="Angsana New" w:hAnsi="Angsana New" w:cs="Angsana New"/>
                <w:sz w:val="30"/>
                <w:szCs w:val="30"/>
              </w:rPr>
              <w:t>395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91342">
              <w:rPr>
                <w:rFonts w:ascii="Angsana New" w:hAnsi="Angsana New" w:cs="Angsana New"/>
                <w:sz w:val="30"/>
                <w:szCs w:val="30"/>
              </w:rPr>
              <w:t>657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91342">
              <w:rPr>
                <w:rFonts w:ascii="Angsana New" w:hAnsi="Angsana New" w:cs="Angsana New"/>
                <w:sz w:val="30"/>
                <w:szCs w:val="30"/>
              </w:rPr>
              <w:t>016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5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747,900,460</w:t>
            </w:r>
          </w:p>
        </w:tc>
        <w:tc>
          <w:tcPr>
            <w:tcW w:w="155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A91342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A91342">
              <w:rPr>
                <w:rFonts w:ascii="Angsana New" w:hAnsi="Angsana New" w:cs="Angsana New"/>
                <w:sz w:val="30"/>
                <w:szCs w:val="30"/>
              </w:rPr>
              <w:t>396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91342">
              <w:rPr>
                <w:rFonts w:ascii="Angsana New" w:hAnsi="Angsana New" w:cs="Angsana New"/>
                <w:sz w:val="30"/>
                <w:szCs w:val="30"/>
              </w:rPr>
              <w:t>415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91342">
              <w:rPr>
                <w:rFonts w:ascii="Angsana New" w:hAnsi="Angsana New" w:cs="Angsana New"/>
                <w:sz w:val="30"/>
                <w:szCs w:val="30"/>
              </w:rPr>
              <w:t>851</w:t>
            </w:r>
          </w:p>
        </w:tc>
        <w:tc>
          <w:tcPr>
            <w:tcW w:w="155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748,602,816</w:t>
            </w:r>
          </w:p>
        </w:tc>
      </w:tr>
      <w:tr w:rsidR="000A265E" w:rsidRPr="002F37CC" w:rsidTr="006B0FE7">
        <w:tc>
          <w:tcPr>
            <w:tcW w:w="3272" w:type="dxa"/>
            <w:tcBorders>
              <w:top w:val="nil"/>
              <w:bottom w:val="nil"/>
            </w:tcBorders>
            <w:vAlign w:val="center"/>
          </w:tcPr>
          <w:p w:rsidR="000A265E" w:rsidRPr="00A15360" w:rsidRDefault="000A265E" w:rsidP="00510BE4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54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B4781F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35,757,472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5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lang w:eastAsia="zh-CN"/>
              </w:rPr>
              <w:t>36,106,266</w:t>
            </w:r>
          </w:p>
        </w:tc>
        <w:tc>
          <w:tcPr>
            <w:tcW w:w="155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0946D4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35,757,472</w:t>
            </w:r>
          </w:p>
        </w:tc>
        <w:tc>
          <w:tcPr>
            <w:tcW w:w="155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36,106,266</w:t>
            </w:r>
          </w:p>
        </w:tc>
      </w:tr>
      <w:tr w:rsidR="000A265E" w:rsidRPr="002F37CC" w:rsidTr="006B0FE7">
        <w:tc>
          <w:tcPr>
            <w:tcW w:w="3272" w:type="dxa"/>
            <w:tcBorders>
              <w:top w:val="nil"/>
              <w:bottom w:val="nil"/>
            </w:tcBorders>
            <w:vAlign w:val="center"/>
          </w:tcPr>
          <w:p w:rsidR="000A265E" w:rsidRPr="00A15360" w:rsidRDefault="000A265E" w:rsidP="00510BE4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54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B4781F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294,886,074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5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289,637,478</w:t>
            </w:r>
          </w:p>
        </w:tc>
        <w:tc>
          <w:tcPr>
            <w:tcW w:w="155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0946D4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294,886,074</w:t>
            </w:r>
          </w:p>
        </w:tc>
        <w:tc>
          <w:tcPr>
            <w:tcW w:w="155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289,637,478</w:t>
            </w:r>
          </w:p>
        </w:tc>
      </w:tr>
      <w:tr w:rsidR="000A265E" w:rsidRPr="002F37CC" w:rsidTr="006B0FE7">
        <w:tc>
          <w:tcPr>
            <w:tcW w:w="3272" w:type="dxa"/>
            <w:tcBorders>
              <w:top w:val="nil"/>
              <w:bottom w:val="nil"/>
            </w:tcBorders>
            <w:vAlign w:val="center"/>
          </w:tcPr>
          <w:p w:rsidR="000A265E" w:rsidRPr="00A15360" w:rsidRDefault="000A265E" w:rsidP="00510BE4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4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B4781F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59,432,28</w:t>
            </w:r>
            <w:r w:rsidR="001736E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5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62,551,552</w:t>
            </w:r>
          </w:p>
        </w:tc>
        <w:tc>
          <w:tcPr>
            <w:tcW w:w="155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0946D4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59,432,28</w:t>
            </w:r>
            <w:r w:rsidR="001736E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62,551,552</w:t>
            </w:r>
          </w:p>
        </w:tc>
      </w:tr>
      <w:tr w:rsidR="000A265E" w:rsidRPr="002F37CC" w:rsidTr="006B0FE7">
        <w:tc>
          <w:tcPr>
            <w:tcW w:w="3272" w:type="dxa"/>
            <w:tcBorders>
              <w:top w:val="nil"/>
              <w:bottom w:val="nil"/>
            </w:tcBorders>
            <w:vAlign w:val="center"/>
          </w:tcPr>
          <w:p w:rsidR="000A265E" w:rsidRPr="00A15360" w:rsidRDefault="000A265E" w:rsidP="00510BE4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4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A265E" w:rsidRPr="00A15360" w:rsidRDefault="001736E6" w:rsidP="00B4781F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3,955,864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5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1,400,187</w:t>
            </w:r>
          </w:p>
        </w:tc>
        <w:tc>
          <w:tcPr>
            <w:tcW w:w="155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0946D4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3,954,184</w:t>
            </w:r>
          </w:p>
        </w:tc>
        <w:tc>
          <w:tcPr>
            <w:tcW w:w="155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1,400,042</w:t>
            </w:r>
          </w:p>
        </w:tc>
      </w:tr>
      <w:tr w:rsidR="000A265E" w:rsidRPr="002F37CC" w:rsidTr="006B0FE7">
        <w:tc>
          <w:tcPr>
            <w:tcW w:w="3272" w:type="dxa"/>
            <w:tcBorders>
              <w:top w:val="nil"/>
              <w:bottom w:val="nil"/>
            </w:tcBorders>
            <w:vAlign w:val="center"/>
          </w:tcPr>
          <w:p w:rsidR="000A265E" w:rsidRPr="00A15360" w:rsidRDefault="000A265E" w:rsidP="003F3140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กลับรายการ)ขาดทุนจากการลดมูลค่า</w:t>
            </w:r>
          </w:p>
        </w:tc>
        <w:tc>
          <w:tcPr>
            <w:tcW w:w="154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B4781F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1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0946D4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A265E" w:rsidRPr="002F37CC" w:rsidTr="006B0FE7">
        <w:tc>
          <w:tcPr>
            <w:tcW w:w="3272" w:type="dxa"/>
            <w:tcBorders>
              <w:top w:val="nil"/>
              <w:bottom w:val="nil"/>
            </w:tcBorders>
            <w:vAlign w:val="center"/>
          </w:tcPr>
          <w:p w:rsidR="000A265E" w:rsidRPr="00A15360" w:rsidRDefault="000A265E" w:rsidP="00E246C9">
            <w:pPr>
              <w:spacing w:line="276" w:lineRule="auto"/>
              <w:ind w:right="29" w:firstLine="187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4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B4781F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4,921,626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5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15360">
              <w:rPr>
                <w:rFonts w:ascii="Angsana New" w:hAnsi="Angsana New" w:cs="Angsana New"/>
                <w:sz w:val="30"/>
                <w:szCs w:val="30"/>
              </w:rPr>
              <w:t>21,770,230</w:t>
            </w: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A265E" w:rsidRPr="00A15360" w:rsidRDefault="000A265E" w:rsidP="000946D4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4,921,626</w:t>
            </w:r>
          </w:p>
        </w:tc>
        <w:tc>
          <w:tcPr>
            <w:tcW w:w="155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15360">
              <w:rPr>
                <w:rFonts w:ascii="Angsana New" w:hAnsi="Angsana New" w:cs="Angsana New"/>
                <w:sz w:val="30"/>
                <w:szCs w:val="30"/>
              </w:rPr>
              <w:t>21,770,230</w:t>
            </w: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0A265E" w:rsidRPr="002F37CC" w:rsidTr="006B0FE7">
        <w:tc>
          <w:tcPr>
            <w:tcW w:w="3272" w:type="dxa"/>
            <w:tcBorders>
              <w:top w:val="nil"/>
            </w:tcBorders>
            <w:vAlign w:val="center"/>
          </w:tcPr>
          <w:p w:rsidR="000A265E" w:rsidRPr="00A15360" w:rsidRDefault="000A265E" w:rsidP="00510BE4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47" w:type="dxa"/>
            <w:tcBorders>
              <w:top w:val="nil"/>
              <w:right w:val="dashed" w:sz="4" w:space="0" w:color="auto"/>
            </w:tcBorders>
            <w:vAlign w:val="center"/>
          </w:tcPr>
          <w:p w:rsidR="000A265E" w:rsidRPr="00A15360" w:rsidRDefault="00A91342" w:rsidP="00A91342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</w:t>
            </w:r>
            <w:r w:rsidR="000B73B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316</w:t>
            </w:r>
            <w:r w:rsidR="00C2394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right w:val="dashed" w:sz="4" w:space="0" w:color="auto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5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143,017,647</w:t>
            </w:r>
          </w:p>
        </w:tc>
        <w:tc>
          <w:tcPr>
            <w:tcW w:w="1559" w:type="dxa"/>
            <w:tcBorders>
              <w:top w:val="nil"/>
              <w:right w:val="dashed" w:sz="4" w:space="0" w:color="auto"/>
            </w:tcBorders>
            <w:vAlign w:val="center"/>
          </w:tcPr>
          <w:p w:rsidR="000A265E" w:rsidRPr="00A15360" w:rsidRDefault="00A91342" w:rsidP="00A91342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</w:t>
            </w:r>
            <w:r w:rsidR="000A265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872</w:t>
            </w:r>
            <w:r w:rsidR="000A265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629</w:t>
            </w:r>
          </w:p>
        </w:tc>
        <w:tc>
          <w:tcPr>
            <w:tcW w:w="1559" w:type="dxa"/>
            <w:tcBorders>
              <w:top w:val="nil"/>
              <w:left w:val="dashed" w:sz="4" w:space="0" w:color="auto"/>
            </w:tcBorders>
            <w:vAlign w:val="center"/>
          </w:tcPr>
          <w:p w:rsidR="000A265E" w:rsidRPr="00A15360" w:rsidRDefault="000A265E" w:rsidP="00E1259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142,677,931</w:t>
            </w:r>
          </w:p>
        </w:tc>
      </w:tr>
      <w:tr w:rsidR="000A265E" w:rsidRPr="002F37CC" w:rsidTr="0005484B">
        <w:tc>
          <w:tcPr>
            <w:tcW w:w="3272" w:type="dxa"/>
            <w:vAlign w:val="center"/>
          </w:tcPr>
          <w:p w:rsidR="000A265E" w:rsidRPr="00A15360" w:rsidRDefault="000A265E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47" w:type="dxa"/>
            <w:tcBorders>
              <w:right w:val="dashed" w:sz="4" w:space="0" w:color="auto"/>
            </w:tcBorders>
            <w:vAlign w:val="center"/>
          </w:tcPr>
          <w:p w:rsidR="000A265E" w:rsidRPr="00A15360" w:rsidRDefault="000B73BB" w:rsidP="00A91342">
            <w:pPr>
              <w:tabs>
                <w:tab w:val="decimal" w:pos="115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  <w:r w:rsidRPr="000B73BB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73B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23943">
              <w:rPr>
                <w:rFonts w:ascii="Angsana New" w:hAnsi="Angsana New" w:cs="Angsana New"/>
                <w:sz w:val="30"/>
                <w:szCs w:val="30"/>
              </w:rPr>
              <w:t>99,</w:t>
            </w:r>
            <w:r w:rsidR="00A91342">
              <w:rPr>
                <w:rFonts w:ascii="Angsana New" w:hAnsi="Angsana New" w:cs="Angsana New"/>
                <w:sz w:val="30"/>
                <w:szCs w:val="30"/>
              </w:rPr>
              <w:t>886</w:t>
            </w:r>
            <w:r w:rsidR="00C239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91342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141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0A265E" w:rsidRPr="00A15360" w:rsidRDefault="000A265E" w:rsidP="0005484B">
            <w:pPr>
              <w:tabs>
                <w:tab w:val="decimal" w:pos="115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1,246,279,250</w:t>
            </w:r>
          </w:p>
        </w:tc>
        <w:tc>
          <w:tcPr>
            <w:tcW w:w="1559" w:type="dxa"/>
            <w:tcBorders>
              <w:right w:val="dashed" w:sz="4" w:space="0" w:color="auto"/>
            </w:tcBorders>
            <w:vAlign w:val="center"/>
          </w:tcPr>
          <w:p w:rsidR="000A265E" w:rsidRPr="00A15360" w:rsidRDefault="000A265E" w:rsidP="00C60A6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1,900,199,</w:t>
            </w:r>
            <w:r w:rsidRPr="00A15360">
              <w:rPr>
                <w:rFonts w:ascii="Angsana New" w:hAnsi="Angsana New" w:cs="Angsana New"/>
                <w:sz w:val="30"/>
                <w:szCs w:val="30"/>
                <w:lang w:eastAsia="zh-CN"/>
              </w:rPr>
              <w:t>929</w:t>
            </w:r>
          </w:p>
        </w:tc>
        <w:tc>
          <w:tcPr>
            <w:tcW w:w="1559" w:type="dxa"/>
            <w:tcBorders>
              <w:left w:val="dashed" w:sz="4" w:space="0" w:color="auto"/>
            </w:tcBorders>
            <w:vAlign w:val="center"/>
          </w:tcPr>
          <w:p w:rsidR="000A265E" w:rsidRPr="00A15360" w:rsidRDefault="000A265E" w:rsidP="0005484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1,246,641,745</w:t>
            </w:r>
          </w:p>
        </w:tc>
      </w:tr>
    </w:tbl>
    <w:p w:rsidR="000376B5" w:rsidRPr="005B47DA" w:rsidRDefault="00967887" w:rsidP="003B7BBD">
      <w:pPr>
        <w:numPr>
          <w:ilvl w:val="0"/>
          <w:numId w:val="2"/>
        </w:numPr>
        <w:spacing w:before="240" w:line="276" w:lineRule="auto"/>
        <w:ind w:left="448" w:right="28" w:hanging="448"/>
        <w:rPr>
          <w:rFonts w:ascii="Angsana New" w:hAnsi="Angsana New" w:cs="Angsana New"/>
          <w:sz w:val="32"/>
          <w:szCs w:val="32"/>
        </w:rPr>
      </w:pPr>
      <w:r w:rsidRPr="005B47DA">
        <w:rPr>
          <w:rFonts w:ascii="Angsana New" w:hAnsi="Angsana New" w:cs="Angsana New"/>
          <w:b/>
          <w:bCs/>
          <w:sz w:val="32"/>
          <w:szCs w:val="32"/>
          <w:cs/>
        </w:rPr>
        <w:t>รายการที่เป็นเงินตราต่างประเทศ</w:t>
      </w:r>
    </w:p>
    <w:p w:rsidR="00BD5EB3" w:rsidRDefault="004160AC" w:rsidP="00A15360">
      <w:pPr>
        <w:spacing w:line="276" w:lineRule="auto"/>
        <w:ind w:left="892" w:right="-22" w:hanging="44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1A51DD">
        <w:rPr>
          <w:rFonts w:ascii="Angsana New" w:hAnsi="Angsana New" w:cs="Angsana New"/>
          <w:sz w:val="32"/>
          <w:szCs w:val="32"/>
        </w:rPr>
        <w:t>1</w:t>
      </w:r>
      <w:r w:rsidR="005A02A7" w:rsidRPr="002F37CC">
        <w:rPr>
          <w:rFonts w:ascii="Angsana New" w:hAnsi="Angsana New" w:cs="Angsana New"/>
          <w:sz w:val="32"/>
          <w:szCs w:val="32"/>
        </w:rPr>
        <w:t>.1</w:t>
      </w:r>
      <w:r w:rsidR="00FD7C57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BD5EB3" w:rsidRPr="002F37CC">
        <w:rPr>
          <w:rFonts w:ascii="Angsana New" w:hAnsi="Angsana New" w:cs="Angsana New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</w:t>
      </w:r>
      <w:r w:rsidR="00F76C02">
        <w:rPr>
          <w:rFonts w:ascii="Angsana New" w:hAnsi="Angsana New" w:cs="Angsana New"/>
          <w:sz w:val="32"/>
          <w:szCs w:val="32"/>
          <w:cs/>
        </w:rPr>
        <w:t>งประเทศ</w:t>
      </w:r>
      <w:r w:rsidR="00233D7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76C02">
        <w:rPr>
          <w:rFonts w:ascii="Angsana New" w:hAnsi="Angsana New" w:cs="Angsana New"/>
          <w:sz w:val="32"/>
          <w:szCs w:val="32"/>
          <w:cs/>
        </w:rPr>
        <w:t>โดยบริษัทจะนำเงินรับ</w:t>
      </w:r>
      <w:r w:rsidR="00233D71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F76C02">
        <w:rPr>
          <w:rFonts w:ascii="Angsana New" w:hAnsi="Angsana New" w:cs="Angsana New"/>
          <w:sz w:val="32"/>
          <w:szCs w:val="32"/>
          <w:cs/>
        </w:rPr>
        <w:t>ชำร</w:t>
      </w:r>
      <w:r w:rsidR="00F76C02">
        <w:rPr>
          <w:rFonts w:ascii="Angsana New" w:hAnsi="Angsana New" w:cs="Angsana New" w:hint="cs"/>
          <w:sz w:val="32"/>
          <w:szCs w:val="32"/>
          <w:cs/>
        </w:rPr>
        <w:t>ะ</w:t>
      </w:r>
      <w:r w:rsidR="00BD5EB3" w:rsidRPr="002F37CC">
        <w:rPr>
          <w:rFonts w:ascii="Angsana New" w:hAnsi="Angsana New" w:cs="Angsana New"/>
          <w:sz w:val="32"/>
          <w:szCs w:val="32"/>
          <w:cs/>
        </w:rPr>
        <w:t>หนี้ค่าขายสินค้าที่เป็นเงินตราต่างประเทศ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</w:t>
      </w:r>
      <w:r w:rsidR="002134A8" w:rsidRPr="002F37CC">
        <w:rPr>
          <w:rFonts w:ascii="Angsana New" w:hAnsi="Angsana New" w:cs="Angsana New"/>
          <w:sz w:val="32"/>
          <w:szCs w:val="32"/>
          <w:cs/>
        </w:rPr>
        <w:t>ตรา</w:t>
      </w:r>
      <w:r w:rsidR="00BD5EB3" w:rsidRPr="002F37CC">
        <w:rPr>
          <w:rFonts w:ascii="Angsana New" w:hAnsi="Angsana New" w:cs="Angsana New"/>
          <w:sz w:val="32"/>
          <w:szCs w:val="32"/>
          <w:cs/>
        </w:rPr>
        <w:t xml:space="preserve">ต่างประเทศ </w:t>
      </w:r>
    </w:p>
    <w:p w:rsidR="00FD7C57" w:rsidRPr="002F37CC" w:rsidRDefault="006633BF" w:rsidP="00A15360">
      <w:pPr>
        <w:spacing w:line="276" w:lineRule="auto"/>
        <w:ind w:left="902" w:right="-22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ณ</w:t>
      </w:r>
      <w:r w:rsidR="004025B9">
        <w:rPr>
          <w:rFonts w:ascii="Angsana New" w:hAnsi="Angsana New" w:cs="Angsana New"/>
          <w:sz w:val="32"/>
          <w:szCs w:val="32"/>
          <w:cs/>
        </w:rPr>
        <w:t xml:space="preserve"> วันที่ 31 ธันวาคม </w:t>
      </w:r>
      <w:r w:rsidR="00E66F7C">
        <w:rPr>
          <w:rFonts w:ascii="Angsana New" w:hAnsi="Angsana New" w:cs="Angsana New"/>
          <w:sz w:val="32"/>
          <w:szCs w:val="32"/>
        </w:rPr>
        <w:t>2561</w:t>
      </w:r>
      <w:r w:rsidR="00127FB4" w:rsidRPr="002F37C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66F7C">
        <w:rPr>
          <w:rFonts w:ascii="Angsana New" w:hAnsi="Angsana New" w:cs="Angsana New"/>
          <w:sz w:val="32"/>
          <w:szCs w:val="32"/>
        </w:rPr>
        <w:t>2560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บริษัทและบริษัทย่อยมียอดคงเหลือของสินทรัพย์และหนี้สินทางการเงินที่เป็นสกุลเงินตราต่างประเทศ ดังต่อไปนี้</w:t>
      </w:r>
    </w:p>
    <w:p w:rsidR="00FD7C57" w:rsidRPr="002F37CC" w:rsidRDefault="00FD7C57" w:rsidP="00A15360">
      <w:pPr>
        <w:ind w:right="-22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>หน่วย : พัน</w:t>
      </w:r>
    </w:p>
    <w:tbl>
      <w:tblPr>
        <w:tblW w:w="9355" w:type="dxa"/>
        <w:tblInd w:w="534" w:type="dxa"/>
        <w:tblLayout w:type="fixed"/>
        <w:tblLook w:val="0000"/>
      </w:tblPr>
      <w:tblGrid>
        <w:gridCol w:w="2835"/>
        <w:gridCol w:w="1559"/>
        <w:gridCol w:w="142"/>
        <w:gridCol w:w="1701"/>
        <w:gridCol w:w="1559"/>
        <w:gridCol w:w="1559"/>
      </w:tblGrid>
      <w:tr w:rsidR="00FD7C57" w:rsidRPr="00A15360" w:rsidTr="00BE3C9B">
        <w:trPr>
          <w:cantSplit/>
          <w:trHeight w:val="20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C57" w:rsidRPr="00A15360" w:rsidRDefault="00FD7C57" w:rsidP="007014EA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รายการ </w:t>
            </w:r>
          </w:p>
        </w:tc>
        <w:tc>
          <w:tcPr>
            <w:tcW w:w="65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C57" w:rsidRPr="00A15360" w:rsidRDefault="00FD7C57" w:rsidP="007014EA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D7C57" w:rsidRPr="00A15360" w:rsidTr="0061532C">
        <w:trPr>
          <w:cantSplit/>
          <w:trHeight w:val="398"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D7C57" w:rsidRPr="00A15360" w:rsidRDefault="00FD7C57" w:rsidP="007014EA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D7C57" w:rsidRPr="00A15360" w:rsidRDefault="00FD7C57" w:rsidP="007014EA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C57" w:rsidRPr="00A15360" w:rsidRDefault="00FD7C57" w:rsidP="007014EA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แปลงค่าเป็นเงินบาท</w:t>
            </w:r>
          </w:p>
        </w:tc>
      </w:tr>
      <w:tr w:rsidR="004025B9" w:rsidRPr="00A15360" w:rsidTr="0061532C">
        <w:trPr>
          <w:cantSplit/>
          <w:trHeight w:val="20"/>
        </w:trPr>
        <w:tc>
          <w:tcPr>
            <w:tcW w:w="28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025B9" w:rsidRPr="00A15360" w:rsidRDefault="004025B9" w:rsidP="007014EA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4025B9" w:rsidRPr="00A15360" w:rsidRDefault="00FB2D5C" w:rsidP="007014EA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4025B9" w:rsidRPr="00A15360" w:rsidRDefault="00FB2D5C" w:rsidP="007014EA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4025B9" w:rsidRPr="00A15360" w:rsidRDefault="00FB2D5C" w:rsidP="00B90C5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025B9" w:rsidRPr="00A15360" w:rsidRDefault="00FB2D5C" w:rsidP="00B90C5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578ED" w:rsidRPr="00A15360" w:rsidTr="0061532C">
        <w:trPr>
          <w:trHeight w:val="319"/>
        </w:trPr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8578ED" w:rsidRPr="00A15360" w:rsidRDefault="008578ED" w:rsidP="007014EA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8578ED" w:rsidRPr="00A15360" w:rsidRDefault="008578ED" w:rsidP="0061532C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</w:tcPr>
          <w:p w:rsidR="008578ED" w:rsidRPr="00A15360" w:rsidRDefault="008578ED" w:rsidP="0061532C">
            <w:pPr>
              <w:tabs>
                <w:tab w:val="decimal" w:pos="1026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nil"/>
              <w:right w:val="dashed" w:sz="4" w:space="0" w:color="auto"/>
            </w:tcBorders>
          </w:tcPr>
          <w:p w:rsidR="008578ED" w:rsidRPr="00A15360" w:rsidRDefault="008578ED" w:rsidP="007014EA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8578ED" w:rsidRPr="00A15360" w:rsidRDefault="008578ED" w:rsidP="007014EA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3754A" w:rsidRPr="00A15360" w:rsidTr="0061532C">
        <w:trPr>
          <w:trHeight w:val="20"/>
        </w:trPr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33754A" w:rsidRPr="00A15360" w:rsidRDefault="0033754A" w:rsidP="007014EA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 xml:space="preserve">  ดอลล่าร์สหรัฐอเมริกา</w:t>
            </w:r>
          </w:p>
        </w:tc>
        <w:tc>
          <w:tcPr>
            <w:tcW w:w="1701" w:type="dxa"/>
            <w:gridSpan w:val="2"/>
            <w:tcBorders>
              <w:left w:val="single" w:sz="6" w:space="0" w:color="auto"/>
              <w:right w:val="dashed" w:sz="4" w:space="0" w:color="auto"/>
            </w:tcBorders>
          </w:tcPr>
          <w:p w:rsidR="0033754A" w:rsidRPr="00A15360" w:rsidRDefault="00AD631C" w:rsidP="00AD631C">
            <w:pPr>
              <w:tabs>
                <w:tab w:val="decimal" w:pos="1026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20,447.00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</w:tcPr>
          <w:p w:rsidR="0033754A" w:rsidRPr="00A15360" w:rsidRDefault="0033754A" w:rsidP="00933F30">
            <w:pPr>
              <w:tabs>
                <w:tab w:val="decimal" w:pos="1026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lang w:eastAsia="zh-CN"/>
              </w:rPr>
              <w:t>8,</w:t>
            </w:r>
            <w:r w:rsidRPr="00A15360">
              <w:rPr>
                <w:rFonts w:ascii="Angsana New" w:hAnsi="Angsana New" w:cs="Angsana New" w:hint="cs"/>
                <w:sz w:val="30"/>
                <w:szCs w:val="30"/>
                <w:cs/>
                <w:lang w:eastAsia="zh-CN"/>
              </w:rPr>
              <w:t>614.48</w:t>
            </w:r>
          </w:p>
        </w:tc>
        <w:tc>
          <w:tcPr>
            <w:tcW w:w="1559" w:type="dxa"/>
            <w:tcBorders>
              <w:left w:val="nil"/>
              <w:right w:val="dashed" w:sz="4" w:space="0" w:color="auto"/>
            </w:tcBorders>
          </w:tcPr>
          <w:p w:rsidR="0033754A" w:rsidRPr="00A15360" w:rsidRDefault="00AD631C" w:rsidP="00C65185">
            <w:pPr>
              <w:tabs>
                <w:tab w:val="decimal" w:pos="884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660,127.14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33754A" w:rsidRPr="00A15360" w:rsidRDefault="0033754A" w:rsidP="00933F30">
            <w:pPr>
              <w:tabs>
                <w:tab w:val="decimal" w:pos="884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280,</w:t>
            </w:r>
            <w:r w:rsidRPr="00A15360">
              <w:rPr>
                <w:rFonts w:ascii="Angsana New" w:hAnsi="Angsana New" w:cs="Angsana New" w:hint="cs"/>
                <w:sz w:val="30"/>
                <w:szCs w:val="30"/>
                <w:cs/>
              </w:rPr>
              <w:t>096.48</w:t>
            </w:r>
          </w:p>
        </w:tc>
      </w:tr>
      <w:tr w:rsidR="0033754A" w:rsidRPr="00A15360" w:rsidTr="0061532C">
        <w:trPr>
          <w:trHeight w:val="20"/>
        </w:trPr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33754A" w:rsidRPr="00A15360" w:rsidRDefault="0033754A" w:rsidP="007014EA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 xml:space="preserve">  ยูโร</w:t>
            </w:r>
          </w:p>
        </w:tc>
        <w:tc>
          <w:tcPr>
            <w:tcW w:w="1701" w:type="dxa"/>
            <w:gridSpan w:val="2"/>
            <w:tcBorders>
              <w:left w:val="single" w:sz="6" w:space="0" w:color="auto"/>
              <w:right w:val="dashed" w:sz="4" w:space="0" w:color="auto"/>
            </w:tcBorders>
          </w:tcPr>
          <w:p w:rsidR="0033754A" w:rsidRPr="00A15360" w:rsidRDefault="00AD631C" w:rsidP="00C65185">
            <w:pPr>
              <w:tabs>
                <w:tab w:val="decimal" w:pos="1026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9.62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</w:tcPr>
          <w:p w:rsidR="0033754A" w:rsidRPr="00A15360" w:rsidRDefault="0033754A" w:rsidP="00933F30">
            <w:pPr>
              <w:tabs>
                <w:tab w:val="decimal" w:pos="1026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2.94</w:t>
            </w:r>
          </w:p>
        </w:tc>
        <w:tc>
          <w:tcPr>
            <w:tcW w:w="1559" w:type="dxa"/>
            <w:tcBorders>
              <w:left w:val="nil"/>
              <w:right w:val="dashed" w:sz="4" w:space="0" w:color="auto"/>
            </w:tcBorders>
          </w:tcPr>
          <w:p w:rsidR="0033754A" w:rsidRPr="00A15360" w:rsidRDefault="00AD631C" w:rsidP="00C65185">
            <w:pPr>
              <w:tabs>
                <w:tab w:val="decimal" w:pos="884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353.66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33754A" w:rsidRPr="00A15360" w:rsidRDefault="0033754A" w:rsidP="00933F30">
            <w:pPr>
              <w:tabs>
                <w:tab w:val="decimal" w:pos="884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113.79</w:t>
            </w:r>
          </w:p>
        </w:tc>
      </w:tr>
      <w:tr w:rsidR="0033754A" w:rsidRPr="00A15360" w:rsidTr="0061532C">
        <w:trPr>
          <w:trHeight w:val="20"/>
        </w:trPr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33754A" w:rsidRPr="00A15360" w:rsidRDefault="0033754A" w:rsidP="007014EA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โครนเดนมาร์ค</w:t>
            </w:r>
          </w:p>
        </w:tc>
        <w:tc>
          <w:tcPr>
            <w:tcW w:w="1701" w:type="dxa"/>
            <w:gridSpan w:val="2"/>
            <w:tcBorders>
              <w:left w:val="single" w:sz="6" w:space="0" w:color="auto"/>
              <w:right w:val="dashed" w:sz="4" w:space="0" w:color="auto"/>
            </w:tcBorders>
          </w:tcPr>
          <w:p w:rsidR="0033754A" w:rsidRPr="00A15360" w:rsidRDefault="00AD631C" w:rsidP="0061532C">
            <w:pPr>
              <w:tabs>
                <w:tab w:val="decimal" w:pos="1026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65.00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</w:tcPr>
          <w:p w:rsidR="0033754A" w:rsidRPr="00A15360" w:rsidRDefault="0033754A" w:rsidP="00933F30">
            <w:pPr>
              <w:tabs>
                <w:tab w:val="decimal" w:pos="1026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65.00</w:t>
            </w:r>
          </w:p>
        </w:tc>
        <w:tc>
          <w:tcPr>
            <w:tcW w:w="1559" w:type="dxa"/>
            <w:tcBorders>
              <w:left w:val="nil"/>
              <w:right w:val="dashed" w:sz="4" w:space="0" w:color="auto"/>
            </w:tcBorders>
          </w:tcPr>
          <w:p w:rsidR="0033754A" w:rsidRPr="00A15360" w:rsidRDefault="00AD631C" w:rsidP="00C65185">
            <w:pPr>
              <w:tabs>
                <w:tab w:val="decimal" w:pos="884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320.16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33754A" w:rsidRPr="00A15360" w:rsidRDefault="0033754A" w:rsidP="00933F30">
            <w:pPr>
              <w:tabs>
                <w:tab w:val="decimal" w:pos="884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337.77</w:t>
            </w:r>
          </w:p>
        </w:tc>
      </w:tr>
      <w:tr w:rsidR="0033754A" w:rsidRPr="00A15360" w:rsidTr="0061532C">
        <w:trPr>
          <w:trHeight w:val="2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54A" w:rsidRPr="00A15360" w:rsidRDefault="0033754A" w:rsidP="007014EA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33754A" w:rsidRPr="00A15360" w:rsidRDefault="0033754A" w:rsidP="0061532C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33754A" w:rsidRPr="00A15360" w:rsidRDefault="0033754A" w:rsidP="0061532C">
            <w:pPr>
              <w:tabs>
                <w:tab w:val="decimal" w:pos="1026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33754A" w:rsidRPr="00A15360" w:rsidRDefault="00AD631C" w:rsidP="00C65185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660,800.96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754A" w:rsidRPr="00A15360" w:rsidRDefault="0033754A" w:rsidP="00933F30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280,</w:t>
            </w:r>
            <w:r w:rsidRPr="00A15360">
              <w:rPr>
                <w:rFonts w:ascii="Angsana New" w:hAnsi="Angsana New" w:cs="Angsana New" w:hint="cs"/>
                <w:sz w:val="30"/>
                <w:szCs w:val="30"/>
                <w:cs/>
              </w:rPr>
              <w:t>548.04</w:t>
            </w:r>
          </w:p>
        </w:tc>
      </w:tr>
      <w:tr w:rsidR="00FF334F" w:rsidRPr="00A15360" w:rsidTr="00A15360">
        <w:trPr>
          <w:trHeight w:val="65"/>
        </w:trPr>
        <w:tc>
          <w:tcPr>
            <w:tcW w:w="2835" w:type="dxa"/>
            <w:tcBorders>
              <w:top w:val="single" w:sz="6" w:space="0" w:color="auto"/>
            </w:tcBorders>
          </w:tcPr>
          <w:p w:rsidR="00FF334F" w:rsidRPr="00A15360" w:rsidRDefault="00FF334F" w:rsidP="00A15360">
            <w:pPr>
              <w:spacing w:before="30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F334F" w:rsidRPr="00A15360" w:rsidRDefault="00FF334F" w:rsidP="007014EA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:rsidR="00FF334F" w:rsidRPr="00A15360" w:rsidRDefault="00FF334F" w:rsidP="00D3507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F334F" w:rsidRPr="00A15360" w:rsidRDefault="00FF334F" w:rsidP="007014EA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F334F" w:rsidRPr="00A15360" w:rsidRDefault="00FF334F" w:rsidP="00D3507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314EE" w:rsidRPr="00A15360" w:rsidTr="00BE3C9B">
        <w:trPr>
          <w:trHeight w:val="20"/>
        </w:trPr>
        <w:tc>
          <w:tcPr>
            <w:tcW w:w="2835" w:type="dxa"/>
            <w:tcBorders>
              <w:bottom w:val="single" w:sz="6" w:space="0" w:color="auto"/>
            </w:tcBorders>
            <w:vAlign w:val="center"/>
          </w:tcPr>
          <w:p w:rsidR="004314EE" w:rsidRPr="00A15360" w:rsidRDefault="004314EE" w:rsidP="00FF334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520" w:type="dxa"/>
            <w:gridSpan w:val="5"/>
            <w:tcBorders>
              <w:bottom w:val="single" w:sz="6" w:space="0" w:color="auto"/>
            </w:tcBorders>
          </w:tcPr>
          <w:p w:rsidR="004314EE" w:rsidRPr="00A15360" w:rsidRDefault="00426AD6" w:rsidP="00564642">
            <w:pPr>
              <w:spacing w:before="30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5360">
              <w:rPr>
                <w:rFonts w:ascii="Angsana New" w:hAnsi="Angsana New" w:cs="Angsana New" w:hint="cs"/>
                <w:sz w:val="32"/>
                <w:szCs w:val="32"/>
                <w:cs/>
              </w:rPr>
              <w:t>หน่</w:t>
            </w:r>
            <w:r w:rsidR="004314EE" w:rsidRPr="00A1536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วย </w:t>
            </w:r>
            <w:r w:rsidR="004314EE" w:rsidRPr="00A15360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4314EE" w:rsidRPr="00A1536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</w:t>
            </w:r>
          </w:p>
        </w:tc>
      </w:tr>
      <w:tr w:rsidR="00FF334F" w:rsidRPr="00A15360" w:rsidTr="00BE3C9B">
        <w:trPr>
          <w:trHeight w:val="20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334F" w:rsidRPr="00A15360" w:rsidRDefault="00FF334F" w:rsidP="00FF334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5360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652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F334F" w:rsidRPr="00A15360" w:rsidRDefault="00FF334F" w:rsidP="004314EE">
            <w:pPr>
              <w:spacing w:before="30"/>
              <w:ind w:right="-13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536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314EE" w:rsidRPr="00A15360" w:rsidTr="00BE3C9B">
        <w:trPr>
          <w:trHeight w:val="20"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14EE" w:rsidRPr="00A15360" w:rsidRDefault="004314EE" w:rsidP="007014EA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14EE" w:rsidRPr="00A15360" w:rsidRDefault="004314EE" w:rsidP="00564642">
            <w:pPr>
              <w:tabs>
                <w:tab w:val="decimal" w:pos="-2943"/>
              </w:tabs>
              <w:spacing w:before="30"/>
              <w:ind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5360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สกุลเงินต่างประเทศ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314EE" w:rsidRPr="00A15360" w:rsidRDefault="004314EE" w:rsidP="00564642">
            <w:pPr>
              <w:spacing w:before="30"/>
              <w:ind w:right="-13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5360">
              <w:rPr>
                <w:rFonts w:ascii="Angsana New" w:hAnsi="Angsana New" w:cs="Angsana New"/>
                <w:sz w:val="32"/>
                <w:szCs w:val="32"/>
                <w:cs/>
              </w:rPr>
              <w:t>แปลงค่าเป็นเงินบาท</w:t>
            </w:r>
          </w:p>
        </w:tc>
      </w:tr>
      <w:tr w:rsidR="00FB2D5C" w:rsidRPr="00A15360" w:rsidTr="00BE3C9B">
        <w:trPr>
          <w:trHeight w:val="20"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D5C" w:rsidRPr="00A15360" w:rsidRDefault="00FB2D5C" w:rsidP="007014EA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FB2D5C" w:rsidRPr="00A15360" w:rsidRDefault="00FB2D5C" w:rsidP="00890F1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15360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FB2D5C" w:rsidRPr="00A15360" w:rsidRDefault="00FB2D5C" w:rsidP="00890F1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5360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FB2D5C" w:rsidRPr="00A15360" w:rsidRDefault="00FB2D5C" w:rsidP="00E1259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15360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B2D5C" w:rsidRPr="00A15360" w:rsidRDefault="00FB2D5C" w:rsidP="00E1259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5360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FB2D5C" w:rsidRPr="00A15360" w:rsidTr="00BE3C9B">
        <w:trPr>
          <w:trHeight w:val="2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2D5C" w:rsidRPr="00A15360" w:rsidRDefault="00FB2D5C" w:rsidP="007014EA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5360">
              <w:rPr>
                <w:rFonts w:ascii="Angsana New" w:hAnsi="Angsana New" w:cs="Angsana New"/>
                <w:sz w:val="32"/>
                <w:szCs w:val="32"/>
                <w:cs/>
              </w:rPr>
              <w:t>หนี้สิน</w:t>
            </w:r>
            <w:r w:rsidRPr="00A1536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FB2D5C" w:rsidRPr="00A15360" w:rsidRDefault="00FB2D5C" w:rsidP="007014EA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FB2D5C" w:rsidRPr="00A15360" w:rsidRDefault="00FB2D5C" w:rsidP="00E12597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FB2D5C" w:rsidRPr="00A15360" w:rsidRDefault="00FB2D5C" w:rsidP="007014EA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B2D5C" w:rsidRPr="00A15360" w:rsidRDefault="00FB2D5C" w:rsidP="00E12597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B2D5C" w:rsidRPr="00A15360" w:rsidTr="00BE3C9B">
        <w:trPr>
          <w:trHeight w:val="20"/>
        </w:trPr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FB2D5C" w:rsidRPr="00A15360" w:rsidRDefault="00FB2D5C" w:rsidP="007014EA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5360">
              <w:rPr>
                <w:rFonts w:ascii="Angsana New" w:hAnsi="Angsana New" w:cs="Angsana New"/>
                <w:sz w:val="32"/>
                <w:szCs w:val="32"/>
                <w:cs/>
              </w:rPr>
              <w:t xml:space="preserve">  ดอลล่าร์สหรัฐอเมริกา</w:t>
            </w:r>
          </w:p>
        </w:tc>
        <w:tc>
          <w:tcPr>
            <w:tcW w:w="1701" w:type="dxa"/>
            <w:gridSpan w:val="2"/>
            <w:tcBorders>
              <w:left w:val="single" w:sz="6" w:space="0" w:color="auto"/>
              <w:right w:val="dashed" w:sz="4" w:space="0" w:color="auto"/>
            </w:tcBorders>
          </w:tcPr>
          <w:p w:rsidR="00FB2D5C" w:rsidRPr="00A15360" w:rsidRDefault="00AD631C" w:rsidP="0061532C">
            <w:pPr>
              <w:tabs>
                <w:tab w:val="decimal" w:pos="1026"/>
              </w:tabs>
              <w:spacing w:before="30"/>
              <w:ind w:right="-5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20,468.21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</w:tcPr>
          <w:p w:rsidR="00FB2D5C" w:rsidRPr="00A15360" w:rsidRDefault="00FB2D5C" w:rsidP="00E12597">
            <w:pPr>
              <w:tabs>
                <w:tab w:val="decimal" w:pos="1026"/>
              </w:tabs>
              <w:spacing w:before="30"/>
              <w:ind w:right="-56"/>
              <w:rPr>
                <w:rFonts w:ascii="Angsana New" w:hAnsi="Angsana New" w:cs="Angsana New"/>
                <w:sz w:val="32"/>
                <w:szCs w:val="32"/>
              </w:rPr>
            </w:pPr>
            <w:r w:rsidRPr="00A15360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Pr="00A15360">
              <w:rPr>
                <w:rFonts w:ascii="Angsana New" w:hAnsi="Angsana New" w:cs="Angsana New" w:hint="cs"/>
                <w:sz w:val="32"/>
                <w:szCs w:val="32"/>
                <w:cs/>
              </w:rPr>
              <w:t>197.80</w:t>
            </w:r>
          </w:p>
        </w:tc>
        <w:tc>
          <w:tcPr>
            <w:tcW w:w="1559" w:type="dxa"/>
            <w:tcBorders>
              <w:left w:val="nil"/>
              <w:right w:val="dashed" w:sz="4" w:space="0" w:color="auto"/>
            </w:tcBorders>
          </w:tcPr>
          <w:p w:rsidR="00FB2D5C" w:rsidRPr="00A15360" w:rsidRDefault="00AD631C" w:rsidP="0061532C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667,566.68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FB2D5C" w:rsidRPr="00A15360" w:rsidRDefault="00FB2D5C" w:rsidP="00E12597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A15360">
              <w:rPr>
                <w:rFonts w:ascii="Angsana New" w:hAnsi="Angsana New" w:cs="Angsana New"/>
                <w:sz w:val="32"/>
                <w:szCs w:val="32"/>
              </w:rPr>
              <w:t>137,</w:t>
            </w:r>
            <w:r w:rsidRPr="00A15360">
              <w:rPr>
                <w:rFonts w:ascii="Angsana New" w:hAnsi="Angsana New" w:cs="Angsana New"/>
                <w:sz w:val="32"/>
                <w:szCs w:val="32"/>
                <w:lang w:eastAsia="zh-CN"/>
              </w:rPr>
              <w:t>885.96</w:t>
            </w:r>
          </w:p>
        </w:tc>
      </w:tr>
      <w:tr w:rsidR="00FB2D5C" w:rsidRPr="00A15360" w:rsidTr="00BE3C9B">
        <w:trPr>
          <w:trHeight w:val="389"/>
        </w:trPr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FB2D5C" w:rsidRPr="00A15360" w:rsidRDefault="00FB2D5C" w:rsidP="007014EA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5360">
              <w:rPr>
                <w:rFonts w:ascii="Angsana New" w:hAnsi="Angsana New" w:cs="Angsana New"/>
                <w:sz w:val="32"/>
                <w:szCs w:val="32"/>
                <w:cs/>
              </w:rPr>
              <w:t xml:space="preserve">  ยูโร</w:t>
            </w:r>
          </w:p>
        </w:tc>
        <w:tc>
          <w:tcPr>
            <w:tcW w:w="1701" w:type="dxa"/>
            <w:gridSpan w:val="2"/>
            <w:tcBorders>
              <w:left w:val="single" w:sz="6" w:space="0" w:color="auto"/>
              <w:right w:val="dashed" w:sz="4" w:space="0" w:color="auto"/>
            </w:tcBorders>
          </w:tcPr>
          <w:p w:rsidR="00FB2D5C" w:rsidRPr="00A15360" w:rsidRDefault="00AD631C" w:rsidP="0061532C">
            <w:pPr>
              <w:tabs>
                <w:tab w:val="decimal" w:pos="1026"/>
              </w:tabs>
              <w:spacing w:before="30"/>
              <w:ind w:right="-5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116.78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</w:tcPr>
          <w:p w:rsidR="00FB2D5C" w:rsidRPr="00A15360" w:rsidRDefault="00FB2D5C" w:rsidP="00E12597">
            <w:pPr>
              <w:tabs>
                <w:tab w:val="decimal" w:pos="1026"/>
              </w:tabs>
              <w:spacing w:before="30"/>
              <w:ind w:right="-56"/>
              <w:rPr>
                <w:rFonts w:ascii="Angsana New" w:hAnsi="Angsana New" w:cs="Angsana New"/>
                <w:sz w:val="32"/>
                <w:szCs w:val="32"/>
              </w:rPr>
            </w:pPr>
            <w:r w:rsidRPr="00A15360">
              <w:rPr>
                <w:rFonts w:ascii="Angsana New" w:hAnsi="Angsana New" w:cs="Angsana New"/>
                <w:sz w:val="32"/>
                <w:szCs w:val="32"/>
              </w:rPr>
              <w:t>202.96</w:t>
            </w:r>
          </w:p>
        </w:tc>
        <w:tc>
          <w:tcPr>
            <w:tcW w:w="1559" w:type="dxa"/>
            <w:tcBorders>
              <w:left w:val="nil"/>
              <w:right w:val="dashed" w:sz="4" w:space="0" w:color="auto"/>
            </w:tcBorders>
          </w:tcPr>
          <w:p w:rsidR="00FB2D5C" w:rsidRPr="00A15360" w:rsidRDefault="00AD631C" w:rsidP="00FF4DFE">
            <w:pPr>
              <w:tabs>
                <w:tab w:val="decimal" w:pos="871"/>
              </w:tabs>
              <w:ind w:right="-13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4,377.84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FB2D5C" w:rsidRPr="00A15360" w:rsidRDefault="00FB2D5C" w:rsidP="00E12597">
            <w:pPr>
              <w:tabs>
                <w:tab w:val="decimal" w:pos="871"/>
              </w:tabs>
              <w:ind w:right="-1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5360">
              <w:rPr>
                <w:rFonts w:ascii="Angsana New" w:hAnsi="Angsana New" w:cs="Angsana New"/>
                <w:sz w:val="32"/>
                <w:szCs w:val="32"/>
              </w:rPr>
              <w:t>7,995.19</w:t>
            </w:r>
          </w:p>
        </w:tc>
      </w:tr>
      <w:tr w:rsidR="00FB2D5C" w:rsidRPr="00A15360" w:rsidTr="00BE3C9B">
        <w:trPr>
          <w:trHeight w:val="38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2D5C" w:rsidRPr="00A15360" w:rsidRDefault="00FB2D5C" w:rsidP="007014EA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536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FB2D5C" w:rsidRPr="00A15360" w:rsidRDefault="00FB2D5C" w:rsidP="007014EA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FB2D5C" w:rsidRPr="00A15360" w:rsidRDefault="00FB2D5C" w:rsidP="0061532C">
            <w:pPr>
              <w:tabs>
                <w:tab w:val="decimal" w:pos="1026"/>
              </w:tabs>
              <w:spacing w:before="30"/>
              <w:ind w:right="-5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FB2D5C" w:rsidRPr="00A15360" w:rsidRDefault="00AD631C" w:rsidP="00BE3C9B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671,944.52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FB2D5C" w:rsidRPr="00A15360" w:rsidRDefault="00FB2D5C" w:rsidP="00E12597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5360">
              <w:rPr>
                <w:rFonts w:ascii="Angsana New" w:hAnsi="Angsana New" w:cs="Angsana New"/>
                <w:sz w:val="32"/>
                <w:szCs w:val="32"/>
              </w:rPr>
              <w:t>145,881.15</w:t>
            </w:r>
          </w:p>
        </w:tc>
      </w:tr>
    </w:tbl>
    <w:p w:rsidR="00426AD6" w:rsidRPr="00426AD6" w:rsidRDefault="00426AD6" w:rsidP="005B47DA">
      <w:pPr>
        <w:spacing w:before="120"/>
        <w:ind w:right="567"/>
        <w:jc w:val="right"/>
        <w:rPr>
          <w:rFonts w:ascii="Angsana New" w:hAnsi="Angsana New" w:cs="Angsana New"/>
        </w:rPr>
      </w:pPr>
    </w:p>
    <w:p w:rsidR="00FD7C57" w:rsidRPr="00426AD6" w:rsidRDefault="00FD7C57" w:rsidP="00564642">
      <w:pPr>
        <w:spacing w:before="120"/>
        <w:ind w:right="-22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426AD6">
        <w:rPr>
          <w:rFonts w:ascii="Angsana New" w:hAnsi="Angsana New" w:cs="Angsana New"/>
          <w:sz w:val="32"/>
          <w:szCs w:val="32"/>
          <w:cs/>
        </w:rPr>
        <w:t>หน่วย : พัน</w:t>
      </w:r>
    </w:p>
    <w:tbl>
      <w:tblPr>
        <w:tblW w:w="9355" w:type="dxa"/>
        <w:tblInd w:w="534" w:type="dxa"/>
        <w:tblLayout w:type="fixed"/>
        <w:tblLook w:val="0000"/>
      </w:tblPr>
      <w:tblGrid>
        <w:gridCol w:w="2835"/>
        <w:gridCol w:w="1701"/>
        <w:gridCol w:w="1701"/>
        <w:gridCol w:w="1559"/>
        <w:gridCol w:w="1559"/>
      </w:tblGrid>
      <w:tr w:rsidR="00FD7C57" w:rsidRPr="00344171" w:rsidTr="00BE3C9B">
        <w:trPr>
          <w:cantSplit/>
          <w:trHeight w:val="20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C57" w:rsidRPr="0061532C" w:rsidRDefault="00FD7C57" w:rsidP="007014EA">
            <w:pPr>
              <w:spacing w:before="24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รายการ </w:t>
            </w:r>
          </w:p>
        </w:tc>
        <w:tc>
          <w:tcPr>
            <w:tcW w:w="65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C57" w:rsidRPr="0061532C" w:rsidRDefault="00FD7C57" w:rsidP="007014EA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7C57" w:rsidRPr="00344171" w:rsidTr="00BE3C9B">
        <w:trPr>
          <w:cantSplit/>
          <w:trHeight w:val="398"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D7C57" w:rsidRPr="0061532C" w:rsidRDefault="00FD7C57" w:rsidP="007014EA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D7C57" w:rsidRPr="0061532C" w:rsidRDefault="00FD7C57" w:rsidP="007014EA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สกุลเงินต่างประเทศ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C57" w:rsidRPr="0061532C" w:rsidRDefault="00FD7C57" w:rsidP="007014EA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  <w:cs/>
              </w:rPr>
              <w:t>แปลงค่าเป็นเงินบาท</w:t>
            </w:r>
          </w:p>
        </w:tc>
      </w:tr>
      <w:tr w:rsidR="00FB2D5C" w:rsidRPr="00344171" w:rsidTr="00BE3C9B">
        <w:trPr>
          <w:cantSplit/>
          <w:trHeight w:val="20"/>
        </w:trPr>
        <w:tc>
          <w:tcPr>
            <w:tcW w:w="28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B2D5C" w:rsidRPr="0061532C" w:rsidRDefault="00FB2D5C" w:rsidP="007014EA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FB2D5C" w:rsidRPr="0061532C" w:rsidRDefault="00FB2D5C" w:rsidP="00E1259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FB2D5C" w:rsidRPr="0061532C" w:rsidRDefault="00FB2D5C" w:rsidP="00E1259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FB2D5C" w:rsidRPr="0061532C" w:rsidRDefault="00FB2D5C" w:rsidP="00E1259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B2D5C" w:rsidRPr="0061532C" w:rsidRDefault="00FB2D5C" w:rsidP="00E1259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8578ED" w:rsidRPr="00344171" w:rsidTr="00BE3C9B">
        <w:trPr>
          <w:trHeight w:val="336"/>
        </w:trPr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8578ED" w:rsidRPr="0061532C" w:rsidRDefault="008578ED" w:rsidP="007014EA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8578ED" w:rsidRPr="0061532C" w:rsidRDefault="008578ED" w:rsidP="0061532C">
            <w:pPr>
              <w:tabs>
                <w:tab w:val="decimal" w:pos="1026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</w:tcPr>
          <w:p w:rsidR="008578ED" w:rsidRPr="0061532C" w:rsidRDefault="008578ED" w:rsidP="007014EA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  <w:right w:val="dashed" w:sz="4" w:space="0" w:color="auto"/>
            </w:tcBorders>
          </w:tcPr>
          <w:p w:rsidR="008578ED" w:rsidRPr="0061532C" w:rsidRDefault="008578ED" w:rsidP="007014EA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8578ED" w:rsidRPr="0061532C" w:rsidRDefault="008578ED" w:rsidP="007014EA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B2D5C" w:rsidRPr="00344171" w:rsidTr="00BE3C9B">
        <w:trPr>
          <w:trHeight w:val="432"/>
        </w:trPr>
        <w:tc>
          <w:tcPr>
            <w:tcW w:w="2835" w:type="dxa"/>
            <w:tcBorders>
              <w:left w:val="single" w:sz="6" w:space="0" w:color="auto"/>
              <w:bottom w:val="single" w:sz="4" w:space="0" w:color="FFFFFF"/>
              <w:right w:val="single" w:sz="6" w:space="0" w:color="auto"/>
            </w:tcBorders>
          </w:tcPr>
          <w:p w:rsidR="00FB2D5C" w:rsidRPr="0061532C" w:rsidRDefault="00FB2D5C" w:rsidP="007014EA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  <w:cs/>
              </w:rPr>
              <w:t xml:space="preserve">  ดอลล่าร์สหรัฐอเมริกา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4" w:space="0" w:color="FFFFFF"/>
              <w:right w:val="dashed" w:sz="4" w:space="0" w:color="auto"/>
            </w:tcBorders>
          </w:tcPr>
          <w:p w:rsidR="00FB2D5C" w:rsidRPr="0061532C" w:rsidRDefault="00A15360" w:rsidP="00A15360">
            <w:pPr>
              <w:tabs>
                <w:tab w:val="decimal" w:pos="1026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20,605.80</w:t>
            </w:r>
          </w:p>
        </w:tc>
        <w:tc>
          <w:tcPr>
            <w:tcW w:w="1701" w:type="dxa"/>
            <w:tcBorders>
              <w:left w:val="dashed" w:sz="4" w:space="0" w:color="auto"/>
              <w:bottom w:val="single" w:sz="4" w:space="0" w:color="FFFFFF"/>
              <w:right w:val="single" w:sz="6" w:space="0" w:color="auto"/>
            </w:tcBorders>
          </w:tcPr>
          <w:p w:rsidR="00FB2D5C" w:rsidRPr="0061532C" w:rsidRDefault="00FB2D5C" w:rsidP="00E12597">
            <w:pPr>
              <w:tabs>
                <w:tab w:val="decimal" w:pos="1026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</w:rPr>
              <w:t>8,577.98</w:t>
            </w:r>
          </w:p>
        </w:tc>
        <w:tc>
          <w:tcPr>
            <w:tcW w:w="1559" w:type="dxa"/>
            <w:tcBorders>
              <w:left w:val="nil"/>
              <w:bottom w:val="single" w:sz="4" w:space="0" w:color="FFFFFF"/>
              <w:right w:val="dashed" w:sz="4" w:space="0" w:color="auto"/>
            </w:tcBorders>
          </w:tcPr>
          <w:p w:rsidR="00FB2D5C" w:rsidRPr="0061532C" w:rsidRDefault="00A15360" w:rsidP="007014EA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665,254.29</w:t>
            </w:r>
          </w:p>
        </w:tc>
        <w:tc>
          <w:tcPr>
            <w:tcW w:w="1559" w:type="dxa"/>
            <w:tcBorders>
              <w:left w:val="nil"/>
              <w:bottom w:val="single" w:sz="4" w:space="0" w:color="FFFFFF"/>
              <w:right w:val="single" w:sz="6" w:space="0" w:color="auto"/>
            </w:tcBorders>
          </w:tcPr>
          <w:p w:rsidR="00FB2D5C" w:rsidRPr="0061532C" w:rsidRDefault="00FB2D5C" w:rsidP="00E12597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</w:rPr>
              <w:t>278,909.54</w:t>
            </w:r>
          </w:p>
        </w:tc>
      </w:tr>
      <w:tr w:rsidR="00FB2D5C" w:rsidRPr="00344171" w:rsidTr="00BE3C9B">
        <w:trPr>
          <w:trHeight w:val="422"/>
        </w:trPr>
        <w:tc>
          <w:tcPr>
            <w:tcW w:w="2835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6" w:space="0" w:color="auto"/>
            </w:tcBorders>
          </w:tcPr>
          <w:p w:rsidR="00FB2D5C" w:rsidRPr="0061532C" w:rsidRDefault="00FB2D5C" w:rsidP="007014EA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61532C">
              <w:rPr>
                <w:rFonts w:ascii="Angsana New" w:hAnsi="Angsana New" w:cs="Angsana New"/>
                <w:sz w:val="32"/>
                <w:szCs w:val="32"/>
                <w:cs/>
              </w:rPr>
              <w:t>โครนเดนมาร์ก</w:t>
            </w:r>
          </w:p>
        </w:tc>
        <w:tc>
          <w:tcPr>
            <w:tcW w:w="1701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dashed" w:sz="4" w:space="0" w:color="auto"/>
            </w:tcBorders>
          </w:tcPr>
          <w:p w:rsidR="00FB2D5C" w:rsidRPr="0061532C" w:rsidRDefault="00A15360" w:rsidP="0061532C">
            <w:pPr>
              <w:tabs>
                <w:tab w:val="decimal" w:pos="1026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65.00</w:t>
            </w:r>
          </w:p>
        </w:tc>
        <w:tc>
          <w:tcPr>
            <w:tcW w:w="1701" w:type="dxa"/>
            <w:tcBorders>
              <w:top w:val="single" w:sz="4" w:space="0" w:color="FFFFFF"/>
              <w:left w:val="dashed" w:sz="4" w:space="0" w:color="auto"/>
              <w:bottom w:val="single" w:sz="4" w:space="0" w:color="FFFFFF"/>
              <w:right w:val="single" w:sz="6" w:space="0" w:color="auto"/>
            </w:tcBorders>
          </w:tcPr>
          <w:p w:rsidR="00FB2D5C" w:rsidRPr="0061532C" w:rsidRDefault="00FB2D5C" w:rsidP="00E12597">
            <w:pPr>
              <w:tabs>
                <w:tab w:val="decimal" w:pos="1026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</w:rPr>
              <w:t>65.00</w:t>
            </w: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single" w:sz="4" w:space="0" w:color="FFFFFF"/>
              <w:right w:val="dashed" w:sz="4" w:space="0" w:color="auto"/>
            </w:tcBorders>
          </w:tcPr>
          <w:p w:rsidR="00FB2D5C" w:rsidRPr="0061532C" w:rsidRDefault="00A15360" w:rsidP="007014EA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320.16</w:t>
            </w: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single" w:sz="4" w:space="0" w:color="FFFFFF"/>
              <w:right w:val="single" w:sz="6" w:space="0" w:color="auto"/>
            </w:tcBorders>
          </w:tcPr>
          <w:p w:rsidR="00FB2D5C" w:rsidRPr="0061532C" w:rsidRDefault="00FB2D5C" w:rsidP="00E12597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</w:rPr>
              <w:t>337.77</w:t>
            </w:r>
          </w:p>
        </w:tc>
      </w:tr>
      <w:tr w:rsidR="00FB2D5C" w:rsidRPr="00344171" w:rsidTr="00BE3C9B">
        <w:trPr>
          <w:trHeight w:val="523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B2D5C" w:rsidRPr="0061532C" w:rsidRDefault="00FB2D5C" w:rsidP="007014EA">
            <w:pPr>
              <w:tabs>
                <w:tab w:val="left" w:pos="1021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FB2D5C" w:rsidRPr="0061532C" w:rsidRDefault="00FB2D5C" w:rsidP="0061532C">
            <w:pPr>
              <w:tabs>
                <w:tab w:val="decimal" w:pos="1026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right w:val="single" w:sz="6" w:space="0" w:color="auto"/>
            </w:tcBorders>
          </w:tcPr>
          <w:p w:rsidR="00FB2D5C" w:rsidRPr="0061532C" w:rsidRDefault="00FB2D5C" w:rsidP="00E12597">
            <w:pPr>
              <w:tabs>
                <w:tab w:val="decimal" w:pos="1026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FB2D5C" w:rsidRPr="0061532C" w:rsidRDefault="00A15360" w:rsidP="00A15360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665,574.45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FB2D5C" w:rsidRPr="0061532C" w:rsidRDefault="00FB2D5C" w:rsidP="00E12597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</w:rPr>
              <w:t>279,247.31</w:t>
            </w:r>
          </w:p>
        </w:tc>
      </w:tr>
      <w:tr w:rsidR="00FB2D5C" w:rsidRPr="00344171" w:rsidTr="00BE3C9B">
        <w:trPr>
          <w:trHeight w:val="417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2D5C" w:rsidRPr="0061532C" w:rsidRDefault="00FB2D5C" w:rsidP="007014EA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FB2D5C" w:rsidRPr="0061532C" w:rsidRDefault="00FB2D5C" w:rsidP="0061532C">
            <w:pPr>
              <w:tabs>
                <w:tab w:val="decimal" w:pos="1026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FB2D5C" w:rsidRPr="0061532C" w:rsidRDefault="00FB2D5C" w:rsidP="00E12597">
            <w:pPr>
              <w:tabs>
                <w:tab w:val="decimal" w:pos="1026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FB2D5C" w:rsidRPr="0061532C" w:rsidRDefault="00FB2D5C" w:rsidP="007014EA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B2D5C" w:rsidRPr="0061532C" w:rsidRDefault="00FB2D5C" w:rsidP="00E12597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B2D5C" w:rsidRPr="00344171" w:rsidTr="00BE3C9B">
        <w:trPr>
          <w:trHeight w:val="389"/>
        </w:trPr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FB2D5C" w:rsidRPr="0061532C" w:rsidRDefault="00FB2D5C" w:rsidP="007014EA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  <w:cs/>
              </w:rPr>
              <w:t xml:space="preserve">  ดอลล่าร์สหรัฐอเมริกา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</w:tcPr>
          <w:p w:rsidR="00FB2D5C" w:rsidRPr="0061532C" w:rsidRDefault="004527BC" w:rsidP="009E1F32">
            <w:pPr>
              <w:tabs>
                <w:tab w:val="decimal" w:pos="1026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20,405.39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</w:tcPr>
          <w:p w:rsidR="00FB2D5C" w:rsidRPr="0061532C" w:rsidRDefault="00FB2D5C" w:rsidP="00E12597">
            <w:pPr>
              <w:tabs>
                <w:tab w:val="decimal" w:pos="1026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</w:rPr>
              <w:t>4,294.23</w:t>
            </w:r>
          </w:p>
        </w:tc>
        <w:tc>
          <w:tcPr>
            <w:tcW w:w="1559" w:type="dxa"/>
            <w:tcBorders>
              <w:left w:val="nil"/>
              <w:right w:val="dashed" w:sz="4" w:space="0" w:color="auto"/>
            </w:tcBorders>
          </w:tcPr>
          <w:p w:rsidR="00FB2D5C" w:rsidRPr="0061532C" w:rsidRDefault="004527BC" w:rsidP="00624652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665,517.60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FB2D5C" w:rsidRPr="0061532C" w:rsidRDefault="00FB2D5C" w:rsidP="00E12597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</w:rPr>
              <w:t>141,053.42</w:t>
            </w:r>
          </w:p>
        </w:tc>
      </w:tr>
      <w:tr w:rsidR="00FB2D5C" w:rsidRPr="00344171" w:rsidTr="00BE3C9B">
        <w:trPr>
          <w:trHeight w:val="389"/>
        </w:trPr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FB2D5C" w:rsidRPr="0061532C" w:rsidRDefault="00FB2D5C" w:rsidP="007014EA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  <w:cs/>
              </w:rPr>
              <w:t xml:space="preserve">  ยูโร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</w:tcPr>
          <w:p w:rsidR="00FB2D5C" w:rsidRPr="0061532C" w:rsidRDefault="00A15360" w:rsidP="004527BC">
            <w:pPr>
              <w:tabs>
                <w:tab w:val="decimal" w:pos="1026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115.</w:t>
            </w:r>
            <w:r w:rsidR="004527BC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</w:tcPr>
          <w:p w:rsidR="00FB2D5C" w:rsidRPr="0061532C" w:rsidRDefault="00FB2D5C" w:rsidP="00E12597">
            <w:pPr>
              <w:tabs>
                <w:tab w:val="decimal" w:pos="1026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</w:rPr>
              <w:t>203.29</w:t>
            </w:r>
          </w:p>
        </w:tc>
        <w:tc>
          <w:tcPr>
            <w:tcW w:w="1559" w:type="dxa"/>
            <w:tcBorders>
              <w:left w:val="nil"/>
              <w:right w:val="dashed" w:sz="4" w:space="0" w:color="auto"/>
            </w:tcBorders>
          </w:tcPr>
          <w:p w:rsidR="00FB2D5C" w:rsidRPr="0061532C" w:rsidRDefault="004527BC" w:rsidP="007014EA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4,333.22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FB2D5C" w:rsidRPr="0061532C" w:rsidRDefault="00FB2D5C" w:rsidP="00E12597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</w:rPr>
              <w:t>8,008.51</w:t>
            </w:r>
          </w:p>
        </w:tc>
      </w:tr>
      <w:tr w:rsidR="00FB2D5C" w:rsidRPr="00344171" w:rsidTr="00BE3C9B">
        <w:trPr>
          <w:trHeight w:val="389"/>
        </w:trPr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FB2D5C" w:rsidRPr="0061532C" w:rsidRDefault="00FB2D5C" w:rsidP="007014EA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  <w:cs/>
              </w:rPr>
              <w:t xml:space="preserve">  โครนเดนมาร์ก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</w:tcPr>
          <w:p w:rsidR="00FB2D5C" w:rsidRPr="0061532C" w:rsidRDefault="004527BC" w:rsidP="0061532C">
            <w:pPr>
              <w:tabs>
                <w:tab w:val="decimal" w:pos="1026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80.02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</w:tcPr>
          <w:p w:rsidR="00FB2D5C" w:rsidRPr="0061532C" w:rsidRDefault="00FB2D5C" w:rsidP="00E12597">
            <w:pPr>
              <w:tabs>
                <w:tab w:val="decimal" w:pos="1026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</w:rPr>
              <w:t>23.16</w:t>
            </w:r>
          </w:p>
        </w:tc>
        <w:tc>
          <w:tcPr>
            <w:tcW w:w="1559" w:type="dxa"/>
            <w:tcBorders>
              <w:left w:val="nil"/>
              <w:right w:val="dashed" w:sz="4" w:space="0" w:color="auto"/>
            </w:tcBorders>
          </w:tcPr>
          <w:p w:rsidR="00FB2D5C" w:rsidRPr="0061532C" w:rsidRDefault="004527BC" w:rsidP="007014EA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402.04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FB2D5C" w:rsidRPr="0061532C" w:rsidRDefault="00FB2D5C" w:rsidP="00E12597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</w:rPr>
              <w:t>122.53</w:t>
            </w:r>
          </w:p>
        </w:tc>
      </w:tr>
      <w:tr w:rsidR="00FB2D5C" w:rsidRPr="00344171" w:rsidTr="00BE3C9B">
        <w:trPr>
          <w:trHeight w:val="2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2D5C" w:rsidRPr="0061532C" w:rsidRDefault="00FB2D5C" w:rsidP="007014EA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FB2D5C" w:rsidRPr="0061532C" w:rsidRDefault="00FB2D5C" w:rsidP="0061532C">
            <w:pPr>
              <w:tabs>
                <w:tab w:val="decimal" w:pos="1026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FB2D5C" w:rsidRPr="0061532C" w:rsidRDefault="00FB2D5C" w:rsidP="0061532C">
            <w:pPr>
              <w:tabs>
                <w:tab w:val="decimal" w:pos="1026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FB2D5C" w:rsidRPr="0061532C" w:rsidRDefault="004527BC" w:rsidP="00E6668E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670,252.86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FB2D5C" w:rsidRPr="0061532C" w:rsidRDefault="00FB2D5C" w:rsidP="00E12597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2"/>
                <w:szCs w:val="32"/>
              </w:rPr>
            </w:pPr>
            <w:r w:rsidRPr="0061532C">
              <w:rPr>
                <w:rFonts w:ascii="Angsana New" w:hAnsi="Angsana New" w:cs="Angsana New"/>
                <w:sz w:val="32"/>
                <w:szCs w:val="32"/>
              </w:rPr>
              <w:t>149,184.46</w:t>
            </w:r>
          </w:p>
        </w:tc>
      </w:tr>
    </w:tbl>
    <w:p w:rsidR="00A15360" w:rsidRDefault="00A15360" w:rsidP="00AE64B1">
      <w:pPr>
        <w:spacing w:before="240" w:line="276" w:lineRule="auto"/>
        <w:ind w:left="900" w:right="29" w:hanging="450"/>
        <w:jc w:val="thaiDistribute"/>
        <w:rPr>
          <w:rFonts w:ascii="Angsana New" w:hAnsi="Angsana New" w:cs="Angsana New"/>
          <w:sz w:val="32"/>
          <w:szCs w:val="32"/>
        </w:rPr>
      </w:pPr>
    </w:p>
    <w:p w:rsidR="009D5168" w:rsidRDefault="009D5168" w:rsidP="00AE64B1">
      <w:pPr>
        <w:spacing w:before="240" w:line="276" w:lineRule="auto"/>
        <w:ind w:left="900" w:right="29" w:hanging="450"/>
        <w:jc w:val="thaiDistribute"/>
        <w:rPr>
          <w:rFonts w:ascii="Angsana New" w:hAnsi="Angsana New" w:cs="Angsana New"/>
          <w:sz w:val="32"/>
          <w:szCs w:val="32"/>
        </w:rPr>
      </w:pPr>
    </w:p>
    <w:p w:rsidR="009D5168" w:rsidRDefault="009D5168" w:rsidP="00AE64B1">
      <w:pPr>
        <w:spacing w:before="240" w:line="276" w:lineRule="auto"/>
        <w:ind w:left="900" w:right="29" w:hanging="450"/>
        <w:jc w:val="thaiDistribute"/>
        <w:rPr>
          <w:rFonts w:ascii="Angsana New" w:hAnsi="Angsana New" w:cs="Angsana New"/>
          <w:sz w:val="32"/>
          <w:szCs w:val="32"/>
        </w:rPr>
      </w:pPr>
    </w:p>
    <w:p w:rsidR="009D5168" w:rsidRDefault="009D5168" w:rsidP="00AE64B1">
      <w:pPr>
        <w:spacing w:before="240" w:line="276" w:lineRule="auto"/>
        <w:ind w:left="900" w:right="29" w:hanging="450"/>
        <w:jc w:val="thaiDistribute"/>
        <w:rPr>
          <w:rFonts w:ascii="Angsana New" w:hAnsi="Angsana New" w:cs="Angsana New"/>
          <w:sz w:val="32"/>
          <w:szCs w:val="32"/>
        </w:rPr>
      </w:pPr>
    </w:p>
    <w:p w:rsidR="000A0DF2" w:rsidRPr="002F37CC" w:rsidRDefault="001A51DD" w:rsidP="00AE64B1">
      <w:pPr>
        <w:spacing w:before="240" w:line="276" w:lineRule="auto"/>
        <w:ind w:left="900" w:right="29" w:hanging="45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21</w:t>
      </w:r>
      <w:r w:rsidR="00967887" w:rsidRPr="002F37CC">
        <w:rPr>
          <w:rFonts w:ascii="Angsana New" w:hAnsi="Angsana New" w:cs="Angsana New"/>
          <w:sz w:val="32"/>
          <w:szCs w:val="32"/>
        </w:rPr>
        <w:t>.</w:t>
      </w:r>
      <w:r w:rsidR="005A02A7" w:rsidRPr="002F37CC">
        <w:rPr>
          <w:rFonts w:ascii="Angsana New" w:hAnsi="Angsana New" w:cs="Angsana New"/>
          <w:sz w:val="32"/>
          <w:szCs w:val="32"/>
        </w:rPr>
        <w:t>2</w:t>
      </w:r>
      <w:r w:rsidR="00AE64B1">
        <w:rPr>
          <w:rFonts w:ascii="Angsana New" w:hAnsi="Angsana New" w:cs="Angsana New"/>
          <w:b/>
          <w:bCs/>
          <w:sz w:val="32"/>
          <w:szCs w:val="32"/>
        </w:rPr>
        <w:tab/>
      </w:r>
      <w:r w:rsidR="001B5A25">
        <w:rPr>
          <w:rFonts w:ascii="Angsana New" w:hAnsi="Angsana New" w:cs="Angsana New"/>
          <w:sz w:val="32"/>
          <w:szCs w:val="32"/>
          <w:cs/>
        </w:rPr>
        <w:t xml:space="preserve">ณ วันที่ 31 ธันวาคม </w:t>
      </w:r>
      <w:r w:rsidR="00E12597">
        <w:rPr>
          <w:rFonts w:ascii="Angsana New" w:hAnsi="Angsana New" w:cs="Angsana New"/>
          <w:sz w:val="32"/>
          <w:szCs w:val="32"/>
        </w:rPr>
        <w:t>2560</w:t>
      </w:r>
      <w:r w:rsidR="0082244F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="009E55C1" w:rsidRPr="002F37CC">
        <w:rPr>
          <w:rFonts w:ascii="Angsana New" w:hAnsi="Angsana New" w:cs="Angsana New"/>
          <w:sz w:val="32"/>
          <w:szCs w:val="32"/>
          <w:cs/>
        </w:rPr>
        <w:t>บริษัทมี</w:t>
      </w:r>
      <w:r w:rsidR="00967887" w:rsidRPr="002F37CC">
        <w:rPr>
          <w:rFonts w:ascii="Angsana New" w:hAnsi="Angsana New" w:cs="Angsana New"/>
          <w:sz w:val="32"/>
          <w:szCs w:val="32"/>
          <w:cs/>
        </w:rPr>
        <w:t>สัญญาขายเงินตราต่างประเทศล่วงหน้า กับ</w:t>
      </w:r>
      <w:r w:rsidR="00967887" w:rsidRPr="002F37CC">
        <w:rPr>
          <w:rFonts w:ascii="Angsana New" w:hAnsi="Angsana New" w:cs="Angsana New"/>
          <w:spacing w:val="2"/>
          <w:sz w:val="32"/>
          <w:szCs w:val="32"/>
          <w:cs/>
        </w:rPr>
        <w:t>ธนาคารพาณิชย์ในประเทศ เพื่อป้องกันความเสี่ยงของการเปลี่ยนแปลงในอัตราแลกเปลี่ยน ที่อาจมี</w:t>
      </w:r>
      <w:r w:rsidR="00967887" w:rsidRPr="002F37CC">
        <w:rPr>
          <w:rFonts w:ascii="Angsana New" w:hAnsi="Angsana New" w:cs="Angsana New"/>
          <w:sz w:val="32"/>
          <w:szCs w:val="32"/>
          <w:cs/>
        </w:rPr>
        <w:t xml:space="preserve">ผลกระทบต่อจำนวนเงินบาทที่บริษัทจะได้รับชำระจากลูกหนี้การค้าต่างประเทศ </w:t>
      </w:r>
      <w:r w:rsidR="000376B5" w:rsidRPr="002F37CC">
        <w:rPr>
          <w:rFonts w:ascii="Angsana New" w:hAnsi="Angsana New" w:cs="Angsana New"/>
          <w:sz w:val="32"/>
          <w:szCs w:val="32"/>
          <w:cs/>
        </w:rPr>
        <w:t>ส</w:t>
      </w:r>
      <w:r w:rsidR="000A0DF2" w:rsidRPr="002F37CC">
        <w:rPr>
          <w:rFonts w:ascii="Angsana New" w:hAnsi="Angsana New" w:cs="Angsana New"/>
          <w:sz w:val="32"/>
          <w:szCs w:val="32"/>
          <w:cs/>
        </w:rPr>
        <w:t>รุปได้ดังนี้</w:t>
      </w:r>
    </w:p>
    <w:p w:rsidR="00A705B0" w:rsidRPr="002F37CC" w:rsidRDefault="00A705B0" w:rsidP="00564642">
      <w:pPr>
        <w:spacing w:line="276" w:lineRule="auto"/>
        <w:ind w:right="-22"/>
        <w:contextualSpacing/>
        <w:jc w:val="right"/>
        <w:rPr>
          <w:rFonts w:ascii="Angsana New" w:hAnsi="Angsana New" w:cs="Angsana New"/>
          <w:sz w:val="2"/>
          <w:szCs w:val="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2F37CC">
        <w:rPr>
          <w:rFonts w:ascii="Angsana New" w:hAnsi="Angsana New" w:cs="Angsana New"/>
          <w:sz w:val="32"/>
          <w:szCs w:val="32"/>
        </w:rPr>
        <w:t xml:space="preserve">: </w:t>
      </w:r>
      <w:r w:rsidR="007014E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3"/>
        <w:gridCol w:w="1843"/>
        <w:gridCol w:w="1701"/>
        <w:gridCol w:w="3118"/>
      </w:tblGrid>
      <w:tr w:rsidR="000A0DF2" w:rsidRPr="002F37CC" w:rsidTr="00564642">
        <w:tc>
          <w:tcPr>
            <w:tcW w:w="2693" w:type="dxa"/>
            <w:vMerge w:val="restart"/>
            <w:vAlign w:val="center"/>
          </w:tcPr>
          <w:p w:rsidR="000A0DF2" w:rsidRPr="00E76F6F" w:rsidRDefault="000A0DF2" w:rsidP="00347873">
            <w:pPr>
              <w:spacing w:line="276" w:lineRule="auto"/>
              <w:ind w:right="2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0A0DF2" w:rsidRPr="00E76F6F" w:rsidRDefault="000A0DF2" w:rsidP="00347873">
            <w:pPr>
              <w:spacing w:line="276" w:lineRule="auto"/>
              <w:ind w:right="2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8904A1" w:rsidRPr="00E76F6F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C8D" w:rsidRPr="002F37CC" w:rsidTr="00564642">
        <w:tc>
          <w:tcPr>
            <w:tcW w:w="2693" w:type="dxa"/>
            <w:vMerge/>
          </w:tcPr>
          <w:p w:rsidR="00373C8D" w:rsidRPr="00E76F6F" w:rsidRDefault="00373C8D" w:rsidP="00347873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373C8D" w:rsidRPr="00E76F6F" w:rsidRDefault="00373C8D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373C8D" w:rsidRPr="00E76F6F" w:rsidRDefault="00373C8D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  <w:p w:rsidR="00373C8D" w:rsidRPr="00E76F6F" w:rsidRDefault="00373C8D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ในสกุลเงินบาท</w:t>
            </w:r>
          </w:p>
        </w:tc>
        <w:tc>
          <w:tcPr>
            <w:tcW w:w="3118" w:type="dxa"/>
            <w:vMerge w:val="restart"/>
            <w:vAlign w:val="center"/>
          </w:tcPr>
          <w:p w:rsidR="00373C8D" w:rsidRPr="00E76F6F" w:rsidRDefault="00373C8D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ส่งมอบระหว่างเดือน</w:t>
            </w:r>
          </w:p>
        </w:tc>
      </w:tr>
      <w:tr w:rsidR="00373C8D" w:rsidRPr="002F37CC" w:rsidTr="00564642"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373C8D" w:rsidRPr="00E76F6F" w:rsidRDefault="00373C8D" w:rsidP="00347873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373C8D" w:rsidRPr="00E76F6F" w:rsidRDefault="00373C8D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701" w:type="dxa"/>
            <w:vMerge/>
            <w:tcBorders>
              <w:top w:val="nil"/>
              <w:bottom w:val="single" w:sz="4" w:space="0" w:color="auto"/>
            </w:tcBorders>
          </w:tcPr>
          <w:p w:rsidR="00373C8D" w:rsidRPr="00E76F6F" w:rsidRDefault="00373C8D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373C8D" w:rsidRPr="00E76F6F" w:rsidRDefault="00373C8D" w:rsidP="0034787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54D" w:rsidRPr="002F37CC" w:rsidTr="00564642">
        <w:trPr>
          <w:trHeight w:val="308"/>
        </w:trPr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12654D" w:rsidRPr="00E76F6F" w:rsidRDefault="0012654D" w:rsidP="00672142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</w:t>
            </w:r>
            <w:r w:rsidR="00E12597">
              <w:rPr>
                <w:rFonts w:ascii="Angsana New" w:hAnsi="Angsana New" w:cs="Angsana New"/>
                <w:sz w:val="30"/>
                <w:szCs w:val="30"/>
                <w:lang w:eastAsia="zh-CN"/>
              </w:rPr>
              <w:t>2560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12654D" w:rsidRPr="00E76F6F" w:rsidRDefault="0012654D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2654D" w:rsidRPr="00E76F6F" w:rsidRDefault="0012654D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:rsidR="0012654D" w:rsidRPr="00E76F6F" w:rsidRDefault="0012654D" w:rsidP="00510BE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12597" w:rsidRPr="002F37CC" w:rsidTr="00564642">
        <w:trPr>
          <w:trHeight w:val="308"/>
        </w:trPr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E12597" w:rsidRPr="00E76F6F" w:rsidRDefault="00E12597" w:rsidP="00672142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E12597" w:rsidRPr="00E76F6F" w:rsidRDefault="00E12597" w:rsidP="00E1259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200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12597" w:rsidRPr="00E76F6F" w:rsidRDefault="00E12597" w:rsidP="00E1259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E76F6F">
              <w:rPr>
                <w:rFonts w:ascii="Angsana New" w:hAnsi="Angsana New" w:cs="Angsana New"/>
                <w:sz w:val="30"/>
                <w:szCs w:val="30"/>
              </w:rPr>
              <w:t>,510.31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E12597" w:rsidRPr="00E76F6F" w:rsidRDefault="00E12597" w:rsidP="00E1259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 2561</w:t>
            </w:r>
          </w:p>
        </w:tc>
      </w:tr>
    </w:tbl>
    <w:p w:rsidR="00DC11FC" w:rsidRPr="002F37CC" w:rsidRDefault="00DC11FC" w:rsidP="009D5168">
      <w:pPr>
        <w:numPr>
          <w:ilvl w:val="0"/>
          <w:numId w:val="2"/>
        </w:numPr>
        <w:spacing w:before="120" w:line="276" w:lineRule="auto"/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462A69" w:rsidRPr="00386CE9" w:rsidRDefault="00DC11FC" w:rsidP="009D5168">
      <w:pPr>
        <w:spacing w:line="276" w:lineRule="auto"/>
        <w:ind w:left="448" w:right="28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86CE9">
        <w:rPr>
          <w:rFonts w:ascii="Angsana New" w:hAnsi="Angsana New" w:cs="Angsana New"/>
          <w:sz w:val="32"/>
          <w:szCs w:val="32"/>
          <w:cs/>
        </w:rPr>
        <w:t>บริษัท</w:t>
      </w:r>
      <w:r w:rsidR="00BF39AB" w:rsidRPr="00386CE9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386CE9">
        <w:rPr>
          <w:rFonts w:ascii="Angsana New" w:hAnsi="Angsana New" w:cs="Angsana New"/>
          <w:sz w:val="32"/>
          <w:szCs w:val="32"/>
          <w:cs/>
        </w:rPr>
        <w:t>ดำเนิน</w:t>
      </w:r>
      <w:r w:rsidRPr="00386CE9">
        <w:rPr>
          <w:rFonts w:ascii="Angsana New" w:hAnsi="Angsana New" w:cs="Angsana New"/>
          <w:spacing w:val="-2"/>
          <w:sz w:val="32"/>
          <w:szCs w:val="32"/>
          <w:cs/>
        </w:rPr>
        <w:t>ธุรกิจผลิตและประกอบแผงวงจรไฟฟ้า</w:t>
      </w:r>
      <w:r w:rsidRPr="00386CE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86CE9">
        <w:rPr>
          <w:rFonts w:ascii="Angsana New" w:hAnsi="Angsana New" w:cs="Angsana New"/>
          <w:spacing w:val="-2"/>
          <w:sz w:val="32"/>
          <w:szCs w:val="32"/>
          <w:cs/>
        </w:rPr>
        <w:t>หรือแผงวงจรอิเล็คทรอนิคส์เพียงธุรกิจเดียว</w:t>
      </w:r>
      <w:r w:rsidRPr="00386CE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86CE9">
        <w:rPr>
          <w:rFonts w:ascii="Angsana New" w:hAnsi="Angsana New" w:cs="Angsana New"/>
          <w:spacing w:val="-2"/>
          <w:sz w:val="32"/>
          <w:szCs w:val="32"/>
          <w:cs/>
        </w:rPr>
        <w:t>และดำเนินธุรกิจในส่วนงานทางภูมิศาสตร์คือในประเทศไทย</w:t>
      </w:r>
      <w:r w:rsidR="00BF39AB" w:rsidRPr="00386CE9">
        <w:rPr>
          <w:rFonts w:ascii="Angsana New" w:hAnsi="Angsana New" w:cs="Angsana New"/>
          <w:spacing w:val="-2"/>
          <w:sz w:val="32"/>
          <w:szCs w:val="32"/>
          <w:cs/>
        </w:rPr>
        <w:t>และต่างประเทศ โดยมีก</w:t>
      </w:r>
      <w:r w:rsidRPr="00386CE9">
        <w:rPr>
          <w:rFonts w:ascii="Angsana New" w:hAnsi="Angsana New" w:cs="Angsana New"/>
          <w:spacing w:val="-2"/>
          <w:sz w:val="32"/>
          <w:szCs w:val="32"/>
          <w:cs/>
        </w:rPr>
        <w:t>ารขายทั้งในประเทศและต่างประเทศ</w:t>
      </w:r>
      <w:r w:rsidRPr="00386CE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51EE2" w:rsidRPr="00386CE9">
        <w:rPr>
          <w:rFonts w:ascii="Angsana New" w:hAnsi="Angsana New" w:cs="Angsana New" w:hint="cs"/>
          <w:spacing w:val="-2"/>
          <w:sz w:val="32"/>
          <w:szCs w:val="32"/>
          <w:cs/>
        </w:rPr>
        <w:t>ดังนี้</w:t>
      </w:r>
    </w:p>
    <w:p w:rsidR="00386CE9" w:rsidRPr="00386CE9" w:rsidRDefault="00386CE9" w:rsidP="00386CE9">
      <w:pPr>
        <w:spacing w:line="276" w:lineRule="auto"/>
        <w:ind w:right="-164"/>
        <w:jc w:val="right"/>
        <w:rPr>
          <w:rFonts w:ascii="Angsana New" w:hAnsi="Angsana New" w:cs="Angsana New"/>
          <w:sz w:val="32"/>
          <w:szCs w:val="32"/>
        </w:rPr>
      </w:pPr>
      <w:r w:rsidRPr="00386CE9">
        <w:rPr>
          <w:rFonts w:ascii="Angsana New" w:hAnsi="Angsana New" w:cs="Angsana New"/>
          <w:sz w:val="32"/>
          <w:szCs w:val="32"/>
          <w:cs/>
        </w:rPr>
        <w:t>หน่วย : บาท</w:t>
      </w: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68"/>
        <w:gridCol w:w="1842"/>
        <w:gridCol w:w="1134"/>
        <w:gridCol w:w="1985"/>
        <w:gridCol w:w="1134"/>
      </w:tblGrid>
      <w:tr w:rsidR="00386CE9" w:rsidRPr="00386CE9" w:rsidTr="00386CE9">
        <w:trPr>
          <w:trHeight w:val="133"/>
        </w:trPr>
        <w:tc>
          <w:tcPr>
            <w:tcW w:w="3468" w:type="dxa"/>
            <w:vMerge w:val="restart"/>
            <w:shd w:val="clear" w:color="auto" w:fill="auto"/>
            <w:vAlign w:val="center"/>
          </w:tcPr>
          <w:p w:rsidR="00386CE9" w:rsidRPr="00386CE9" w:rsidRDefault="00386CE9" w:rsidP="008042D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6095" w:type="dxa"/>
            <w:gridSpan w:val="4"/>
          </w:tcPr>
          <w:p w:rsidR="00386CE9" w:rsidRPr="00386CE9" w:rsidRDefault="00386CE9" w:rsidP="008042D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  <w:cs/>
              </w:rPr>
              <w:t xml:space="preserve">  งบการเงินรวม</w:t>
            </w:r>
            <w:r w:rsidRPr="00386CE9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386CE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6CE9" w:rsidRPr="00386CE9" w:rsidTr="00386CE9">
        <w:trPr>
          <w:trHeight w:val="133"/>
        </w:trPr>
        <w:tc>
          <w:tcPr>
            <w:tcW w:w="34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86CE9" w:rsidRPr="00386CE9" w:rsidRDefault="00386CE9" w:rsidP="008042D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dashed" w:sz="4" w:space="0" w:color="auto"/>
            </w:tcBorders>
          </w:tcPr>
          <w:p w:rsidR="00386CE9" w:rsidRPr="00386CE9" w:rsidRDefault="00386CE9" w:rsidP="008042D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  <w:lang w:eastAsia="zh-CN"/>
              </w:rPr>
              <w:t>2561</w:t>
            </w:r>
          </w:p>
        </w:tc>
        <w:tc>
          <w:tcPr>
            <w:tcW w:w="1134" w:type="dxa"/>
            <w:tcBorders>
              <w:left w:val="dashed" w:sz="4" w:space="0" w:color="auto"/>
              <w:bottom w:val="single" w:sz="4" w:space="0" w:color="auto"/>
            </w:tcBorders>
          </w:tcPr>
          <w:p w:rsidR="00386CE9" w:rsidRPr="00386CE9" w:rsidRDefault="00386CE9" w:rsidP="008042D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  <w:tc>
          <w:tcPr>
            <w:tcW w:w="1985" w:type="dxa"/>
            <w:tcBorders>
              <w:bottom w:val="single" w:sz="4" w:space="0" w:color="auto"/>
              <w:right w:val="dashed" w:sz="4" w:space="0" w:color="auto"/>
            </w:tcBorders>
          </w:tcPr>
          <w:p w:rsidR="00386CE9" w:rsidRPr="00386CE9" w:rsidRDefault="00386CE9" w:rsidP="008042D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  <w:lang w:eastAsia="zh-CN"/>
              </w:rPr>
              <w:t>2560</w:t>
            </w:r>
          </w:p>
        </w:tc>
        <w:tc>
          <w:tcPr>
            <w:tcW w:w="1134" w:type="dxa"/>
            <w:tcBorders>
              <w:left w:val="dashed" w:sz="4" w:space="0" w:color="auto"/>
              <w:bottom w:val="single" w:sz="4" w:space="0" w:color="auto"/>
            </w:tcBorders>
          </w:tcPr>
          <w:p w:rsidR="00386CE9" w:rsidRPr="00386CE9" w:rsidRDefault="00386CE9" w:rsidP="008042D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</w:tr>
      <w:tr w:rsidR="00386CE9" w:rsidRPr="00386CE9" w:rsidTr="00386CE9">
        <w:trPr>
          <w:trHeight w:val="416"/>
        </w:trPr>
        <w:tc>
          <w:tcPr>
            <w:tcW w:w="3468" w:type="dxa"/>
            <w:tcBorders>
              <w:bottom w:val="nil"/>
            </w:tcBorders>
            <w:vAlign w:val="center"/>
          </w:tcPr>
          <w:p w:rsidR="00386CE9" w:rsidRPr="00386CE9" w:rsidRDefault="00386CE9" w:rsidP="008042D2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  <w:cs/>
              </w:rPr>
              <w:t>ขายต่างประเทศ</w:t>
            </w:r>
          </w:p>
        </w:tc>
        <w:tc>
          <w:tcPr>
            <w:tcW w:w="1842" w:type="dxa"/>
            <w:tcBorders>
              <w:bottom w:val="nil"/>
              <w:right w:val="dashed" w:sz="4" w:space="0" w:color="auto"/>
            </w:tcBorders>
          </w:tcPr>
          <w:p w:rsidR="00386CE9" w:rsidRPr="00386CE9" w:rsidRDefault="00386CE9" w:rsidP="008042D2">
            <w:pPr>
              <w:tabs>
                <w:tab w:val="left" w:pos="1309"/>
                <w:tab w:val="decimal" w:pos="1539"/>
              </w:tabs>
              <w:spacing w:line="276" w:lineRule="auto"/>
              <w:ind w:right="17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</w:rPr>
              <w:t>1,831,094,186</w:t>
            </w:r>
          </w:p>
        </w:tc>
        <w:tc>
          <w:tcPr>
            <w:tcW w:w="1134" w:type="dxa"/>
            <w:tcBorders>
              <w:left w:val="dashed" w:sz="4" w:space="0" w:color="auto"/>
              <w:bottom w:val="nil"/>
            </w:tcBorders>
          </w:tcPr>
          <w:p w:rsidR="00386CE9" w:rsidRPr="00386CE9" w:rsidRDefault="00386CE9" w:rsidP="00F42EE9">
            <w:pPr>
              <w:tabs>
                <w:tab w:val="decimal" w:pos="45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386CE9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  <w:r w:rsidR="00F42EE9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Pr="00386CE9">
              <w:rPr>
                <w:rFonts w:ascii="Angsana New" w:hAnsi="Angsana New" w:cs="Angsana New" w:hint="cs"/>
                <w:sz w:val="32"/>
                <w:szCs w:val="32"/>
                <w:cs/>
              </w:rPr>
              <w:t>.4</w:t>
            </w:r>
            <w:r w:rsidR="00F42EE9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bottom w:val="nil"/>
              <w:right w:val="dashed" w:sz="4" w:space="0" w:color="auto"/>
            </w:tcBorders>
          </w:tcPr>
          <w:p w:rsidR="00386CE9" w:rsidRPr="00386CE9" w:rsidRDefault="00386CE9" w:rsidP="008042D2">
            <w:pPr>
              <w:tabs>
                <w:tab w:val="left" w:pos="1309"/>
                <w:tab w:val="decimal" w:pos="1539"/>
              </w:tabs>
              <w:spacing w:line="276" w:lineRule="auto"/>
              <w:ind w:right="1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86CE9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386CE9">
              <w:rPr>
                <w:rFonts w:ascii="Angsana New" w:hAnsi="Angsana New" w:cs="Angsana New"/>
                <w:sz w:val="32"/>
                <w:szCs w:val="32"/>
              </w:rPr>
              <w:t>,162,110,968</w:t>
            </w:r>
          </w:p>
        </w:tc>
        <w:tc>
          <w:tcPr>
            <w:tcW w:w="1134" w:type="dxa"/>
            <w:tcBorders>
              <w:left w:val="dashed" w:sz="4" w:space="0" w:color="auto"/>
              <w:bottom w:val="nil"/>
            </w:tcBorders>
          </w:tcPr>
          <w:p w:rsidR="00386CE9" w:rsidRPr="00386CE9" w:rsidRDefault="00386CE9" w:rsidP="008042D2">
            <w:pPr>
              <w:tabs>
                <w:tab w:val="decimal" w:pos="45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</w:rPr>
              <w:t>94.41</w:t>
            </w:r>
          </w:p>
        </w:tc>
      </w:tr>
      <w:tr w:rsidR="00386CE9" w:rsidRPr="00386CE9" w:rsidTr="00386CE9">
        <w:trPr>
          <w:trHeight w:val="416"/>
        </w:trPr>
        <w:tc>
          <w:tcPr>
            <w:tcW w:w="3468" w:type="dxa"/>
            <w:tcBorders>
              <w:top w:val="nil"/>
            </w:tcBorders>
            <w:vAlign w:val="center"/>
          </w:tcPr>
          <w:p w:rsidR="00386CE9" w:rsidRPr="00386CE9" w:rsidRDefault="00386CE9" w:rsidP="008042D2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  <w:cs/>
              </w:rPr>
              <w:t>ขายในประเทศ</w:t>
            </w:r>
          </w:p>
        </w:tc>
        <w:tc>
          <w:tcPr>
            <w:tcW w:w="1842" w:type="dxa"/>
            <w:tcBorders>
              <w:top w:val="nil"/>
              <w:right w:val="dashed" w:sz="4" w:space="0" w:color="auto"/>
            </w:tcBorders>
          </w:tcPr>
          <w:p w:rsidR="00386CE9" w:rsidRPr="00386CE9" w:rsidRDefault="00386CE9" w:rsidP="008042D2">
            <w:pPr>
              <w:tabs>
                <w:tab w:val="left" w:pos="1309"/>
                <w:tab w:val="decimal" w:pos="1539"/>
              </w:tabs>
              <w:spacing w:line="276" w:lineRule="auto"/>
              <w:ind w:right="175"/>
              <w:jc w:val="right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  <w:lang w:eastAsia="zh-CN"/>
              </w:rPr>
              <w:t>87,663,565</w:t>
            </w:r>
          </w:p>
        </w:tc>
        <w:tc>
          <w:tcPr>
            <w:tcW w:w="1134" w:type="dxa"/>
            <w:tcBorders>
              <w:top w:val="nil"/>
              <w:left w:val="dashed" w:sz="4" w:space="0" w:color="auto"/>
            </w:tcBorders>
          </w:tcPr>
          <w:p w:rsidR="00386CE9" w:rsidRPr="00386CE9" w:rsidRDefault="00F42EE9" w:rsidP="008042D2">
            <w:pPr>
              <w:tabs>
                <w:tab w:val="decimal" w:pos="45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4.57</w:t>
            </w:r>
          </w:p>
        </w:tc>
        <w:tc>
          <w:tcPr>
            <w:tcW w:w="1985" w:type="dxa"/>
            <w:tcBorders>
              <w:top w:val="nil"/>
              <w:right w:val="dashed" w:sz="4" w:space="0" w:color="auto"/>
            </w:tcBorders>
          </w:tcPr>
          <w:p w:rsidR="00386CE9" w:rsidRPr="00386CE9" w:rsidRDefault="00386CE9" w:rsidP="008042D2">
            <w:pPr>
              <w:tabs>
                <w:tab w:val="left" w:pos="1309"/>
                <w:tab w:val="decimal" w:pos="1539"/>
              </w:tabs>
              <w:spacing w:line="276" w:lineRule="auto"/>
              <w:ind w:right="1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</w:rPr>
              <w:t>68,872,826</w:t>
            </w:r>
          </w:p>
        </w:tc>
        <w:tc>
          <w:tcPr>
            <w:tcW w:w="1134" w:type="dxa"/>
            <w:tcBorders>
              <w:top w:val="nil"/>
              <w:left w:val="dashed" w:sz="4" w:space="0" w:color="auto"/>
            </w:tcBorders>
          </w:tcPr>
          <w:p w:rsidR="00386CE9" w:rsidRPr="00386CE9" w:rsidRDefault="00386CE9" w:rsidP="008042D2">
            <w:pPr>
              <w:tabs>
                <w:tab w:val="decimal" w:pos="45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</w:rPr>
              <w:t>5.59</w:t>
            </w:r>
          </w:p>
        </w:tc>
      </w:tr>
      <w:tr w:rsidR="00386CE9" w:rsidRPr="002F37CC" w:rsidTr="00386CE9">
        <w:trPr>
          <w:trHeight w:val="416"/>
        </w:trPr>
        <w:tc>
          <w:tcPr>
            <w:tcW w:w="3468" w:type="dxa"/>
            <w:vAlign w:val="center"/>
          </w:tcPr>
          <w:p w:rsidR="00386CE9" w:rsidRPr="00386CE9" w:rsidRDefault="00386CE9" w:rsidP="008042D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right w:val="dashed" w:sz="4" w:space="0" w:color="auto"/>
            </w:tcBorders>
          </w:tcPr>
          <w:p w:rsidR="00386CE9" w:rsidRPr="00386CE9" w:rsidRDefault="00386CE9" w:rsidP="008042D2">
            <w:pPr>
              <w:tabs>
                <w:tab w:val="left" w:pos="1451"/>
              </w:tabs>
              <w:spacing w:line="276" w:lineRule="auto"/>
              <w:ind w:right="1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</w:rPr>
              <w:t>1,918,757,751</w:t>
            </w:r>
          </w:p>
        </w:tc>
        <w:tc>
          <w:tcPr>
            <w:tcW w:w="1134" w:type="dxa"/>
            <w:tcBorders>
              <w:left w:val="dashed" w:sz="4" w:space="0" w:color="auto"/>
            </w:tcBorders>
          </w:tcPr>
          <w:p w:rsidR="00386CE9" w:rsidRPr="00386CE9" w:rsidRDefault="00386CE9" w:rsidP="008042D2">
            <w:pPr>
              <w:tabs>
                <w:tab w:val="decimal" w:pos="45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</w:rPr>
              <w:t>100.00</w:t>
            </w:r>
          </w:p>
        </w:tc>
        <w:tc>
          <w:tcPr>
            <w:tcW w:w="1985" w:type="dxa"/>
            <w:tcBorders>
              <w:right w:val="dashed" w:sz="4" w:space="0" w:color="auto"/>
            </w:tcBorders>
          </w:tcPr>
          <w:p w:rsidR="00386CE9" w:rsidRPr="00386CE9" w:rsidRDefault="00386CE9" w:rsidP="008042D2">
            <w:pPr>
              <w:tabs>
                <w:tab w:val="left" w:pos="1451"/>
              </w:tabs>
              <w:spacing w:line="276" w:lineRule="auto"/>
              <w:ind w:right="1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</w:rPr>
              <w:t>1,230,983,794</w:t>
            </w:r>
          </w:p>
        </w:tc>
        <w:tc>
          <w:tcPr>
            <w:tcW w:w="1134" w:type="dxa"/>
            <w:tcBorders>
              <w:left w:val="dashed" w:sz="4" w:space="0" w:color="auto"/>
            </w:tcBorders>
          </w:tcPr>
          <w:p w:rsidR="00386CE9" w:rsidRPr="000946D4" w:rsidRDefault="00386CE9" w:rsidP="008042D2">
            <w:pPr>
              <w:tabs>
                <w:tab w:val="decimal" w:pos="45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386CE9">
              <w:rPr>
                <w:rFonts w:ascii="Angsana New" w:hAnsi="Angsana New" w:cs="Angsana New"/>
                <w:sz w:val="32"/>
                <w:szCs w:val="32"/>
              </w:rPr>
              <w:t>100.00</w:t>
            </w:r>
          </w:p>
        </w:tc>
      </w:tr>
    </w:tbl>
    <w:p w:rsidR="00386CE9" w:rsidRDefault="00386CE9" w:rsidP="00386CE9">
      <w:pPr>
        <w:spacing w:before="240" w:after="6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86CE9" w:rsidRDefault="00386CE9" w:rsidP="00386CE9">
      <w:pPr>
        <w:spacing w:before="240" w:after="6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86CE9" w:rsidRDefault="00386CE9" w:rsidP="00386CE9">
      <w:pPr>
        <w:spacing w:before="240" w:after="6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86CE9" w:rsidRDefault="00386CE9" w:rsidP="00386CE9">
      <w:pPr>
        <w:spacing w:before="240" w:after="6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86CE9" w:rsidRDefault="00386CE9" w:rsidP="00386CE9">
      <w:pPr>
        <w:spacing w:before="240" w:after="60" w:line="276" w:lineRule="auto"/>
        <w:ind w:left="446" w:right="29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:rsidR="006300D6" w:rsidRDefault="006300D6" w:rsidP="00386CE9">
      <w:pPr>
        <w:spacing w:before="240" w:after="60" w:line="276" w:lineRule="auto"/>
        <w:ind w:left="446" w:right="29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:rsidR="006300D6" w:rsidRPr="00386CE9" w:rsidRDefault="006300D6" w:rsidP="00386CE9">
      <w:pPr>
        <w:spacing w:before="240" w:after="60" w:line="276" w:lineRule="auto"/>
        <w:ind w:left="446" w:right="29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:rsidR="00EF0C7A" w:rsidRPr="002F37CC" w:rsidRDefault="00EF0C7A" w:rsidP="009D5168">
      <w:pPr>
        <w:numPr>
          <w:ilvl w:val="0"/>
          <w:numId w:val="2"/>
        </w:numPr>
        <w:spacing w:before="120" w:line="276" w:lineRule="auto"/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:rsidR="008C2385" w:rsidRDefault="003D670E" w:rsidP="009D5168">
      <w:pPr>
        <w:pStyle w:val="BlockText"/>
        <w:tabs>
          <w:tab w:val="clear" w:pos="900"/>
        </w:tabs>
        <w:spacing w:line="276" w:lineRule="auto"/>
        <w:ind w:left="446" w:right="28" w:firstLine="720"/>
        <w:jc w:val="thaiDistribute"/>
        <w:rPr>
          <w:rFonts w:ascii="Angsana New" w:hAnsi="Angsana New" w:cs="Angsana New"/>
          <w:spacing w:val="-2"/>
        </w:rPr>
      </w:pPr>
      <w:r w:rsidRPr="002F37CC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tbl>
      <w:tblPr>
        <w:tblW w:w="9496" w:type="dxa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10"/>
        <w:gridCol w:w="2976"/>
        <w:gridCol w:w="2410"/>
      </w:tblGrid>
      <w:tr w:rsidR="003D670E" w:rsidRPr="002F37CC" w:rsidTr="00E76F6F">
        <w:trPr>
          <w:trHeight w:val="360"/>
        </w:trPr>
        <w:tc>
          <w:tcPr>
            <w:tcW w:w="4110" w:type="dxa"/>
            <w:tcBorders>
              <w:bottom w:val="single" w:sz="6" w:space="0" w:color="auto"/>
            </w:tcBorders>
          </w:tcPr>
          <w:p w:rsidR="003D670E" w:rsidRPr="00E76F6F" w:rsidRDefault="003D670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6F6F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976" w:type="dxa"/>
            <w:tcBorders>
              <w:bottom w:val="single" w:sz="6" w:space="0" w:color="auto"/>
            </w:tcBorders>
          </w:tcPr>
          <w:p w:rsidR="003D670E" w:rsidRPr="00E76F6F" w:rsidRDefault="003D670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6F6F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3D670E" w:rsidRPr="00E76F6F" w:rsidRDefault="003D670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6F6F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D670E" w:rsidRPr="002F37CC" w:rsidTr="00E76F6F">
        <w:trPr>
          <w:trHeight w:val="485"/>
        </w:trPr>
        <w:tc>
          <w:tcPr>
            <w:tcW w:w="4110" w:type="dxa"/>
            <w:tcBorders>
              <w:top w:val="single" w:sz="6" w:space="0" w:color="auto"/>
              <w:bottom w:val="nil"/>
            </w:tcBorders>
            <w:vAlign w:val="center"/>
          </w:tcPr>
          <w:p w:rsidR="003D670E" w:rsidRPr="00E76F6F" w:rsidRDefault="003D670E" w:rsidP="00347873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76F6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1. </w:t>
            </w:r>
            <w:r w:rsidRPr="00E76F6F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2976" w:type="dxa"/>
            <w:tcBorders>
              <w:top w:val="single" w:sz="6" w:space="0" w:color="auto"/>
              <w:bottom w:val="nil"/>
            </w:tcBorders>
            <w:vAlign w:val="center"/>
          </w:tcPr>
          <w:p w:rsidR="003D670E" w:rsidRPr="00E76F6F" w:rsidRDefault="009A53FF" w:rsidP="00C95CA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  <w:r w:rsidRPr="00E76F6F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ดูหมายเหตุ </w:t>
            </w:r>
            <w:r w:rsidR="000527E1" w:rsidRPr="00E76F6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84208">
              <w:rPr>
                <w:rFonts w:ascii="Angsana New" w:hAnsi="Angsana New" w:cs="Angsan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2410" w:type="dxa"/>
            <w:tcBorders>
              <w:top w:val="single" w:sz="6" w:space="0" w:color="auto"/>
              <w:bottom w:val="nil"/>
            </w:tcBorders>
            <w:vAlign w:val="center"/>
          </w:tcPr>
          <w:p w:rsidR="003D670E" w:rsidRPr="00E76F6F" w:rsidRDefault="003D670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6F6F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C2A83" w:rsidRPr="002F37CC" w:rsidTr="00E76F6F">
        <w:trPr>
          <w:trHeight w:val="485"/>
        </w:trPr>
        <w:tc>
          <w:tcPr>
            <w:tcW w:w="4110" w:type="dxa"/>
            <w:tcBorders>
              <w:top w:val="dotted" w:sz="4" w:space="0" w:color="auto"/>
              <w:bottom w:val="nil"/>
            </w:tcBorders>
          </w:tcPr>
          <w:p w:rsidR="001C2A83" w:rsidRPr="001C2A83" w:rsidRDefault="001C2A83" w:rsidP="00E6668E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C2A83">
              <w:rPr>
                <w:rFonts w:ascii="Angsana New" w:hAnsi="Angsana New" w:cs="Angsana New"/>
                <w:spacing w:val="-4"/>
                <w:sz w:val="28"/>
                <w:szCs w:val="28"/>
              </w:rPr>
              <w:t>2. TPA</w:t>
            </w:r>
            <w:r w:rsidRPr="001C2A8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C2A83">
              <w:rPr>
                <w:rFonts w:ascii="Angsana New" w:hAnsi="Angsana New" w:cs="Angsana New"/>
                <w:spacing w:val="-4"/>
                <w:sz w:val="28"/>
                <w:szCs w:val="28"/>
              </w:rPr>
              <w:t>Holding LLC</w:t>
            </w:r>
          </w:p>
        </w:tc>
        <w:tc>
          <w:tcPr>
            <w:tcW w:w="2976" w:type="dxa"/>
            <w:tcBorders>
              <w:top w:val="dotted" w:sz="4" w:space="0" w:color="auto"/>
              <w:bottom w:val="nil"/>
            </w:tcBorders>
            <w:vAlign w:val="center"/>
          </w:tcPr>
          <w:p w:rsidR="001C2A83" w:rsidRPr="00E76F6F" w:rsidRDefault="001C2A83" w:rsidP="00570674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  <w:r w:rsidRPr="00E76F6F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ดูหมายเหตุ  </w:t>
            </w:r>
            <w:r>
              <w:rPr>
                <w:rFonts w:ascii="Angsana New" w:hAnsi="Angsana New" w:cs="Angsan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2410" w:type="dxa"/>
            <w:tcBorders>
              <w:top w:val="dotted" w:sz="4" w:space="0" w:color="auto"/>
              <w:bottom w:val="nil"/>
            </w:tcBorders>
            <w:vAlign w:val="center"/>
          </w:tcPr>
          <w:p w:rsidR="001C2A83" w:rsidRPr="00E76F6F" w:rsidRDefault="001C2A83" w:rsidP="0057067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6F6F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C2A83" w:rsidRPr="002F37CC" w:rsidTr="00E76F6F">
        <w:trPr>
          <w:trHeight w:val="485"/>
        </w:trPr>
        <w:tc>
          <w:tcPr>
            <w:tcW w:w="4110" w:type="dxa"/>
            <w:tcBorders>
              <w:top w:val="dotted" w:sz="4" w:space="0" w:color="auto"/>
              <w:bottom w:val="nil"/>
            </w:tcBorders>
          </w:tcPr>
          <w:p w:rsidR="001C2A83" w:rsidRPr="001C2A83" w:rsidRDefault="001C2A83" w:rsidP="00E6668E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C2A83">
              <w:rPr>
                <w:rFonts w:ascii="Angsana New" w:hAnsi="Angsana New" w:cs="Angsana New"/>
                <w:spacing w:val="-4"/>
                <w:sz w:val="28"/>
                <w:szCs w:val="28"/>
              </w:rPr>
              <w:t>3.</w:t>
            </w:r>
            <w:r w:rsidRPr="001C2A8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C2A83">
              <w:rPr>
                <w:rFonts w:ascii="Angsana New" w:hAnsi="Angsana New" w:cs="Angsana New"/>
                <w:spacing w:val="-4"/>
                <w:sz w:val="28"/>
                <w:szCs w:val="28"/>
              </w:rPr>
              <w:t>Team Precision America, LLC</w:t>
            </w:r>
          </w:p>
        </w:tc>
        <w:tc>
          <w:tcPr>
            <w:tcW w:w="2976" w:type="dxa"/>
            <w:tcBorders>
              <w:top w:val="dotted" w:sz="4" w:space="0" w:color="auto"/>
              <w:bottom w:val="nil"/>
            </w:tcBorders>
            <w:vAlign w:val="center"/>
          </w:tcPr>
          <w:p w:rsidR="001C2A83" w:rsidRPr="00E76F6F" w:rsidRDefault="001C2A83" w:rsidP="001C2A8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  <w:r w:rsidRPr="00E76F6F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ดูหมายเหตุ  </w:t>
            </w:r>
            <w:r>
              <w:rPr>
                <w:rFonts w:ascii="Angsana New" w:hAnsi="Angsana New" w:cs="Angsan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2410" w:type="dxa"/>
            <w:tcBorders>
              <w:top w:val="dotted" w:sz="4" w:space="0" w:color="auto"/>
              <w:bottom w:val="nil"/>
            </w:tcBorders>
            <w:vAlign w:val="center"/>
          </w:tcPr>
          <w:p w:rsidR="001C2A83" w:rsidRPr="00E76F6F" w:rsidRDefault="001C2A83" w:rsidP="001C2A8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6F6F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ร่วม</w:t>
            </w:r>
          </w:p>
        </w:tc>
      </w:tr>
      <w:tr w:rsidR="003D670E" w:rsidRPr="002F37CC" w:rsidTr="00E76F6F">
        <w:trPr>
          <w:trHeight w:val="395"/>
        </w:trPr>
        <w:tc>
          <w:tcPr>
            <w:tcW w:w="4110" w:type="dxa"/>
            <w:tcBorders>
              <w:top w:val="dotted" w:sz="4" w:space="0" w:color="auto"/>
              <w:bottom w:val="nil"/>
            </w:tcBorders>
            <w:vAlign w:val="center"/>
          </w:tcPr>
          <w:p w:rsidR="003D670E" w:rsidRPr="00E76F6F" w:rsidRDefault="00784208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D670E" w:rsidRPr="00E76F6F">
              <w:rPr>
                <w:rFonts w:ascii="Angsana New" w:hAnsi="Angsana New" w:cs="Angsana New"/>
                <w:sz w:val="28"/>
                <w:szCs w:val="28"/>
                <w:cs/>
              </w:rPr>
              <w:t>. บริษัท เอ็นเนอร์ยี อินโนเวชั่น จำกัด</w:t>
            </w:r>
          </w:p>
        </w:tc>
        <w:tc>
          <w:tcPr>
            <w:tcW w:w="2976" w:type="dxa"/>
            <w:tcBorders>
              <w:top w:val="dotted" w:sz="4" w:space="0" w:color="auto"/>
              <w:bottom w:val="nil"/>
            </w:tcBorders>
            <w:vAlign w:val="center"/>
          </w:tcPr>
          <w:p w:rsidR="003D670E" w:rsidRPr="00E76F6F" w:rsidRDefault="003D670E" w:rsidP="00347873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E76F6F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จำหน่ายเครื่องมือ</w:t>
            </w:r>
            <w:r w:rsidR="00747AF1" w:rsidRPr="00E76F6F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อุปกรณ์ไฟฟ้า</w:t>
            </w:r>
          </w:p>
        </w:tc>
        <w:tc>
          <w:tcPr>
            <w:tcW w:w="2410" w:type="dxa"/>
            <w:tcBorders>
              <w:top w:val="dotted" w:sz="4" w:space="0" w:color="auto"/>
              <w:bottom w:val="nil"/>
            </w:tcBorders>
            <w:vAlign w:val="center"/>
          </w:tcPr>
          <w:p w:rsidR="003D670E" w:rsidRPr="00E76F6F" w:rsidRDefault="00C21323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E76F6F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กรรมการ</w:t>
            </w:r>
            <w:r w:rsidR="003D670E" w:rsidRPr="00E76F6F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3D670E" w:rsidRPr="002F37CC" w:rsidTr="00E76F6F">
        <w:trPr>
          <w:trHeight w:val="395"/>
        </w:trPr>
        <w:tc>
          <w:tcPr>
            <w:tcW w:w="4110" w:type="dxa"/>
            <w:tcBorders>
              <w:top w:val="nil"/>
              <w:bottom w:val="dotted" w:sz="4" w:space="0" w:color="auto"/>
            </w:tcBorders>
            <w:vAlign w:val="center"/>
          </w:tcPr>
          <w:p w:rsidR="003D670E" w:rsidRPr="00E76F6F" w:rsidRDefault="003D670E" w:rsidP="00347873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76" w:type="dxa"/>
            <w:tcBorders>
              <w:top w:val="nil"/>
              <w:bottom w:val="dotted" w:sz="4" w:space="0" w:color="auto"/>
            </w:tcBorders>
            <w:vAlign w:val="center"/>
          </w:tcPr>
          <w:p w:rsidR="003D670E" w:rsidRPr="00E76F6F" w:rsidRDefault="00A80F85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6F6F">
              <w:rPr>
                <w:rFonts w:ascii="Angsana New" w:hAnsi="Angsana New" w:cs="Angsana New"/>
                <w:sz w:val="28"/>
                <w:szCs w:val="28"/>
                <w:cs/>
              </w:rPr>
              <w:t>และอิเล็คทรอนิคส์</w:t>
            </w:r>
          </w:p>
        </w:tc>
        <w:tc>
          <w:tcPr>
            <w:tcW w:w="2410" w:type="dxa"/>
            <w:tcBorders>
              <w:top w:val="nil"/>
              <w:bottom w:val="dotted" w:sz="4" w:space="0" w:color="auto"/>
            </w:tcBorders>
            <w:vAlign w:val="center"/>
          </w:tcPr>
          <w:p w:rsidR="003D670E" w:rsidRPr="00E76F6F" w:rsidRDefault="003D670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0C1B" w:rsidRPr="002A2FFA" w:rsidTr="00E76F6F">
        <w:trPr>
          <w:trHeight w:val="395"/>
        </w:trPr>
        <w:tc>
          <w:tcPr>
            <w:tcW w:w="4110" w:type="dxa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0C1B" w:rsidRPr="00E76F6F" w:rsidRDefault="00784208" w:rsidP="00605F96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5</w:t>
            </w:r>
            <w:r w:rsidR="00500C1B" w:rsidRPr="00E76F6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. บริษัท แอลไพน์ เทคโนโลยี แมนูแฟคเจอริ่ง </w:t>
            </w:r>
          </w:p>
          <w:p w:rsidR="00500C1B" w:rsidRPr="00E76F6F" w:rsidRDefault="00500C1B" w:rsidP="00605F96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76F6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 (ประเทศไทย)  จำกัด</w:t>
            </w: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0C1B" w:rsidRPr="00E76F6F" w:rsidRDefault="00500C1B" w:rsidP="00605F96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6F6F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จำหน่ายเครื่องมืออุปกรณ์ไฟฟ้าและอิเล็คทรอนิคส์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00C1B" w:rsidRPr="00E76F6F" w:rsidRDefault="00500C1B" w:rsidP="00605F9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6F6F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กรรมการเป็นกรรมการ</w:t>
            </w:r>
            <w:r w:rsidR="0012654D" w:rsidRPr="00E76F6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</w:t>
            </w:r>
            <w:r w:rsidRPr="00E76F6F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และผู้ถือหุ้น</w:t>
            </w:r>
          </w:p>
        </w:tc>
      </w:tr>
      <w:tr w:rsidR="00500C1B" w:rsidRPr="0000397A" w:rsidTr="00E76F6F">
        <w:trPr>
          <w:trHeight w:val="395"/>
        </w:trPr>
        <w:tc>
          <w:tcPr>
            <w:tcW w:w="41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0C1B" w:rsidRPr="00E76F6F" w:rsidRDefault="00784208" w:rsidP="00605F96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6</w:t>
            </w:r>
            <w:r w:rsidR="00500C1B" w:rsidRPr="00E76F6F">
              <w:rPr>
                <w:rFonts w:ascii="Angsana New" w:hAnsi="Angsana New" w:cs="Angsana New"/>
                <w:spacing w:val="-4"/>
                <w:sz w:val="28"/>
                <w:szCs w:val="28"/>
              </w:rPr>
              <w:t>.</w:t>
            </w:r>
            <w:r w:rsidR="00500C1B" w:rsidRPr="00E76F6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บริษัท ไฟน์เนส เมด ดีไซน์ จำกัด</w:t>
            </w:r>
          </w:p>
          <w:p w:rsidR="00500C1B" w:rsidRPr="00E76F6F" w:rsidRDefault="00500C1B" w:rsidP="00605F96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0C1B" w:rsidRPr="00E76F6F" w:rsidRDefault="00500C1B" w:rsidP="0012654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E76F6F">
              <w:rPr>
                <w:rFonts w:ascii="Angsana New" w:hAnsi="Angsana New" w:cs="Angsana New" w:hint="cs"/>
                <w:sz w:val="28"/>
                <w:szCs w:val="28"/>
                <w:cs/>
              </w:rPr>
              <w:t>ออกแบบและค้าชิ้นส่วน</w:t>
            </w:r>
            <w:r w:rsidR="0012654D" w:rsidRPr="00E76F6F">
              <w:rPr>
                <w:rFonts w:ascii="Angsana New" w:hAnsi="Angsana New" w:cs="Angsana New" w:hint="cs"/>
                <w:sz w:val="28"/>
                <w:szCs w:val="28"/>
                <w:cs/>
              </w:rPr>
              <w:t>แผงวงจร</w:t>
            </w:r>
            <w:r w:rsidRPr="00E76F6F">
              <w:rPr>
                <w:rFonts w:ascii="Angsana New" w:hAnsi="Angsana New" w:cs="Angsana New" w:hint="cs"/>
                <w:sz w:val="28"/>
                <w:szCs w:val="28"/>
                <w:cs/>
              </w:rPr>
              <w:t>ไฟฟ้า แผงวงจรอิเล็คทรอนิคส์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0C1B" w:rsidRPr="00E76F6F" w:rsidRDefault="00500C1B" w:rsidP="00605F9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6F6F">
              <w:rPr>
                <w:rFonts w:ascii="Angsana New" w:hAnsi="Angsana New" w:cs="Angsana New" w:hint="cs"/>
                <w:sz w:val="28"/>
                <w:szCs w:val="28"/>
                <w:cs/>
              </w:rPr>
              <w:t>ผู้ถือหุ้นรายใหญ่เป็นกรรมการและผู้ถือหุ้น</w:t>
            </w:r>
          </w:p>
        </w:tc>
      </w:tr>
    </w:tbl>
    <w:p w:rsidR="00784208" w:rsidRDefault="00784208" w:rsidP="008C2385">
      <w:pPr>
        <w:pStyle w:val="BlockText"/>
        <w:tabs>
          <w:tab w:val="clear" w:pos="900"/>
        </w:tabs>
        <w:spacing w:before="120" w:after="120" w:line="276" w:lineRule="auto"/>
        <w:ind w:left="446" w:right="29" w:firstLine="720"/>
        <w:jc w:val="thaiDistribute"/>
        <w:rPr>
          <w:rFonts w:ascii="Angsana New" w:hAnsi="Angsana New" w:cs="Angsana New"/>
          <w:spacing w:val="-2"/>
        </w:rPr>
      </w:pPr>
    </w:p>
    <w:p w:rsidR="00386CE9" w:rsidRDefault="00386CE9" w:rsidP="008C2385">
      <w:pPr>
        <w:pStyle w:val="BlockText"/>
        <w:tabs>
          <w:tab w:val="clear" w:pos="900"/>
        </w:tabs>
        <w:spacing w:before="120" w:after="120" w:line="276" w:lineRule="auto"/>
        <w:ind w:left="446" w:right="29" w:firstLine="720"/>
        <w:jc w:val="thaiDistribute"/>
        <w:rPr>
          <w:rFonts w:ascii="Angsana New" w:hAnsi="Angsana New" w:cs="Angsana New"/>
          <w:spacing w:val="-2"/>
        </w:rPr>
      </w:pPr>
    </w:p>
    <w:p w:rsidR="00386CE9" w:rsidRDefault="00386CE9" w:rsidP="008C2385">
      <w:pPr>
        <w:pStyle w:val="BlockText"/>
        <w:tabs>
          <w:tab w:val="clear" w:pos="900"/>
        </w:tabs>
        <w:spacing w:before="120" w:after="120" w:line="276" w:lineRule="auto"/>
        <w:ind w:left="446" w:right="29" w:firstLine="720"/>
        <w:jc w:val="thaiDistribute"/>
        <w:rPr>
          <w:rFonts w:ascii="Angsana New" w:hAnsi="Angsana New" w:cs="Angsana New"/>
          <w:spacing w:val="-2"/>
        </w:rPr>
      </w:pPr>
    </w:p>
    <w:p w:rsidR="00386CE9" w:rsidRDefault="00386CE9" w:rsidP="008C2385">
      <w:pPr>
        <w:pStyle w:val="BlockText"/>
        <w:tabs>
          <w:tab w:val="clear" w:pos="900"/>
        </w:tabs>
        <w:spacing w:before="120" w:after="120" w:line="276" w:lineRule="auto"/>
        <w:ind w:left="446" w:right="29" w:firstLine="720"/>
        <w:jc w:val="thaiDistribute"/>
        <w:rPr>
          <w:rFonts w:ascii="Angsana New" w:hAnsi="Angsana New" w:cs="Angsana New"/>
          <w:spacing w:val="-2"/>
        </w:rPr>
      </w:pPr>
    </w:p>
    <w:p w:rsidR="00386CE9" w:rsidRDefault="00386CE9" w:rsidP="008C2385">
      <w:pPr>
        <w:pStyle w:val="BlockText"/>
        <w:tabs>
          <w:tab w:val="clear" w:pos="900"/>
        </w:tabs>
        <w:spacing w:before="120" w:after="120" w:line="276" w:lineRule="auto"/>
        <w:ind w:left="446" w:right="29" w:firstLine="720"/>
        <w:jc w:val="thaiDistribute"/>
        <w:rPr>
          <w:rFonts w:ascii="Angsana New" w:hAnsi="Angsana New" w:cs="Angsana New"/>
          <w:spacing w:val="-2"/>
        </w:rPr>
      </w:pPr>
    </w:p>
    <w:p w:rsidR="00386CE9" w:rsidRDefault="00386CE9" w:rsidP="008C2385">
      <w:pPr>
        <w:pStyle w:val="BlockText"/>
        <w:tabs>
          <w:tab w:val="clear" w:pos="900"/>
        </w:tabs>
        <w:spacing w:before="120" w:after="120" w:line="276" w:lineRule="auto"/>
        <w:ind w:left="446" w:right="29" w:firstLine="720"/>
        <w:jc w:val="thaiDistribute"/>
        <w:rPr>
          <w:rFonts w:ascii="Angsana New" w:hAnsi="Angsana New" w:cs="Angsana New"/>
          <w:spacing w:val="-2"/>
        </w:rPr>
      </w:pPr>
    </w:p>
    <w:p w:rsidR="00386CE9" w:rsidRDefault="00386CE9" w:rsidP="008C2385">
      <w:pPr>
        <w:pStyle w:val="BlockText"/>
        <w:tabs>
          <w:tab w:val="clear" w:pos="900"/>
        </w:tabs>
        <w:spacing w:before="120" w:after="120" w:line="276" w:lineRule="auto"/>
        <w:ind w:left="446" w:right="29" w:firstLine="720"/>
        <w:jc w:val="thaiDistribute"/>
        <w:rPr>
          <w:rFonts w:ascii="Angsana New" w:hAnsi="Angsana New" w:cs="Angsana New"/>
          <w:spacing w:val="-2"/>
        </w:rPr>
      </w:pPr>
    </w:p>
    <w:p w:rsidR="00386CE9" w:rsidRDefault="00386CE9" w:rsidP="008C2385">
      <w:pPr>
        <w:pStyle w:val="BlockText"/>
        <w:tabs>
          <w:tab w:val="clear" w:pos="900"/>
        </w:tabs>
        <w:spacing w:before="120" w:after="120" w:line="276" w:lineRule="auto"/>
        <w:ind w:left="446" w:right="29" w:firstLine="720"/>
        <w:jc w:val="thaiDistribute"/>
        <w:rPr>
          <w:rFonts w:ascii="Angsana New" w:hAnsi="Angsana New" w:cs="Angsana New"/>
          <w:spacing w:val="-2"/>
        </w:rPr>
      </w:pPr>
    </w:p>
    <w:p w:rsidR="00386CE9" w:rsidRDefault="00386CE9" w:rsidP="008C2385">
      <w:pPr>
        <w:pStyle w:val="BlockText"/>
        <w:tabs>
          <w:tab w:val="clear" w:pos="900"/>
        </w:tabs>
        <w:spacing w:before="120" w:after="120" w:line="276" w:lineRule="auto"/>
        <w:ind w:left="446" w:right="29" w:firstLine="720"/>
        <w:jc w:val="thaiDistribute"/>
        <w:rPr>
          <w:rFonts w:ascii="Angsana New" w:hAnsi="Angsana New" w:cs="Angsana New"/>
          <w:spacing w:val="-2"/>
        </w:rPr>
      </w:pPr>
    </w:p>
    <w:p w:rsidR="00386CE9" w:rsidRDefault="00386CE9" w:rsidP="008C2385">
      <w:pPr>
        <w:pStyle w:val="BlockText"/>
        <w:tabs>
          <w:tab w:val="clear" w:pos="900"/>
        </w:tabs>
        <w:spacing w:before="120" w:after="120" w:line="276" w:lineRule="auto"/>
        <w:ind w:left="446" w:right="29" w:firstLine="720"/>
        <w:jc w:val="thaiDistribute"/>
        <w:rPr>
          <w:rFonts w:ascii="Angsana New" w:hAnsi="Angsana New" w:cs="Angsana New"/>
          <w:spacing w:val="-2"/>
        </w:rPr>
      </w:pPr>
    </w:p>
    <w:p w:rsidR="00386CE9" w:rsidRDefault="00386CE9" w:rsidP="008C2385">
      <w:pPr>
        <w:pStyle w:val="BlockText"/>
        <w:tabs>
          <w:tab w:val="clear" w:pos="900"/>
        </w:tabs>
        <w:spacing w:before="120" w:after="120" w:line="276" w:lineRule="auto"/>
        <w:ind w:left="446" w:right="29" w:firstLine="720"/>
        <w:jc w:val="thaiDistribute"/>
        <w:rPr>
          <w:rFonts w:ascii="Angsana New" w:hAnsi="Angsana New" w:cs="Angsana New"/>
          <w:spacing w:val="-2"/>
        </w:rPr>
      </w:pPr>
    </w:p>
    <w:p w:rsidR="00386CE9" w:rsidRDefault="00386CE9" w:rsidP="008C2385">
      <w:pPr>
        <w:pStyle w:val="BlockText"/>
        <w:tabs>
          <w:tab w:val="clear" w:pos="900"/>
        </w:tabs>
        <w:spacing w:before="120" w:after="120" w:line="276" w:lineRule="auto"/>
        <w:ind w:left="446" w:right="29" w:firstLine="720"/>
        <w:jc w:val="thaiDistribute"/>
        <w:rPr>
          <w:rFonts w:ascii="Angsana New" w:hAnsi="Angsana New" w:cs="Angsana New"/>
          <w:spacing w:val="-2"/>
        </w:rPr>
      </w:pPr>
    </w:p>
    <w:p w:rsidR="00386CE9" w:rsidRDefault="00386CE9" w:rsidP="008C2385">
      <w:pPr>
        <w:pStyle w:val="BlockText"/>
        <w:tabs>
          <w:tab w:val="clear" w:pos="900"/>
        </w:tabs>
        <w:spacing w:before="120" w:after="120" w:line="276" w:lineRule="auto"/>
        <w:ind w:left="446" w:right="29" w:firstLine="720"/>
        <w:jc w:val="thaiDistribute"/>
        <w:rPr>
          <w:rFonts w:ascii="Angsana New" w:hAnsi="Angsana New" w:cs="Angsana New"/>
          <w:spacing w:val="-2"/>
        </w:rPr>
      </w:pPr>
    </w:p>
    <w:p w:rsidR="003D670E" w:rsidRPr="002F37CC" w:rsidRDefault="004314EE" w:rsidP="008C2385">
      <w:pPr>
        <w:pStyle w:val="BlockText"/>
        <w:tabs>
          <w:tab w:val="clear" w:pos="900"/>
        </w:tabs>
        <w:spacing w:before="120" w:after="120" w:line="276" w:lineRule="auto"/>
        <w:ind w:left="446" w:right="29" w:firstLine="720"/>
        <w:jc w:val="thaiDistribut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 w:hint="cs"/>
          <w:spacing w:val="-2"/>
          <w:cs/>
        </w:rPr>
        <w:lastRenderedPageBreak/>
        <w:t>ร</w:t>
      </w:r>
      <w:r w:rsidR="003D670E" w:rsidRPr="002F37CC">
        <w:rPr>
          <w:rFonts w:ascii="Angsana New" w:hAnsi="Angsana New" w:cs="Angsana New"/>
          <w:spacing w:val="-2"/>
          <w:cs/>
        </w:rPr>
        <w:t>ายการบัญชีกับกิจการที่เกี่ยวข้องกันที่สำคัญ มีดังนี้</w:t>
      </w:r>
    </w:p>
    <w:p w:rsidR="003D670E" w:rsidRPr="002F37CC" w:rsidRDefault="003D670E" w:rsidP="00E1598F">
      <w:pPr>
        <w:pStyle w:val="BlockText"/>
        <w:tabs>
          <w:tab w:val="clear" w:pos="900"/>
        </w:tabs>
        <w:spacing w:line="276" w:lineRule="auto"/>
        <w:ind w:left="0" w:right="119" w:firstLine="0"/>
        <w:jc w:val="right"/>
        <w:rPr>
          <w:rFonts w:ascii="Angsana New" w:hAnsi="Angsana New" w:cs="Angsana New"/>
          <w:spacing w:val="-2"/>
          <w:cs/>
        </w:rPr>
      </w:pPr>
      <w:r w:rsidRPr="002F37CC">
        <w:rPr>
          <w:rFonts w:ascii="Angsana New" w:hAnsi="Angsana New" w:cs="Angsana New"/>
          <w:spacing w:val="-2"/>
          <w:cs/>
        </w:rPr>
        <w:t xml:space="preserve">หน่วย </w:t>
      </w:r>
      <w:r w:rsidRPr="002F37CC">
        <w:rPr>
          <w:rFonts w:ascii="Angsana New" w:hAnsi="Angsana New" w:cs="Angsana New"/>
          <w:spacing w:val="-2"/>
        </w:rPr>
        <w:t xml:space="preserve">: </w:t>
      </w:r>
      <w:r w:rsidR="000113BC" w:rsidRPr="002F37CC">
        <w:rPr>
          <w:rFonts w:ascii="Angsana New" w:hAnsi="Angsana New" w:cs="Angsana New"/>
          <w:spacing w:val="-2"/>
          <w:cs/>
        </w:rPr>
        <w:t>พัน</w:t>
      </w:r>
      <w:r w:rsidR="007014EA">
        <w:rPr>
          <w:rFonts w:ascii="Angsana New" w:hAnsi="Angsana New" w:cs="Angsana New"/>
          <w:spacing w:val="-2"/>
          <w:cs/>
        </w:rPr>
        <w:t>บาท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678"/>
        <w:gridCol w:w="1276"/>
        <w:gridCol w:w="1276"/>
        <w:gridCol w:w="1275"/>
        <w:gridCol w:w="1276"/>
      </w:tblGrid>
      <w:tr w:rsidR="003D670E" w:rsidRPr="002F37CC" w:rsidTr="004F0874">
        <w:trPr>
          <w:trHeight w:val="360"/>
        </w:trPr>
        <w:tc>
          <w:tcPr>
            <w:tcW w:w="4678" w:type="dxa"/>
            <w:vMerge w:val="restart"/>
            <w:tcBorders>
              <w:right w:val="single" w:sz="4" w:space="0" w:color="auto"/>
            </w:tcBorders>
            <w:vAlign w:val="center"/>
          </w:tcPr>
          <w:p w:rsidR="003D670E" w:rsidRPr="00E76F6F" w:rsidRDefault="003D670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รายการที่เกี่ยวข้องกันในงบ</w:t>
            </w:r>
            <w:r w:rsidR="00A66B7D" w:rsidRPr="00E76F6F">
              <w:rPr>
                <w:rFonts w:ascii="Angsana New" w:hAnsi="Angsana New" w:cs="Angsana New"/>
                <w:sz w:val="30"/>
                <w:szCs w:val="30"/>
                <w:cs/>
              </w:rPr>
              <w:t>แสดงฐานะการเงิน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D670E" w:rsidRPr="00E76F6F" w:rsidRDefault="003D670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D670E" w:rsidRPr="00E76F6F" w:rsidRDefault="003D670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2597" w:rsidRPr="002F37CC" w:rsidTr="004F0874">
        <w:trPr>
          <w:trHeight w:val="360"/>
        </w:trPr>
        <w:tc>
          <w:tcPr>
            <w:tcW w:w="467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12597" w:rsidRPr="00E76F6F" w:rsidRDefault="00E12597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12597" w:rsidRPr="00E76F6F" w:rsidRDefault="00E12597" w:rsidP="008578E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76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97" w:rsidRPr="00E76F6F" w:rsidRDefault="00E12597" w:rsidP="00E1259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2560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12597" w:rsidRPr="00E76F6F" w:rsidRDefault="00E12597" w:rsidP="00E1259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76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E12597" w:rsidRPr="00E76F6F" w:rsidRDefault="00E12597" w:rsidP="00E1259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2560</w:t>
            </w:r>
          </w:p>
        </w:tc>
      </w:tr>
      <w:tr w:rsidR="00FB5ADB" w:rsidRPr="002F37CC" w:rsidTr="004F0874">
        <w:trPr>
          <w:trHeight w:val="266"/>
        </w:trPr>
        <w:tc>
          <w:tcPr>
            <w:tcW w:w="46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B5ADB" w:rsidRPr="00E76F6F" w:rsidRDefault="00FB5ADB" w:rsidP="00347873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dashSmallGap" w:sz="4" w:space="0" w:color="auto"/>
            </w:tcBorders>
            <w:vAlign w:val="center"/>
          </w:tcPr>
          <w:p w:rsidR="00FB5ADB" w:rsidRPr="00E76F6F" w:rsidRDefault="00FB5ADB" w:rsidP="00FB5ADB">
            <w:pPr>
              <w:tabs>
                <w:tab w:val="decimal" w:pos="74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FB5ADB" w:rsidRPr="00E76F6F" w:rsidRDefault="00FB5ADB" w:rsidP="00422041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vAlign w:val="center"/>
          </w:tcPr>
          <w:p w:rsidR="00FB5ADB" w:rsidRPr="00E76F6F" w:rsidRDefault="00FB5ADB" w:rsidP="003905FA">
            <w:pPr>
              <w:tabs>
                <w:tab w:val="decimal" w:pos="74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</w:tcBorders>
            <w:vAlign w:val="center"/>
          </w:tcPr>
          <w:p w:rsidR="00FB5ADB" w:rsidRPr="00E76F6F" w:rsidRDefault="00FB5ADB" w:rsidP="00422041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C7140" w:rsidRPr="002F37CC" w:rsidTr="004F0874">
        <w:trPr>
          <w:trHeight w:val="266"/>
        </w:trPr>
        <w:tc>
          <w:tcPr>
            <w:tcW w:w="46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C7140" w:rsidRPr="00E76F6F" w:rsidRDefault="008C7140" w:rsidP="00327F36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 xml:space="preserve">- </w:t>
            </w:r>
            <w:r w:rsidRPr="00E76F6F">
              <w:rPr>
                <w:rFonts w:ascii="Angsana New" w:hAnsi="Angsana New" w:cs="Angsana New"/>
                <w:position w:val="-28"/>
                <w:sz w:val="30"/>
                <w:szCs w:val="30"/>
              </w:rPr>
              <w:t>Team Precision (Europe) ApS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C7140" w:rsidRPr="00E76F6F" w:rsidRDefault="008C7140" w:rsidP="00B4781F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single" w:sz="4" w:space="0" w:color="FFFFFF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C7140" w:rsidRPr="00E76F6F" w:rsidRDefault="008C7140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auto"/>
              <w:bottom w:val="nil"/>
            </w:tcBorders>
            <w:vAlign w:val="center"/>
          </w:tcPr>
          <w:p w:rsidR="008C7140" w:rsidRPr="00E76F6F" w:rsidRDefault="008C7140" w:rsidP="008C7140">
            <w:pPr>
              <w:tabs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112</w:t>
            </w:r>
          </w:p>
        </w:tc>
        <w:tc>
          <w:tcPr>
            <w:tcW w:w="1276" w:type="dxa"/>
            <w:tcBorders>
              <w:top w:val="single" w:sz="4" w:space="0" w:color="FFFFFF"/>
              <w:left w:val="dashSmallGap" w:sz="4" w:space="0" w:color="auto"/>
              <w:bottom w:val="nil"/>
            </w:tcBorders>
            <w:vAlign w:val="center"/>
          </w:tcPr>
          <w:p w:rsidR="008C7140" w:rsidRPr="00E76F6F" w:rsidRDefault="008C7140" w:rsidP="00E12597">
            <w:pPr>
              <w:tabs>
                <w:tab w:val="decimal" w:pos="74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</w:tr>
      <w:tr w:rsidR="001C2A83" w:rsidRPr="002F37CC" w:rsidTr="004F0874">
        <w:trPr>
          <w:trHeight w:val="266"/>
        </w:trPr>
        <w:tc>
          <w:tcPr>
            <w:tcW w:w="46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C2A83" w:rsidRPr="00E76F6F" w:rsidRDefault="001C2A83" w:rsidP="00347873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position w:val="-28"/>
                <w:sz w:val="30"/>
                <w:szCs w:val="30"/>
              </w:rPr>
              <w:t>- Team Precision America, LLC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C2A83" w:rsidRPr="00E76F6F" w:rsidRDefault="001C2A83" w:rsidP="008C7140">
            <w:pPr>
              <w:tabs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210,268</w:t>
            </w:r>
          </w:p>
        </w:tc>
        <w:tc>
          <w:tcPr>
            <w:tcW w:w="1276" w:type="dxa"/>
            <w:tcBorders>
              <w:top w:val="single" w:sz="4" w:space="0" w:color="FFFFFF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C2A83" w:rsidRPr="00E76F6F" w:rsidRDefault="001C2A83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auto"/>
              <w:bottom w:val="nil"/>
            </w:tcBorders>
            <w:vAlign w:val="center"/>
          </w:tcPr>
          <w:p w:rsidR="001C2A83" w:rsidRPr="00E76F6F" w:rsidRDefault="001C2A83" w:rsidP="008C7140">
            <w:pPr>
              <w:tabs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210,268</w:t>
            </w:r>
          </w:p>
        </w:tc>
        <w:tc>
          <w:tcPr>
            <w:tcW w:w="1276" w:type="dxa"/>
            <w:tcBorders>
              <w:top w:val="single" w:sz="4" w:space="0" w:color="FFFFFF"/>
              <w:left w:val="dashSmallGap" w:sz="4" w:space="0" w:color="auto"/>
              <w:bottom w:val="nil"/>
            </w:tcBorders>
            <w:vAlign w:val="center"/>
          </w:tcPr>
          <w:p w:rsidR="001C2A83" w:rsidRPr="00E76F6F" w:rsidRDefault="001C2A83" w:rsidP="00B00C77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5ADB" w:rsidRPr="002F37CC" w:rsidTr="004F0874">
        <w:trPr>
          <w:trHeight w:val="266"/>
        </w:trPr>
        <w:tc>
          <w:tcPr>
            <w:tcW w:w="46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B5ADB" w:rsidRPr="00E76F6F" w:rsidRDefault="00FB5ADB" w:rsidP="00347873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- บริษัท ไฟน์เนส เมด ดีไซน์ จำกัด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FB5ADB" w:rsidRPr="00E76F6F" w:rsidRDefault="00FB5ADB" w:rsidP="008C7140">
            <w:pPr>
              <w:tabs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76</w:t>
            </w:r>
          </w:p>
        </w:tc>
        <w:tc>
          <w:tcPr>
            <w:tcW w:w="1276" w:type="dxa"/>
            <w:tcBorders>
              <w:top w:val="single" w:sz="4" w:space="0" w:color="FFFFFF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FB5ADB" w:rsidRPr="00E76F6F" w:rsidRDefault="00FB5ADB" w:rsidP="00E12597">
            <w:pPr>
              <w:tabs>
                <w:tab w:val="decimal" w:pos="743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auto"/>
              <w:bottom w:val="nil"/>
            </w:tcBorders>
            <w:vAlign w:val="center"/>
          </w:tcPr>
          <w:p w:rsidR="00FB5ADB" w:rsidRPr="00E76F6F" w:rsidRDefault="00FB5ADB" w:rsidP="008C7140">
            <w:pPr>
              <w:tabs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76</w:t>
            </w:r>
          </w:p>
        </w:tc>
        <w:tc>
          <w:tcPr>
            <w:tcW w:w="1276" w:type="dxa"/>
            <w:tcBorders>
              <w:top w:val="single" w:sz="4" w:space="0" w:color="FFFFFF"/>
              <w:left w:val="dashSmallGap" w:sz="4" w:space="0" w:color="auto"/>
              <w:bottom w:val="nil"/>
            </w:tcBorders>
            <w:vAlign w:val="center"/>
          </w:tcPr>
          <w:p w:rsidR="00FB5ADB" w:rsidRPr="00E76F6F" w:rsidRDefault="00FB5ADB" w:rsidP="00E12597">
            <w:pPr>
              <w:tabs>
                <w:tab w:val="decimal" w:pos="74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</w:tr>
      <w:tr w:rsidR="00FB5ADB" w:rsidRPr="002F37CC" w:rsidTr="004F0874">
        <w:trPr>
          <w:trHeight w:val="266"/>
        </w:trPr>
        <w:tc>
          <w:tcPr>
            <w:tcW w:w="46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B5ADB" w:rsidRPr="00E76F6F" w:rsidRDefault="00FB5ADB" w:rsidP="00347873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 xml:space="preserve">              รวมลูกหนี้การค้า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FB5ADB" w:rsidRPr="00E76F6F" w:rsidRDefault="00FB5ADB" w:rsidP="008C7140">
            <w:pPr>
              <w:tabs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210,</w:t>
            </w:r>
            <w:r w:rsidR="008C7140">
              <w:rPr>
                <w:rFonts w:ascii="Angsana New" w:hAnsi="Angsana New" w:cs="Angsana New"/>
                <w:sz w:val="30"/>
                <w:szCs w:val="30"/>
              </w:rPr>
              <w:t>344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FB5ADB" w:rsidRPr="00E76F6F" w:rsidRDefault="00FB5ADB" w:rsidP="00E12597">
            <w:pPr>
              <w:tabs>
                <w:tab w:val="decimal" w:pos="743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B5ADB" w:rsidRPr="00E76F6F" w:rsidRDefault="00FB5ADB" w:rsidP="008C7140">
            <w:pPr>
              <w:tabs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210,456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FB5ADB" w:rsidRPr="00E76F6F" w:rsidRDefault="00FB5ADB" w:rsidP="00E12597">
            <w:pPr>
              <w:tabs>
                <w:tab w:val="decimal" w:pos="74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377</w:t>
            </w:r>
          </w:p>
        </w:tc>
      </w:tr>
      <w:tr w:rsidR="00FB5ADB" w:rsidRPr="002F37CC" w:rsidTr="004F0874">
        <w:trPr>
          <w:trHeight w:val="266"/>
        </w:trPr>
        <w:tc>
          <w:tcPr>
            <w:tcW w:w="46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B5ADB" w:rsidRPr="00E76F6F" w:rsidRDefault="00FB5ADB" w:rsidP="00347873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FB5ADB" w:rsidRPr="00E76F6F" w:rsidRDefault="00FB5ADB" w:rsidP="008C7140">
            <w:pPr>
              <w:tabs>
                <w:tab w:val="decimal" w:pos="562"/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FB5ADB" w:rsidRPr="00E76F6F" w:rsidRDefault="00FB5ADB" w:rsidP="00E12597">
            <w:pPr>
              <w:tabs>
                <w:tab w:val="decimal" w:pos="743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B5ADB" w:rsidRPr="00E76F6F" w:rsidRDefault="00FB5ADB" w:rsidP="008C7140">
            <w:pPr>
              <w:tabs>
                <w:tab w:val="decimal" w:pos="562"/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FB5ADB" w:rsidRPr="00E76F6F" w:rsidRDefault="00FB5ADB" w:rsidP="00B00C77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C2A83" w:rsidRPr="002F37CC" w:rsidTr="004F0874">
        <w:trPr>
          <w:trHeight w:val="266"/>
        </w:trPr>
        <w:tc>
          <w:tcPr>
            <w:tcW w:w="46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C2A83" w:rsidRPr="00E76F6F" w:rsidRDefault="001C2A83" w:rsidP="00347873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/>
                <w:position w:val="-28"/>
                <w:sz w:val="30"/>
                <w:szCs w:val="30"/>
              </w:rPr>
              <w:t>Team Precision America, LLC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C2A83" w:rsidRPr="00E76F6F" w:rsidRDefault="001C2A83" w:rsidP="008C7140">
            <w:pPr>
              <w:tabs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1,531</w:t>
            </w:r>
          </w:p>
        </w:tc>
        <w:tc>
          <w:tcPr>
            <w:tcW w:w="1276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C2A83" w:rsidRPr="00E76F6F" w:rsidRDefault="001C2A83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C2A83" w:rsidRPr="00E76F6F" w:rsidRDefault="001C2A83" w:rsidP="008C7140">
            <w:pPr>
              <w:tabs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1,531</w:t>
            </w:r>
          </w:p>
        </w:tc>
        <w:tc>
          <w:tcPr>
            <w:tcW w:w="1276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1C2A83" w:rsidRPr="00E76F6F" w:rsidRDefault="001C2A83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C2A83" w:rsidRPr="002F37CC" w:rsidTr="004F0874">
        <w:trPr>
          <w:trHeight w:val="266"/>
        </w:trPr>
        <w:tc>
          <w:tcPr>
            <w:tcW w:w="46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C2A83" w:rsidRPr="00E76F6F" w:rsidRDefault="001C2A83" w:rsidP="00347873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 xml:space="preserve">              รวมลูกหนี้</w:t>
            </w:r>
            <w:r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C2A83" w:rsidRPr="00E76F6F" w:rsidRDefault="001C2A83" w:rsidP="008C7140">
            <w:pPr>
              <w:tabs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1,531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C2A83" w:rsidRPr="00E76F6F" w:rsidRDefault="001C2A83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C2A83" w:rsidRPr="00E76F6F" w:rsidRDefault="001C2A83" w:rsidP="008C7140">
            <w:pPr>
              <w:tabs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1,531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1C2A83" w:rsidRPr="00E76F6F" w:rsidRDefault="001C2A83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5ADB" w:rsidRPr="002F37CC" w:rsidTr="004F0874">
        <w:trPr>
          <w:trHeight w:val="266"/>
        </w:trPr>
        <w:tc>
          <w:tcPr>
            <w:tcW w:w="46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B5ADB" w:rsidRPr="00E76F6F" w:rsidRDefault="00FB5ADB" w:rsidP="00347873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 xml:space="preserve">              รวมลูกหนี้การค้า</w:t>
            </w:r>
            <w:r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FB5ADB" w:rsidRPr="00E76F6F" w:rsidRDefault="00FB5ADB" w:rsidP="008C7140">
            <w:pPr>
              <w:tabs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211,</w:t>
            </w:r>
            <w:r w:rsidR="008C7140">
              <w:rPr>
                <w:rFonts w:ascii="Angsana New" w:hAnsi="Angsana New" w:cs="Angsana New"/>
                <w:sz w:val="30"/>
                <w:szCs w:val="30"/>
                <w:lang w:eastAsia="zh-CN"/>
              </w:rPr>
              <w:t>875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FB5ADB" w:rsidRPr="00E76F6F" w:rsidRDefault="00FB5ADB" w:rsidP="004F0874">
            <w:pPr>
              <w:tabs>
                <w:tab w:val="decimal" w:pos="459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B5ADB" w:rsidRPr="00E76F6F" w:rsidRDefault="00FB5ADB" w:rsidP="008C7140">
            <w:pPr>
              <w:tabs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211,987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FB5ADB" w:rsidRPr="00E76F6F" w:rsidRDefault="00FB5ADB" w:rsidP="004F0874">
            <w:pPr>
              <w:tabs>
                <w:tab w:val="decimal" w:pos="459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377</w:t>
            </w:r>
          </w:p>
        </w:tc>
      </w:tr>
      <w:tr w:rsidR="00FB5ADB" w:rsidRPr="002F37CC" w:rsidTr="004F0874">
        <w:trPr>
          <w:trHeight w:val="266"/>
        </w:trPr>
        <w:tc>
          <w:tcPr>
            <w:tcW w:w="46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B5ADB" w:rsidRPr="00E76F6F" w:rsidRDefault="00FB5ADB" w:rsidP="00347873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FB5ADB" w:rsidRPr="00E76F6F" w:rsidRDefault="00FB5ADB" w:rsidP="008C7140">
            <w:pPr>
              <w:tabs>
                <w:tab w:val="decimal" w:pos="884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FB5ADB" w:rsidRPr="00E76F6F" w:rsidRDefault="00FB5ADB" w:rsidP="00E12597">
            <w:pPr>
              <w:tabs>
                <w:tab w:val="decimal" w:pos="743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B5ADB" w:rsidRPr="00E76F6F" w:rsidRDefault="00FB5ADB" w:rsidP="008C7140">
            <w:pPr>
              <w:tabs>
                <w:tab w:val="decimal" w:pos="562"/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FB5ADB" w:rsidRPr="00E76F6F" w:rsidRDefault="00FB5ADB" w:rsidP="00B00C77">
            <w:pPr>
              <w:tabs>
                <w:tab w:val="decimal" w:pos="743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C7140" w:rsidRPr="002F37CC" w:rsidTr="004F0874">
        <w:trPr>
          <w:trHeight w:val="266"/>
        </w:trPr>
        <w:tc>
          <w:tcPr>
            <w:tcW w:w="46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C7140" w:rsidRPr="004F0874" w:rsidRDefault="008C7140" w:rsidP="004F0874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position w:val="-28"/>
                <w:sz w:val="30"/>
                <w:szCs w:val="30"/>
              </w:rPr>
              <w:t>- TPA Holding LLC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C7140" w:rsidRPr="00E76F6F" w:rsidRDefault="008C7140" w:rsidP="00B4781F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C7140" w:rsidRPr="00E76F6F" w:rsidRDefault="008C7140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7140" w:rsidRPr="00E76F6F" w:rsidRDefault="008C7140" w:rsidP="008C7140">
            <w:pPr>
              <w:tabs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7,344</w:t>
            </w:r>
          </w:p>
        </w:tc>
        <w:tc>
          <w:tcPr>
            <w:tcW w:w="1276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8C7140" w:rsidRPr="00E76F6F" w:rsidRDefault="008C7140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C7140" w:rsidRPr="002F37CC" w:rsidTr="004F0874">
        <w:trPr>
          <w:trHeight w:val="266"/>
        </w:trPr>
        <w:tc>
          <w:tcPr>
            <w:tcW w:w="46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C7140" w:rsidRPr="00E76F6F" w:rsidRDefault="008C7140" w:rsidP="00347873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position w:val="-28"/>
                <w:sz w:val="30"/>
                <w:szCs w:val="30"/>
              </w:rPr>
              <w:t>- Team Precision America, LLC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C7140" w:rsidRPr="00E76F6F" w:rsidRDefault="008B4638" w:rsidP="008C7140">
            <w:pPr>
              <w:tabs>
                <w:tab w:val="decimal" w:pos="884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6,895</w:t>
            </w:r>
          </w:p>
        </w:tc>
        <w:tc>
          <w:tcPr>
            <w:tcW w:w="1276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C7140" w:rsidRPr="00E76F6F" w:rsidRDefault="008C7140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7140" w:rsidRPr="00E76F6F" w:rsidRDefault="008C7140" w:rsidP="00B4781F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8C7140" w:rsidRPr="00E76F6F" w:rsidRDefault="008C7140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C2A83" w:rsidRPr="002F37CC" w:rsidTr="004F0874">
        <w:trPr>
          <w:trHeight w:val="266"/>
        </w:trPr>
        <w:tc>
          <w:tcPr>
            <w:tcW w:w="46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C2A83" w:rsidRPr="00E76F6F" w:rsidRDefault="001C2A83" w:rsidP="004F0874">
            <w:pPr>
              <w:spacing w:line="276" w:lineRule="auto"/>
              <w:ind w:right="-108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 xml:space="preserve">              รวม</w:t>
            </w:r>
            <w:r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C2A83" w:rsidRPr="00E76F6F" w:rsidRDefault="008B4638" w:rsidP="008C7140">
            <w:pPr>
              <w:tabs>
                <w:tab w:val="decimal" w:pos="884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6,895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C2A83" w:rsidRPr="00E76F6F" w:rsidRDefault="001C2A83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C2A83" w:rsidRPr="00E76F6F" w:rsidRDefault="001C2A83" w:rsidP="008C7140">
            <w:pPr>
              <w:tabs>
                <w:tab w:val="decimal" w:pos="884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7,344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1C2A83" w:rsidRPr="00E76F6F" w:rsidRDefault="001C2A83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5ADB" w:rsidRPr="002F37CC" w:rsidTr="004F0874">
        <w:trPr>
          <w:trHeight w:val="266"/>
        </w:trPr>
        <w:tc>
          <w:tcPr>
            <w:tcW w:w="46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B5ADB" w:rsidRPr="00E76F6F" w:rsidRDefault="00FB5ADB" w:rsidP="00347873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FB5ADB" w:rsidRPr="00E76F6F" w:rsidRDefault="00FB5ADB" w:rsidP="008C7140">
            <w:pPr>
              <w:tabs>
                <w:tab w:val="decimal" w:pos="884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FB5ADB" w:rsidRPr="00E76F6F" w:rsidRDefault="00FB5ADB" w:rsidP="00E12597">
            <w:pPr>
              <w:tabs>
                <w:tab w:val="decimal" w:pos="743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B5ADB" w:rsidRPr="00E76F6F" w:rsidRDefault="00FB5ADB" w:rsidP="008C7140">
            <w:pPr>
              <w:tabs>
                <w:tab w:val="decimal" w:pos="562"/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FB5ADB" w:rsidRPr="00E76F6F" w:rsidRDefault="00FB5ADB" w:rsidP="00E12597">
            <w:pPr>
              <w:tabs>
                <w:tab w:val="decimal" w:pos="562"/>
                <w:tab w:val="decimal" w:pos="74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C7140" w:rsidRPr="002F37CC" w:rsidTr="004F0874">
        <w:trPr>
          <w:trHeight w:val="360"/>
        </w:trPr>
        <w:tc>
          <w:tcPr>
            <w:tcW w:w="46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C7140" w:rsidRPr="00E76F6F" w:rsidRDefault="008C7140" w:rsidP="0034787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E76F6F">
              <w:rPr>
                <w:rFonts w:ascii="Angsana New" w:hAnsi="Angsana New" w:cs="Angsana New"/>
                <w:sz w:val="30"/>
                <w:szCs w:val="30"/>
              </w:rPr>
              <w:t>Team Precision (Europe) ApS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C7140" w:rsidRPr="00E76F6F" w:rsidRDefault="008C7140" w:rsidP="00B4781F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C7140" w:rsidRPr="00E76F6F" w:rsidRDefault="008C7140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7140" w:rsidRPr="00E76F6F" w:rsidRDefault="00A550D8" w:rsidP="008C7140">
            <w:pPr>
              <w:tabs>
                <w:tab w:val="decimal" w:pos="884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50D8">
              <w:rPr>
                <w:rFonts w:ascii="Angsana New" w:hAnsi="Angsana New" w:cs="Angsana New"/>
                <w:sz w:val="30"/>
                <w:szCs w:val="30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550D8">
              <w:rPr>
                <w:rFonts w:ascii="Angsana New" w:hAnsi="Angsana New" w:cs="Angsana New"/>
                <w:sz w:val="30"/>
                <w:szCs w:val="30"/>
              </w:rPr>
              <w:t>428</w:t>
            </w:r>
          </w:p>
        </w:tc>
        <w:tc>
          <w:tcPr>
            <w:tcW w:w="1276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8C7140" w:rsidRPr="00E76F6F" w:rsidRDefault="008C7140" w:rsidP="00E12597">
            <w:pPr>
              <w:tabs>
                <w:tab w:val="decimal" w:pos="742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8,547</w:t>
            </w:r>
          </w:p>
        </w:tc>
      </w:tr>
      <w:tr w:rsidR="00A550D8" w:rsidRPr="002F37CC" w:rsidTr="00CA114D">
        <w:trPr>
          <w:trHeight w:val="360"/>
        </w:trPr>
        <w:tc>
          <w:tcPr>
            <w:tcW w:w="46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550D8" w:rsidRPr="00E76F6F" w:rsidRDefault="00A550D8" w:rsidP="0034787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position w:val="-28"/>
                <w:sz w:val="30"/>
                <w:szCs w:val="30"/>
              </w:rPr>
              <w:t>- Team Precision America, LLC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A550D8" w:rsidRPr="00E76F6F" w:rsidRDefault="00A550D8" w:rsidP="00B4781F">
            <w:pPr>
              <w:tabs>
                <w:tab w:val="decimal" w:pos="884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50D8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550D8">
              <w:rPr>
                <w:rFonts w:ascii="Angsana New" w:hAnsi="Angsana New" w:cs="Angsana New"/>
                <w:sz w:val="30"/>
                <w:szCs w:val="30"/>
              </w:rPr>
              <w:t>557</w:t>
            </w:r>
          </w:p>
        </w:tc>
        <w:tc>
          <w:tcPr>
            <w:tcW w:w="1276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D8" w:rsidRPr="00E76F6F" w:rsidRDefault="00A550D8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550D8" w:rsidRPr="00E76F6F" w:rsidRDefault="00A550D8" w:rsidP="008C7140">
            <w:pPr>
              <w:tabs>
                <w:tab w:val="decimal" w:pos="884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50D8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550D8">
              <w:rPr>
                <w:rFonts w:ascii="Angsana New" w:hAnsi="Angsana New" w:cs="Angsana New"/>
                <w:sz w:val="30"/>
                <w:szCs w:val="30"/>
              </w:rPr>
              <w:t>557</w:t>
            </w:r>
          </w:p>
        </w:tc>
        <w:tc>
          <w:tcPr>
            <w:tcW w:w="1276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A550D8" w:rsidRPr="00E76F6F" w:rsidRDefault="00A550D8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550D8" w:rsidRPr="002F37CC" w:rsidTr="00A550D8">
        <w:trPr>
          <w:trHeight w:val="360"/>
        </w:trPr>
        <w:tc>
          <w:tcPr>
            <w:tcW w:w="467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0D8" w:rsidRDefault="00A550D8" w:rsidP="00CA114D">
            <w:pPr>
              <w:spacing w:line="264" w:lineRule="auto"/>
              <w:ind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 xml:space="preserve">              รวม</w:t>
            </w:r>
            <w:r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A550D8" w:rsidRPr="00E76F6F" w:rsidRDefault="00A550D8" w:rsidP="00B4781F">
            <w:pPr>
              <w:tabs>
                <w:tab w:val="decimal" w:pos="884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50D8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550D8">
              <w:rPr>
                <w:rFonts w:ascii="Angsana New" w:hAnsi="Angsana New" w:cs="Angsana New"/>
                <w:sz w:val="30"/>
                <w:szCs w:val="30"/>
              </w:rPr>
              <w:t>557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D8" w:rsidRPr="00E76F6F" w:rsidRDefault="00A550D8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50D8" w:rsidRPr="00E76F6F" w:rsidRDefault="00A550D8" w:rsidP="008C7140">
            <w:pPr>
              <w:tabs>
                <w:tab w:val="decimal" w:pos="884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28,985</w:t>
            </w:r>
          </w:p>
        </w:tc>
        <w:tc>
          <w:tcPr>
            <w:tcW w:w="127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A550D8" w:rsidRPr="00E76F6F" w:rsidRDefault="00A550D8" w:rsidP="000330DD">
            <w:pPr>
              <w:tabs>
                <w:tab w:val="decimal" w:pos="742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8,547</w:t>
            </w:r>
          </w:p>
        </w:tc>
      </w:tr>
    </w:tbl>
    <w:p w:rsidR="005D2F1A" w:rsidRDefault="005D2F1A" w:rsidP="00E1598F">
      <w:pPr>
        <w:pStyle w:val="BlockText"/>
        <w:tabs>
          <w:tab w:val="clear" w:pos="900"/>
        </w:tabs>
        <w:spacing w:before="120" w:line="276" w:lineRule="auto"/>
        <w:ind w:left="0" w:right="119" w:firstLine="0"/>
        <w:jc w:val="right"/>
        <w:rPr>
          <w:rFonts w:ascii="Angsana New" w:hAnsi="Angsana New" w:cs="Angsana New"/>
          <w:spacing w:val="-2"/>
        </w:rPr>
      </w:pPr>
    </w:p>
    <w:p w:rsidR="005D2F1A" w:rsidRDefault="005D2F1A" w:rsidP="00E1598F">
      <w:pPr>
        <w:pStyle w:val="BlockText"/>
        <w:tabs>
          <w:tab w:val="clear" w:pos="900"/>
        </w:tabs>
        <w:spacing w:before="120" w:line="276" w:lineRule="auto"/>
        <w:ind w:left="0" w:right="119" w:firstLine="0"/>
        <w:jc w:val="right"/>
        <w:rPr>
          <w:rFonts w:ascii="Angsana New" w:hAnsi="Angsana New" w:cs="Angsana New"/>
          <w:spacing w:val="-2"/>
        </w:rPr>
      </w:pPr>
    </w:p>
    <w:p w:rsidR="00A550D8" w:rsidRDefault="00A550D8" w:rsidP="00E1598F">
      <w:pPr>
        <w:pStyle w:val="BlockText"/>
        <w:tabs>
          <w:tab w:val="clear" w:pos="900"/>
        </w:tabs>
        <w:spacing w:before="120" w:line="276" w:lineRule="auto"/>
        <w:ind w:left="0" w:right="119" w:firstLine="0"/>
        <w:jc w:val="right"/>
        <w:rPr>
          <w:rFonts w:ascii="Angsana New" w:hAnsi="Angsana New" w:cs="Angsana New"/>
          <w:spacing w:val="-2"/>
        </w:rPr>
      </w:pPr>
    </w:p>
    <w:p w:rsidR="00A550D8" w:rsidRDefault="00A550D8" w:rsidP="00E1598F">
      <w:pPr>
        <w:pStyle w:val="BlockText"/>
        <w:tabs>
          <w:tab w:val="clear" w:pos="900"/>
        </w:tabs>
        <w:spacing w:before="120" w:line="276" w:lineRule="auto"/>
        <w:ind w:left="0" w:right="119" w:firstLine="0"/>
        <w:jc w:val="right"/>
        <w:rPr>
          <w:rFonts w:ascii="Angsana New" w:hAnsi="Angsana New" w:cs="Angsana New"/>
          <w:spacing w:val="-2"/>
        </w:rPr>
      </w:pPr>
    </w:p>
    <w:p w:rsidR="00A550D8" w:rsidRDefault="00A550D8" w:rsidP="00E1598F">
      <w:pPr>
        <w:pStyle w:val="BlockText"/>
        <w:tabs>
          <w:tab w:val="clear" w:pos="900"/>
        </w:tabs>
        <w:spacing w:before="120" w:line="276" w:lineRule="auto"/>
        <w:ind w:left="0" w:right="119" w:firstLine="0"/>
        <w:jc w:val="right"/>
        <w:rPr>
          <w:rFonts w:ascii="Angsana New" w:hAnsi="Angsana New" w:cs="Angsana New"/>
          <w:spacing w:val="-2"/>
        </w:rPr>
      </w:pPr>
    </w:p>
    <w:p w:rsidR="003E1BAD" w:rsidRDefault="003E1BAD" w:rsidP="00E1598F">
      <w:pPr>
        <w:pStyle w:val="BlockText"/>
        <w:tabs>
          <w:tab w:val="clear" w:pos="900"/>
        </w:tabs>
        <w:spacing w:before="120" w:line="276" w:lineRule="auto"/>
        <w:ind w:left="0" w:right="119" w:firstLine="0"/>
        <w:jc w:val="right"/>
        <w:rPr>
          <w:rFonts w:ascii="Angsana New" w:hAnsi="Angsana New" w:cs="Angsana New"/>
          <w:spacing w:val="-2"/>
        </w:rPr>
      </w:pPr>
    </w:p>
    <w:p w:rsidR="003E1BAD" w:rsidRDefault="003E1BAD" w:rsidP="00E1598F">
      <w:pPr>
        <w:pStyle w:val="BlockText"/>
        <w:tabs>
          <w:tab w:val="clear" w:pos="900"/>
        </w:tabs>
        <w:spacing w:before="120" w:line="276" w:lineRule="auto"/>
        <w:ind w:left="0" w:right="119" w:firstLine="0"/>
        <w:jc w:val="right"/>
        <w:rPr>
          <w:rFonts w:ascii="Angsana New" w:hAnsi="Angsana New" w:cs="Angsana New"/>
          <w:spacing w:val="-2"/>
        </w:rPr>
      </w:pPr>
    </w:p>
    <w:p w:rsidR="003D670E" w:rsidRPr="002F37CC" w:rsidRDefault="00181BFC" w:rsidP="000A43A2">
      <w:pPr>
        <w:pStyle w:val="BlockText"/>
        <w:tabs>
          <w:tab w:val="clear" w:pos="900"/>
        </w:tabs>
        <w:spacing w:before="120" w:line="276" w:lineRule="auto"/>
        <w:ind w:left="0" w:right="-22" w:firstLine="0"/>
        <w:jc w:val="right"/>
        <w:rPr>
          <w:rFonts w:ascii="Angsana New" w:hAnsi="Angsana New" w:cs="Angsana New"/>
          <w:spacing w:val="-2"/>
          <w:cs/>
        </w:rPr>
      </w:pPr>
      <w:r w:rsidRPr="002F37CC">
        <w:rPr>
          <w:rFonts w:ascii="Angsana New" w:hAnsi="Angsana New" w:cs="Angsana New"/>
          <w:spacing w:val="-2"/>
          <w:cs/>
        </w:rPr>
        <w:lastRenderedPageBreak/>
        <w:t xml:space="preserve">  </w:t>
      </w:r>
      <w:r w:rsidR="003D670E" w:rsidRPr="002F37CC">
        <w:rPr>
          <w:rFonts w:ascii="Angsana New" w:hAnsi="Angsana New" w:cs="Angsana New"/>
          <w:spacing w:val="-2"/>
          <w:cs/>
        </w:rPr>
        <w:t xml:space="preserve">หน่วย </w:t>
      </w:r>
      <w:r w:rsidR="003D670E" w:rsidRPr="002F37CC">
        <w:rPr>
          <w:rFonts w:ascii="Angsana New" w:hAnsi="Angsana New" w:cs="Angsana New"/>
          <w:spacing w:val="-2"/>
        </w:rPr>
        <w:t xml:space="preserve">: </w:t>
      </w:r>
      <w:r w:rsidR="00DA6813" w:rsidRPr="002F37CC">
        <w:rPr>
          <w:rFonts w:ascii="Angsana New" w:hAnsi="Angsana New" w:cs="Angsana New"/>
          <w:spacing w:val="-2"/>
          <w:cs/>
        </w:rPr>
        <w:t>พัน</w:t>
      </w:r>
      <w:r w:rsidR="007014EA">
        <w:rPr>
          <w:rFonts w:ascii="Angsana New" w:hAnsi="Angsana New" w:cs="Angsana New"/>
          <w:spacing w:val="-2"/>
          <w:cs/>
        </w:rPr>
        <w:t>บาท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819"/>
        <w:gridCol w:w="1134"/>
        <w:gridCol w:w="1134"/>
        <w:gridCol w:w="1134"/>
        <w:gridCol w:w="1134"/>
      </w:tblGrid>
      <w:tr w:rsidR="00490D4F" w:rsidRPr="00FD2410" w:rsidTr="00327F36">
        <w:trPr>
          <w:trHeight w:val="360"/>
        </w:trPr>
        <w:tc>
          <w:tcPr>
            <w:tcW w:w="4819" w:type="dxa"/>
            <w:vMerge w:val="restart"/>
            <w:tcBorders>
              <w:right w:val="single" w:sz="4" w:space="0" w:color="auto"/>
            </w:tcBorders>
            <w:vAlign w:val="center"/>
          </w:tcPr>
          <w:p w:rsidR="00490D4F" w:rsidRPr="00E76F6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รายการที่เกี่ยวข้องกันในงบกำไรขาดทุน</w:t>
            </w:r>
            <w:r w:rsidR="00A66B7D" w:rsidRPr="00E76F6F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E76F6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E76F6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0DD" w:rsidRPr="00FD2410" w:rsidTr="00327F36">
        <w:trPr>
          <w:trHeight w:val="360"/>
        </w:trPr>
        <w:tc>
          <w:tcPr>
            <w:tcW w:w="481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30DD" w:rsidRPr="00E76F6F" w:rsidRDefault="000330DD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0330DD" w:rsidRPr="00E76F6F" w:rsidRDefault="000330DD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134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DD" w:rsidRPr="00E76F6F" w:rsidRDefault="000330DD" w:rsidP="0042204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330DD" w:rsidRPr="00E76F6F" w:rsidRDefault="000330DD" w:rsidP="00983B7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134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0330DD" w:rsidRPr="00E76F6F" w:rsidRDefault="000330DD" w:rsidP="00983B7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578ED" w:rsidRPr="00FD2410" w:rsidTr="00327F36">
        <w:trPr>
          <w:trHeight w:val="360"/>
        </w:trPr>
        <w:tc>
          <w:tcPr>
            <w:tcW w:w="4819" w:type="dxa"/>
            <w:tcBorders>
              <w:bottom w:val="nil"/>
              <w:right w:val="single" w:sz="4" w:space="0" w:color="auto"/>
            </w:tcBorders>
            <w:vAlign w:val="center"/>
          </w:tcPr>
          <w:p w:rsidR="008578ED" w:rsidRPr="00E76F6F" w:rsidRDefault="008578ED" w:rsidP="00347873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578ED" w:rsidRPr="00E76F6F" w:rsidRDefault="008578ED" w:rsidP="00CB2EAE">
            <w:pPr>
              <w:tabs>
                <w:tab w:val="left" w:pos="743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578ED" w:rsidRPr="00E76F6F" w:rsidRDefault="008578ED" w:rsidP="00CB2EAE">
            <w:pPr>
              <w:tabs>
                <w:tab w:val="decimal" w:pos="743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  <w:vAlign w:val="center"/>
          </w:tcPr>
          <w:p w:rsidR="008578ED" w:rsidRPr="00E76F6F" w:rsidRDefault="008578ED" w:rsidP="00CB2EAE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dashSmallGap" w:sz="4" w:space="0" w:color="auto"/>
              <w:bottom w:val="nil"/>
            </w:tcBorders>
            <w:vAlign w:val="center"/>
          </w:tcPr>
          <w:p w:rsidR="008578ED" w:rsidRPr="00E76F6F" w:rsidRDefault="008578ED" w:rsidP="00CB2EAE">
            <w:pPr>
              <w:tabs>
                <w:tab w:val="decimal" w:pos="88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2A83" w:rsidRPr="00FD2410" w:rsidTr="00327F36">
        <w:trPr>
          <w:trHeight w:val="360"/>
        </w:trPr>
        <w:tc>
          <w:tcPr>
            <w:tcW w:w="48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C2A83" w:rsidRPr="00E76F6F" w:rsidRDefault="001C2A83" w:rsidP="00510BE4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position w:val="-28"/>
                <w:sz w:val="30"/>
                <w:szCs w:val="30"/>
              </w:rPr>
              <w:t>- Team Precision America, LLC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C2A83" w:rsidRPr="00E76F6F" w:rsidRDefault="001C2A83" w:rsidP="00E77BFA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E77BFA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77BFA">
              <w:rPr>
                <w:rFonts w:ascii="Angsana New" w:hAnsi="Angsana New" w:cs="Angsana New"/>
                <w:sz w:val="30"/>
                <w:szCs w:val="30"/>
              </w:rPr>
              <w:t>701</w:t>
            </w: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C2A83" w:rsidRPr="00E76F6F" w:rsidRDefault="001C2A83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C2A83" w:rsidRPr="00E76F6F" w:rsidRDefault="00E77BFA" w:rsidP="00CB2EAE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247,701</w:t>
            </w: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1C2A83" w:rsidRPr="00E76F6F" w:rsidRDefault="001C2A83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07D09" w:rsidRPr="00FD2410" w:rsidTr="00327F36">
        <w:trPr>
          <w:trHeight w:val="360"/>
        </w:trPr>
        <w:tc>
          <w:tcPr>
            <w:tcW w:w="48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07D09" w:rsidRPr="00E76F6F" w:rsidRDefault="00B07D09" w:rsidP="00510BE4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 xml:space="preserve">  (ราคาขายเป็นไปตามข้อตกลงร่วมกัน)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07D09" w:rsidRPr="00E76F6F" w:rsidRDefault="00B07D09" w:rsidP="00323F5B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09" w:rsidRPr="00E76F6F" w:rsidRDefault="00B07D09" w:rsidP="00CB2EAE">
            <w:pPr>
              <w:tabs>
                <w:tab w:val="decimal" w:pos="743"/>
              </w:tabs>
              <w:spacing w:line="276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07D09" w:rsidRPr="00E76F6F" w:rsidRDefault="00B07D09" w:rsidP="00CB2EAE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B07D09" w:rsidRPr="00E76F6F" w:rsidRDefault="00B07D09" w:rsidP="00CB2EAE">
            <w:pPr>
              <w:tabs>
                <w:tab w:val="decimal" w:pos="884"/>
              </w:tabs>
              <w:spacing w:line="276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2A83" w:rsidRPr="00FD2410" w:rsidTr="008A3191">
        <w:trPr>
          <w:trHeight w:val="360"/>
        </w:trPr>
        <w:tc>
          <w:tcPr>
            <w:tcW w:w="48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C2A83" w:rsidRPr="00E76F6F" w:rsidRDefault="001C2A83" w:rsidP="003905FA">
            <w:pPr>
              <w:spacing w:line="276" w:lineRule="auto"/>
              <w:ind w:left="1026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รวมขายสินค้า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1C2A83" w:rsidRPr="00E76F6F" w:rsidRDefault="00E77BFA" w:rsidP="00323F5B">
            <w:pPr>
              <w:tabs>
                <w:tab w:val="decimal" w:pos="792"/>
              </w:tabs>
              <w:spacing w:line="276" w:lineRule="auto"/>
              <w:ind w:right="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247,701</w:t>
            </w: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A83" w:rsidRPr="00E76F6F" w:rsidRDefault="001C2A83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2A83" w:rsidRPr="00E76F6F" w:rsidRDefault="00E77BFA" w:rsidP="00CB2EAE">
            <w:pPr>
              <w:tabs>
                <w:tab w:val="decimal" w:pos="792"/>
              </w:tabs>
              <w:spacing w:line="276" w:lineRule="auto"/>
              <w:ind w:right="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247,701</w:t>
            </w: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1C2A83" w:rsidRPr="00E76F6F" w:rsidRDefault="001C2A83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3191" w:rsidRPr="00FD2410" w:rsidTr="003251C8">
        <w:trPr>
          <w:trHeight w:val="360"/>
        </w:trPr>
        <w:tc>
          <w:tcPr>
            <w:tcW w:w="48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3191" w:rsidRPr="00E76F6F" w:rsidRDefault="008A3191" w:rsidP="008A3191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A3191" w:rsidRPr="00E76F6F" w:rsidRDefault="008A3191" w:rsidP="00E76F6F">
            <w:pPr>
              <w:tabs>
                <w:tab w:val="left" w:pos="759"/>
              </w:tabs>
              <w:spacing w:line="276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A3191" w:rsidRPr="00E76F6F" w:rsidRDefault="008A3191" w:rsidP="00E76F6F">
            <w:pPr>
              <w:tabs>
                <w:tab w:val="decimal" w:pos="743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3191" w:rsidRPr="00E76F6F" w:rsidRDefault="008A3191" w:rsidP="00E76F6F">
            <w:pPr>
              <w:tabs>
                <w:tab w:val="decimal" w:pos="743"/>
              </w:tabs>
              <w:spacing w:line="276" w:lineRule="auto"/>
              <w:ind w:right="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8A3191" w:rsidRPr="00E76F6F" w:rsidRDefault="008A3191" w:rsidP="00E76F6F">
            <w:pPr>
              <w:tabs>
                <w:tab w:val="decimal" w:pos="743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30DD" w:rsidRPr="00FD2410" w:rsidTr="003251C8">
        <w:trPr>
          <w:trHeight w:val="360"/>
        </w:trPr>
        <w:tc>
          <w:tcPr>
            <w:tcW w:w="48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330DD" w:rsidRPr="00E76F6F" w:rsidRDefault="000330DD" w:rsidP="008A3191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บริษัท แอลไพน์ เทคโนโลยี แมนูแฟคเจอริ่ง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0330DD" w:rsidRPr="00E76F6F" w:rsidRDefault="00EE14A2" w:rsidP="00163CDE">
            <w:pPr>
              <w:tabs>
                <w:tab w:val="left" w:pos="759"/>
              </w:tabs>
              <w:spacing w:line="276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0330DD" w:rsidRPr="00E76F6F" w:rsidRDefault="000330DD" w:rsidP="00EB5651">
            <w:pPr>
              <w:tabs>
                <w:tab w:val="left" w:pos="759"/>
              </w:tabs>
              <w:spacing w:line="276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180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330DD" w:rsidRPr="00E76F6F" w:rsidRDefault="00EE14A2" w:rsidP="003C47C9">
            <w:pPr>
              <w:spacing w:line="276" w:lineRule="auto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0330DD" w:rsidRPr="00E76F6F" w:rsidRDefault="000330DD" w:rsidP="00983B72">
            <w:pPr>
              <w:tabs>
                <w:tab w:val="decimal" w:pos="743"/>
              </w:tabs>
              <w:spacing w:line="276" w:lineRule="auto"/>
              <w:ind w:right="93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180</w:t>
            </w:r>
          </w:p>
        </w:tc>
      </w:tr>
      <w:tr w:rsidR="000330DD" w:rsidRPr="00FD2410" w:rsidTr="003251C8">
        <w:trPr>
          <w:trHeight w:val="360"/>
        </w:trPr>
        <w:tc>
          <w:tcPr>
            <w:tcW w:w="48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330DD" w:rsidRPr="00E76F6F" w:rsidRDefault="000330DD" w:rsidP="008A3191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0330DD" w:rsidRPr="00E76F6F" w:rsidRDefault="000330DD" w:rsidP="00E76F6F">
            <w:pPr>
              <w:tabs>
                <w:tab w:val="left" w:pos="759"/>
              </w:tabs>
              <w:spacing w:line="276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0330DD" w:rsidRPr="00E76F6F" w:rsidRDefault="000330DD" w:rsidP="00983B72">
            <w:pPr>
              <w:tabs>
                <w:tab w:val="left" w:pos="759"/>
              </w:tabs>
              <w:spacing w:line="276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330DD" w:rsidRPr="00E76F6F" w:rsidRDefault="000330DD" w:rsidP="00E76F6F">
            <w:pPr>
              <w:tabs>
                <w:tab w:val="decimal" w:pos="743"/>
              </w:tabs>
              <w:spacing w:line="276" w:lineRule="auto"/>
              <w:ind w:right="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0330DD" w:rsidRPr="00E76F6F" w:rsidRDefault="000330DD" w:rsidP="00983B72">
            <w:pPr>
              <w:tabs>
                <w:tab w:val="decimal" w:pos="743"/>
              </w:tabs>
              <w:spacing w:line="276" w:lineRule="auto"/>
              <w:ind w:right="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2A83" w:rsidRPr="00FD2410" w:rsidTr="0033754A">
        <w:trPr>
          <w:trHeight w:val="360"/>
        </w:trPr>
        <w:tc>
          <w:tcPr>
            <w:tcW w:w="48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C2A83" w:rsidRPr="00E76F6F" w:rsidRDefault="001C2A83" w:rsidP="008A3191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position w:val="-28"/>
                <w:sz w:val="30"/>
                <w:szCs w:val="30"/>
              </w:rPr>
              <w:t>- Team Precision America, LLC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C2A83" w:rsidRPr="00E76F6F" w:rsidRDefault="008A2FCE" w:rsidP="00E77BFA">
            <w:pPr>
              <w:tabs>
                <w:tab w:val="left" w:pos="759"/>
              </w:tabs>
              <w:spacing w:line="276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E77BFA">
              <w:rPr>
                <w:rFonts w:ascii="Angsana New" w:hAnsi="Angsana New" w:cs="Angsana New"/>
                <w:sz w:val="30"/>
                <w:szCs w:val="30"/>
              </w:rPr>
              <w:t>865</w:t>
            </w: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C2A83" w:rsidRPr="00E76F6F" w:rsidRDefault="001C2A83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C2A83" w:rsidRPr="00E76F6F" w:rsidRDefault="001C2A83" w:rsidP="00E77BFA">
            <w:pPr>
              <w:spacing w:line="276" w:lineRule="auto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47C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="00E77BFA">
              <w:rPr>
                <w:rFonts w:ascii="Angsana New" w:hAnsi="Angsana New" w:cs="Angsana New"/>
                <w:sz w:val="30"/>
                <w:szCs w:val="30"/>
              </w:rPr>
              <w:t>865</w:t>
            </w: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1C2A83" w:rsidRPr="00E76F6F" w:rsidRDefault="001C2A83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3754A" w:rsidRPr="00FD2410" w:rsidTr="003251C8">
        <w:trPr>
          <w:trHeight w:val="360"/>
        </w:trPr>
        <w:tc>
          <w:tcPr>
            <w:tcW w:w="48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3754A" w:rsidRPr="00E76F6F" w:rsidRDefault="0033754A" w:rsidP="008A3191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 xml:space="preserve">  (</w:t>
            </w: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เป็นไปตามข้อตกลงร่วมกัน)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3754A" w:rsidRPr="00E76F6F" w:rsidRDefault="0033754A" w:rsidP="00E76F6F">
            <w:pPr>
              <w:tabs>
                <w:tab w:val="left" w:pos="759"/>
              </w:tabs>
              <w:spacing w:line="276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54A" w:rsidRPr="00E76F6F" w:rsidRDefault="0033754A" w:rsidP="00983B72">
            <w:pPr>
              <w:tabs>
                <w:tab w:val="left" w:pos="759"/>
              </w:tabs>
              <w:spacing w:line="276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3754A" w:rsidRPr="00E76F6F" w:rsidRDefault="0033754A" w:rsidP="00E76F6F">
            <w:pPr>
              <w:tabs>
                <w:tab w:val="decimal" w:pos="743"/>
              </w:tabs>
              <w:spacing w:line="276" w:lineRule="auto"/>
              <w:ind w:right="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33754A" w:rsidRPr="00E76F6F" w:rsidRDefault="0033754A" w:rsidP="00983B72">
            <w:pPr>
              <w:tabs>
                <w:tab w:val="decimal" w:pos="743"/>
              </w:tabs>
              <w:spacing w:line="276" w:lineRule="auto"/>
              <w:ind w:right="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30DD" w:rsidRPr="00FD2410" w:rsidTr="003251C8">
        <w:trPr>
          <w:trHeight w:val="360"/>
        </w:trPr>
        <w:tc>
          <w:tcPr>
            <w:tcW w:w="48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330DD" w:rsidRPr="00E76F6F" w:rsidRDefault="000330DD" w:rsidP="003905FA">
            <w:pPr>
              <w:spacing w:line="276" w:lineRule="auto"/>
              <w:ind w:left="1026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0330DD" w:rsidRPr="00E76F6F" w:rsidRDefault="00E77BFA" w:rsidP="00E77BFA">
            <w:pPr>
              <w:tabs>
                <w:tab w:val="left" w:pos="759"/>
              </w:tabs>
              <w:spacing w:line="276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A2FC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045</w:t>
            </w: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DD" w:rsidRPr="00E76F6F" w:rsidRDefault="000330DD" w:rsidP="00983B72">
            <w:pPr>
              <w:tabs>
                <w:tab w:val="left" w:pos="759"/>
              </w:tabs>
              <w:spacing w:line="276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30DD" w:rsidRPr="00E76F6F" w:rsidRDefault="00E77BFA" w:rsidP="00EB5651">
            <w:pPr>
              <w:spacing w:line="276" w:lineRule="auto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2,045</w:t>
            </w: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0330DD" w:rsidRPr="00E76F6F" w:rsidRDefault="000330DD" w:rsidP="00983B72">
            <w:pPr>
              <w:tabs>
                <w:tab w:val="decimal" w:pos="743"/>
              </w:tabs>
              <w:spacing w:line="276" w:lineRule="auto"/>
              <w:ind w:right="93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180</w:t>
            </w:r>
          </w:p>
        </w:tc>
      </w:tr>
      <w:tr w:rsidR="000330DD" w:rsidRPr="00FD2410" w:rsidTr="00327F36">
        <w:trPr>
          <w:trHeight w:val="360"/>
        </w:trPr>
        <w:tc>
          <w:tcPr>
            <w:tcW w:w="48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330DD" w:rsidRPr="00E76F6F" w:rsidRDefault="000330DD" w:rsidP="00347873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0330DD" w:rsidRPr="00E76F6F" w:rsidRDefault="000330DD" w:rsidP="000A43A2">
            <w:pPr>
              <w:spacing w:line="276" w:lineRule="auto"/>
              <w:ind w:right="1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0330DD" w:rsidRPr="00E76F6F" w:rsidRDefault="000330DD" w:rsidP="00CB2EAE">
            <w:pPr>
              <w:spacing w:line="276" w:lineRule="auto"/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330DD" w:rsidRPr="00E76F6F" w:rsidRDefault="000330DD" w:rsidP="00645A7B">
            <w:pPr>
              <w:tabs>
                <w:tab w:val="decimal" w:pos="759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0330DD" w:rsidRPr="00E76F6F" w:rsidRDefault="000330DD" w:rsidP="00CB2EAE">
            <w:pPr>
              <w:spacing w:line="276" w:lineRule="auto"/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03E0" w:rsidRPr="00FD2410" w:rsidTr="00327F36">
        <w:trPr>
          <w:trHeight w:val="360"/>
        </w:trPr>
        <w:tc>
          <w:tcPr>
            <w:tcW w:w="48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03E0" w:rsidRPr="005D2921" w:rsidRDefault="00BC03E0" w:rsidP="00510BE4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2921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E76F6F">
              <w:rPr>
                <w:rFonts w:ascii="Angsana New" w:hAnsi="Angsana New" w:cs="Angsana New"/>
                <w:sz w:val="30"/>
                <w:szCs w:val="30"/>
              </w:rPr>
              <w:t>Team Precision (Europe) ApS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BC03E0" w:rsidRPr="00E76F6F" w:rsidRDefault="00BC03E0" w:rsidP="00B4781F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BC03E0" w:rsidRPr="00E76F6F" w:rsidRDefault="00BC03E0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03E0" w:rsidRPr="00E76F6F" w:rsidRDefault="00370A9B" w:rsidP="00327F36">
            <w:pPr>
              <w:tabs>
                <w:tab w:val="decimal" w:pos="743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83,865</w:t>
            </w: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BC03E0" w:rsidRPr="00E76F6F" w:rsidRDefault="00BC03E0" w:rsidP="00CB2EAE">
            <w:pPr>
              <w:spacing w:line="276" w:lineRule="auto"/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44,532</w:t>
            </w:r>
          </w:p>
        </w:tc>
      </w:tr>
      <w:tr w:rsidR="00BC03E0" w:rsidRPr="00FD2410" w:rsidTr="00327F36">
        <w:trPr>
          <w:trHeight w:val="360"/>
        </w:trPr>
        <w:tc>
          <w:tcPr>
            <w:tcW w:w="48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03E0" w:rsidRPr="00E76F6F" w:rsidRDefault="00BC03E0" w:rsidP="00B4781F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position w:val="-28"/>
                <w:sz w:val="30"/>
                <w:szCs w:val="30"/>
              </w:rPr>
              <w:t>- Team Precision America, LLC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BC03E0" w:rsidRPr="00E76F6F" w:rsidRDefault="00A550D8" w:rsidP="000A43A2">
            <w:pPr>
              <w:spacing w:line="276" w:lineRule="auto"/>
              <w:ind w:right="1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11,744</w:t>
            </w: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BC03E0" w:rsidRPr="00E76F6F" w:rsidRDefault="00BC03E0" w:rsidP="00B4781F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03E0" w:rsidRPr="00E76F6F" w:rsidRDefault="00A550D8" w:rsidP="00645A7B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11,744</w:t>
            </w: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BC03E0" w:rsidRPr="00E76F6F" w:rsidRDefault="00BC03E0" w:rsidP="00B4781F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C03E0" w:rsidRPr="00FD2410" w:rsidTr="00327F36">
        <w:trPr>
          <w:trHeight w:val="360"/>
        </w:trPr>
        <w:tc>
          <w:tcPr>
            <w:tcW w:w="48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03E0" w:rsidRPr="00E76F6F" w:rsidRDefault="00BC03E0" w:rsidP="00510BE4">
            <w:pPr>
              <w:spacing w:line="276" w:lineRule="auto"/>
              <w:ind w:left="239" w:right="29" w:hanging="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BC03E0" w:rsidRPr="00E76F6F" w:rsidRDefault="00BC03E0" w:rsidP="000A43A2">
            <w:pPr>
              <w:spacing w:line="276" w:lineRule="auto"/>
              <w:ind w:right="1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BC03E0" w:rsidRPr="00E76F6F" w:rsidRDefault="00BC03E0" w:rsidP="00CB2EAE">
            <w:pPr>
              <w:spacing w:line="276" w:lineRule="auto"/>
              <w:ind w:left="-108" w:right="1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03E0" w:rsidRPr="00E76F6F" w:rsidRDefault="00BC03E0" w:rsidP="00645A7B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BC03E0" w:rsidRPr="00E76F6F" w:rsidRDefault="00BC03E0" w:rsidP="00CB2EAE">
            <w:pPr>
              <w:spacing w:line="276" w:lineRule="auto"/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03E0" w:rsidRPr="00FD2410" w:rsidTr="00327F36">
        <w:trPr>
          <w:trHeight w:val="360"/>
        </w:trPr>
        <w:tc>
          <w:tcPr>
            <w:tcW w:w="48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03E0" w:rsidRPr="00E76F6F" w:rsidRDefault="00BC03E0" w:rsidP="003905FA">
            <w:pPr>
              <w:spacing w:line="276" w:lineRule="auto"/>
              <w:ind w:left="1026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รวมซื้อสินค้าและวัตถุดิบ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C03E0" w:rsidRPr="00E76F6F" w:rsidRDefault="00A550D8" w:rsidP="000A43A2">
            <w:pPr>
              <w:spacing w:line="276" w:lineRule="auto"/>
              <w:ind w:right="1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11,744</w:t>
            </w: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3E0" w:rsidRPr="00E76F6F" w:rsidRDefault="00BC03E0" w:rsidP="00570674">
            <w:pPr>
              <w:tabs>
                <w:tab w:val="decimal" w:pos="60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03E0" w:rsidRPr="00E76F6F" w:rsidRDefault="00A550D8" w:rsidP="00327F36">
            <w:pPr>
              <w:tabs>
                <w:tab w:val="decimal" w:pos="743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95,609</w:t>
            </w: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BC03E0" w:rsidRPr="00E76F6F" w:rsidRDefault="00BC03E0" w:rsidP="00EB5651">
            <w:pPr>
              <w:spacing w:line="276" w:lineRule="auto"/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44,532</w:t>
            </w:r>
          </w:p>
        </w:tc>
      </w:tr>
      <w:tr w:rsidR="00BC03E0" w:rsidRPr="00FD2410" w:rsidTr="00327F36">
        <w:trPr>
          <w:trHeight w:val="360"/>
        </w:trPr>
        <w:tc>
          <w:tcPr>
            <w:tcW w:w="4819" w:type="dxa"/>
            <w:tcBorders>
              <w:top w:val="nil"/>
              <w:bottom w:val="single" w:sz="4" w:space="0" w:color="FFFFFF"/>
              <w:right w:val="single" w:sz="4" w:space="0" w:color="auto"/>
            </w:tcBorders>
            <w:vAlign w:val="center"/>
          </w:tcPr>
          <w:p w:rsidR="00BC03E0" w:rsidRPr="00E76F6F" w:rsidRDefault="00BC03E0" w:rsidP="00562BEF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BC03E0" w:rsidRPr="00E76F6F" w:rsidRDefault="00BC03E0" w:rsidP="00645A7B">
            <w:pPr>
              <w:tabs>
                <w:tab w:val="decimal" w:pos="61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BC03E0" w:rsidRPr="00E76F6F" w:rsidRDefault="00BC03E0" w:rsidP="00983B72">
            <w:pPr>
              <w:tabs>
                <w:tab w:val="decimal" w:pos="61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C03E0" w:rsidRPr="00E76F6F" w:rsidRDefault="00BC03E0" w:rsidP="00327F36">
            <w:pPr>
              <w:tabs>
                <w:tab w:val="decimal" w:pos="743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BC03E0" w:rsidRPr="00E76F6F" w:rsidRDefault="00BC03E0" w:rsidP="00983B72">
            <w:pPr>
              <w:tabs>
                <w:tab w:val="decimal" w:pos="743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03E0" w:rsidRPr="00FD2410" w:rsidTr="00327F36">
        <w:trPr>
          <w:trHeight w:val="360"/>
        </w:trPr>
        <w:tc>
          <w:tcPr>
            <w:tcW w:w="4819" w:type="dxa"/>
            <w:tcBorders>
              <w:top w:val="single" w:sz="4" w:space="0" w:color="FFFFFF"/>
              <w:bottom w:val="single" w:sz="4" w:space="0" w:color="FFFFFF"/>
              <w:right w:val="single" w:sz="4" w:space="0" w:color="auto"/>
            </w:tcBorders>
          </w:tcPr>
          <w:p w:rsidR="00BC03E0" w:rsidRPr="00E76F6F" w:rsidRDefault="00BC03E0" w:rsidP="00562BEF">
            <w:pPr>
              <w:spacing w:line="276" w:lineRule="auto"/>
              <w:ind w:left="3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76F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เอ็นเนอร์ยี อินโนเวชั่น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BC03E0" w:rsidRPr="00E76F6F" w:rsidRDefault="00BC03E0" w:rsidP="00EB5651">
            <w:pPr>
              <w:tabs>
                <w:tab w:val="decimal" w:pos="459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217</w:t>
            </w: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BC03E0" w:rsidRPr="00E76F6F" w:rsidRDefault="00BC03E0" w:rsidP="00163CDE">
            <w:pPr>
              <w:tabs>
                <w:tab w:val="decimal" w:pos="743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221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03E0" w:rsidRPr="00E76F6F" w:rsidRDefault="00BC03E0" w:rsidP="00EB5651">
            <w:pPr>
              <w:tabs>
                <w:tab w:val="decimal" w:pos="5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217</w:t>
            </w: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BC03E0" w:rsidRPr="00E76F6F" w:rsidRDefault="00BC03E0" w:rsidP="00EB5651">
            <w:pPr>
              <w:tabs>
                <w:tab w:val="decimal" w:pos="84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221</w:t>
            </w:r>
          </w:p>
        </w:tc>
      </w:tr>
      <w:tr w:rsidR="00BC03E0" w:rsidRPr="00FD2410" w:rsidTr="00327F36">
        <w:trPr>
          <w:trHeight w:val="360"/>
        </w:trPr>
        <w:tc>
          <w:tcPr>
            <w:tcW w:w="4819" w:type="dxa"/>
            <w:tcBorders>
              <w:top w:val="single" w:sz="4" w:space="0" w:color="FFFFFF"/>
              <w:bottom w:val="single" w:sz="4" w:space="0" w:color="FFFFFF"/>
              <w:right w:val="single" w:sz="4" w:space="0" w:color="auto"/>
            </w:tcBorders>
          </w:tcPr>
          <w:p w:rsidR="00BC03E0" w:rsidRPr="00E76F6F" w:rsidRDefault="00BC03E0" w:rsidP="00562BEF">
            <w:pPr>
              <w:spacing w:line="276" w:lineRule="auto"/>
              <w:ind w:left="239" w:right="29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(ค่าใช้จ่ายเป็นไปตามข้อตกลงร่วมกัน)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C03E0" w:rsidRPr="00E76F6F" w:rsidRDefault="00BC03E0" w:rsidP="00163CDE">
            <w:pPr>
              <w:tabs>
                <w:tab w:val="decimal" w:pos="459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3E0" w:rsidRPr="00E76F6F" w:rsidRDefault="00BC03E0" w:rsidP="00163CDE">
            <w:pPr>
              <w:tabs>
                <w:tab w:val="decimal" w:pos="743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C03E0" w:rsidRPr="00E76F6F" w:rsidRDefault="00BC03E0" w:rsidP="00EB5651">
            <w:pPr>
              <w:tabs>
                <w:tab w:val="decimal" w:pos="5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BC03E0" w:rsidRPr="00E76F6F" w:rsidRDefault="00BC03E0" w:rsidP="00EB5651">
            <w:pPr>
              <w:tabs>
                <w:tab w:val="decimal" w:pos="84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03E0" w:rsidRPr="00FD2410" w:rsidTr="00327F36">
        <w:trPr>
          <w:trHeight w:val="360"/>
        </w:trPr>
        <w:tc>
          <w:tcPr>
            <w:tcW w:w="4819" w:type="dxa"/>
            <w:tcBorders>
              <w:top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BC03E0" w:rsidRPr="00E76F6F" w:rsidRDefault="00BC03E0" w:rsidP="003905FA">
            <w:pPr>
              <w:spacing w:line="276" w:lineRule="auto"/>
              <w:ind w:left="1026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รวมค่าใช้จ่ายอื่น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C03E0" w:rsidRPr="00E76F6F" w:rsidRDefault="00BC03E0" w:rsidP="00163CDE">
            <w:pPr>
              <w:tabs>
                <w:tab w:val="decimal" w:pos="459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3E0" w:rsidRPr="00E76F6F" w:rsidRDefault="00BC03E0" w:rsidP="00163CDE">
            <w:pPr>
              <w:tabs>
                <w:tab w:val="decimal" w:pos="743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03E0" w:rsidRPr="00E76F6F" w:rsidRDefault="00BC03E0" w:rsidP="00EB5651">
            <w:pPr>
              <w:tabs>
                <w:tab w:val="decimal" w:pos="5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BC03E0" w:rsidRPr="00E76F6F" w:rsidRDefault="00BC03E0" w:rsidP="00EB5651">
            <w:pPr>
              <w:tabs>
                <w:tab w:val="decimal" w:pos="84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221</w:t>
            </w:r>
          </w:p>
        </w:tc>
      </w:tr>
    </w:tbl>
    <w:p w:rsidR="003E1BAD" w:rsidRDefault="003E1BAD" w:rsidP="003E1BAD">
      <w:pPr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E1BAD" w:rsidRDefault="003E1BAD" w:rsidP="003E1BAD">
      <w:pPr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E1BAD" w:rsidRDefault="003E1BAD" w:rsidP="003E1BAD">
      <w:pPr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E1BAD" w:rsidRDefault="003E1BAD" w:rsidP="003E1BAD">
      <w:pPr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E1BAD" w:rsidRDefault="003E1BAD" w:rsidP="003E1BAD">
      <w:pPr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C03E0" w:rsidRDefault="00BC03E0" w:rsidP="003E1BAD">
      <w:pPr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C03E0" w:rsidRDefault="00BC03E0" w:rsidP="003E1BAD">
      <w:pPr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C03E0" w:rsidRDefault="00BC03E0" w:rsidP="003E1BAD">
      <w:pPr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E1BAD" w:rsidRDefault="003E1BAD" w:rsidP="003E1BAD">
      <w:pPr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E1BAD" w:rsidRDefault="003E1BAD" w:rsidP="003E1BAD">
      <w:pPr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C11FC" w:rsidRPr="002F37CC" w:rsidRDefault="00DC11FC" w:rsidP="003B7BBD">
      <w:pPr>
        <w:numPr>
          <w:ilvl w:val="0"/>
          <w:numId w:val="2"/>
        </w:numPr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ภาระผูกพันและหนี้สินที่อาจเกิดขึ้นภายหน้า</w:t>
      </w:r>
    </w:p>
    <w:p w:rsidR="00CD062F" w:rsidRPr="00CD062F" w:rsidRDefault="00DC11FC" w:rsidP="003B7BBD">
      <w:pPr>
        <w:numPr>
          <w:ilvl w:val="1"/>
          <w:numId w:val="2"/>
        </w:numPr>
        <w:spacing w:before="240" w:after="240"/>
        <w:ind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ณ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วันที่</w:t>
      </w:r>
      <w:r w:rsidRPr="002F37CC">
        <w:rPr>
          <w:rFonts w:ascii="Angsana New" w:hAnsi="Angsana New" w:cs="Angsana New"/>
          <w:sz w:val="32"/>
          <w:szCs w:val="32"/>
        </w:rPr>
        <w:t xml:space="preserve"> 31 </w:t>
      </w:r>
      <w:r w:rsidRPr="002F37CC">
        <w:rPr>
          <w:rFonts w:ascii="Angsana New" w:hAnsi="Angsana New" w:cs="Angsana New"/>
          <w:sz w:val="32"/>
          <w:szCs w:val="32"/>
          <w:cs/>
        </w:rPr>
        <w:t>ธันวาคม</w:t>
      </w:r>
      <w:r w:rsidR="007B5540">
        <w:rPr>
          <w:rFonts w:ascii="Angsana New" w:hAnsi="Angsana New" w:cs="Angsana New"/>
          <w:sz w:val="32"/>
          <w:szCs w:val="32"/>
        </w:rPr>
        <w:t xml:space="preserve"> </w:t>
      </w:r>
      <w:r w:rsidR="007B5540">
        <w:rPr>
          <w:rFonts w:ascii="Angsana New" w:hAnsi="Angsana New" w:cs="Angsana New"/>
          <w:sz w:val="32"/>
          <w:szCs w:val="32"/>
          <w:lang w:eastAsia="zh-CN"/>
        </w:rPr>
        <w:t>2561</w:t>
      </w:r>
      <w:r w:rsidR="00A013B8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และ</w:t>
      </w:r>
      <w:r w:rsidR="001319FF" w:rsidRPr="002F37CC">
        <w:rPr>
          <w:rFonts w:ascii="Angsana New" w:hAnsi="Angsana New" w:cs="Angsana New"/>
          <w:sz w:val="32"/>
          <w:szCs w:val="32"/>
        </w:rPr>
        <w:t xml:space="preserve"> </w:t>
      </w:r>
      <w:r w:rsidR="007B5540">
        <w:rPr>
          <w:rFonts w:ascii="Angsana New" w:hAnsi="Angsana New" w:cs="Angsana New"/>
          <w:sz w:val="32"/>
          <w:szCs w:val="32"/>
        </w:rPr>
        <w:t xml:space="preserve">2560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</w:t>
      </w:r>
      <w:r w:rsidR="00700852" w:rsidRPr="002F37CC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2F37CC">
        <w:rPr>
          <w:rFonts w:ascii="Angsana New" w:hAnsi="Angsana New" w:cs="Angsana New"/>
          <w:sz w:val="32"/>
          <w:szCs w:val="32"/>
          <w:cs/>
        </w:rPr>
        <w:t>ภายหน้า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355" w:type="dxa"/>
        <w:tblInd w:w="534" w:type="dxa"/>
        <w:tblLayout w:type="fixed"/>
        <w:tblLook w:val="0000"/>
      </w:tblPr>
      <w:tblGrid>
        <w:gridCol w:w="3118"/>
        <w:gridCol w:w="1559"/>
        <w:gridCol w:w="1560"/>
        <w:gridCol w:w="1559"/>
        <w:gridCol w:w="1559"/>
      </w:tblGrid>
      <w:tr w:rsidR="00CD062F" w:rsidRPr="002F37CC" w:rsidTr="0037672A">
        <w:trPr>
          <w:cantSplit/>
          <w:trHeight w:val="20"/>
        </w:trPr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D062F" w:rsidRPr="00E76F6F" w:rsidRDefault="00CD062F" w:rsidP="0062268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062F" w:rsidRPr="00E76F6F" w:rsidRDefault="00CD062F" w:rsidP="0062268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D062F" w:rsidRPr="002F37CC" w:rsidTr="0037672A">
        <w:trPr>
          <w:cantSplit/>
          <w:trHeight w:val="408"/>
        </w:trPr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D062F" w:rsidRPr="00E76F6F" w:rsidRDefault="00CD062F" w:rsidP="00622689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D062F" w:rsidRPr="00E76F6F" w:rsidRDefault="00CD062F" w:rsidP="0062268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62F" w:rsidRPr="00E76F6F" w:rsidRDefault="00CD062F" w:rsidP="0062268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สกุลเงินบาท</w:t>
            </w:r>
          </w:p>
        </w:tc>
      </w:tr>
      <w:tr w:rsidR="000330DD" w:rsidRPr="002F37CC" w:rsidTr="0037672A">
        <w:trPr>
          <w:cantSplit/>
          <w:trHeight w:val="20"/>
        </w:trPr>
        <w:tc>
          <w:tcPr>
            <w:tcW w:w="31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330DD" w:rsidRPr="00E76F6F" w:rsidRDefault="000330DD" w:rsidP="00622689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0330DD" w:rsidRPr="00E76F6F" w:rsidRDefault="000330DD" w:rsidP="0062268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60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0330DD" w:rsidRPr="00E76F6F" w:rsidRDefault="000330DD" w:rsidP="0062268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0330DD" w:rsidRPr="00E76F6F" w:rsidRDefault="000330DD" w:rsidP="00983B72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0330DD" w:rsidRPr="00E76F6F" w:rsidRDefault="000330DD" w:rsidP="00983B72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37672A" w:rsidRPr="002F37CC" w:rsidTr="0037672A">
        <w:trPr>
          <w:trHeight w:val="20"/>
        </w:trPr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062F" w:rsidRPr="00E76F6F" w:rsidRDefault="00CD062F" w:rsidP="00622689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CD062F" w:rsidRPr="00E76F6F" w:rsidRDefault="00CD062F" w:rsidP="0062268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CD062F" w:rsidRPr="00E76F6F" w:rsidRDefault="00CD062F" w:rsidP="0062268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CD062F" w:rsidRPr="00E76F6F" w:rsidRDefault="00CD062F" w:rsidP="0062268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CD062F" w:rsidRPr="00E76F6F" w:rsidRDefault="00CD062F" w:rsidP="0062268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330DD" w:rsidRPr="002F37CC" w:rsidTr="0037672A">
        <w:trPr>
          <w:trHeight w:val="20"/>
        </w:trPr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330DD" w:rsidRPr="00E76F6F" w:rsidRDefault="000330DD" w:rsidP="00622689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- ดอลล่าร์สหรัฐอเมริกา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0330DD" w:rsidRPr="00E76F6F" w:rsidRDefault="00C07AD3" w:rsidP="00C07AD3">
            <w:pPr>
              <w:spacing w:before="30"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33</w:t>
            </w:r>
            <w:r w:rsidR="00D057BD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024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0330DD" w:rsidRPr="00E76F6F" w:rsidRDefault="000330DD" w:rsidP="00983B72">
            <w:pPr>
              <w:spacing w:before="30"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23,942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0330DD" w:rsidRPr="00E76F6F" w:rsidRDefault="00D057BD" w:rsidP="00BF5526">
            <w:pPr>
              <w:spacing w:before="30"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5,880,443</w:t>
            </w: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0330DD" w:rsidRPr="00E76F6F" w:rsidRDefault="000330DD" w:rsidP="00BF5526">
            <w:pPr>
              <w:spacing w:before="30"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330DD" w:rsidRPr="002F37CC" w:rsidTr="0037672A">
        <w:trPr>
          <w:trHeight w:val="20"/>
        </w:trPr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330DD" w:rsidRPr="00E76F6F" w:rsidRDefault="000330DD" w:rsidP="00CD062F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0330DD" w:rsidRPr="00E76F6F" w:rsidRDefault="00D057BD" w:rsidP="00BF5526">
            <w:pPr>
              <w:spacing w:before="30"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0330DD" w:rsidRPr="00E76F6F" w:rsidRDefault="000330DD" w:rsidP="00983B72">
            <w:pPr>
              <w:spacing w:before="30"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lang w:eastAsia="zh-CN"/>
              </w:rPr>
              <w:t>69,850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0330DD" w:rsidRPr="00E76F6F" w:rsidRDefault="000330DD" w:rsidP="00BF5526">
            <w:pPr>
              <w:spacing w:before="30"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0330DD" w:rsidRPr="00E76F6F" w:rsidRDefault="000330DD" w:rsidP="00BF5526">
            <w:pPr>
              <w:spacing w:before="30"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672A" w:rsidRPr="002F37CC" w:rsidTr="0037672A">
        <w:trPr>
          <w:trHeight w:val="20"/>
        </w:trPr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062F" w:rsidRPr="00E76F6F" w:rsidRDefault="00CD062F" w:rsidP="00622689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หนังสือค้ำประกันของ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CD062F" w:rsidRPr="00E76F6F" w:rsidRDefault="00CD062F" w:rsidP="00BF5526">
            <w:pPr>
              <w:spacing w:before="30" w:line="276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CD062F" w:rsidRPr="00E76F6F" w:rsidRDefault="00CD062F" w:rsidP="00BF5526">
            <w:pPr>
              <w:spacing w:before="30"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CD062F" w:rsidRPr="00E76F6F" w:rsidRDefault="00CD062F" w:rsidP="00BF5526">
            <w:pPr>
              <w:spacing w:before="30"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CD062F" w:rsidRPr="00E76F6F" w:rsidRDefault="00CD062F" w:rsidP="00BF5526">
            <w:pPr>
              <w:spacing w:before="30"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7672A" w:rsidRPr="002F37CC" w:rsidTr="0037672A">
        <w:trPr>
          <w:trHeight w:val="20"/>
        </w:trPr>
        <w:tc>
          <w:tcPr>
            <w:tcW w:w="31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062F" w:rsidRPr="00E76F6F" w:rsidRDefault="00CD062F" w:rsidP="00622689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CD062F" w:rsidRPr="00E76F6F" w:rsidRDefault="00CD062F" w:rsidP="00BF5526">
            <w:pPr>
              <w:spacing w:before="30"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062F" w:rsidRPr="00E76F6F" w:rsidRDefault="00CD062F" w:rsidP="00BF5526">
            <w:pPr>
              <w:spacing w:before="30"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CD062F" w:rsidRPr="00E76F6F" w:rsidRDefault="00D057BD" w:rsidP="00BF5526">
            <w:pPr>
              <w:spacing w:before="30"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3,325,000</w:t>
            </w:r>
          </w:p>
        </w:tc>
        <w:tc>
          <w:tcPr>
            <w:tcW w:w="1559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062F" w:rsidRPr="00E76F6F" w:rsidRDefault="000330DD" w:rsidP="00BF5526">
            <w:pPr>
              <w:spacing w:before="30"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>3,325,000</w:t>
            </w:r>
          </w:p>
        </w:tc>
      </w:tr>
    </w:tbl>
    <w:p w:rsidR="000E04BA" w:rsidRPr="00D057BD" w:rsidRDefault="00DC11FC" w:rsidP="0037672A">
      <w:pPr>
        <w:spacing w:before="240"/>
        <w:ind w:left="900" w:right="-22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>ณ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วันที่</w:t>
      </w:r>
      <w:r w:rsidRPr="002F37CC">
        <w:rPr>
          <w:rFonts w:ascii="Angsana New" w:hAnsi="Angsana New" w:cs="Angsana New"/>
          <w:sz w:val="32"/>
          <w:szCs w:val="32"/>
        </w:rPr>
        <w:t xml:space="preserve"> 31 </w:t>
      </w:r>
      <w:r w:rsidRPr="002F37CC">
        <w:rPr>
          <w:rFonts w:ascii="Angsana New" w:hAnsi="Angsana New" w:cs="Angsana New"/>
          <w:sz w:val="32"/>
          <w:szCs w:val="32"/>
          <w:cs/>
        </w:rPr>
        <w:t>ธันวาคม</w:t>
      </w:r>
      <w:r w:rsidR="000330DD">
        <w:rPr>
          <w:rFonts w:ascii="Angsana New" w:hAnsi="Angsana New" w:cs="Angsana New"/>
          <w:sz w:val="32"/>
          <w:szCs w:val="32"/>
        </w:rPr>
        <w:t xml:space="preserve"> </w:t>
      </w:r>
      <w:r w:rsidR="000330DD">
        <w:rPr>
          <w:rFonts w:ascii="Angsana New" w:hAnsi="Angsana New" w:cs="Angsana New"/>
          <w:sz w:val="32"/>
          <w:szCs w:val="32"/>
          <w:lang w:eastAsia="zh-CN"/>
        </w:rPr>
        <w:t>2561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และ</w:t>
      </w:r>
      <w:r w:rsidR="00764F1C">
        <w:rPr>
          <w:rFonts w:ascii="Angsana New" w:hAnsi="Angsana New" w:cs="Angsana New"/>
          <w:sz w:val="32"/>
          <w:szCs w:val="32"/>
        </w:rPr>
        <w:t xml:space="preserve"> </w:t>
      </w:r>
      <w:r w:rsidR="00764F1C" w:rsidRPr="001B049C">
        <w:rPr>
          <w:rFonts w:ascii="Angsana New" w:hAnsi="Angsana New" w:cs="Angsana New"/>
          <w:sz w:val="32"/>
          <w:szCs w:val="32"/>
        </w:rPr>
        <w:t>25</w:t>
      </w:r>
      <w:r w:rsidR="000330DD">
        <w:rPr>
          <w:rFonts w:ascii="Angsana New" w:hAnsi="Angsana New" w:cs="Angsana New"/>
          <w:sz w:val="32"/>
          <w:szCs w:val="32"/>
        </w:rPr>
        <w:t>60</w:t>
      </w:r>
      <w:r w:rsidRPr="001B049C">
        <w:rPr>
          <w:rFonts w:ascii="Angsana New" w:hAnsi="Angsana New" w:cs="Angsana New"/>
          <w:sz w:val="32"/>
          <w:szCs w:val="32"/>
        </w:rPr>
        <w:t xml:space="preserve"> </w:t>
      </w:r>
      <w:r w:rsidRPr="001B049C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บริษัทมีวงเงินเลตเตอร์ออฟเครดิตและวงเงินทรัสต์รีซีท</w:t>
      </w:r>
      <w:r w:rsidR="007D0A91" w:rsidRPr="001B049C">
        <w:rPr>
          <w:rFonts w:ascii="Angsana New" w:hAnsi="Angsana New" w:cs="Angsana New"/>
          <w:sz w:val="32"/>
          <w:szCs w:val="32"/>
          <w:cs/>
        </w:rPr>
        <w:t>รวมกัน</w:t>
      </w:r>
      <w:r w:rsidRPr="001B049C">
        <w:rPr>
          <w:rFonts w:ascii="Angsana New" w:hAnsi="Angsana New" w:cs="Angsana New"/>
          <w:sz w:val="32"/>
          <w:szCs w:val="32"/>
        </w:rPr>
        <w:t xml:space="preserve"> </w:t>
      </w:r>
      <w:r w:rsidRPr="001B049C">
        <w:rPr>
          <w:rFonts w:ascii="Angsana New" w:hAnsi="Angsana New" w:cs="Angsana New"/>
          <w:sz w:val="32"/>
          <w:szCs w:val="32"/>
          <w:cs/>
        </w:rPr>
        <w:t>ในวงเงิน</w:t>
      </w:r>
      <w:r w:rsidR="0046787F" w:rsidRPr="001B049C">
        <w:rPr>
          <w:rFonts w:ascii="Angsana New" w:hAnsi="Angsana New" w:cs="Angsana New"/>
          <w:sz w:val="32"/>
          <w:szCs w:val="32"/>
        </w:rPr>
        <w:t xml:space="preserve"> </w:t>
      </w:r>
      <w:r w:rsidR="00D057BD">
        <w:rPr>
          <w:rFonts w:ascii="Angsana New" w:hAnsi="Angsana New" w:cs="Angsana New"/>
          <w:sz w:val="32"/>
          <w:szCs w:val="32"/>
        </w:rPr>
        <w:t>374</w:t>
      </w:r>
      <w:r w:rsidR="00177C59" w:rsidRPr="001B049C">
        <w:rPr>
          <w:rFonts w:ascii="Angsana New" w:hAnsi="Angsana New" w:cs="Angsana New"/>
          <w:sz w:val="32"/>
          <w:szCs w:val="32"/>
        </w:rPr>
        <w:t xml:space="preserve"> </w:t>
      </w:r>
      <w:r w:rsidR="00A47774" w:rsidRPr="001B049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67ABE" w:rsidRPr="001B049C">
        <w:rPr>
          <w:rFonts w:ascii="Angsana New" w:hAnsi="Angsana New" w:cs="Angsana New"/>
          <w:sz w:val="32"/>
          <w:szCs w:val="32"/>
        </w:rPr>
        <w:t xml:space="preserve"> </w:t>
      </w:r>
      <w:r w:rsidR="00D057BD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D057BD" w:rsidRPr="00DF1189">
        <w:rPr>
          <w:rFonts w:ascii="Angsana New" w:hAnsi="Angsana New" w:cs="Angsana New"/>
          <w:sz w:val="32"/>
          <w:szCs w:val="32"/>
        </w:rPr>
        <w:t>450</w:t>
      </w:r>
      <w:r w:rsidR="00D057BD">
        <w:rPr>
          <w:rFonts w:ascii="Angsana New" w:hAnsi="Angsana New" w:cs="Angsana New"/>
          <w:sz w:val="32"/>
          <w:szCs w:val="32"/>
        </w:rPr>
        <w:t xml:space="preserve"> </w:t>
      </w:r>
      <w:r w:rsidR="00D057BD">
        <w:rPr>
          <w:rFonts w:ascii="Angsana New" w:hAnsi="Angsana New" w:cs="Angsana New" w:hint="cs"/>
          <w:sz w:val="32"/>
          <w:szCs w:val="32"/>
          <w:cs/>
        </w:rPr>
        <w:t>ล้านบาทตามลำดับ</w:t>
      </w:r>
    </w:p>
    <w:p w:rsidR="007267B2" w:rsidRPr="001B049C" w:rsidRDefault="007267B2" w:rsidP="0037672A">
      <w:pPr>
        <w:spacing w:before="120" w:line="276" w:lineRule="auto"/>
        <w:ind w:left="892" w:right="-22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1B049C">
        <w:rPr>
          <w:rFonts w:ascii="Angsana New" w:hAnsi="Angsana New" w:cs="Angsana New"/>
          <w:sz w:val="32"/>
          <w:szCs w:val="32"/>
        </w:rPr>
        <w:t>2</w:t>
      </w:r>
      <w:r w:rsidR="001C2A83">
        <w:rPr>
          <w:rFonts w:ascii="Angsana New" w:hAnsi="Angsana New" w:cs="Angsana New" w:hint="cs"/>
          <w:sz w:val="32"/>
          <w:szCs w:val="32"/>
          <w:cs/>
        </w:rPr>
        <w:t>4</w:t>
      </w:r>
      <w:r w:rsidRPr="001B049C">
        <w:rPr>
          <w:rFonts w:ascii="Angsana New" w:hAnsi="Angsana New" w:cs="Angsana New"/>
          <w:sz w:val="32"/>
          <w:szCs w:val="32"/>
        </w:rPr>
        <w:t>.2</w:t>
      </w:r>
      <w:r w:rsidRPr="001B049C">
        <w:rPr>
          <w:rFonts w:ascii="Angsana New" w:hAnsi="Angsana New" w:cs="Angsana New"/>
          <w:sz w:val="32"/>
          <w:szCs w:val="32"/>
        </w:rPr>
        <w:tab/>
      </w:r>
      <w:r w:rsidRPr="001B049C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:rsidR="00B91E7C" w:rsidRPr="001B049C" w:rsidRDefault="0047468E" w:rsidP="0037672A">
      <w:pPr>
        <w:ind w:left="900" w:right="-22" w:firstLine="720"/>
        <w:jc w:val="thaiDistribute"/>
        <w:rPr>
          <w:rFonts w:ascii="Angsana New" w:hAnsi="Angsana New" w:cs="Angsana New"/>
          <w:sz w:val="32"/>
          <w:szCs w:val="32"/>
        </w:rPr>
      </w:pPr>
      <w:r w:rsidRPr="001B049C">
        <w:rPr>
          <w:rFonts w:ascii="Angsana New" w:hAnsi="Angsana New" w:cs="Angsana New"/>
          <w:sz w:val="32"/>
          <w:szCs w:val="32"/>
          <w:cs/>
        </w:rPr>
        <w:t>บริษัท</w:t>
      </w:r>
      <w:r w:rsidR="00B91E7C" w:rsidRPr="001B049C">
        <w:rPr>
          <w:rFonts w:ascii="Angsana New" w:hAnsi="Angsana New" w:cs="Angsana New"/>
          <w:sz w:val="32"/>
          <w:szCs w:val="32"/>
          <w:cs/>
        </w:rPr>
        <w:t>ได้เข้าทำสัญญาเช่าดำเนินงานที่เกี่ยวข้อง</w:t>
      </w:r>
      <w:r w:rsidR="00F62BF9" w:rsidRPr="001B049C">
        <w:rPr>
          <w:rFonts w:ascii="Angsana New" w:hAnsi="Angsana New" w:cs="Angsana New"/>
          <w:sz w:val="32"/>
          <w:szCs w:val="32"/>
          <w:cs/>
        </w:rPr>
        <w:t>กับ</w:t>
      </w:r>
      <w:r w:rsidR="00B91E7C" w:rsidRPr="001B049C">
        <w:rPr>
          <w:rFonts w:ascii="Angsana New" w:hAnsi="Angsana New" w:cs="Angsana New"/>
          <w:sz w:val="32"/>
          <w:szCs w:val="32"/>
          <w:cs/>
        </w:rPr>
        <w:t>การเช่ายานพาหนะ</w:t>
      </w:r>
      <w:r w:rsidR="00F62BF9" w:rsidRPr="001B049C">
        <w:rPr>
          <w:rFonts w:ascii="Angsana New" w:hAnsi="Angsana New" w:cs="Angsana New"/>
          <w:sz w:val="32"/>
          <w:szCs w:val="32"/>
          <w:cs/>
        </w:rPr>
        <w:t xml:space="preserve"> </w:t>
      </w:r>
      <w:r w:rsidR="00B91E7C" w:rsidRPr="001B049C">
        <w:rPr>
          <w:rFonts w:ascii="Angsana New" w:hAnsi="Angsana New" w:cs="Angsana New"/>
          <w:sz w:val="32"/>
          <w:szCs w:val="32"/>
          <w:cs/>
        </w:rPr>
        <w:t>อายุของสัญญามีระยะเวลาโดยเฉลี่ยประม</w:t>
      </w:r>
      <w:r w:rsidRPr="001B049C">
        <w:rPr>
          <w:rFonts w:ascii="Angsana New" w:hAnsi="Angsana New" w:cs="Angsana New"/>
          <w:sz w:val="32"/>
          <w:szCs w:val="32"/>
          <w:cs/>
        </w:rPr>
        <w:t xml:space="preserve">าณ 1 ถึง </w:t>
      </w:r>
      <w:r w:rsidR="001C2A83">
        <w:rPr>
          <w:rFonts w:ascii="Angsana New" w:hAnsi="Angsana New" w:cs="Angsana New" w:hint="cs"/>
          <w:sz w:val="32"/>
          <w:szCs w:val="32"/>
          <w:cs/>
        </w:rPr>
        <w:t>4</w:t>
      </w:r>
      <w:r w:rsidRPr="001B049C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:rsidR="00B91E7C" w:rsidRPr="001B049C" w:rsidRDefault="008E1E61" w:rsidP="0037672A">
      <w:pPr>
        <w:ind w:left="900" w:right="-22" w:firstLine="720"/>
        <w:jc w:val="thaiDistribute"/>
        <w:rPr>
          <w:rFonts w:ascii="Angsana New" w:hAnsi="Angsana New" w:cs="Angsana New"/>
          <w:sz w:val="32"/>
          <w:szCs w:val="32"/>
        </w:rPr>
      </w:pPr>
      <w:r w:rsidRPr="001B049C">
        <w:rPr>
          <w:rFonts w:ascii="Angsana New" w:hAnsi="Angsana New" w:cs="Angsana New"/>
          <w:sz w:val="32"/>
          <w:szCs w:val="32"/>
          <w:cs/>
        </w:rPr>
        <w:t>ณ วันที่ 31 ธันว</w:t>
      </w:r>
      <w:r w:rsidR="000330DD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0330DD">
        <w:rPr>
          <w:rFonts w:ascii="Angsana New" w:hAnsi="Angsana New" w:cs="Angsana New"/>
          <w:sz w:val="32"/>
          <w:szCs w:val="32"/>
          <w:lang w:eastAsia="zh-CN"/>
        </w:rPr>
        <w:t>2561</w:t>
      </w:r>
      <w:r w:rsidR="0047468E" w:rsidRPr="001B049C">
        <w:rPr>
          <w:rFonts w:ascii="Angsana New" w:hAnsi="Angsana New" w:cs="Angsana New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บริษัทมีจำนวนเงินขั้นต่ำที่ต้องจ่ายในอนาคตทั้งสิ้นภายใต้สัญญาเช่าดำเนินงาน ดังนี้</w:t>
      </w:r>
    </w:p>
    <w:p w:rsidR="00645FB1" w:rsidRPr="001B049C" w:rsidRDefault="006A0FD8" w:rsidP="0037672A">
      <w:pPr>
        <w:spacing w:line="276" w:lineRule="auto"/>
        <w:ind w:left="4320" w:right="-22" w:firstLine="4185"/>
        <w:jc w:val="thaiDistribute"/>
        <w:rPr>
          <w:rFonts w:ascii="Angsana New" w:hAnsi="Angsana New" w:cs="Angsana New"/>
          <w:sz w:val="32"/>
          <w:szCs w:val="32"/>
        </w:rPr>
      </w:pPr>
      <w:r w:rsidRPr="001B049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1B049C">
        <w:rPr>
          <w:rFonts w:ascii="Angsana New" w:hAnsi="Angsana New" w:cs="Angsana New"/>
          <w:spacing w:val="-2"/>
          <w:sz w:val="32"/>
          <w:szCs w:val="32"/>
          <w:cs/>
        </w:rPr>
        <w:t xml:space="preserve">หน่วย </w:t>
      </w:r>
      <w:r w:rsidRPr="001B049C">
        <w:rPr>
          <w:rFonts w:ascii="Angsana New" w:hAnsi="Angsana New" w:cs="Angsana New"/>
          <w:spacing w:val="-2"/>
          <w:sz w:val="32"/>
          <w:szCs w:val="32"/>
        </w:rPr>
        <w:t xml:space="preserve">: </w:t>
      </w:r>
      <w:r w:rsidRPr="001B049C">
        <w:rPr>
          <w:rFonts w:ascii="Angsana New" w:hAnsi="Angsana New" w:cs="Angsana New"/>
          <w:spacing w:val="-2"/>
          <w:sz w:val="32"/>
          <w:szCs w:val="32"/>
          <w:cs/>
        </w:rPr>
        <w:t>บาท</w:t>
      </w:r>
    </w:p>
    <w:tbl>
      <w:tblPr>
        <w:tblW w:w="9355" w:type="dxa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961"/>
        <w:gridCol w:w="4394"/>
      </w:tblGrid>
      <w:tr w:rsidR="00645FB1" w:rsidRPr="001B049C" w:rsidTr="0037672A">
        <w:trPr>
          <w:trHeight w:val="360"/>
        </w:trPr>
        <w:tc>
          <w:tcPr>
            <w:tcW w:w="4961" w:type="dxa"/>
            <w:tcBorders>
              <w:top w:val="single" w:sz="6" w:space="0" w:color="auto"/>
              <w:bottom w:val="nil"/>
            </w:tcBorders>
          </w:tcPr>
          <w:p w:rsidR="00645FB1" w:rsidRPr="00E76F6F" w:rsidRDefault="00645FB1" w:rsidP="004A767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94" w:type="dxa"/>
            <w:tcBorders>
              <w:top w:val="single" w:sz="6" w:space="0" w:color="auto"/>
              <w:bottom w:val="single" w:sz="6" w:space="0" w:color="auto"/>
            </w:tcBorders>
          </w:tcPr>
          <w:p w:rsidR="00645FB1" w:rsidRPr="00E76F6F" w:rsidRDefault="00645FB1" w:rsidP="004A767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5FB1" w:rsidRPr="001B049C" w:rsidTr="0037672A">
        <w:trPr>
          <w:trHeight w:val="485"/>
        </w:trPr>
        <w:tc>
          <w:tcPr>
            <w:tcW w:w="4961" w:type="dxa"/>
            <w:tcBorders>
              <w:top w:val="single" w:sz="6" w:space="0" w:color="auto"/>
            </w:tcBorders>
            <w:vAlign w:val="center"/>
          </w:tcPr>
          <w:p w:rsidR="00645FB1" w:rsidRPr="00E76F6F" w:rsidRDefault="00645FB1" w:rsidP="004A7672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ถึงกำหนดชำระภายใน 1 ปี</w:t>
            </w:r>
          </w:p>
        </w:tc>
        <w:tc>
          <w:tcPr>
            <w:tcW w:w="4394" w:type="dxa"/>
            <w:tcBorders>
              <w:top w:val="single" w:sz="6" w:space="0" w:color="auto"/>
            </w:tcBorders>
            <w:vAlign w:val="center"/>
          </w:tcPr>
          <w:p w:rsidR="00645FB1" w:rsidRPr="00D057BD" w:rsidRDefault="00E97CD0" w:rsidP="00C65185">
            <w:pPr>
              <w:spacing w:line="276" w:lineRule="auto"/>
              <w:ind w:right="29" w:firstLine="17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57BD">
              <w:rPr>
                <w:rFonts w:ascii="Angsana New" w:hAnsi="Angsana New" w:cs="Angsana New" w:hint="cs"/>
                <w:sz w:val="30"/>
                <w:szCs w:val="30"/>
                <w:cs/>
              </w:rPr>
              <w:t>607</w:t>
            </w:r>
            <w:r w:rsidR="006A0FD8" w:rsidRPr="00D057B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57BD">
              <w:rPr>
                <w:rFonts w:ascii="Angsana New" w:hAnsi="Angsana New" w:cs="Angsana New" w:hint="cs"/>
                <w:sz w:val="30"/>
                <w:szCs w:val="30"/>
                <w:cs/>
              </w:rPr>
              <w:t>460</w:t>
            </w:r>
          </w:p>
        </w:tc>
      </w:tr>
      <w:tr w:rsidR="00645FB1" w:rsidRPr="001B049C" w:rsidTr="00215A11">
        <w:trPr>
          <w:trHeight w:val="247"/>
        </w:trPr>
        <w:tc>
          <w:tcPr>
            <w:tcW w:w="4961" w:type="dxa"/>
            <w:vAlign w:val="center"/>
          </w:tcPr>
          <w:p w:rsidR="00645FB1" w:rsidRPr="00E76F6F" w:rsidRDefault="00645FB1" w:rsidP="001C2A8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ถึงกำหนดชำระหลังจาก 1 ปี</w:t>
            </w:r>
            <w:r w:rsidRPr="00E76F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="001C2A83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4394" w:type="dxa"/>
            <w:tcBorders>
              <w:bottom w:val="single" w:sz="6" w:space="0" w:color="auto"/>
            </w:tcBorders>
            <w:vAlign w:val="center"/>
          </w:tcPr>
          <w:p w:rsidR="00645FB1" w:rsidRPr="00D057BD" w:rsidRDefault="00E97CD0" w:rsidP="00D057BD">
            <w:pPr>
              <w:spacing w:line="276" w:lineRule="auto"/>
              <w:ind w:left="1593" w:right="29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 w:rsidRPr="00D057BD">
              <w:rPr>
                <w:rFonts w:ascii="Angsana New" w:hAnsi="Angsana New" w:cs="Angsana New"/>
                <w:sz w:val="30"/>
                <w:szCs w:val="30"/>
                <w:lang w:eastAsia="zh-CN"/>
              </w:rPr>
              <w:t>1</w:t>
            </w:r>
            <w:r w:rsidR="00D057BD">
              <w:rPr>
                <w:rFonts w:ascii="Angsana New" w:hAnsi="Angsana New" w:cs="Angsana New"/>
                <w:sz w:val="30"/>
                <w:szCs w:val="30"/>
                <w:lang w:eastAsia="zh-CN"/>
              </w:rPr>
              <w:t>,212,706</w:t>
            </w:r>
          </w:p>
        </w:tc>
      </w:tr>
    </w:tbl>
    <w:p w:rsidR="00DC11FC" w:rsidRPr="001B049C" w:rsidRDefault="00DC11FC" w:rsidP="003B7BBD">
      <w:pPr>
        <w:numPr>
          <w:ilvl w:val="0"/>
          <w:numId w:val="2"/>
        </w:numPr>
        <w:spacing w:before="240" w:after="12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B049C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:rsidR="00DC11FC" w:rsidRPr="002F37CC" w:rsidRDefault="00DC11FC" w:rsidP="00B1386E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1B049C">
        <w:rPr>
          <w:rFonts w:ascii="Angsana New" w:hAnsi="Angsana New" w:cs="Angsana New"/>
          <w:sz w:val="32"/>
          <w:szCs w:val="32"/>
          <w:cs/>
        </w:rPr>
        <w:t>บริษัท</w:t>
      </w:r>
      <w:r w:rsidR="00513E2A" w:rsidRPr="001B049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1B049C">
        <w:rPr>
          <w:rFonts w:ascii="Angsana New" w:hAnsi="Angsana New" w:cs="Angsana New"/>
          <w:sz w:val="32"/>
          <w:szCs w:val="32"/>
          <w:cs/>
        </w:rPr>
        <w:t>มีข้อมูลเกี่ยวกับเครื่องมือทางการเงินทั้งในงบ</w:t>
      </w:r>
      <w:r w:rsidR="00155987" w:rsidRPr="001B049C">
        <w:rPr>
          <w:rFonts w:ascii="Angsana New" w:hAnsi="Angsana New" w:cs="Angsana New"/>
          <w:sz w:val="32"/>
          <w:szCs w:val="32"/>
          <w:cs/>
        </w:rPr>
        <w:t>แสดงฐานะการเงิน</w:t>
      </w:r>
      <w:r w:rsidRPr="001B049C">
        <w:rPr>
          <w:rFonts w:ascii="Angsana New" w:hAnsi="Angsana New" w:cs="Angsana New"/>
          <w:sz w:val="32"/>
          <w:szCs w:val="32"/>
          <w:cs/>
        </w:rPr>
        <w:t>และนอกงบ</w:t>
      </w:r>
      <w:r w:rsidR="00155987" w:rsidRPr="001B049C">
        <w:rPr>
          <w:rFonts w:ascii="Angsana New" w:hAnsi="Angsana New" w:cs="Angsana New"/>
          <w:sz w:val="32"/>
          <w:szCs w:val="32"/>
          <w:cs/>
        </w:rPr>
        <w:t>แสดงฐานะการเงิน</w:t>
      </w:r>
      <w:r w:rsidRPr="001B049C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DC11FC" w:rsidRPr="002F37CC" w:rsidRDefault="00B87B8E" w:rsidP="00B1386E">
      <w:pPr>
        <w:spacing w:line="276" w:lineRule="auto"/>
        <w:ind w:left="900" w:right="29" w:hanging="450"/>
        <w:jc w:val="both"/>
        <w:rPr>
          <w:rFonts w:ascii="Angsana New" w:hAnsi="Angsana New" w:cs="Angsana New"/>
          <w:sz w:val="32"/>
          <w:szCs w:val="32"/>
        </w:rPr>
      </w:pPr>
      <w:r w:rsidRPr="00344171">
        <w:rPr>
          <w:rFonts w:ascii="Angsana New" w:hAnsi="Angsana New" w:cs="Angsana New"/>
          <w:sz w:val="32"/>
          <w:szCs w:val="32"/>
          <w:cs/>
        </w:rPr>
        <w:t>2</w:t>
      </w:r>
      <w:r w:rsidR="001C2A83">
        <w:rPr>
          <w:rFonts w:ascii="Angsana New" w:hAnsi="Angsana New" w:cs="Angsana New" w:hint="cs"/>
          <w:sz w:val="32"/>
          <w:szCs w:val="32"/>
          <w:cs/>
        </w:rPr>
        <w:t>5</w:t>
      </w:r>
      <w:r w:rsidRPr="00344171">
        <w:rPr>
          <w:rFonts w:ascii="Angsana New" w:hAnsi="Angsana New" w:cs="Angsana New"/>
          <w:sz w:val="32"/>
          <w:szCs w:val="32"/>
          <w:cs/>
        </w:rPr>
        <w:t>.1</w:t>
      </w:r>
      <w:r w:rsidRPr="00344171">
        <w:rPr>
          <w:rFonts w:ascii="Angsana New" w:hAnsi="Angsana New" w:cs="Angsana New"/>
          <w:sz w:val="32"/>
          <w:szCs w:val="32"/>
          <w:cs/>
        </w:rPr>
        <w:tab/>
      </w:r>
      <w:r w:rsidR="00DC11FC" w:rsidRPr="002F37CC">
        <w:rPr>
          <w:rFonts w:ascii="Angsana New" w:hAnsi="Angsana New" w:cs="Angsana New"/>
          <w:sz w:val="32"/>
          <w:szCs w:val="32"/>
          <w:cs/>
        </w:rPr>
        <w:t>นโยบายการบัญชีและวิธีการปฏิบัติทางการบัญชี</w:t>
      </w:r>
    </w:p>
    <w:p w:rsidR="006B40F8" w:rsidRDefault="00DC11FC" w:rsidP="003B7BBD">
      <w:pPr>
        <w:numPr>
          <w:ilvl w:val="0"/>
          <w:numId w:val="1"/>
        </w:numPr>
        <w:tabs>
          <w:tab w:val="clear" w:pos="1620"/>
        </w:tabs>
        <w:spacing w:line="276" w:lineRule="auto"/>
        <w:ind w:left="1260" w:right="29" w:hanging="180"/>
        <w:jc w:val="both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ดูหมายเหตุ</w:t>
      </w:r>
      <w:r w:rsidR="007F4A8E">
        <w:rPr>
          <w:rFonts w:ascii="Angsana New" w:hAnsi="Angsana New" w:cs="Angsana New"/>
          <w:sz w:val="32"/>
          <w:szCs w:val="32"/>
        </w:rPr>
        <w:t xml:space="preserve"> 3</w:t>
      </w:r>
    </w:p>
    <w:p w:rsidR="009D5168" w:rsidRDefault="009D5168" w:rsidP="009D5168">
      <w:pPr>
        <w:spacing w:line="276" w:lineRule="auto"/>
        <w:ind w:right="29"/>
        <w:jc w:val="both"/>
        <w:rPr>
          <w:rFonts w:ascii="Angsana New" w:hAnsi="Angsana New" w:cs="Angsana New"/>
          <w:sz w:val="32"/>
          <w:szCs w:val="32"/>
        </w:rPr>
      </w:pPr>
    </w:p>
    <w:p w:rsidR="009D5168" w:rsidRPr="002F37CC" w:rsidRDefault="009D5168" w:rsidP="009D5168">
      <w:pPr>
        <w:spacing w:line="276" w:lineRule="auto"/>
        <w:ind w:right="29"/>
        <w:jc w:val="both"/>
        <w:rPr>
          <w:rFonts w:ascii="Angsana New" w:hAnsi="Angsana New" w:cs="Angsana New"/>
          <w:sz w:val="32"/>
          <w:szCs w:val="32"/>
        </w:rPr>
      </w:pPr>
    </w:p>
    <w:p w:rsidR="00DC11FC" w:rsidRPr="002F37CC" w:rsidRDefault="00B87B8E" w:rsidP="00DF4327">
      <w:pPr>
        <w:spacing w:line="276" w:lineRule="auto"/>
        <w:ind w:left="900" w:right="29" w:hanging="45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44171">
        <w:rPr>
          <w:rFonts w:ascii="Angsana New" w:hAnsi="Angsana New" w:cs="Angsana New"/>
          <w:sz w:val="32"/>
          <w:szCs w:val="32"/>
          <w:cs/>
        </w:rPr>
        <w:lastRenderedPageBreak/>
        <w:t>2</w:t>
      </w:r>
      <w:r w:rsidR="001C2A83">
        <w:rPr>
          <w:rFonts w:ascii="Angsana New" w:hAnsi="Angsana New" w:cs="Angsana New" w:hint="cs"/>
          <w:sz w:val="32"/>
          <w:szCs w:val="32"/>
          <w:cs/>
        </w:rPr>
        <w:t>5</w:t>
      </w:r>
      <w:r w:rsidRPr="00344171">
        <w:rPr>
          <w:rFonts w:ascii="Angsana New" w:hAnsi="Angsana New" w:cs="Angsana New"/>
          <w:sz w:val="32"/>
          <w:szCs w:val="32"/>
          <w:cs/>
        </w:rPr>
        <w:t>.2</w:t>
      </w:r>
      <w:r w:rsidRPr="002F37CC">
        <w:rPr>
          <w:rFonts w:ascii="Angsana New" w:hAnsi="Angsana New" w:cs="Angsana New"/>
          <w:sz w:val="32"/>
          <w:szCs w:val="32"/>
          <w:cs/>
        </w:rPr>
        <w:tab/>
      </w:r>
      <w:r w:rsidR="00DC11FC" w:rsidRPr="002F37CC">
        <w:rPr>
          <w:rFonts w:ascii="Angsana New" w:hAnsi="Angsana New" w:cs="Angsana New"/>
          <w:sz w:val="32"/>
          <w:szCs w:val="32"/>
          <w:cs/>
        </w:rPr>
        <w:t>ความเสี่ยงจากการไม่ปฏิบัติตามสัญญา</w:t>
      </w:r>
    </w:p>
    <w:p w:rsidR="00916436" w:rsidRPr="002F37CC" w:rsidRDefault="00DC11FC" w:rsidP="003B7BBD">
      <w:pPr>
        <w:numPr>
          <w:ilvl w:val="0"/>
          <w:numId w:val="1"/>
        </w:numPr>
        <w:tabs>
          <w:tab w:val="clear" w:pos="1620"/>
        </w:tabs>
        <w:spacing w:line="276" w:lineRule="auto"/>
        <w:ind w:left="1260" w:right="29" w:hanging="18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ความเสี่ยงจากการไม่ปฏิบัติตามสัญญา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เกิดจากการที่คู่สัญญาไม่ปฏิบัติตามข้อกำหนดในสัญญา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ซึ่งก่อให้เกิดความเสียหายแก่บริษัท</w:t>
      </w:r>
      <w:r w:rsidR="00513E2A" w:rsidRPr="002F37CC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:rsidR="00C614F7" w:rsidRPr="002F37CC" w:rsidRDefault="007863A0" w:rsidP="003B7BBD">
      <w:pPr>
        <w:numPr>
          <w:ilvl w:val="0"/>
          <w:numId w:val="1"/>
        </w:numPr>
        <w:tabs>
          <w:tab w:val="clear" w:pos="1620"/>
        </w:tabs>
        <w:spacing w:line="276" w:lineRule="auto"/>
        <w:ind w:left="1260" w:right="29" w:hanging="18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คว</w:t>
      </w:r>
      <w:r w:rsidR="00DA03FC" w:rsidRPr="002F37CC">
        <w:rPr>
          <w:rFonts w:ascii="Angsana New" w:hAnsi="Angsana New" w:cs="Angsana New"/>
          <w:sz w:val="32"/>
          <w:szCs w:val="32"/>
          <w:cs/>
        </w:rPr>
        <w:t>ามเสี่ยงจาก</w:t>
      </w:r>
      <w:r w:rsidRPr="002F37CC">
        <w:rPr>
          <w:rFonts w:ascii="Angsana New" w:hAnsi="Angsana New" w:cs="Angsana New"/>
          <w:sz w:val="32"/>
          <w:szCs w:val="32"/>
          <w:cs/>
        </w:rPr>
        <w:t>ลูกค้าไม่ได้เปิดเลตเตอร์ออฟเครดิตของธนาคาร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="00916436" w:rsidRPr="002F37CC">
        <w:rPr>
          <w:rFonts w:ascii="Angsana New" w:hAnsi="Angsana New" w:cs="Angsana New"/>
          <w:sz w:val="32"/>
          <w:szCs w:val="32"/>
          <w:cs/>
        </w:rPr>
        <w:t>เพื่อลดความเสี่ยงดังกล่าว</w:t>
      </w:r>
      <w:r w:rsidR="00916436" w:rsidRPr="002F37CC">
        <w:rPr>
          <w:rFonts w:ascii="Angsana New" w:hAnsi="Angsana New" w:cs="Angsana New"/>
          <w:sz w:val="32"/>
          <w:szCs w:val="32"/>
        </w:rPr>
        <w:t xml:space="preserve"> </w:t>
      </w:r>
      <w:r w:rsidR="00916436" w:rsidRPr="002F37CC">
        <w:rPr>
          <w:rFonts w:ascii="Angsana New" w:hAnsi="Angsana New" w:cs="Angsana New"/>
          <w:sz w:val="32"/>
          <w:szCs w:val="32"/>
          <w:cs/>
        </w:rPr>
        <w:t>บริษัทมีน</w:t>
      </w:r>
      <w:r w:rsidR="00471DA2" w:rsidRPr="002F37CC">
        <w:rPr>
          <w:rFonts w:ascii="Angsana New" w:hAnsi="Angsana New" w:cs="Angsana New"/>
          <w:sz w:val="32"/>
          <w:szCs w:val="32"/>
          <w:cs/>
        </w:rPr>
        <w:t>โยบายในการ</w:t>
      </w:r>
      <w:r w:rsidR="00916436" w:rsidRPr="002F37CC">
        <w:rPr>
          <w:rFonts w:ascii="Angsana New" w:hAnsi="Angsana New" w:cs="Angsana New"/>
          <w:sz w:val="32"/>
          <w:szCs w:val="32"/>
          <w:cs/>
        </w:rPr>
        <w:t>ให้สินเชื่ออย่างระมัดระวัง นอกจากนี้บริษัทยังมีการวิเคราะห์ฐานะทางการเงินของลูกค้า</w:t>
      </w:r>
      <w:r w:rsidR="00471DA2" w:rsidRPr="002F37CC">
        <w:rPr>
          <w:rFonts w:ascii="Angsana New" w:hAnsi="Angsana New" w:cs="Angsana New"/>
          <w:sz w:val="32"/>
          <w:szCs w:val="32"/>
          <w:cs/>
        </w:rPr>
        <w:t>อย่างสม่ำเสมอ</w:t>
      </w:r>
    </w:p>
    <w:p w:rsidR="00DC11FC" w:rsidRPr="002F37CC" w:rsidRDefault="00DC11FC" w:rsidP="003B7BBD">
      <w:pPr>
        <w:numPr>
          <w:ilvl w:val="0"/>
          <w:numId w:val="1"/>
        </w:numPr>
        <w:tabs>
          <w:tab w:val="clear" w:pos="1620"/>
        </w:tabs>
        <w:spacing w:line="276" w:lineRule="auto"/>
        <w:ind w:left="1260" w:right="29" w:hanging="18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บริษัทมีความเสี่ยงด้านสินเชื่อที่เกี่ยวเนื่องกับบัญชีลูกหนี้การค้า</w:t>
      </w:r>
      <w:r w:rsidR="00E977AE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ซึ่งส่วนใหญ่เกิดจากการขายให้กับลูกค้าจำนวนน้อยราย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เพื่อลดความเสี่ยงดังกล่าว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บริษัทมีนโยบายที่จะเพิ่มกำลังการผลิตเพื่อตอบสนองลูกค้ารายอื่น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ๆ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และขยายฐานลูกค้าให้กว้างขึ้น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เพื่อปรับสัดส่วนของลูกค้าให้เหมาะสม</w:t>
      </w:r>
    </w:p>
    <w:p w:rsidR="006A510F" w:rsidRPr="002F37CC" w:rsidRDefault="00DC11FC" w:rsidP="003B7BBD">
      <w:pPr>
        <w:numPr>
          <w:ilvl w:val="0"/>
          <w:numId w:val="1"/>
        </w:numPr>
        <w:tabs>
          <w:tab w:val="clear" w:pos="1620"/>
        </w:tabs>
        <w:spacing w:line="276" w:lineRule="auto"/>
        <w:ind w:left="1260" w:right="28" w:hanging="18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</w:t>
      </w:r>
      <w:r w:rsidR="00341444" w:rsidRPr="002F37CC">
        <w:rPr>
          <w:rFonts w:ascii="Angsana New" w:hAnsi="Angsana New" w:cs="Angsana New"/>
          <w:sz w:val="32"/>
          <w:szCs w:val="32"/>
          <w:cs/>
        </w:rPr>
        <w:t>แสดงฐานะการเงิน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ราคาตามบัญชีของสินทรัพย์ดังกล่าวได้หักสำรองต่าง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ๆ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เพื่อให้เป็นราคายุติธรรมโดยประมาณ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:rsidR="00DC11FC" w:rsidRPr="002F37CC" w:rsidRDefault="006D7143" w:rsidP="00843A4E">
      <w:pPr>
        <w:spacing w:before="120" w:line="276" w:lineRule="auto"/>
        <w:ind w:left="900" w:right="28" w:hanging="45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44171">
        <w:rPr>
          <w:rFonts w:ascii="Angsana New" w:hAnsi="Angsana New" w:cs="Angsana New"/>
          <w:sz w:val="32"/>
          <w:szCs w:val="32"/>
          <w:cs/>
        </w:rPr>
        <w:t>2</w:t>
      </w:r>
      <w:r w:rsidR="001C2A83">
        <w:rPr>
          <w:rFonts w:ascii="Angsana New" w:hAnsi="Angsana New" w:cs="Angsana New" w:hint="cs"/>
          <w:sz w:val="32"/>
          <w:szCs w:val="32"/>
          <w:cs/>
        </w:rPr>
        <w:t>5</w:t>
      </w:r>
      <w:r w:rsidRPr="00344171">
        <w:rPr>
          <w:rFonts w:ascii="Angsana New" w:hAnsi="Angsana New" w:cs="Angsana New"/>
          <w:sz w:val="32"/>
          <w:szCs w:val="32"/>
          <w:cs/>
        </w:rPr>
        <w:t>.3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C11FC" w:rsidRPr="002F37CC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</w:t>
      </w:r>
    </w:p>
    <w:p w:rsidR="00C67365" w:rsidRDefault="00DC11FC" w:rsidP="00E969A5">
      <w:pPr>
        <w:spacing w:line="276" w:lineRule="auto"/>
        <w:ind w:left="90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ความเสี่ยงที่จะเกิดจากการเปลี่ยนแปลงของอัตราดอกเบี้ย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="00C67365" w:rsidRPr="002F37CC">
        <w:rPr>
          <w:rFonts w:ascii="Angsana New" w:hAnsi="Angsana New" w:cs="Angsana New"/>
          <w:sz w:val="32"/>
          <w:szCs w:val="32"/>
          <w:cs/>
        </w:rPr>
        <w:t>ซึ่งอาจก่อให้เกิดผลเสียหายแก่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บริษัทในงวดปัจจุบันและงวดต่อๆไป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บริษัทคาดว่าจะสามารถบริหารความเสี่ยงที่อาจเกิดขึ้นได้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เนื่องจากบริษัทได้มีการวางแผนและติดตามสถานการณ์อยู่ตลอดเวลา</w:t>
      </w:r>
    </w:p>
    <w:p w:rsidR="00BC14C4" w:rsidRPr="002F37CC" w:rsidRDefault="00BC14C4" w:rsidP="00E969A5">
      <w:pPr>
        <w:spacing w:before="120" w:line="276" w:lineRule="auto"/>
        <w:ind w:left="892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44171">
        <w:rPr>
          <w:rFonts w:ascii="Angsana New" w:hAnsi="Angsana New" w:cs="Angsana New"/>
          <w:sz w:val="32"/>
          <w:szCs w:val="32"/>
          <w:cs/>
        </w:rPr>
        <w:t>2</w:t>
      </w:r>
      <w:r w:rsidR="001C2A83">
        <w:rPr>
          <w:rFonts w:ascii="Angsana New" w:hAnsi="Angsana New" w:cs="Angsana New" w:hint="cs"/>
          <w:sz w:val="32"/>
          <w:szCs w:val="32"/>
          <w:cs/>
        </w:rPr>
        <w:t>5</w:t>
      </w:r>
      <w:r w:rsidRPr="00344171">
        <w:rPr>
          <w:rFonts w:ascii="Angsana New" w:hAnsi="Angsana New" w:cs="Angsana New"/>
          <w:sz w:val="32"/>
          <w:szCs w:val="32"/>
          <w:cs/>
        </w:rPr>
        <w:t>.4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2F37CC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:rsidR="00BC14C4" w:rsidRDefault="00BC14C4" w:rsidP="00E969A5">
      <w:pPr>
        <w:spacing w:line="276" w:lineRule="auto"/>
        <w:ind w:left="907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</w:t>
      </w:r>
      <w:r w:rsidR="00890D88" w:rsidRPr="002F37C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2F37CC">
        <w:rPr>
          <w:rFonts w:ascii="Angsana New" w:hAnsi="Angsana New" w:cs="Angsana New"/>
          <w:sz w:val="32"/>
          <w:szCs w:val="32"/>
          <w:cs/>
        </w:rPr>
        <w:t>มีความเสี่ยงจากการเปลี่ยนแปลงของอัตราแลกเปลี่ยนในสกุลเงินตราต่างประเทศ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 ในสกุลเงินตราต่างประเทศ ซึ่งบริษัทจะพิจารณาการจัดทำสัญญาประกันความเสี่ยงเป็นการล่วงหน้า</w:t>
      </w:r>
      <w:r w:rsidR="00E977AE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ในกรณีที่ภาวะเงินบาทมีความผันผวน</w:t>
      </w:r>
      <w:r w:rsidR="004C4F49" w:rsidRPr="002F37CC">
        <w:rPr>
          <w:rFonts w:ascii="Angsana New" w:hAnsi="Angsana New" w:cs="Angsana New"/>
          <w:sz w:val="32"/>
          <w:szCs w:val="32"/>
          <w:cs/>
        </w:rPr>
        <w:t>และ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บริษัทเห็นว่าเหมาะสม</w:t>
      </w:r>
    </w:p>
    <w:p w:rsidR="00DC11FC" w:rsidRPr="002F37CC" w:rsidRDefault="006D7143" w:rsidP="00E969A5">
      <w:pPr>
        <w:spacing w:before="120" w:line="276" w:lineRule="auto"/>
        <w:ind w:left="892" w:right="29" w:hanging="446"/>
        <w:rPr>
          <w:rFonts w:ascii="Angsana New" w:hAnsi="Angsana New" w:cs="Angsana New"/>
          <w:sz w:val="32"/>
          <w:szCs w:val="32"/>
        </w:rPr>
      </w:pPr>
      <w:r w:rsidRPr="00344171">
        <w:rPr>
          <w:rFonts w:ascii="Angsana New" w:hAnsi="Angsana New" w:cs="Angsana New"/>
          <w:sz w:val="32"/>
          <w:szCs w:val="32"/>
          <w:cs/>
        </w:rPr>
        <w:t>2</w:t>
      </w:r>
      <w:r w:rsidR="001C2A83">
        <w:rPr>
          <w:rFonts w:ascii="Angsana New" w:hAnsi="Angsana New" w:cs="Angsana New" w:hint="cs"/>
          <w:sz w:val="32"/>
          <w:szCs w:val="32"/>
          <w:cs/>
        </w:rPr>
        <w:t>5</w:t>
      </w:r>
      <w:r w:rsidRPr="00344171">
        <w:rPr>
          <w:rFonts w:ascii="Angsana New" w:hAnsi="Angsana New" w:cs="Angsana New"/>
          <w:sz w:val="32"/>
          <w:szCs w:val="32"/>
          <w:cs/>
        </w:rPr>
        <w:t>.5</w:t>
      </w:r>
      <w:r w:rsidRPr="002F37CC">
        <w:rPr>
          <w:rFonts w:ascii="Angsana New" w:hAnsi="Angsana New" w:cs="Angsana New"/>
          <w:sz w:val="32"/>
          <w:szCs w:val="32"/>
          <w:cs/>
        </w:rPr>
        <w:tab/>
      </w:r>
      <w:r w:rsidR="00DC11FC" w:rsidRPr="002F37CC">
        <w:rPr>
          <w:rFonts w:ascii="Angsana New" w:hAnsi="Angsana New" w:cs="Angsana New"/>
          <w:sz w:val="32"/>
          <w:szCs w:val="32"/>
          <w:cs/>
        </w:rPr>
        <w:t>ราคายุติธรรมของเครื่องมือทางการเงิน</w:t>
      </w:r>
    </w:p>
    <w:p w:rsidR="00DC11FC" w:rsidRPr="002F37CC" w:rsidRDefault="00DC11FC" w:rsidP="00843A4E">
      <w:pPr>
        <w:spacing w:line="276" w:lineRule="auto"/>
        <w:ind w:left="90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</w:t>
      </w:r>
      <w:r w:rsidR="00890D88" w:rsidRPr="002F37C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2F37CC">
        <w:rPr>
          <w:rFonts w:ascii="Angsana New" w:hAnsi="Angsana New" w:cs="Angsana New"/>
          <w:sz w:val="32"/>
          <w:szCs w:val="32"/>
          <w:cs/>
        </w:rPr>
        <w:t>ใช้วิธีการและข้อสมมติฐานดังต่อไปนี้</w:t>
      </w:r>
      <w:r w:rsidR="00E969A5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ในการประมาณราคายุติธรรมของเครื่องมือทางการเงิน</w:t>
      </w:r>
    </w:p>
    <w:p w:rsidR="00DB0006" w:rsidRPr="002F37CC" w:rsidRDefault="00DC11FC" w:rsidP="003B7BBD">
      <w:pPr>
        <w:numPr>
          <w:ilvl w:val="0"/>
          <w:numId w:val="1"/>
        </w:numPr>
        <w:tabs>
          <w:tab w:val="clear" w:pos="1620"/>
        </w:tabs>
        <w:spacing w:line="276" w:lineRule="auto"/>
        <w:ind w:left="1260" w:right="28" w:hanging="180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สินทรัพย์ทางการเงิน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แสดงตามราคาบัญชีซึ่งเท่ากับราคายุติธรรมโดยประมาณ</w:t>
      </w:r>
    </w:p>
    <w:p w:rsidR="00DC11FC" w:rsidRDefault="00DC11FC" w:rsidP="003B7BBD">
      <w:pPr>
        <w:numPr>
          <w:ilvl w:val="0"/>
          <w:numId w:val="1"/>
        </w:numPr>
        <w:tabs>
          <w:tab w:val="clear" w:pos="1620"/>
        </w:tabs>
        <w:spacing w:line="276" w:lineRule="auto"/>
        <w:ind w:left="1260" w:right="28" w:hanging="180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หนี้สินทางการเงิน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แสดงราคาตามบัญชีซึ่งเท่ากับราคายุติธรรมโดยประมาณ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</w:p>
    <w:p w:rsidR="009D5168" w:rsidRDefault="009D5168" w:rsidP="009D5168">
      <w:pPr>
        <w:spacing w:line="276" w:lineRule="auto"/>
        <w:ind w:right="28"/>
        <w:rPr>
          <w:rFonts w:ascii="Angsana New" w:hAnsi="Angsana New" w:cs="Angsana New"/>
          <w:sz w:val="32"/>
          <w:szCs w:val="32"/>
        </w:rPr>
      </w:pPr>
    </w:p>
    <w:p w:rsidR="009D5168" w:rsidRDefault="009D5168" w:rsidP="009D5168">
      <w:pPr>
        <w:spacing w:line="276" w:lineRule="auto"/>
        <w:ind w:right="28"/>
        <w:rPr>
          <w:rFonts w:ascii="Angsana New" w:hAnsi="Angsana New" w:cs="Angsana New"/>
          <w:sz w:val="32"/>
          <w:szCs w:val="32"/>
        </w:rPr>
      </w:pPr>
    </w:p>
    <w:p w:rsidR="009D5168" w:rsidRPr="002F37CC" w:rsidRDefault="009D5168" w:rsidP="009D5168">
      <w:pPr>
        <w:spacing w:line="276" w:lineRule="auto"/>
        <w:ind w:right="28"/>
        <w:rPr>
          <w:rFonts w:ascii="Angsana New" w:hAnsi="Angsana New" w:cs="Angsana New"/>
          <w:sz w:val="32"/>
          <w:szCs w:val="32"/>
        </w:rPr>
      </w:pPr>
    </w:p>
    <w:p w:rsidR="0065281C" w:rsidRPr="002F37CC" w:rsidRDefault="0065281C" w:rsidP="003B7BBD">
      <w:pPr>
        <w:numPr>
          <w:ilvl w:val="0"/>
          <w:numId w:val="2"/>
        </w:numPr>
        <w:spacing w:line="276" w:lineRule="auto"/>
        <w:ind w:left="446" w:right="28" w:hanging="446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การบริหารจัดการทุน</w:t>
      </w:r>
    </w:p>
    <w:p w:rsidR="007C6EE3" w:rsidRDefault="0065281C" w:rsidP="00843A4E">
      <w:pPr>
        <w:tabs>
          <w:tab w:val="left" w:pos="-1890"/>
        </w:tabs>
        <w:spacing w:line="276" w:lineRule="auto"/>
        <w:ind w:left="450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วัตถุประสงค์ของบริษัทในการบริหารจัดการทุนนั้น บริษัทจะต้องจัดให้มีโครงสร้างทางการเงินที่เหมาะสม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และการดำรงไว้ซึ่งความสามารถในการดำเนินงานอย่างต่อเนื่อง เพื่อก่อให้เกิดผลตอบแทนแก่ผู้ถือหุ้นและผู้มีส่วนได้เสียอื่น</w:t>
      </w:r>
    </w:p>
    <w:p w:rsidR="00DE5353" w:rsidRPr="002F37CC" w:rsidRDefault="00DE5353" w:rsidP="003B7BBD">
      <w:pPr>
        <w:numPr>
          <w:ilvl w:val="0"/>
          <w:numId w:val="2"/>
        </w:numPr>
        <w:spacing w:before="240" w:line="276" w:lineRule="auto"/>
        <w:ind w:left="446" w:right="28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E20CF3" w:rsidRDefault="00DE5353" w:rsidP="00DF4327">
      <w:pPr>
        <w:spacing w:line="276" w:lineRule="auto"/>
        <w:ind w:left="450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212A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งบการเงินนี้ได้รับอนุมัติจากคณะกรรมการของบริษัทแล้ว</w:t>
      </w:r>
      <w:r w:rsidRPr="00AD212A">
        <w:rPr>
          <w:rFonts w:ascii="Angsana New" w:hAnsi="Angsana New" w:cs="Angsana New"/>
          <w:sz w:val="32"/>
          <w:szCs w:val="32"/>
        </w:rPr>
        <w:t xml:space="preserve"> </w:t>
      </w:r>
      <w:r w:rsidRPr="00AD212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1B049C" w:rsidRPr="00AD212A">
        <w:rPr>
          <w:rFonts w:ascii="Angsana New" w:hAnsi="Angsana New" w:cs="Angsana New"/>
          <w:sz w:val="32"/>
          <w:szCs w:val="32"/>
        </w:rPr>
        <w:t>2</w:t>
      </w:r>
      <w:r w:rsidR="00D057BD" w:rsidRPr="00AD212A">
        <w:rPr>
          <w:rFonts w:ascii="Angsana New" w:hAnsi="Angsana New" w:cs="Angsana New"/>
          <w:sz w:val="32"/>
          <w:szCs w:val="32"/>
        </w:rPr>
        <w:t>7</w:t>
      </w:r>
      <w:r w:rsidR="00334DA7" w:rsidRPr="00AD212A">
        <w:rPr>
          <w:rFonts w:ascii="Angsana New" w:hAnsi="Angsana New" w:cs="Angsana New" w:hint="cs"/>
          <w:sz w:val="32"/>
          <w:szCs w:val="32"/>
          <w:cs/>
        </w:rPr>
        <w:t xml:space="preserve"> กุมภาพันธ์ 25</w:t>
      </w:r>
      <w:r w:rsidR="00163CDE" w:rsidRPr="00AD212A">
        <w:rPr>
          <w:rFonts w:ascii="Angsana New" w:hAnsi="Angsana New" w:cs="Angsana New"/>
          <w:sz w:val="32"/>
          <w:szCs w:val="32"/>
        </w:rPr>
        <w:t>62</w:t>
      </w:r>
    </w:p>
    <w:sectPr w:rsidR="00E20CF3" w:rsidSect="005B3509">
      <w:pgSz w:w="11909" w:h="16834" w:code="9"/>
      <w:pgMar w:top="1224" w:right="710" w:bottom="360" w:left="1440" w:header="432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6FF" w:rsidRDefault="002B46FF" w:rsidP="007167DA">
      <w:r>
        <w:separator/>
      </w:r>
    </w:p>
  </w:endnote>
  <w:endnote w:type="continuationSeparator" w:id="1">
    <w:p w:rsidR="002B46FF" w:rsidRDefault="002B46FF" w:rsidP="0071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b/>
        <w:bCs/>
        <w:sz w:val="32"/>
        <w:szCs w:val="32"/>
      </w:rPr>
      <w:id w:val="22582768"/>
      <w:docPartObj>
        <w:docPartGallery w:val="Page Numbers (Bottom of Page)"/>
        <w:docPartUnique/>
      </w:docPartObj>
    </w:sdtPr>
    <w:sdtContent>
      <w:p w:rsidR="004D3D8E" w:rsidRPr="00A466F5" w:rsidRDefault="004D3D8E" w:rsidP="00A466F5">
        <w:pPr>
          <w:pStyle w:val="Header"/>
          <w:tabs>
            <w:tab w:val="clear" w:pos="4153"/>
            <w:tab w:val="clear" w:pos="8306"/>
          </w:tabs>
          <w:ind w:right="-22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  <w:cs/>
          </w:rPr>
          <w:t xml:space="preserve">หน้า </w:t>
        </w:r>
        <w:r w:rsidR="00F8659C" w:rsidRPr="00A466F5">
          <w:rPr>
            <w:rFonts w:ascii="Angsana New" w:hAnsi="Angsana New"/>
            <w:b/>
            <w:bCs/>
            <w:sz w:val="32"/>
            <w:szCs w:val="32"/>
          </w:rPr>
          <w:fldChar w:fldCharType="begin"/>
        </w:r>
        <w:r w:rsidRPr="00A466F5">
          <w:rPr>
            <w:rFonts w:ascii="Angsana New" w:hAnsi="Angsana New"/>
            <w:b/>
            <w:bCs/>
            <w:sz w:val="32"/>
            <w:szCs w:val="32"/>
          </w:rPr>
          <w:instrText xml:space="preserve"> PAGE   \* MERGEFORMAT </w:instrText>
        </w:r>
        <w:r w:rsidR="00F8659C" w:rsidRPr="00A466F5">
          <w:rPr>
            <w:rFonts w:ascii="Angsana New" w:hAnsi="Angsana New"/>
            <w:b/>
            <w:bCs/>
            <w:sz w:val="32"/>
            <w:szCs w:val="32"/>
          </w:rPr>
          <w:fldChar w:fldCharType="separate"/>
        </w:r>
        <w:r w:rsidR="00FA7D52">
          <w:rPr>
            <w:rFonts w:ascii="Angsana New" w:hAnsi="Angsana New"/>
            <w:b/>
            <w:bCs/>
            <w:noProof/>
            <w:sz w:val="32"/>
            <w:szCs w:val="32"/>
          </w:rPr>
          <w:t>40</w:t>
        </w:r>
        <w:r w:rsidR="00F8659C" w:rsidRPr="00A466F5">
          <w:rPr>
            <w:rFonts w:ascii="Angsana New" w:hAnsi="Angsana New"/>
            <w:b/>
            <w:bCs/>
            <w:sz w:val="32"/>
            <w:szCs w:val="32"/>
          </w:rPr>
          <w:fldChar w:fldCharType="end"/>
        </w:r>
      </w:p>
    </w:sdtContent>
  </w:sdt>
  <w:p w:rsidR="004D3D8E" w:rsidRDefault="004D3D8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b/>
        <w:bCs/>
        <w:sz w:val="32"/>
        <w:szCs w:val="32"/>
      </w:rPr>
      <w:id w:val="22582774"/>
      <w:docPartObj>
        <w:docPartGallery w:val="Page Numbers (Bottom of Page)"/>
        <w:docPartUnique/>
      </w:docPartObj>
    </w:sdtPr>
    <w:sdtContent>
      <w:p w:rsidR="004D3D8E" w:rsidRPr="00A466F5" w:rsidRDefault="004D3D8E" w:rsidP="00A466F5">
        <w:pPr>
          <w:pStyle w:val="Header"/>
          <w:tabs>
            <w:tab w:val="clear" w:pos="4153"/>
            <w:tab w:val="clear" w:pos="8306"/>
          </w:tabs>
          <w:ind w:right="-22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  <w:cs/>
          </w:rPr>
          <w:t xml:space="preserve">หน้า </w:t>
        </w:r>
        <w:r>
          <w:rPr>
            <w:rFonts w:ascii="Angsana New" w:hAnsi="Angsana New"/>
            <w:b/>
            <w:bCs/>
            <w:sz w:val="32"/>
            <w:szCs w:val="32"/>
          </w:rPr>
          <w:t>8</w:t>
        </w:r>
      </w:p>
    </w:sdtContent>
  </w:sdt>
  <w:p w:rsidR="004D3D8E" w:rsidRPr="00A466F5" w:rsidRDefault="004D3D8E" w:rsidP="00A466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6FF" w:rsidRDefault="002B46FF" w:rsidP="007167DA">
      <w:r>
        <w:separator/>
      </w:r>
    </w:p>
  </w:footnote>
  <w:footnote w:type="continuationSeparator" w:id="1">
    <w:p w:rsidR="002B46FF" w:rsidRDefault="002B46FF" w:rsidP="007167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433FA"/>
    <w:multiLevelType w:val="hybridMultilevel"/>
    <w:tmpl w:val="92E2965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2B60B44"/>
    <w:multiLevelType w:val="singleLevel"/>
    <w:tmpl w:val="6BCE335C"/>
    <w:lvl w:ilvl="0">
      <w:start w:val="20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/>
        <w:lang w:bidi="th-TH"/>
      </w:rPr>
    </w:lvl>
  </w:abstractNum>
  <w:abstractNum w:abstractNumId="2">
    <w:nsid w:val="472A475D"/>
    <w:multiLevelType w:val="hybridMultilevel"/>
    <w:tmpl w:val="214CD99E"/>
    <w:lvl w:ilvl="0" w:tplc="678E3FB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36C97"/>
    <w:multiLevelType w:val="multilevel"/>
    <w:tmpl w:val="66F683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">
    <w:nsid w:val="716040F9"/>
    <w:multiLevelType w:val="hybridMultilevel"/>
    <w:tmpl w:val="93DA978E"/>
    <w:lvl w:ilvl="0" w:tplc="9266C9C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DC11FC"/>
    <w:rsid w:val="000002CB"/>
    <w:rsid w:val="00000E36"/>
    <w:rsid w:val="000011CD"/>
    <w:rsid w:val="000016BC"/>
    <w:rsid w:val="00001834"/>
    <w:rsid w:val="0000197A"/>
    <w:rsid w:val="00001D48"/>
    <w:rsid w:val="00002180"/>
    <w:rsid w:val="000028A5"/>
    <w:rsid w:val="00003454"/>
    <w:rsid w:val="000037F4"/>
    <w:rsid w:val="00003860"/>
    <w:rsid w:val="00003892"/>
    <w:rsid w:val="00003C3A"/>
    <w:rsid w:val="00004C48"/>
    <w:rsid w:val="000055CC"/>
    <w:rsid w:val="00005AEF"/>
    <w:rsid w:val="00006804"/>
    <w:rsid w:val="000073B8"/>
    <w:rsid w:val="000109D8"/>
    <w:rsid w:val="000113BC"/>
    <w:rsid w:val="000125E7"/>
    <w:rsid w:val="0001308E"/>
    <w:rsid w:val="00013113"/>
    <w:rsid w:val="00014110"/>
    <w:rsid w:val="00014BC2"/>
    <w:rsid w:val="00014DD1"/>
    <w:rsid w:val="00015E54"/>
    <w:rsid w:val="00020940"/>
    <w:rsid w:val="00020A14"/>
    <w:rsid w:val="00020F06"/>
    <w:rsid w:val="00021F57"/>
    <w:rsid w:val="00024A20"/>
    <w:rsid w:val="00024A5E"/>
    <w:rsid w:val="00025526"/>
    <w:rsid w:val="00025A4F"/>
    <w:rsid w:val="00026FD4"/>
    <w:rsid w:val="00026FF9"/>
    <w:rsid w:val="000272D8"/>
    <w:rsid w:val="000278C2"/>
    <w:rsid w:val="00027D0E"/>
    <w:rsid w:val="00027E38"/>
    <w:rsid w:val="00030090"/>
    <w:rsid w:val="0003072B"/>
    <w:rsid w:val="000320C2"/>
    <w:rsid w:val="000321F5"/>
    <w:rsid w:val="000327B4"/>
    <w:rsid w:val="00032BE9"/>
    <w:rsid w:val="000330DD"/>
    <w:rsid w:val="000338FB"/>
    <w:rsid w:val="00033EB0"/>
    <w:rsid w:val="00035C33"/>
    <w:rsid w:val="000366C3"/>
    <w:rsid w:val="00036DF0"/>
    <w:rsid w:val="000376B5"/>
    <w:rsid w:val="00037CC0"/>
    <w:rsid w:val="00041703"/>
    <w:rsid w:val="0004175C"/>
    <w:rsid w:val="00041D8B"/>
    <w:rsid w:val="000423D5"/>
    <w:rsid w:val="00043AD2"/>
    <w:rsid w:val="00043D46"/>
    <w:rsid w:val="000440AD"/>
    <w:rsid w:val="0004433E"/>
    <w:rsid w:val="0004436D"/>
    <w:rsid w:val="000446EC"/>
    <w:rsid w:val="00045D5F"/>
    <w:rsid w:val="000463C6"/>
    <w:rsid w:val="000467E1"/>
    <w:rsid w:val="000500FD"/>
    <w:rsid w:val="00051968"/>
    <w:rsid w:val="000527E1"/>
    <w:rsid w:val="00052E08"/>
    <w:rsid w:val="00052F83"/>
    <w:rsid w:val="00053D29"/>
    <w:rsid w:val="0005484B"/>
    <w:rsid w:val="00054886"/>
    <w:rsid w:val="00055068"/>
    <w:rsid w:val="000550F8"/>
    <w:rsid w:val="000551F7"/>
    <w:rsid w:val="000554C5"/>
    <w:rsid w:val="0005655D"/>
    <w:rsid w:val="00064464"/>
    <w:rsid w:val="000645B2"/>
    <w:rsid w:val="000654F0"/>
    <w:rsid w:val="000661F7"/>
    <w:rsid w:val="00066E16"/>
    <w:rsid w:val="000670AD"/>
    <w:rsid w:val="000676F7"/>
    <w:rsid w:val="00067E19"/>
    <w:rsid w:val="000709A0"/>
    <w:rsid w:val="000712E4"/>
    <w:rsid w:val="0007227C"/>
    <w:rsid w:val="00072EE1"/>
    <w:rsid w:val="0007456D"/>
    <w:rsid w:val="0007458B"/>
    <w:rsid w:val="00074A5A"/>
    <w:rsid w:val="00074C0E"/>
    <w:rsid w:val="000753E8"/>
    <w:rsid w:val="00075FCF"/>
    <w:rsid w:val="00076599"/>
    <w:rsid w:val="0007670F"/>
    <w:rsid w:val="00077114"/>
    <w:rsid w:val="000778CF"/>
    <w:rsid w:val="00077E02"/>
    <w:rsid w:val="00080591"/>
    <w:rsid w:val="00080D4F"/>
    <w:rsid w:val="00080EB7"/>
    <w:rsid w:val="000811BF"/>
    <w:rsid w:val="000814DC"/>
    <w:rsid w:val="00081ACD"/>
    <w:rsid w:val="00081E59"/>
    <w:rsid w:val="00083386"/>
    <w:rsid w:val="00083A5B"/>
    <w:rsid w:val="00084118"/>
    <w:rsid w:val="0008538B"/>
    <w:rsid w:val="00086356"/>
    <w:rsid w:val="00086865"/>
    <w:rsid w:val="000871BF"/>
    <w:rsid w:val="00087383"/>
    <w:rsid w:val="00090A42"/>
    <w:rsid w:val="00090B5E"/>
    <w:rsid w:val="00091650"/>
    <w:rsid w:val="000916F9"/>
    <w:rsid w:val="00092C07"/>
    <w:rsid w:val="000946D4"/>
    <w:rsid w:val="00094AD6"/>
    <w:rsid w:val="00095740"/>
    <w:rsid w:val="00096D1E"/>
    <w:rsid w:val="00096E57"/>
    <w:rsid w:val="00097687"/>
    <w:rsid w:val="00097B63"/>
    <w:rsid w:val="000A03DD"/>
    <w:rsid w:val="000A0DF2"/>
    <w:rsid w:val="000A25C1"/>
    <w:rsid w:val="000A265E"/>
    <w:rsid w:val="000A27FA"/>
    <w:rsid w:val="000A2B3F"/>
    <w:rsid w:val="000A2FE9"/>
    <w:rsid w:val="000A43A2"/>
    <w:rsid w:val="000A5E8A"/>
    <w:rsid w:val="000A610E"/>
    <w:rsid w:val="000A672E"/>
    <w:rsid w:val="000A6BB2"/>
    <w:rsid w:val="000B2535"/>
    <w:rsid w:val="000B2CA1"/>
    <w:rsid w:val="000B4169"/>
    <w:rsid w:val="000B42B3"/>
    <w:rsid w:val="000B49BB"/>
    <w:rsid w:val="000B4C71"/>
    <w:rsid w:val="000B59CC"/>
    <w:rsid w:val="000B5FA2"/>
    <w:rsid w:val="000B73BB"/>
    <w:rsid w:val="000C1154"/>
    <w:rsid w:val="000C117B"/>
    <w:rsid w:val="000C174A"/>
    <w:rsid w:val="000C18E9"/>
    <w:rsid w:val="000C27BF"/>
    <w:rsid w:val="000C2A5D"/>
    <w:rsid w:val="000C3D27"/>
    <w:rsid w:val="000C423E"/>
    <w:rsid w:val="000C58FA"/>
    <w:rsid w:val="000C5ECE"/>
    <w:rsid w:val="000C6BDC"/>
    <w:rsid w:val="000C760C"/>
    <w:rsid w:val="000C7673"/>
    <w:rsid w:val="000D0721"/>
    <w:rsid w:val="000D1419"/>
    <w:rsid w:val="000D14C2"/>
    <w:rsid w:val="000D254E"/>
    <w:rsid w:val="000D353C"/>
    <w:rsid w:val="000D5850"/>
    <w:rsid w:val="000D64D6"/>
    <w:rsid w:val="000D64F9"/>
    <w:rsid w:val="000D66A6"/>
    <w:rsid w:val="000D71F8"/>
    <w:rsid w:val="000D72F0"/>
    <w:rsid w:val="000D7A32"/>
    <w:rsid w:val="000D7B03"/>
    <w:rsid w:val="000E04BA"/>
    <w:rsid w:val="000E17AA"/>
    <w:rsid w:val="000E2AD5"/>
    <w:rsid w:val="000E2C8D"/>
    <w:rsid w:val="000E2D02"/>
    <w:rsid w:val="000E30A3"/>
    <w:rsid w:val="000E3582"/>
    <w:rsid w:val="000E35D0"/>
    <w:rsid w:val="000E59ED"/>
    <w:rsid w:val="000E5ED2"/>
    <w:rsid w:val="000E601A"/>
    <w:rsid w:val="000E7BF0"/>
    <w:rsid w:val="000F238E"/>
    <w:rsid w:val="000F2E23"/>
    <w:rsid w:val="000F450D"/>
    <w:rsid w:val="000F6EA5"/>
    <w:rsid w:val="000F7AA2"/>
    <w:rsid w:val="00101092"/>
    <w:rsid w:val="001016A0"/>
    <w:rsid w:val="0010224E"/>
    <w:rsid w:val="00102773"/>
    <w:rsid w:val="00102BFD"/>
    <w:rsid w:val="00102E63"/>
    <w:rsid w:val="001031EE"/>
    <w:rsid w:val="001048D5"/>
    <w:rsid w:val="0010565C"/>
    <w:rsid w:val="0010577F"/>
    <w:rsid w:val="001057C4"/>
    <w:rsid w:val="001060C7"/>
    <w:rsid w:val="00106A5C"/>
    <w:rsid w:val="0010700A"/>
    <w:rsid w:val="00107440"/>
    <w:rsid w:val="0011127E"/>
    <w:rsid w:val="00111C15"/>
    <w:rsid w:val="0011641D"/>
    <w:rsid w:val="00116890"/>
    <w:rsid w:val="00116BB8"/>
    <w:rsid w:val="001175A7"/>
    <w:rsid w:val="00120022"/>
    <w:rsid w:val="001207E6"/>
    <w:rsid w:val="001210A7"/>
    <w:rsid w:val="0012135F"/>
    <w:rsid w:val="00121883"/>
    <w:rsid w:val="00121C91"/>
    <w:rsid w:val="00122D0C"/>
    <w:rsid w:val="00122DE0"/>
    <w:rsid w:val="0012332B"/>
    <w:rsid w:val="001236F8"/>
    <w:rsid w:val="00123D23"/>
    <w:rsid w:val="0012506F"/>
    <w:rsid w:val="00125F16"/>
    <w:rsid w:val="0012654D"/>
    <w:rsid w:val="001278A9"/>
    <w:rsid w:val="00127FB4"/>
    <w:rsid w:val="00130405"/>
    <w:rsid w:val="00131341"/>
    <w:rsid w:val="00131630"/>
    <w:rsid w:val="001316B0"/>
    <w:rsid w:val="001319FF"/>
    <w:rsid w:val="00131BFA"/>
    <w:rsid w:val="00131E12"/>
    <w:rsid w:val="00132DD7"/>
    <w:rsid w:val="00133BD7"/>
    <w:rsid w:val="001351AE"/>
    <w:rsid w:val="00135F06"/>
    <w:rsid w:val="00136B70"/>
    <w:rsid w:val="001415CB"/>
    <w:rsid w:val="001415F9"/>
    <w:rsid w:val="0014278C"/>
    <w:rsid w:val="00142BF2"/>
    <w:rsid w:val="00143B92"/>
    <w:rsid w:val="00143CB0"/>
    <w:rsid w:val="001444C1"/>
    <w:rsid w:val="00144AF9"/>
    <w:rsid w:val="00145265"/>
    <w:rsid w:val="0014571F"/>
    <w:rsid w:val="00146AE3"/>
    <w:rsid w:val="00146DA8"/>
    <w:rsid w:val="0014796D"/>
    <w:rsid w:val="00147994"/>
    <w:rsid w:val="00151AC0"/>
    <w:rsid w:val="00151DA3"/>
    <w:rsid w:val="00152545"/>
    <w:rsid w:val="0015254B"/>
    <w:rsid w:val="0015255C"/>
    <w:rsid w:val="00153708"/>
    <w:rsid w:val="0015433A"/>
    <w:rsid w:val="001550A6"/>
    <w:rsid w:val="00155987"/>
    <w:rsid w:val="001561FB"/>
    <w:rsid w:val="00156EAD"/>
    <w:rsid w:val="001604A8"/>
    <w:rsid w:val="00160970"/>
    <w:rsid w:val="00163643"/>
    <w:rsid w:val="00163CDE"/>
    <w:rsid w:val="001660AA"/>
    <w:rsid w:val="001672DD"/>
    <w:rsid w:val="00167982"/>
    <w:rsid w:val="00167E94"/>
    <w:rsid w:val="001716D8"/>
    <w:rsid w:val="001736E6"/>
    <w:rsid w:val="00173E05"/>
    <w:rsid w:val="00174287"/>
    <w:rsid w:val="001744FC"/>
    <w:rsid w:val="00174556"/>
    <w:rsid w:val="00175F4F"/>
    <w:rsid w:val="00176576"/>
    <w:rsid w:val="00176701"/>
    <w:rsid w:val="00176F02"/>
    <w:rsid w:val="00176FA3"/>
    <w:rsid w:val="00177750"/>
    <w:rsid w:val="00177C59"/>
    <w:rsid w:val="00177FD7"/>
    <w:rsid w:val="00180401"/>
    <w:rsid w:val="001809CA"/>
    <w:rsid w:val="00181BFC"/>
    <w:rsid w:val="00182968"/>
    <w:rsid w:val="00182A73"/>
    <w:rsid w:val="00182E21"/>
    <w:rsid w:val="001839B2"/>
    <w:rsid w:val="00184B12"/>
    <w:rsid w:val="00185E36"/>
    <w:rsid w:val="00186CD4"/>
    <w:rsid w:val="0019129B"/>
    <w:rsid w:val="00191EE9"/>
    <w:rsid w:val="00192297"/>
    <w:rsid w:val="001925D0"/>
    <w:rsid w:val="00192BDD"/>
    <w:rsid w:val="00193051"/>
    <w:rsid w:val="0019307A"/>
    <w:rsid w:val="00193216"/>
    <w:rsid w:val="001933D3"/>
    <w:rsid w:val="00193D4F"/>
    <w:rsid w:val="00194158"/>
    <w:rsid w:val="00196799"/>
    <w:rsid w:val="00197918"/>
    <w:rsid w:val="001A023C"/>
    <w:rsid w:val="001A0599"/>
    <w:rsid w:val="001A1054"/>
    <w:rsid w:val="001A13EF"/>
    <w:rsid w:val="001A280C"/>
    <w:rsid w:val="001A3877"/>
    <w:rsid w:val="001A4153"/>
    <w:rsid w:val="001A42E1"/>
    <w:rsid w:val="001A435D"/>
    <w:rsid w:val="001A4847"/>
    <w:rsid w:val="001A4E49"/>
    <w:rsid w:val="001A4FC9"/>
    <w:rsid w:val="001A51DD"/>
    <w:rsid w:val="001A58CC"/>
    <w:rsid w:val="001A5F08"/>
    <w:rsid w:val="001A5F26"/>
    <w:rsid w:val="001A5F68"/>
    <w:rsid w:val="001A621A"/>
    <w:rsid w:val="001A65D1"/>
    <w:rsid w:val="001A6CCD"/>
    <w:rsid w:val="001A6CE6"/>
    <w:rsid w:val="001A76BA"/>
    <w:rsid w:val="001B0183"/>
    <w:rsid w:val="001B049C"/>
    <w:rsid w:val="001B1403"/>
    <w:rsid w:val="001B1E69"/>
    <w:rsid w:val="001B2132"/>
    <w:rsid w:val="001B38D0"/>
    <w:rsid w:val="001B4E25"/>
    <w:rsid w:val="001B56FC"/>
    <w:rsid w:val="001B5A25"/>
    <w:rsid w:val="001B6428"/>
    <w:rsid w:val="001B68B4"/>
    <w:rsid w:val="001B7157"/>
    <w:rsid w:val="001B74C1"/>
    <w:rsid w:val="001B75A4"/>
    <w:rsid w:val="001B7CF3"/>
    <w:rsid w:val="001C174D"/>
    <w:rsid w:val="001C1E96"/>
    <w:rsid w:val="001C1F1E"/>
    <w:rsid w:val="001C2328"/>
    <w:rsid w:val="001C25B2"/>
    <w:rsid w:val="001C2A83"/>
    <w:rsid w:val="001C3B9B"/>
    <w:rsid w:val="001C4098"/>
    <w:rsid w:val="001C5B06"/>
    <w:rsid w:val="001C6E80"/>
    <w:rsid w:val="001C7795"/>
    <w:rsid w:val="001D10D6"/>
    <w:rsid w:val="001D2104"/>
    <w:rsid w:val="001D266E"/>
    <w:rsid w:val="001D3589"/>
    <w:rsid w:val="001D3877"/>
    <w:rsid w:val="001D3FAF"/>
    <w:rsid w:val="001D5E70"/>
    <w:rsid w:val="001D610F"/>
    <w:rsid w:val="001D757A"/>
    <w:rsid w:val="001E01F2"/>
    <w:rsid w:val="001E0937"/>
    <w:rsid w:val="001E26E5"/>
    <w:rsid w:val="001E2DFE"/>
    <w:rsid w:val="001E3E35"/>
    <w:rsid w:val="001E4261"/>
    <w:rsid w:val="001E4D61"/>
    <w:rsid w:val="001E5065"/>
    <w:rsid w:val="001E5692"/>
    <w:rsid w:val="001E663D"/>
    <w:rsid w:val="001E7BBA"/>
    <w:rsid w:val="001F0137"/>
    <w:rsid w:val="001F0E0D"/>
    <w:rsid w:val="001F0E8C"/>
    <w:rsid w:val="001F1534"/>
    <w:rsid w:val="001F1538"/>
    <w:rsid w:val="001F1E20"/>
    <w:rsid w:val="001F3368"/>
    <w:rsid w:val="001F41C8"/>
    <w:rsid w:val="001F4695"/>
    <w:rsid w:val="001F4D50"/>
    <w:rsid w:val="001F5A09"/>
    <w:rsid w:val="001F5C9B"/>
    <w:rsid w:val="001F633F"/>
    <w:rsid w:val="001F66FE"/>
    <w:rsid w:val="00200115"/>
    <w:rsid w:val="002003A5"/>
    <w:rsid w:val="00200E4E"/>
    <w:rsid w:val="00201174"/>
    <w:rsid w:val="002014A0"/>
    <w:rsid w:val="00201626"/>
    <w:rsid w:val="00201BC3"/>
    <w:rsid w:val="002024E1"/>
    <w:rsid w:val="002027D3"/>
    <w:rsid w:val="002033F5"/>
    <w:rsid w:val="002050E6"/>
    <w:rsid w:val="00205211"/>
    <w:rsid w:val="00205361"/>
    <w:rsid w:val="00205410"/>
    <w:rsid w:val="00206FD7"/>
    <w:rsid w:val="0020792B"/>
    <w:rsid w:val="0020794F"/>
    <w:rsid w:val="00207BE2"/>
    <w:rsid w:val="00207F67"/>
    <w:rsid w:val="0021053B"/>
    <w:rsid w:val="00210C27"/>
    <w:rsid w:val="00211B62"/>
    <w:rsid w:val="00212565"/>
    <w:rsid w:val="002134A8"/>
    <w:rsid w:val="002148F5"/>
    <w:rsid w:val="00215964"/>
    <w:rsid w:val="00215A11"/>
    <w:rsid w:val="0021635C"/>
    <w:rsid w:val="00217ABB"/>
    <w:rsid w:val="00217BD4"/>
    <w:rsid w:val="00217E0D"/>
    <w:rsid w:val="00221FB8"/>
    <w:rsid w:val="002220C1"/>
    <w:rsid w:val="00223967"/>
    <w:rsid w:val="00223D68"/>
    <w:rsid w:val="00223E1B"/>
    <w:rsid w:val="002241ED"/>
    <w:rsid w:val="002259CB"/>
    <w:rsid w:val="00227421"/>
    <w:rsid w:val="00227C0A"/>
    <w:rsid w:val="00227E49"/>
    <w:rsid w:val="002306C7"/>
    <w:rsid w:val="00231CBA"/>
    <w:rsid w:val="00231EC3"/>
    <w:rsid w:val="002330E3"/>
    <w:rsid w:val="00233D71"/>
    <w:rsid w:val="0023439B"/>
    <w:rsid w:val="0023470E"/>
    <w:rsid w:val="00234BB3"/>
    <w:rsid w:val="002350EE"/>
    <w:rsid w:val="002350F3"/>
    <w:rsid w:val="00235CBC"/>
    <w:rsid w:val="00235E26"/>
    <w:rsid w:val="00237D4B"/>
    <w:rsid w:val="0024037C"/>
    <w:rsid w:val="002407D1"/>
    <w:rsid w:val="002408B1"/>
    <w:rsid w:val="00241191"/>
    <w:rsid w:val="00242EF7"/>
    <w:rsid w:val="00243259"/>
    <w:rsid w:val="00244C76"/>
    <w:rsid w:val="00245563"/>
    <w:rsid w:val="00251DFD"/>
    <w:rsid w:val="00251EE8"/>
    <w:rsid w:val="002521E2"/>
    <w:rsid w:val="002531B0"/>
    <w:rsid w:val="00254062"/>
    <w:rsid w:val="00254124"/>
    <w:rsid w:val="002543FA"/>
    <w:rsid w:val="0025462E"/>
    <w:rsid w:val="00254757"/>
    <w:rsid w:val="00254900"/>
    <w:rsid w:val="00254910"/>
    <w:rsid w:val="00254A6C"/>
    <w:rsid w:val="002562FA"/>
    <w:rsid w:val="00257C38"/>
    <w:rsid w:val="00257DFA"/>
    <w:rsid w:val="0026086A"/>
    <w:rsid w:val="00260CED"/>
    <w:rsid w:val="00261065"/>
    <w:rsid w:val="00261076"/>
    <w:rsid w:val="002613DD"/>
    <w:rsid w:val="002626F6"/>
    <w:rsid w:val="002638A6"/>
    <w:rsid w:val="00263DA7"/>
    <w:rsid w:val="00265C8F"/>
    <w:rsid w:val="00271475"/>
    <w:rsid w:val="00271BB6"/>
    <w:rsid w:val="00272252"/>
    <w:rsid w:val="00272286"/>
    <w:rsid w:val="002727DE"/>
    <w:rsid w:val="00272901"/>
    <w:rsid w:val="00272EE4"/>
    <w:rsid w:val="00274564"/>
    <w:rsid w:val="00275401"/>
    <w:rsid w:val="00275611"/>
    <w:rsid w:val="00276F4F"/>
    <w:rsid w:val="002770C8"/>
    <w:rsid w:val="00277442"/>
    <w:rsid w:val="00277451"/>
    <w:rsid w:val="00280115"/>
    <w:rsid w:val="00280DC2"/>
    <w:rsid w:val="00281E9E"/>
    <w:rsid w:val="002829F7"/>
    <w:rsid w:val="00282B64"/>
    <w:rsid w:val="00283469"/>
    <w:rsid w:val="00283635"/>
    <w:rsid w:val="00283E8E"/>
    <w:rsid w:val="00285D25"/>
    <w:rsid w:val="00285E99"/>
    <w:rsid w:val="002867C2"/>
    <w:rsid w:val="002905B5"/>
    <w:rsid w:val="00290653"/>
    <w:rsid w:val="002926F6"/>
    <w:rsid w:val="00292BFF"/>
    <w:rsid w:val="002963EE"/>
    <w:rsid w:val="0029670F"/>
    <w:rsid w:val="00296894"/>
    <w:rsid w:val="00296E7D"/>
    <w:rsid w:val="00297303"/>
    <w:rsid w:val="00297A5A"/>
    <w:rsid w:val="00297D7C"/>
    <w:rsid w:val="002A01A4"/>
    <w:rsid w:val="002A1E1C"/>
    <w:rsid w:val="002A23F6"/>
    <w:rsid w:val="002A27B9"/>
    <w:rsid w:val="002A30F7"/>
    <w:rsid w:val="002A31B3"/>
    <w:rsid w:val="002A3404"/>
    <w:rsid w:val="002A46E9"/>
    <w:rsid w:val="002A4B54"/>
    <w:rsid w:val="002A4DFB"/>
    <w:rsid w:val="002A57E5"/>
    <w:rsid w:val="002A7688"/>
    <w:rsid w:val="002B4197"/>
    <w:rsid w:val="002B42C2"/>
    <w:rsid w:val="002B46FF"/>
    <w:rsid w:val="002B4918"/>
    <w:rsid w:val="002B59EE"/>
    <w:rsid w:val="002B6916"/>
    <w:rsid w:val="002B6DB8"/>
    <w:rsid w:val="002B7914"/>
    <w:rsid w:val="002C0540"/>
    <w:rsid w:val="002C18C2"/>
    <w:rsid w:val="002C2099"/>
    <w:rsid w:val="002C29C1"/>
    <w:rsid w:val="002C578A"/>
    <w:rsid w:val="002C5B38"/>
    <w:rsid w:val="002C5DFD"/>
    <w:rsid w:val="002C68F0"/>
    <w:rsid w:val="002D063B"/>
    <w:rsid w:val="002D08E4"/>
    <w:rsid w:val="002D0996"/>
    <w:rsid w:val="002D0A3F"/>
    <w:rsid w:val="002D0B99"/>
    <w:rsid w:val="002D0F75"/>
    <w:rsid w:val="002D1A90"/>
    <w:rsid w:val="002D1C2C"/>
    <w:rsid w:val="002D29D3"/>
    <w:rsid w:val="002D3590"/>
    <w:rsid w:val="002D3FB4"/>
    <w:rsid w:val="002D4E9D"/>
    <w:rsid w:val="002D54D7"/>
    <w:rsid w:val="002D6967"/>
    <w:rsid w:val="002D6F89"/>
    <w:rsid w:val="002D73DD"/>
    <w:rsid w:val="002D7637"/>
    <w:rsid w:val="002D7745"/>
    <w:rsid w:val="002D783E"/>
    <w:rsid w:val="002D7881"/>
    <w:rsid w:val="002E0B8C"/>
    <w:rsid w:val="002E1381"/>
    <w:rsid w:val="002E1D73"/>
    <w:rsid w:val="002E2068"/>
    <w:rsid w:val="002E2550"/>
    <w:rsid w:val="002E2D65"/>
    <w:rsid w:val="002E3427"/>
    <w:rsid w:val="002E3AC0"/>
    <w:rsid w:val="002E3FEB"/>
    <w:rsid w:val="002E5520"/>
    <w:rsid w:val="002F0157"/>
    <w:rsid w:val="002F01BE"/>
    <w:rsid w:val="002F1965"/>
    <w:rsid w:val="002F37CC"/>
    <w:rsid w:val="002F47D0"/>
    <w:rsid w:val="002F4B50"/>
    <w:rsid w:val="002F622E"/>
    <w:rsid w:val="002F6DEB"/>
    <w:rsid w:val="002F74DB"/>
    <w:rsid w:val="002F7A0A"/>
    <w:rsid w:val="002F7B19"/>
    <w:rsid w:val="00300807"/>
    <w:rsid w:val="00301201"/>
    <w:rsid w:val="00302B78"/>
    <w:rsid w:val="00302DE6"/>
    <w:rsid w:val="003032BC"/>
    <w:rsid w:val="00303431"/>
    <w:rsid w:val="0030379E"/>
    <w:rsid w:val="0030461B"/>
    <w:rsid w:val="003047E6"/>
    <w:rsid w:val="00305BC0"/>
    <w:rsid w:val="00305FB9"/>
    <w:rsid w:val="003064FF"/>
    <w:rsid w:val="00310573"/>
    <w:rsid w:val="0031092A"/>
    <w:rsid w:val="003119D1"/>
    <w:rsid w:val="00311EDD"/>
    <w:rsid w:val="003129B0"/>
    <w:rsid w:val="00312A49"/>
    <w:rsid w:val="00312C04"/>
    <w:rsid w:val="003141E8"/>
    <w:rsid w:val="00314538"/>
    <w:rsid w:val="0031599A"/>
    <w:rsid w:val="00315D04"/>
    <w:rsid w:val="003175ED"/>
    <w:rsid w:val="00317908"/>
    <w:rsid w:val="00320291"/>
    <w:rsid w:val="00320663"/>
    <w:rsid w:val="00321491"/>
    <w:rsid w:val="00321C7E"/>
    <w:rsid w:val="00322600"/>
    <w:rsid w:val="003228EB"/>
    <w:rsid w:val="00323ACC"/>
    <w:rsid w:val="00323D39"/>
    <w:rsid w:val="00323F5B"/>
    <w:rsid w:val="0032431F"/>
    <w:rsid w:val="0032469C"/>
    <w:rsid w:val="00324871"/>
    <w:rsid w:val="003248C5"/>
    <w:rsid w:val="003251C8"/>
    <w:rsid w:val="0032525B"/>
    <w:rsid w:val="003254B7"/>
    <w:rsid w:val="003256AE"/>
    <w:rsid w:val="003261CA"/>
    <w:rsid w:val="00326209"/>
    <w:rsid w:val="00326B6E"/>
    <w:rsid w:val="0032764E"/>
    <w:rsid w:val="00327873"/>
    <w:rsid w:val="00327AD8"/>
    <w:rsid w:val="00327E1F"/>
    <w:rsid w:val="00327E69"/>
    <w:rsid w:val="00327F36"/>
    <w:rsid w:val="003319FD"/>
    <w:rsid w:val="00332ABB"/>
    <w:rsid w:val="00333250"/>
    <w:rsid w:val="00334DA7"/>
    <w:rsid w:val="003369B1"/>
    <w:rsid w:val="00336C4B"/>
    <w:rsid w:val="003370CF"/>
    <w:rsid w:val="0033754A"/>
    <w:rsid w:val="00337EDF"/>
    <w:rsid w:val="003410C4"/>
    <w:rsid w:val="00341444"/>
    <w:rsid w:val="00342C4F"/>
    <w:rsid w:val="00343B43"/>
    <w:rsid w:val="00343EBC"/>
    <w:rsid w:val="00344171"/>
    <w:rsid w:val="003441E9"/>
    <w:rsid w:val="003443AA"/>
    <w:rsid w:val="00345BBF"/>
    <w:rsid w:val="003463D5"/>
    <w:rsid w:val="003465E1"/>
    <w:rsid w:val="00346D68"/>
    <w:rsid w:val="00347251"/>
    <w:rsid w:val="00347873"/>
    <w:rsid w:val="00350297"/>
    <w:rsid w:val="003503E6"/>
    <w:rsid w:val="00353D44"/>
    <w:rsid w:val="00355AA4"/>
    <w:rsid w:val="00355BD5"/>
    <w:rsid w:val="00355F05"/>
    <w:rsid w:val="003563C7"/>
    <w:rsid w:val="00356690"/>
    <w:rsid w:val="00357174"/>
    <w:rsid w:val="003574C1"/>
    <w:rsid w:val="00360922"/>
    <w:rsid w:val="00361FC1"/>
    <w:rsid w:val="00363325"/>
    <w:rsid w:val="003633A3"/>
    <w:rsid w:val="00366F11"/>
    <w:rsid w:val="0037004A"/>
    <w:rsid w:val="00370A9B"/>
    <w:rsid w:val="00370FA3"/>
    <w:rsid w:val="003714D3"/>
    <w:rsid w:val="00371863"/>
    <w:rsid w:val="00371BA5"/>
    <w:rsid w:val="00372E22"/>
    <w:rsid w:val="00373481"/>
    <w:rsid w:val="00373C8D"/>
    <w:rsid w:val="003765BA"/>
    <w:rsid w:val="0037672A"/>
    <w:rsid w:val="00377E1D"/>
    <w:rsid w:val="00381ABD"/>
    <w:rsid w:val="00381BCA"/>
    <w:rsid w:val="00382CC8"/>
    <w:rsid w:val="00382E9F"/>
    <w:rsid w:val="00382ED6"/>
    <w:rsid w:val="00383075"/>
    <w:rsid w:val="00383A71"/>
    <w:rsid w:val="00385E2C"/>
    <w:rsid w:val="00386073"/>
    <w:rsid w:val="00386CE9"/>
    <w:rsid w:val="003905FA"/>
    <w:rsid w:val="00390982"/>
    <w:rsid w:val="00390E60"/>
    <w:rsid w:val="00392593"/>
    <w:rsid w:val="0039304B"/>
    <w:rsid w:val="003939D3"/>
    <w:rsid w:val="00394226"/>
    <w:rsid w:val="0039511C"/>
    <w:rsid w:val="00396C7D"/>
    <w:rsid w:val="00396E2D"/>
    <w:rsid w:val="003979AC"/>
    <w:rsid w:val="00397DD7"/>
    <w:rsid w:val="003A20A2"/>
    <w:rsid w:val="003A2D89"/>
    <w:rsid w:val="003A2EFB"/>
    <w:rsid w:val="003A321A"/>
    <w:rsid w:val="003A38F1"/>
    <w:rsid w:val="003A44FC"/>
    <w:rsid w:val="003A4DFD"/>
    <w:rsid w:val="003A5239"/>
    <w:rsid w:val="003A64E4"/>
    <w:rsid w:val="003A65F6"/>
    <w:rsid w:val="003A7635"/>
    <w:rsid w:val="003B08E5"/>
    <w:rsid w:val="003B0D64"/>
    <w:rsid w:val="003B1329"/>
    <w:rsid w:val="003B253C"/>
    <w:rsid w:val="003B2749"/>
    <w:rsid w:val="003B2E41"/>
    <w:rsid w:val="003B37C9"/>
    <w:rsid w:val="003B3F8D"/>
    <w:rsid w:val="003B6AA8"/>
    <w:rsid w:val="003B76EE"/>
    <w:rsid w:val="003B7BBD"/>
    <w:rsid w:val="003C01B5"/>
    <w:rsid w:val="003C2462"/>
    <w:rsid w:val="003C2BEC"/>
    <w:rsid w:val="003C33E0"/>
    <w:rsid w:val="003C3B09"/>
    <w:rsid w:val="003C3C8B"/>
    <w:rsid w:val="003C3F94"/>
    <w:rsid w:val="003C3FD0"/>
    <w:rsid w:val="003C450B"/>
    <w:rsid w:val="003C47C9"/>
    <w:rsid w:val="003C4F84"/>
    <w:rsid w:val="003C64D3"/>
    <w:rsid w:val="003C6BA4"/>
    <w:rsid w:val="003C6E27"/>
    <w:rsid w:val="003C7B6A"/>
    <w:rsid w:val="003D0470"/>
    <w:rsid w:val="003D060E"/>
    <w:rsid w:val="003D1C99"/>
    <w:rsid w:val="003D31A2"/>
    <w:rsid w:val="003D47DE"/>
    <w:rsid w:val="003D53A7"/>
    <w:rsid w:val="003D56B9"/>
    <w:rsid w:val="003D59C0"/>
    <w:rsid w:val="003D670E"/>
    <w:rsid w:val="003E03E5"/>
    <w:rsid w:val="003E11A3"/>
    <w:rsid w:val="003E1BAD"/>
    <w:rsid w:val="003E1D97"/>
    <w:rsid w:val="003E2B27"/>
    <w:rsid w:val="003E5268"/>
    <w:rsid w:val="003E54ED"/>
    <w:rsid w:val="003E6BC8"/>
    <w:rsid w:val="003E6F4E"/>
    <w:rsid w:val="003E7636"/>
    <w:rsid w:val="003E7B0A"/>
    <w:rsid w:val="003E7E94"/>
    <w:rsid w:val="003F06F0"/>
    <w:rsid w:val="003F1421"/>
    <w:rsid w:val="003F19ED"/>
    <w:rsid w:val="003F200E"/>
    <w:rsid w:val="003F2C84"/>
    <w:rsid w:val="003F3140"/>
    <w:rsid w:val="003F3431"/>
    <w:rsid w:val="003F3CB9"/>
    <w:rsid w:val="003F7F34"/>
    <w:rsid w:val="00400EB0"/>
    <w:rsid w:val="00401873"/>
    <w:rsid w:val="004019D3"/>
    <w:rsid w:val="004025B9"/>
    <w:rsid w:val="004027A9"/>
    <w:rsid w:val="00403903"/>
    <w:rsid w:val="00403A61"/>
    <w:rsid w:val="0040416E"/>
    <w:rsid w:val="004045CA"/>
    <w:rsid w:val="00407C39"/>
    <w:rsid w:val="00407C69"/>
    <w:rsid w:val="00410747"/>
    <w:rsid w:val="00411994"/>
    <w:rsid w:val="004122EA"/>
    <w:rsid w:val="004131A3"/>
    <w:rsid w:val="00414B7C"/>
    <w:rsid w:val="00415941"/>
    <w:rsid w:val="004160AC"/>
    <w:rsid w:val="0041682D"/>
    <w:rsid w:val="00417BB1"/>
    <w:rsid w:val="00420031"/>
    <w:rsid w:val="00422041"/>
    <w:rsid w:val="0042228E"/>
    <w:rsid w:val="00422AF1"/>
    <w:rsid w:val="00423F47"/>
    <w:rsid w:val="004253B9"/>
    <w:rsid w:val="00425DA0"/>
    <w:rsid w:val="00425FBE"/>
    <w:rsid w:val="004267AB"/>
    <w:rsid w:val="00426AD6"/>
    <w:rsid w:val="00430D13"/>
    <w:rsid w:val="004310A8"/>
    <w:rsid w:val="004314EE"/>
    <w:rsid w:val="004323F6"/>
    <w:rsid w:val="0043250A"/>
    <w:rsid w:val="0043269A"/>
    <w:rsid w:val="004331E9"/>
    <w:rsid w:val="004338BA"/>
    <w:rsid w:val="004361B6"/>
    <w:rsid w:val="004368E1"/>
    <w:rsid w:val="004401AB"/>
    <w:rsid w:val="00440DF3"/>
    <w:rsid w:val="00441353"/>
    <w:rsid w:val="00441984"/>
    <w:rsid w:val="004430F3"/>
    <w:rsid w:val="004433AC"/>
    <w:rsid w:val="00446313"/>
    <w:rsid w:val="00446EC1"/>
    <w:rsid w:val="004473EA"/>
    <w:rsid w:val="004505F5"/>
    <w:rsid w:val="00450661"/>
    <w:rsid w:val="004527BC"/>
    <w:rsid w:val="00452D9C"/>
    <w:rsid w:val="004533CE"/>
    <w:rsid w:val="00453E3A"/>
    <w:rsid w:val="00454FDA"/>
    <w:rsid w:val="00455027"/>
    <w:rsid w:val="004560CB"/>
    <w:rsid w:val="00456193"/>
    <w:rsid w:val="004569BF"/>
    <w:rsid w:val="00456E55"/>
    <w:rsid w:val="00457043"/>
    <w:rsid w:val="00457B39"/>
    <w:rsid w:val="00460E7B"/>
    <w:rsid w:val="00460E7F"/>
    <w:rsid w:val="00461127"/>
    <w:rsid w:val="0046155B"/>
    <w:rsid w:val="0046156F"/>
    <w:rsid w:val="00461D32"/>
    <w:rsid w:val="00461F95"/>
    <w:rsid w:val="00462A69"/>
    <w:rsid w:val="00463253"/>
    <w:rsid w:val="004632F4"/>
    <w:rsid w:val="004643B8"/>
    <w:rsid w:val="00464F74"/>
    <w:rsid w:val="004657B1"/>
    <w:rsid w:val="00466301"/>
    <w:rsid w:val="00466F54"/>
    <w:rsid w:val="00467358"/>
    <w:rsid w:val="00467493"/>
    <w:rsid w:val="0046787F"/>
    <w:rsid w:val="00467894"/>
    <w:rsid w:val="00467925"/>
    <w:rsid w:val="004705A7"/>
    <w:rsid w:val="00470D82"/>
    <w:rsid w:val="004716A2"/>
    <w:rsid w:val="00471DA2"/>
    <w:rsid w:val="004726D2"/>
    <w:rsid w:val="00473441"/>
    <w:rsid w:val="00473F52"/>
    <w:rsid w:val="0047426B"/>
    <w:rsid w:val="00474367"/>
    <w:rsid w:val="0047468E"/>
    <w:rsid w:val="00474FDA"/>
    <w:rsid w:val="00475198"/>
    <w:rsid w:val="00476826"/>
    <w:rsid w:val="004805C2"/>
    <w:rsid w:val="00480F19"/>
    <w:rsid w:val="00480FF3"/>
    <w:rsid w:val="004814A9"/>
    <w:rsid w:val="004817E8"/>
    <w:rsid w:val="004818D5"/>
    <w:rsid w:val="00481B09"/>
    <w:rsid w:val="00483410"/>
    <w:rsid w:val="00483A33"/>
    <w:rsid w:val="00483DE0"/>
    <w:rsid w:val="00486A4A"/>
    <w:rsid w:val="00486BF4"/>
    <w:rsid w:val="00486EA1"/>
    <w:rsid w:val="00487EC4"/>
    <w:rsid w:val="004908BA"/>
    <w:rsid w:val="00490D4F"/>
    <w:rsid w:val="004915CC"/>
    <w:rsid w:val="004917EE"/>
    <w:rsid w:val="00492D7D"/>
    <w:rsid w:val="004934BA"/>
    <w:rsid w:val="00493DAE"/>
    <w:rsid w:val="00494CAF"/>
    <w:rsid w:val="00495C67"/>
    <w:rsid w:val="00496949"/>
    <w:rsid w:val="004975F7"/>
    <w:rsid w:val="004A0869"/>
    <w:rsid w:val="004A0D94"/>
    <w:rsid w:val="004A1977"/>
    <w:rsid w:val="004A1B0F"/>
    <w:rsid w:val="004A51C5"/>
    <w:rsid w:val="004A61A9"/>
    <w:rsid w:val="004A7672"/>
    <w:rsid w:val="004B0457"/>
    <w:rsid w:val="004B0921"/>
    <w:rsid w:val="004B0DCF"/>
    <w:rsid w:val="004B0F11"/>
    <w:rsid w:val="004B1549"/>
    <w:rsid w:val="004B227E"/>
    <w:rsid w:val="004B35C2"/>
    <w:rsid w:val="004B36FD"/>
    <w:rsid w:val="004B3C56"/>
    <w:rsid w:val="004B3C85"/>
    <w:rsid w:val="004B40D4"/>
    <w:rsid w:val="004B4F4D"/>
    <w:rsid w:val="004B72D9"/>
    <w:rsid w:val="004B78E9"/>
    <w:rsid w:val="004C05D1"/>
    <w:rsid w:val="004C080E"/>
    <w:rsid w:val="004C1BA7"/>
    <w:rsid w:val="004C1CEB"/>
    <w:rsid w:val="004C236F"/>
    <w:rsid w:val="004C2E38"/>
    <w:rsid w:val="004C2EE1"/>
    <w:rsid w:val="004C3219"/>
    <w:rsid w:val="004C3308"/>
    <w:rsid w:val="004C4F49"/>
    <w:rsid w:val="004C57CB"/>
    <w:rsid w:val="004C5DD4"/>
    <w:rsid w:val="004C604C"/>
    <w:rsid w:val="004C6751"/>
    <w:rsid w:val="004C690E"/>
    <w:rsid w:val="004C6E19"/>
    <w:rsid w:val="004C7C56"/>
    <w:rsid w:val="004D022A"/>
    <w:rsid w:val="004D12AF"/>
    <w:rsid w:val="004D1371"/>
    <w:rsid w:val="004D15FF"/>
    <w:rsid w:val="004D17E6"/>
    <w:rsid w:val="004D1B16"/>
    <w:rsid w:val="004D2C6E"/>
    <w:rsid w:val="004D3D8E"/>
    <w:rsid w:val="004E027D"/>
    <w:rsid w:val="004E134E"/>
    <w:rsid w:val="004E1453"/>
    <w:rsid w:val="004E1E59"/>
    <w:rsid w:val="004E21D8"/>
    <w:rsid w:val="004E5935"/>
    <w:rsid w:val="004E65EF"/>
    <w:rsid w:val="004E6ADA"/>
    <w:rsid w:val="004E6EEF"/>
    <w:rsid w:val="004E6EFD"/>
    <w:rsid w:val="004E70D2"/>
    <w:rsid w:val="004E7421"/>
    <w:rsid w:val="004E7FCA"/>
    <w:rsid w:val="004F0874"/>
    <w:rsid w:val="004F1472"/>
    <w:rsid w:val="004F14F9"/>
    <w:rsid w:val="004F1FD4"/>
    <w:rsid w:val="004F2020"/>
    <w:rsid w:val="004F25A9"/>
    <w:rsid w:val="004F33B9"/>
    <w:rsid w:val="004F396C"/>
    <w:rsid w:val="004F48D8"/>
    <w:rsid w:val="004F4C5E"/>
    <w:rsid w:val="004F54C1"/>
    <w:rsid w:val="004F5CC3"/>
    <w:rsid w:val="004F5F2A"/>
    <w:rsid w:val="004F7C25"/>
    <w:rsid w:val="00500608"/>
    <w:rsid w:val="00500C1B"/>
    <w:rsid w:val="00500D13"/>
    <w:rsid w:val="0050192B"/>
    <w:rsid w:val="00503A54"/>
    <w:rsid w:val="005044F5"/>
    <w:rsid w:val="0050517F"/>
    <w:rsid w:val="005054E2"/>
    <w:rsid w:val="005055EC"/>
    <w:rsid w:val="00506A66"/>
    <w:rsid w:val="00506C85"/>
    <w:rsid w:val="005072D0"/>
    <w:rsid w:val="0050793A"/>
    <w:rsid w:val="005101A4"/>
    <w:rsid w:val="00510BE4"/>
    <w:rsid w:val="005111B8"/>
    <w:rsid w:val="005113ED"/>
    <w:rsid w:val="00511DB9"/>
    <w:rsid w:val="005121A8"/>
    <w:rsid w:val="005127E3"/>
    <w:rsid w:val="00512A56"/>
    <w:rsid w:val="00513054"/>
    <w:rsid w:val="00513E2A"/>
    <w:rsid w:val="005143C4"/>
    <w:rsid w:val="0051552C"/>
    <w:rsid w:val="00515BA7"/>
    <w:rsid w:val="00516077"/>
    <w:rsid w:val="00516508"/>
    <w:rsid w:val="00521BE8"/>
    <w:rsid w:val="0052297B"/>
    <w:rsid w:val="00523AE4"/>
    <w:rsid w:val="00524C50"/>
    <w:rsid w:val="005268E1"/>
    <w:rsid w:val="00527084"/>
    <w:rsid w:val="005301EE"/>
    <w:rsid w:val="00531439"/>
    <w:rsid w:val="00531D85"/>
    <w:rsid w:val="0053230E"/>
    <w:rsid w:val="005324D1"/>
    <w:rsid w:val="005338F5"/>
    <w:rsid w:val="00535CC6"/>
    <w:rsid w:val="00536299"/>
    <w:rsid w:val="005369BA"/>
    <w:rsid w:val="00536F35"/>
    <w:rsid w:val="00537395"/>
    <w:rsid w:val="00537FED"/>
    <w:rsid w:val="00542410"/>
    <w:rsid w:val="00542B68"/>
    <w:rsid w:val="00543223"/>
    <w:rsid w:val="0054336E"/>
    <w:rsid w:val="00543437"/>
    <w:rsid w:val="00544EA5"/>
    <w:rsid w:val="0054511A"/>
    <w:rsid w:val="00546832"/>
    <w:rsid w:val="00546E26"/>
    <w:rsid w:val="0054793B"/>
    <w:rsid w:val="005500CA"/>
    <w:rsid w:val="005502A5"/>
    <w:rsid w:val="005503A4"/>
    <w:rsid w:val="005509BA"/>
    <w:rsid w:val="005524D2"/>
    <w:rsid w:val="00552AA3"/>
    <w:rsid w:val="00552B84"/>
    <w:rsid w:val="00552C5F"/>
    <w:rsid w:val="0055695E"/>
    <w:rsid w:val="00556EFC"/>
    <w:rsid w:val="00557A5F"/>
    <w:rsid w:val="005608EB"/>
    <w:rsid w:val="00560F49"/>
    <w:rsid w:val="00561C34"/>
    <w:rsid w:val="00562070"/>
    <w:rsid w:val="00562A9A"/>
    <w:rsid w:val="00562BEF"/>
    <w:rsid w:val="005639DB"/>
    <w:rsid w:val="00564642"/>
    <w:rsid w:val="00564A67"/>
    <w:rsid w:val="00564E9B"/>
    <w:rsid w:val="005651B8"/>
    <w:rsid w:val="00565551"/>
    <w:rsid w:val="0056687D"/>
    <w:rsid w:val="00566A98"/>
    <w:rsid w:val="00566DF9"/>
    <w:rsid w:val="005672E7"/>
    <w:rsid w:val="005704DF"/>
    <w:rsid w:val="00570674"/>
    <w:rsid w:val="0057098A"/>
    <w:rsid w:val="0057113A"/>
    <w:rsid w:val="005721BE"/>
    <w:rsid w:val="00572C21"/>
    <w:rsid w:val="00573E96"/>
    <w:rsid w:val="00575299"/>
    <w:rsid w:val="00575699"/>
    <w:rsid w:val="00576593"/>
    <w:rsid w:val="005766FD"/>
    <w:rsid w:val="00576865"/>
    <w:rsid w:val="005772D7"/>
    <w:rsid w:val="00581402"/>
    <w:rsid w:val="00581A05"/>
    <w:rsid w:val="00581F14"/>
    <w:rsid w:val="0058538E"/>
    <w:rsid w:val="00585BB6"/>
    <w:rsid w:val="00586240"/>
    <w:rsid w:val="00587265"/>
    <w:rsid w:val="00590118"/>
    <w:rsid w:val="0059136D"/>
    <w:rsid w:val="00591D24"/>
    <w:rsid w:val="00591FCD"/>
    <w:rsid w:val="005921EF"/>
    <w:rsid w:val="00592509"/>
    <w:rsid w:val="0059288F"/>
    <w:rsid w:val="005938C0"/>
    <w:rsid w:val="0059505D"/>
    <w:rsid w:val="005954C0"/>
    <w:rsid w:val="00597516"/>
    <w:rsid w:val="00597E56"/>
    <w:rsid w:val="00597F1B"/>
    <w:rsid w:val="005A0037"/>
    <w:rsid w:val="005A02A7"/>
    <w:rsid w:val="005A0597"/>
    <w:rsid w:val="005A1EA2"/>
    <w:rsid w:val="005A2731"/>
    <w:rsid w:val="005A2B1B"/>
    <w:rsid w:val="005A3384"/>
    <w:rsid w:val="005A4B0A"/>
    <w:rsid w:val="005A5C07"/>
    <w:rsid w:val="005A6B17"/>
    <w:rsid w:val="005A7018"/>
    <w:rsid w:val="005A7440"/>
    <w:rsid w:val="005A7F18"/>
    <w:rsid w:val="005B0091"/>
    <w:rsid w:val="005B091A"/>
    <w:rsid w:val="005B1F0D"/>
    <w:rsid w:val="005B3509"/>
    <w:rsid w:val="005B3B22"/>
    <w:rsid w:val="005B47DA"/>
    <w:rsid w:val="005B4F2E"/>
    <w:rsid w:val="005B52D2"/>
    <w:rsid w:val="005B53C0"/>
    <w:rsid w:val="005B546C"/>
    <w:rsid w:val="005B55B6"/>
    <w:rsid w:val="005B59CA"/>
    <w:rsid w:val="005B6441"/>
    <w:rsid w:val="005B7ACE"/>
    <w:rsid w:val="005C192F"/>
    <w:rsid w:val="005C2EA2"/>
    <w:rsid w:val="005C3F0F"/>
    <w:rsid w:val="005C4FA8"/>
    <w:rsid w:val="005C5207"/>
    <w:rsid w:val="005C5613"/>
    <w:rsid w:val="005C650E"/>
    <w:rsid w:val="005C670F"/>
    <w:rsid w:val="005C6E08"/>
    <w:rsid w:val="005C6E28"/>
    <w:rsid w:val="005C778D"/>
    <w:rsid w:val="005C7912"/>
    <w:rsid w:val="005D0EF1"/>
    <w:rsid w:val="005D1FDD"/>
    <w:rsid w:val="005D20E5"/>
    <w:rsid w:val="005D2921"/>
    <w:rsid w:val="005D2C5A"/>
    <w:rsid w:val="005D2F1A"/>
    <w:rsid w:val="005D321E"/>
    <w:rsid w:val="005D3F54"/>
    <w:rsid w:val="005D4793"/>
    <w:rsid w:val="005D482E"/>
    <w:rsid w:val="005D5680"/>
    <w:rsid w:val="005D6A77"/>
    <w:rsid w:val="005D75F8"/>
    <w:rsid w:val="005E060D"/>
    <w:rsid w:val="005E12B9"/>
    <w:rsid w:val="005E2449"/>
    <w:rsid w:val="005E2903"/>
    <w:rsid w:val="005E3446"/>
    <w:rsid w:val="005E351E"/>
    <w:rsid w:val="005E387D"/>
    <w:rsid w:val="005E517B"/>
    <w:rsid w:val="005E58D0"/>
    <w:rsid w:val="005E5C43"/>
    <w:rsid w:val="005E63B8"/>
    <w:rsid w:val="005F0D35"/>
    <w:rsid w:val="005F1A26"/>
    <w:rsid w:val="005F1A98"/>
    <w:rsid w:val="005F2F7C"/>
    <w:rsid w:val="005F3A6A"/>
    <w:rsid w:val="005F4E88"/>
    <w:rsid w:val="005F6046"/>
    <w:rsid w:val="005F6703"/>
    <w:rsid w:val="005F67B9"/>
    <w:rsid w:val="005F6D17"/>
    <w:rsid w:val="005F75E0"/>
    <w:rsid w:val="005F79B5"/>
    <w:rsid w:val="005F7FD8"/>
    <w:rsid w:val="00601332"/>
    <w:rsid w:val="00601432"/>
    <w:rsid w:val="00601FD8"/>
    <w:rsid w:val="00602878"/>
    <w:rsid w:val="00603A94"/>
    <w:rsid w:val="00603F59"/>
    <w:rsid w:val="00604AEE"/>
    <w:rsid w:val="00605C67"/>
    <w:rsid w:val="00605F96"/>
    <w:rsid w:val="006060A9"/>
    <w:rsid w:val="00607173"/>
    <w:rsid w:val="00607BB0"/>
    <w:rsid w:val="00610793"/>
    <w:rsid w:val="00611608"/>
    <w:rsid w:val="00611822"/>
    <w:rsid w:val="006127A2"/>
    <w:rsid w:val="006127D9"/>
    <w:rsid w:val="00612898"/>
    <w:rsid w:val="00612B9D"/>
    <w:rsid w:val="00612E01"/>
    <w:rsid w:val="00613D87"/>
    <w:rsid w:val="00614327"/>
    <w:rsid w:val="006147D2"/>
    <w:rsid w:val="0061532C"/>
    <w:rsid w:val="00615BAC"/>
    <w:rsid w:val="00615F78"/>
    <w:rsid w:val="00616184"/>
    <w:rsid w:val="00617484"/>
    <w:rsid w:val="00617CC5"/>
    <w:rsid w:val="00617F9C"/>
    <w:rsid w:val="0062030B"/>
    <w:rsid w:val="00620ACD"/>
    <w:rsid w:val="00620BD6"/>
    <w:rsid w:val="006220AE"/>
    <w:rsid w:val="006225AA"/>
    <w:rsid w:val="00622689"/>
    <w:rsid w:val="00623535"/>
    <w:rsid w:val="00624652"/>
    <w:rsid w:val="00624DAE"/>
    <w:rsid w:val="006266E8"/>
    <w:rsid w:val="00627099"/>
    <w:rsid w:val="006300D6"/>
    <w:rsid w:val="00630222"/>
    <w:rsid w:val="00631267"/>
    <w:rsid w:val="00632994"/>
    <w:rsid w:val="006330B2"/>
    <w:rsid w:val="00633790"/>
    <w:rsid w:val="006356C0"/>
    <w:rsid w:val="00635D58"/>
    <w:rsid w:val="0063685E"/>
    <w:rsid w:val="006411E3"/>
    <w:rsid w:val="006415CE"/>
    <w:rsid w:val="0064186D"/>
    <w:rsid w:val="006419D4"/>
    <w:rsid w:val="00642FA1"/>
    <w:rsid w:val="00644AE6"/>
    <w:rsid w:val="00644C7C"/>
    <w:rsid w:val="00645A7B"/>
    <w:rsid w:val="00645FB1"/>
    <w:rsid w:val="00646BB3"/>
    <w:rsid w:val="00647B06"/>
    <w:rsid w:val="00650EDA"/>
    <w:rsid w:val="006512CA"/>
    <w:rsid w:val="0065177D"/>
    <w:rsid w:val="00652470"/>
    <w:rsid w:val="006524E2"/>
    <w:rsid w:val="0065281C"/>
    <w:rsid w:val="00653206"/>
    <w:rsid w:val="0065328E"/>
    <w:rsid w:val="00653581"/>
    <w:rsid w:val="006543F9"/>
    <w:rsid w:val="006544C0"/>
    <w:rsid w:val="00654621"/>
    <w:rsid w:val="0065781A"/>
    <w:rsid w:val="00660084"/>
    <w:rsid w:val="006601BA"/>
    <w:rsid w:val="00660373"/>
    <w:rsid w:val="00660762"/>
    <w:rsid w:val="00660801"/>
    <w:rsid w:val="00661078"/>
    <w:rsid w:val="006633BF"/>
    <w:rsid w:val="00663CE6"/>
    <w:rsid w:val="0066659D"/>
    <w:rsid w:val="00666AA3"/>
    <w:rsid w:val="00671FF2"/>
    <w:rsid w:val="00672142"/>
    <w:rsid w:val="006726E6"/>
    <w:rsid w:val="00672A7D"/>
    <w:rsid w:val="00672F47"/>
    <w:rsid w:val="006730B9"/>
    <w:rsid w:val="00673DEC"/>
    <w:rsid w:val="00674073"/>
    <w:rsid w:val="00674140"/>
    <w:rsid w:val="006761AB"/>
    <w:rsid w:val="0067706B"/>
    <w:rsid w:val="0067734B"/>
    <w:rsid w:val="00680319"/>
    <w:rsid w:val="006807CE"/>
    <w:rsid w:val="00680CDA"/>
    <w:rsid w:val="0068130C"/>
    <w:rsid w:val="00681B7D"/>
    <w:rsid w:val="0068431C"/>
    <w:rsid w:val="00684509"/>
    <w:rsid w:val="00685343"/>
    <w:rsid w:val="00685C7E"/>
    <w:rsid w:val="00691033"/>
    <w:rsid w:val="0069140D"/>
    <w:rsid w:val="00691584"/>
    <w:rsid w:val="00691683"/>
    <w:rsid w:val="00691A82"/>
    <w:rsid w:val="00692009"/>
    <w:rsid w:val="0069471E"/>
    <w:rsid w:val="006955F4"/>
    <w:rsid w:val="00695FF2"/>
    <w:rsid w:val="0069609C"/>
    <w:rsid w:val="006964AC"/>
    <w:rsid w:val="00697180"/>
    <w:rsid w:val="00697718"/>
    <w:rsid w:val="00697751"/>
    <w:rsid w:val="0069784E"/>
    <w:rsid w:val="00697956"/>
    <w:rsid w:val="00697BA7"/>
    <w:rsid w:val="006A0D9F"/>
    <w:rsid w:val="006A0FD8"/>
    <w:rsid w:val="006A1D83"/>
    <w:rsid w:val="006A1F67"/>
    <w:rsid w:val="006A2316"/>
    <w:rsid w:val="006A3BAE"/>
    <w:rsid w:val="006A3E02"/>
    <w:rsid w:val="006A4D30"/>
    <w:rsid w:val="006A510F"/>
    <w:rsid w:val="006A6447"/>
    <w:rsid w:val="006A7057"/>
    <w:rsid w:val="006B0259"/>
    <w:rsid w:val="006B0F1B"/>
    <w:rsid w:val="006B0F40"/>
    <w:rsid w:val="006B0FE7"/>
    <w:rsid w:val="006B15B5"/>
    <w:rsid w:val="006B17BF"/>
    <w:rsid w:val="006B1EFD"/>
    <w:rsid w:val="006B283A"/>
    <w:rsid w:val="006B289C"/>
    <w:rsid w:val="006B2D2B"/>
    <w:rsid w:val="006B3164"/>
    <w:rsid w:val="006B40F8"/>
    <w:rsid w:val="006B42D5"/>
    <w:rsid w:val="006B4B35"/>
    <w:rsid w:val="006B56D6"/>
    <w:rsid w:val="006B5B8E"/>
    <w:rsid w:val="006B64C7"/>
    <w:rsid w:val="006B65D7"/>
    <w:rsid w:val="006B6C7E"/>
    <w:rsid w:val="006B6C96"/>
    <w:rsid w:val="006B6F7A"/>
    <w:rsid w:val="006B7271"/>
    <w:rsid w:val="006C01C0"/>
    <w:rsid w:val="006C18EA"/>
    <w:rsid w:val="006C22B5"/>
    <w:rsid w:val="006C2E9F"/>
    <w:rsid w:val="006C34E3"/>
    <w:rsid w:val="006C3674"/>
    <w:rsid w:val="006C40DB"/>
    <w:rsid w:val="006C5263"/>
    <w:rsid w:val="006C6224"/>
    <w:rsid w:val="006C7266"/>
    <w:rsid w:val="006C7738"/>
    <w:rsid w:val="006D0009"/>
    <w:rsid w:val="006D183F"/>
    <w:rsid w:val="006D366E"/>
    <w:rsid w:val="006D402A"/>
    <w:rsid w:val="006D4405"/>
    <w:rsid w:val="006D481B"/>
    <w:rsid w:val="006D4DE6"/>
    <w:rsid w:val="006D4F9A"/>
    <w:rsid w:val="006D5A85"/>
    <w:rsid w:val="006D6680"/>
    <w:rsid w:val="006D7143"/>
    <w:rsid w:val="006D74FB"/>
    <w:rsid w:val="006D77BA"/>
    <w:rsid w:val="006E07E7"/>
    <w:rsid w:val="006E0834"/>
    <w:rsid w:val="006E0B5B"/>
    <w:rsid w:val="006E15CA"/>
    <w:rsid w:val="006E299A"/>
    <w:rsid w:val="006E3071"/>
    <w:rsid w:val="006E4A7B"/>
    <w:rsid w:val="006E52DA"/>
    <w:rsid w:val="006E5B04"/>
    <w:rsid w:val="006E6A1C"/>
    <w:rsid w:val="006E6A96"/>
    <w:rsid w:val="006E6E48"/>
    <w:rsid w:val="006E76BF"/>
    <w:rsid w:val="006E7D10"/>
    <w:rsid w:val="006F03F9"/>
    <w:rsid w:val="006F045B"/>
    <w:rsid w:val="006F0927"/>
    <w:rsid w:val="006F11B3"/>
    <w:rsid w:val="006F2502"/>
    <w:rsid w:val="006F2E15"/>
    <w:rsid w:val="006F3062"/>
    <w:rsid w:val="006F35EA"/>
    <w:rsid w:val="006F489C"/>
    <w:rsid w:val="006F5CEF"/>
    <w:rsid w:val="006F721B"/>
    <w:rsid w:val="0070047A"/>
    <w:rsid w:val="00700852"/>
    <w:rsid w:val="00700EB6"/>
    <w:rsid w:val="007014EA"/>
    <w:rsid w:val="0070191D"/>
    <w:rsid w:val="0070192A"/>
    <w:rsid w:val="00702172"/>
    <w:rsid w:val="00703BA3"/>
    <w:rsid w:val="00704489"/>
    <w:rsid w:val="007044C1"/>
    <w:rsid w:val="00704B0D"/>
    <w:rsid w:val="007058C4"/>
    <w:rsid w:val="007066D1"/>
    <w:rsid w:val="0070670D"/>
    <w:rsid w:val="00706C67"/>
    <w:rsid w:val="00710809"/>
    <w:rsid w:val="00710FFA"/>
    <w:rsid w:val="00711CB0"/>
    <w:rsid w:val="00712668"/>
    <w:rsid w:val="00712E57"/>
    <w:rsid w:val="00713019"/>
    <w:rsid w:val="007133A6"/>
    <w:rsid w:val="00713871"/>
    <w:rsid w:val="00714688"/>
    <w:rsid w:val="0071516E"/>
    <w:rsid w:val="007154BA"/>
    <w:rsid w:val="0071656D"/>
    <w:rsid w:val="007167DA"/>
    <w:rsid w:val="0072030D"/>
    <w:rsid w:val="0072078C"/>
    <w:rsid w:val="007210CB"/>
    <w:rsid w:val="00721974"/>
    <w:rsid w:val="00721C0E"/>
    <w:rsid w:val="00721C5D"/>
    <w:rsid w:val="00721E49"/>
    <w:rsid w:val="00722299"/>
    <w:rsid w:val="00722739"/>
    <w:rsid w:val="00722BFA"/>
    <w:rsid w:val="007231E3"/>
    <w:rsid w:val="00723F74"/>
    <w:rsid w:val="00724207"/>
    <w:rsid w:val="007247D8"/>
    <w:rsid w:val="00725457"/>
    <w:rsid w:val="007257C6"/>
    <w:rsid w:val="00725F47"/>
    <w:rsid w:val="007267B2"/>
    <w:rsid w:val="007277C7"/>
    <w:rsid w:val="007317B5"/>
    <w:rsid w:val="00732C50"/>
    <w:rsid w:val="00733D60"/>
    <w:rsid w:val="00734755"/>
    <w:rsid w:val="00735487"/>
    <w:rsid w:val="00735D20"/>
    <w:rsid w:val="00736156"/>
    <w:rsid w:val="007367AC"/>
    <w:rsid w:val="00737096"/>
    <w:rsid w:val="00737593"/>
    <w:rsid w:val="0074142E"/>
    <w:rsid w:val="00742AFA"/>
    <w:rsid w:val="00742B53"/>
    <w:rsid w:val="0074312E"/>
    <w:rsid w:val="0074318A"/>
    <w:rsid w:val="00743672"/>
    <w:rsid w:val="007436BC"/>
    <w:rsid w:val="007438CA"/>
    <w:rsid w:val="007447C5"/>
    <w:rsid w:val="00746111"/>
    <w:rsid w:val="007464E7"/>
    <w:rsid w:val="007466CA"/>
    <w:rsid w:val="00747A52"/>
    <w:rsid w:val="00747A61"/>
    <w:rsid w:val="00747AF0"/>
    <w:rsid w:val="00747AF1"/>
    <w:rsid w:val="00750CC2"/>
    <w:rsid w:val="00750D73"/>
    <w:rsid w:val="007515BA"/>
    <w:rsid w:val="00752A4D"/>
    <w:rsid w:val="00753055"/>
    <w:rsid w:val="00754284"/>
    <w:rsid w:val="007542DE"/>
    <w:rsid w:val="00754C93"/>
    <w:rsid w:val="0075604F"/>
    <w:rsid w:val="007567F7"/>
    <w:rsid w:val="0075781C"/>
    <w:rsid w:val="00757E09"/>
    <w:rsid w:val="00757F70"/>
    <w:rsid w:val="00760A71"/>
    <w:rsid w:val="00760FF2"/>
    <w:rsid w:val="007619AB"/>
    <w:rsid w:val="00761E49"/>
    <w:rsid w:val="00762124"/>
    <w:rsid w:val="00762471"/>
    <w:rsid w:val="00762622"/>
    <w:rsid w:val="0076355B"/>
    <w:rsid w:val="00763964"/>
    <w:rsid w:val="00763AE1"/>
    <w:rsid w:val="00764732"/>
    <w:rsid w:val="0076473C"/>
    <w:rsid w:val="00764F1C"/>
    <w:rsid w:val="00764FD7"/>
    <w:rsid w:val="0076562F"/>
    <w:rsid w:val="00765C24"/>
    <w:rsid w:val="00767C74"/>
    <w:rsid w:val="00767FB7"/>
    <w:rsid w:val="00770118"/>
    <w:rsid w:val="007706AA"/>
    <w:rsid w:val="007711C2"/>
    <w:rsid w:val="00772B21"/>
    <w:rsid w:val="007745A2"/>
    <w:rsid w:val="0077469B"/>
    <w:rsid w:val="00776EE4"/>
    <w:rsid w:val="00777CF6"/>
    <w:rsid w:val="00780650"/>
    <w:rsid w:val="0078118B"/>
    <w:rsid w:val="00782872"/>
    <w:rsid w:val="0078311C"/>
    <w:rsid w:val="00783171"/>
    <w:rsid w:val="00784208"/>
    <w:rsid w:val="00784704"/>
    <w:rsid w:val="00784FEF"/>
    <w:rsid w:val="007863A0"/>
    <w:rsid w:val="007901B8"/>
    <w:rsid w:val="00790DD9"/>
    <w:rsid w:val="007912B9"/>
    <w:rsid w:val="0079354D"/>
    <w:rsid w:val="007938AB"/>
    <w:rsid w:val="00793B8B"/>
    <w:rsid w:val="00794FBF"/>
    <w:rsid w:val="007951FD"/>
    <w:rsid w:val="007967D4"/>
    <w:rsid w:val="007970F3"/>
    <w:rsid w:val="007A178F"/>
    <w:rsid w:val="007A29D0"/>
    <w:rsid w:val="007A2F16"/>
    <w:rsid w:val="007A30BF"/>
    <w:rsid w:val="007A453A"/>
    <w:rsid w:val="007A57B7"/>
    <w:rsid w:val="007A61EA"/>
    <w:rsid w:val="007A6374"/>
    <w:rsid w:val="007A6D50"/>
    <w:rsid w:val="007A706E"/>
    <w:rsid w:val="007A7845"/>
    <w:rsid w:val="007B0F16"/>
    <w:rsid w:val="007B33FA"/>
    <w:rsid w:val="007B4B3C"/>
    <w:rsid w:val="007B53D2"/>
    <w:rsid w:val="007B5540"/>
    <w:rsid w:val="007B586F"/>
    <w:rsid w:val="007B5E0C"/>
    <w:rsid w:val="007B6132"/>
    <w:rsid w:val="007B64D4"/>
    <w:rsid w:val="007B6C41"/>
    <w:rsid w:val="007B6EAC"/>
    <w:rsid w:val="007B7262"/>
    <w:rsid w:val="007B7951"/>
    <w:rsid w:val="007C1B63"/>
    <w:rsid w:val="007C1EDC"/>
    <w:rsid w:val="007C307C"/>
    <w:rsid w:val="007C4351"/>
    <w:rsid w:val="007C482B"/>
    <w:rsid w:val="007C533C"/>
    <w:rsid w:val="007C587F"/>
    <w:rsid w:val="007C62C6"/>
    <w:rsid w:val="007C64E6"/>
    <w:rsid w:val="007C664F"/>
    <w:rsid w:val="007C6898"/>
    <w:rsid w:val="007C6EE3"/>
    <w:rsid w:val="007C74F9"/>
    <w:rsid w:val="007C7637"/>
    <w:rsid w:val="007D0A91"/>
    <w:rsid w:val="007D11D9"/>
    <w:rsid w:val="007D136D"/>
    <w:rsid w:val="007D1CDE"/>
    <w:rsid w:val="007D324F"/>
    <w:rsid w:val="007D33C5"/>
    <w:rsid w:val="007D3E26"/>
    <w:rsid w:val="007D3FEE"/>
    <w:rsid w:val="007D4D5A"/>
    <w:rsid w:val="007D4FE5"/>
    <w:rsid w:val="007D540D"/>
    <w:rsid w:val="007D5869"/>
    <w:rsid w:val="007D5BF1"/>
    <w:rsid w:val="007D6255"/>
    <w:rsid w:val="007D6B86"/>
    <w:rsid w:val="007D6C37"/>
    <w:rsid w:val="007D6D0A"/>
    <w:rsid w:val="007D7B61"/>
    <w:rsid w:val="007D7E84"/>
    <w:rsid w:val="007E1150"/>
    <w:rsid w:val="007E1F06"/>
    <w:rsid w:val="007E2989"/>
    <w:rsid w:val="007E2D46"/>
    <w:rsid w:val="007E4148"/>
    <w:rsid w:val="007E42D8"/>
    <w:rsid w:val="007E4DE0"/>
    <w:rsid w:val="007E556E"/>
    <w:rsid w:val="007E56CE"/>
    <w:rsid w:val="007E6E8C"/>
    <w:rsid w:val="007E7432"/>
    <w:rsid w:val="007E793B"/>
    <w:rsid w:val="007E7C99"/>
    <w:rsid w:val="007F0675"/>
    <w:rsid w:val="007F0884"/>
    <w:rsid w:val="007F1B2D"/>
    <w:rsid w:val="007F34EC"/>
    <w:rsid w:val="007F3F9B"/>
    <w:rsid w:val="007F4A8E"/>
    <w:rsid w:val="007F4B04"/>
    <w:rsid w:val="007F524C"/>
    <w:rsid w:val="007F54DE"/>
    <w:rsid w:val="007F5890"/>
    <w:rsid w:val="007F5C4B"/>
    <w:rsid w:val="007F6824"/>
    <w:rsid w:val="008003A1"/>
    <w:rsid w:val="00800D43"/>
    <w:rsid w:val="00800DAA"/>
    <w:rsid w:val="008013FE"/>
    <w:rsid w:val="00801B19"/>
    <w:rsid w:val="00802767"/>
    <w:rsid w:val="0080290E"/>
    <w:rsid w:val="00802D4C"/>
    <w:rsid w:val="00803A1C"/>
    <w:rsid w:val="00804141"/>
    <w:rsid w:val="008042D2"/>
    <w:rsid w:val="00804305"/>
    <w:rsid w:val="008049B8"/>
    <w:rsid w:val="00805AD7"/>
    <w:rsid w:val="008062AD"/>
    <w:rsid w:val="0081096F"/>
    <w:rsid w:val="00810B38"/>
    <w:rsid w:val="00810E47"/>
    <w:rsid w:val="0081107E"/>
    <w:rsid w:val="008111D4"/>
    <w:rsid w:val="008113CC"/>
    <w:rsid w:val="00812EAA"/>
    <w:rsid w:val="008140FE"/>
    <w:rsid w:val="00814D3C"/>
    <w:rsid w:val="00814FB8"/>
    <w:rsid w:val="00815528"/>
    <w:rsid w:val="0081564A"/>
    <w:rsid w:val="00815D5B"/>
    <w:rsid w:val="00816741"/>
    <w:rsid w:val="00816AA1"/>
    <w:rsid w:val="00816ECF"/>
    <w:rsid w:val="00817144"/>
    <w:rsid w:val="00817D2D"/>
    <w:rsid w:val="0082079E"/>
    <w:rsid w:val="008207EC"/>
    <w:rsid w:val="00820F08"/>
    <w:rsid w:val="008217E6"/>
    <w:rsid w:val="00821CB5"/>
    <w:rsid w:val="0082244F"/>
    <w:rsid w:val="008226D6"/>
    <w:rsid w:val="00823F99"/>
    <w:rsid w:val="008242FD"/>
    <w:rsid w:val="008259FD"/>
    <w:rsid w:val="008274B9"/>
    <w:rsid w:val="00827867"/>
    <w:rsid w:val="00827F11"/>
    <w:rsid w:val="00831A60"/>
    <w:rsid w:val="00831CF0"/>
    <w:rsid w:val="00831E74"/>
    <w:rsid w:val="008321AA"/>
    <w:rsid w:val="00833114"/>
    <w:rsid w:val="008331C7"/>
    <w:rsid w:val="008337E3"/>
    <w:rsid w:val="00833D73"/>
    <w:rsid w:val="00833FFF"/>
    <w:rsid w:val="008345D9"/>
    <w:rsid w:val="00834B23"/>
    <w:rsid w:val="00836135"/>
    <w:rsid w:val="00836F85"/>
    <w:rsid w:val="00837622"/>
    <w:rsid w:val="00840747"/>
    <w:rsid w:val="008409D8"/>
    <w:rsid w:val="00840FC1"/>
    <w:rsid w:val="00841A6C"/>
    <w:rsid w:val="00842AFA"/>
    <w:rsid w:val="00843740"/>
    <w:rsid w:val="00843A4E"/>
    <w:rsid w:val="008444F6"/>
    <w:rsid w:val="008445E0"/>
    <w:rsid w:val="0084529C"/>
    <w:rsid w:val="00845D69"/>
    <w:rsid w:val="00845E98"/>
    <w:rsid w:val="008469E7"/>
    <w:rsid w:val="00846D0E"/>
    <w:rsid w:val="008477E7"/>
    <w:rsid w:val="00847CF7"/>
    <w:rsid w:val="008508AC"/>
    <w:rsid w:val="00851D80"/>
    <w:rsid w:val="00852F78"/>
    <w:rsid w:val="00853AAF"/>
    <w:rsid w:val="00854029"/>
    <w:rsid w:val="008563B9"/>
    <w:rsid w:val="008578ED"/>
    <w:rsid w:val="00860122"/>
    <w:rsid w:val="00860328"/>
    <w:rsid w:val="00860CF7"/>
    <w:rsid w:val="008615CE"/>
    <w:rsid w:val="00861845"/>
    <w:rsid w:val="008620BF"/>
    <w:rsid w:val="008624C3"/>
    <w:rsid w:val="00862991"/>
    <w:rsid w:val="00862C55"/>
    <w:rsid w:val="0086382C"/>
    <w:rsid w:val="00863B03"/>
    <w:rsid w:val="00864027"/>
    <w:rsid w:val="0086423F"/>
    <w:rsid w:val="00864C58"/>
    <w:rsid w:val="00865CBF"/>
    <w:rsid w:val="0086619A"/>
    <w:rsid w:val="00866336"/>
    <w:rsid w:val="00866FC0"/>
    <w:rsid w:val="0086737A"/>
    <w:rsid w:val="0086776B"/>
    <w:rsid w:val="00867D17"/>
    <w:rsid w:val="00870959"/>
    <w:rsid w:val="008717FF"/>
    <w:rsid w:val="0087236A"/>
    <w:rsid w:val="00872409"/>
    <w:rsid w:val="00872458"/>
    <w:rsid w:val="00872F15"/>
    <w:rsid w:val="00872F36"/>
    <w:rsid w:val="00874485"/>
    <w:rsid w:val="00874968"/>
    <w:rsid w:val="008758BC"/>
    <w:rsid w:val="00877376"/>
    <w:rsid w:val="00880D43"/>
    <w:rsid w:val="00881829"/>
    <w:rsid w:val="00881CF1"/>
    <w:rsid w:val="008826B8"/>
    <w:rsid w:val="0088481E"/>
    <w:rsid w:val="00884F79"/>
    <w:rsid w:val="00885AFA"/>
    <w:rsid w:val="008866CD"/>
    <w:rsid w:val="008867B2"/>
    <w:rsid w:val="008904A1"/>
    <w:rsid w:val="00890D88"/>
    <w:rsid w:val="00890F16"/>
    <w:rsid w:val="0089287A"/>
    <w:rsid w:val="00893343"/>
    <w:rsid w:val="008955EC"/>
    <w:rsid w:val="00896199"/>
    <w:rsid w:val="00896532"/>
    <w:rsid w:val="00896F50"/>
    <w:rsid w:val="0089729F"/>
    <w:rsid w:val="00897A30"/>
    <w:rsid w:val="00897A6A"/>
    <w:rsid w:val="008A18DD"/>
    <w:rsid w:val="008A209E"/>
    <w:rsid w:val="008A2242"/>
    <w:rsid w:val="008A2243"/>
    <w:rsid w:val="008A2A0F"/>
    <w:rsid w:val="008A2FCE"/>
    <w:rsid w:val="008A3060"/>
    <w:rsid w:val="008A3191"/>
    <w:rsid w:val="008A3FDA"/>
    <w:rsid w:val="008A4D15"/>
    <w:rsid w:val="008A4FD8"/>
    <w:rsid w:val="008A5272"/>
    <w:rsid w:val="008A579E"/>
    <w:rsid w:val="008A591D"/>
    <w:rsid w:val="008A6347"/>
    <w:rsid w:val="008A671B"/>
    <w:rsid w:val="008A6956"/>
    <w:rsid w:val="008A6C5F"/>
    <w:rsid w:val="008A6CEC"/>
    <w:rsid w:val="008A7AF8"/>
    <w:rsid w:val="008B0394"/>
    <w:rsid w:val="008B0F6D"/>
    <w:rsid w:val="008B1F9F"/>
    <w:rsid w:val="008B397F"/>
    <w:rsid w:val="008B4161"/>
    <w:rsid w:val="008B41A7"/>
    <w:rsid w:val="008B4638"/>
    <w:rsid w:val="008B4DDB"/>
    <w:rsid w:val="008B5C43"/>
    <w:rsid w:val="008B5ECA"/>
    <w:rsid w:val="008B6897"/>
    <w:rsid w:val="008B73BB"/>
    <w:rsid w:val="008B7776"/>
    <w:rsid w:val="008B7CE7"/>
    <w:rsid w:val="008C1797"/>
    <w:rsid w:val="008C2188"/>
    <w:rsid w:val="008C2385"/>
    <w:rsid w:val="008C3628"/>
    <w:rsid w:val="008C5D80"/>
    <w:rsid w:val="008C6C3B"/>
    <w:rsid w:val="008C7140"/>
    <w:rsid w:val="008C77BA"/>
    <w:rsid w:val="008D0851"/>
    <w:rsid w:val="008D0893"/>
    <w:rsid w:val="008D17A3"/>
    <w:rsid w:val="008D200D"/>
    <w:rsid w:val="008D2D37"/>
    <w:rsid w:val="008D2E95"/>
    <w:rsid w:val="008D3237"/>
    <w:rsid w:val="008D3986"/>
    <w:rsid w:val="008D40D1"/>
    <w:rsid w:val="008D656F"/>
    <w:rsid w:val="008D671E"/>
    <w:rsid w:val="008D6949"/>
    <w:rsid w:val="008D7BA5"/>
    <w:rsid w:val="008E06CF"/>
    <w:rsid w:val="008E09D8"/>
    <w:rsid w:val="008E0D85"/>
    <w:rsid w:val="008E15DA"/>
    <w:rsid w:val="008E1BB1"/>
    <w:rsid w:val="008E1E61"/>
    <w:rsid w:val="008E28C1"/>
    <w:rsid w:val="008E2CF8"/>
    <w:rsid w:val="008E3C63"/>
    <w:rsid w:val="008E50C7"/>
    <w:rsid w:val="008E56C7"/>
    <w:rsid w:val="008E76FC"/>
    <w:rsid w:val="008E7C5A"/>
    <w:rsid w:val="008F037C"/>
    <w:rsid w:val="008F27D2"/>
    <w:rsid w:val="008F3872"/>
    <w:rsid w:val="008F3954"/>
    <w:rsid w:val="008F3EBD"/>
    <w:rsid w:val="008F44E1"/>
    <w:rsid w:val="008F4F1D"/>
    <w:rsid w:val="008F5224"/>
    <w:rsid w:val="008F5525"/>
    <w:rsid w:val="008F55AF"/>
    <w:rsid w:val="008F5F42"/>
    <w:rsid w:val="008F648E"/>
    <w:rsid w:val="008F7A67"/>
    <w:rsid w:val="008F7F6D"/>
    <w:rsid w:val="0090061C"/>
    <w:rsid w:val="00900A19"/>
    <w:rsid w:val="00901BD8"/>
    <w:rsid w:val="0090227C"/>
    <w:rsid w:val="0090328F"/>
    <w:rsid w:val="009039B8"/>
    <w:rsid w:val="00904216"/>
    <w:rsid w:val="009049E2"/>
    <w:rsid w:val="00904C74"/>
    <w:rsid w:val="00906850"/>
    <w:rsid w:val="00907BEF"/>
    <w:rsid w:val="00907D92"/>
    <w:rsid w:val="009100A5"/>
    <w:rsid w:val="009124CE"/>
    <w:rsid w:val="009134CF"/>
    <w:rsid w:val="00913AB1"/>
    <w:rsid w:val="00913CC7"/>
    <w:rsid w:val="00913E3A"/>
    <w:rsid w:val="009148F0"/>
    <w:rsid w:val="00914CB1"/>
    <w:rsid w:val="0091577E"/>
    <w:rsid w:val="00916436"/>
    <w:rsid w:val="0091736F"/>
    <w:rsid w:val="009173BC"/>
    <w:rsid w:val="0092061A"/>
    <w:rsid w:val="00920C51"/>
    <w:rsid w:val="00921523"/>
    <w:rsid w:val="009221C0"/>
    <w:rsid w:val="00923461"/>
    <w:rsid w:val="00923692"/>
    <w:rsid w:val="009253C4"/>
    <w:rsid w:val="00926605"/>
    <w:rsid w:val="00926DDE"/>
    <w:rsid w:val="00927061"/>
    <w:rsid w:val="009309B9"/>
    <w:rsid w:val="00930E27"/>
    <w:rsid w:val="009317AA"/>
    <w:rsid w:val="009323C3"/>
    <w:rsid w:val="0093303E"/>
    <w:rsid w:val="0093338C"/>
    <w:rsid w:val="0093360A"/>
    <w:rsid w:val="00933F24"/>
    <w:rsid w:val="00933F30"/>
    <w:rsid w:val="00934437"/>
    <w:rsid w:val="00934BBD"/>
    <w:rsid w:val="00936886"/>
    <w:rsid w:val="00936DDB"/>
    <w:rsid w:val="00937185"/>
    <w:rsid w:val="00941768"/>
    <w:rsid w:val="00943437"/>
    <w:rsid w:val="00946362"/>
    <w:rsid w:val="0094659D"/>
    <w:rsid w:val="00947BBE"/>
    <w:rsid w:val="0095021D"/>
    <w:rsid w:val="0095071E"/>
    <w:rsid w:val="0095128F"/>
    <w:rsid w:val="00951890"/>
    <w:rsid w:val="00952085"/>
    <w:rsid w:val="0095240B"/>
    <w:rsid w:val="009528A7"/>
    <w:rsid w:val="00954F1A"/>
    <w:rsid w:val="00955162"/>
    <w:rsid w:val="00956BB1"/>
    <w:rsid w:val="00957B5E"/>
    <w:rsid w:val="00960080"/>
    <w:rsid w:val="009614AD"/>
    <w:rsid w:val="00961EFC"/>
    <w:rsid w:val="009624D4"/>
    <w:rsid w:val="009631C2"/>
    <w:rsid w:val="0096448E"/>
    <w:rsid w:val="00965EA6"/>
    <w:rsid w:val="00966AED"/>
    <w:rsid w:val="00967665"/>
    <w:rsid w:val="00967887"/>
    <w:rsid w:val="00967ABE"/>
    <w:rsid w:val="00967CB8"/>
    <w:rsid w:val="00970450"/>
    <w:rsid w:val="00971157"/>
    <w:rsid w:val="00971D09"/>
    <w:rsid w:val="009751AD"/>
    <w:rsid w:val="00976329"/>
    <w:rsid w:val="009773F0"/>
    <w:rsid w:val="0097751B"/>
    <w:rsid w:val="00980555"/>
    <w:rsid w:val="00980730"/>
    <w:rsid w:val="0098160C"/>
    <w:rsid w:val="009816EB"/>
    <w:rsid w:val="009817D0"/>
    <w:rsid w:val="00981AA0"/>
    <w:rsid w:val="00981CF4"/>
    <w:rsid w:val="0098215A"/>
    <w:rsid w:val="00982B73"/>
    <w:rsid w:val="00983B72"/>
    <w:rsid w:val="0098498D"/>
    <w:rsid w:val="00985D92"/>
    <w:rsid w:val="009862D0"/>
    <w:rsid w:val="00986EF7"/>
    <w:rsid w:val="009875E5"/>
    <w:rsid w:val="009878B7"/>
    <w:rsid w:val="009903C4"/>
    <w:rsid w:val="0099086A"/>
    <w:rsid w:val="00991714"/>
    <w:rsid w:val="00991CE9"/>
    <w:rsid w:val="00992606"/>
    <w:rsid w:val="0099337B"/>
    <w:rsid w:val="0099371F"/>
    <w:rsid w:val="00995AA0"/>
    <w:rsid w:val="0099633C"/>
    <w:rsid w:val="009972E3"/>
    <w:rsid w:val="009A1576"/>
    <w:rsid w:val="009A1A7E"/>
    <w:rsid w:val="009A26A0"/>
    <w:rsid w:val="009A42D2"/>
    <w:rsid w:val="009A5154"/>
    <w:rsid w:val="009A53FF"/>
    <w:rsid w:val="009A6AF1"/>
    <w:rsid w:val="009B1C0A"/>
    <w:rsid w:val="009B26DE"/>
    <w:rsid w:val="009B2E45"/>
    <w:rsid w:val="009B3055"/>
    <w:rsid w:val="009B317D"/>
    <w:rsid w:val="009B3187"/>
    <w:rsid w:val="009B34B5"/>
    <w:rsid w:val="009B4820"/>
    <w:rsid w:val="009B55AA"/>
    <w:rsid w:val="009B5C25"/>
    <w:rsid w:val="009B5DB0"/>
    <w:rsid w:val="009B68EC"/>
    <w:rsid w:val="009B788F"/>
    <w:rsid w:val="009C133E"/>
    <w:rsid w:val="009C1E4E"/>
    <w:rsid w:val="009C1F19"/>
    <w:rsid w:val="009C372D"/>
    <w:rsid w:val="009C4921"/>
    <w:rsid w:val="009C4A45"/>
    <w:rsid w:val="009C555E"/>
    <w:rsid w:val="009C5B8F"/>
    <w:rsid w:val="009C626F"/>
    <w:rsid w:val="009C71E3"/>
    <w:rsid w:val="009C7C41"/>
    <w:rsid w:val="009D0001"/>
    <w:rsid w:val="009D1E24"/>
    <w:rsid w:val="009D2F08"/>
    <w:rsid w:val="009D3C41"/>
    <w:rsid w:val="009D3D5A"/>
    <w:rsid w:val="009D48B3"/>
    <w:rsid w:val="009D4E9F"/>
    <w:rsid w:val="009D5016"/>
    <w:rsid w:val="009D5168"/>
    <w:rsid w:val="009D530A"/>
    <w:rsid w:val="009D5C66"/>
    <w:rsid w:val="009D605F"/>
    <w:rsid w:val="009E04FE"/>
    <w:rsid w:val="009E06B9"/>
    <w:rsid w:val="009E088F"/>
    <w:rsid w:val="009E14E2"/>
    <w:rsid w:val="009E17BD"/>
    <w:rsid w:val="009E1D9D"/>
    <w:rsid w:val="009E1F32"/>
    <w:rsid w:val="009E204E"/>
    <w:rsid w:val="009E2B95"/>
    <w:rsid w:val="009E3198"/>
    <w:rsid w:val="009E35A5"/>
    <w:rsid w:val="009E55C1"/>
    <w:rsid w:val="009E6447"/>
    <w:rsid w:val="009E6478"/>
    <w:rsid w:val="009E7A45"/>
    <w:rsid w:val="009F0398"/>
    <w:rsid w:val="009F1520"/>
    <w:rsid w:val="009F239E"/>
    <w:rsid w:val="009F39A4"/>
    <w:rsid w:val="009F3ED5"/>
    <w:rsid w:val="009F438D"/>
    <w:rsid w:val="009F51A8"/>
    <w:rsid w:val="009F5237"/>
    <w:rsid w:val="009F587E"/>
    <w:rsid w:val="009F5CE2"/>
    <w:rsid w:val="009F6A63"/>
    <w:rsid w:val="009F6D3A"/>
    <w:rsid w:val="009F7718"/>
    <w:rsid w:val="009F7CD7"/>
    <w:rsid w:val="00A013B8"/>
    <w:rsid w:val="00A02102"/>
    <w:rsid w:val="00A023A2"/>
    <w:rsid w:val="00A02D1C"/>
    <w:rsid w:val="00A0313D"/>
    <w:rsid w:val="00A03520"/>
    <w:rsid w:val="00A03C50"/>
    <w:rsid w:val="00A0427B"/>
    <w:rsid w:val="00A05FCF"/>
    <w:rsid w:val="00A074DC"/>
    <w:rsid w:val="00A11017"/>
    <w:rsid w:val="00A11811"/>
    <w:rsid w:val="00A11DB1"/>
    <w:rsid w:val="00A127CB"/>
    <w:rsid w:val="00A140E5"/>
    <w:rsid w:val="00A14CD2"/>
    <w:rsid w:val="00A15360"/>
    <w:rsid w:val="00A1577B"/>
    <w:rsid w:val="00A15D5B"/>
    <w:rsid w:val="00A15F0E"/>
    <w:rsid w:val="00A1607B"/>
    <w:rsid w:val="00A22968"/>
    <w:rsid w:val="00A231CC"/>
    <w:rsid w:val="00A23508"/>
    <w:rsid w:val="00A23C8C"/>
    <w:rsid w:val="00A24363"/>
    <w:rsid w:val="00A24CA7"/>
    <w:rsid w:val="00A251A9"/>
    <w:rsid w:val="00A25DB4"/>
    <w:rsid w:val="00A26AB0"/>
    <w:rsid w:val="00A27880"/>
    <w:rsid w:val="00A27EDB"/>
    <w:rsid w:val="00A31D22"/>
    <w:rsid w:val="00A330BE"/>
    <w:rsid w:val="00A335F5"/>
    <w:rsid w:val="00A33DDE"/>
    <w:rsid w:val="00A342F1"/>
    <w:rsid w:val="00A35207"/>
    <w:rsid w:val="00A41467"/>
    <w:rsid w:val="00A426A9"/>
    <w:rsid w:val="00A42F1C"/>
    <w:rsid w:val="00A43259"/>
    <w:rsid w:val="00A43CB0"/>
    <w:rsid w:val="00A45488"/>
    <w:rsid w:val="00A45902"/>
    <w:rsid w:val="00A460C8"/>
    <w:rsid w:val="00A466F5"/>
    <w:rsid w:val="00A47027"/>
    <w:rsid w:val="00A475B1"/>
    <w:rsid w:val="00A47774"/>
    <w:rsid w:val="00A50DEF"/>
    <w:rsid w:val="00A51753"/>
    <w:rsid w:val="00A5270B"/>
    <w:rsid w:val="00A527D3"/>
    <w:rsid w:val="00A52B27"/>
    <w:rsid w:val="00A52E77"/>
    <w:rsid w:val="00A53B71"/>
    <w:rsid w:val="00A54BB0"/>
    <w:rsid w:val="00A550D8"/>
    <w:rsid w:val="00A55B47"/>
    <w:rsid w:val="00A5680F"/>
    <w:rsid w:val="00A5685E"/>
    <w:rsid w:val="00A56FD1"/>
    <w:rsid w:val="00A601FD"/>
    <w:rsid w:val="00A608DB"/>
    <w:rsid w:val="00A61612"/>
    <w:rsid w:val="00A61E32"/>
    <w:rsid w:val="00A62452"/>
    <w:rsid w:val="00A625A8"/>
    <w:rsid w:val="00A62BBA"/>
    <w:rsid w:val="00A630A8"/>
    <w:rsid w:val="00A63859"/>
    <w:rsid w:val="00A6563B"/>
    <w:rsid w:val="00A66B7D"/>
    <w:rsid w:val="00A705B0"/>
    <w:rsid w:val="00A718EA"/>
    <w:rsid w:val="00A7290E"/>
    <w:rsid w:val="00A732BA"/>
    <w:rsid w:val="00A7365D"/>
    <w:rsid w:val="00A74B77"/>
    <w:rsid w:val="00A7752C"/>
    <w:rsid w:val="00A77973"/>
    <w:rsid w:val="00A8048D"/>
    <w:rsid w:val="00A80F85"/>
    <w:rsid w:val="00A81F59"/>
    <w:rsid w:val="00A8464B"/>
    <w:rsid w:val="00A84AEB"/>
    <w:rsid w:val="00A84D82"/>
    <w:rsid w:val="00A850C8"/>
    <w:rsid w:val="00A863C4"/>
    <w:rsid w:val="00A87899"/>
    <w:rsid w:val="00A9091F"/>
    <w:rsid w:val="00A91342"/>
    <w:rsid w:val="00A916EB"/>
    <w:rsid w:val="00A93F4C"/>
    <w:rsid w:val="00A95C43"/>
    <w:rsid w:val="00A96D56"/>
    <w:rsid w:val="00A97B13"/>
    <w:rsid w:val="00AA0290"/>
    <w:rsid w:val="00AA1330"/>
    <w:rsid w:val="00AA2C82"/>
    <w:rsid w:val="00AA3067"/>
    <w:rsid w:val="00AA30B2"/>
    <w:rsid w:val="00AA3A9C"/>
    <w:rsid w:val="00AA495E"/>
    <w:rsid w:val="00AA49C3"/>
    <w:rsid w:val="00AA6874"/>
    <w:rsid w:val="00AA7558"/>
    <w:rsid w:val="00AA7723"/>
    <w:rsid w:val="00AB097E"/>
    <w:rsid w:val="00AB1ADC"/>
    <w:rsid w:val="00AB1BF9"/>
    <w:rsid w:val="00AB25D3"/>
    <w:rsid w:val="00AB29DF"/>
    <w:rsid w:val="00AB326A"/>
    <w:rsid w:val="00AB4228"/>
    <w:rsid w:val="00AB58F1"/>
    <w:rsid w:val="00AB6A0D"/>
    <w:rsid w:val="00AB6C2E"/>
    <w:rsid w:val="00AB73A1"/>
    <w:rsid w:val="00AB7874"/>
    <w:rsid w:val="00AC1140"/>
    <w:rsid w:val="00AC21FC"/>
    <w:rsid w:val="00AC2A55"/>
    <w:rsid w:val="00AC2BE8"/>
    <w:rsid w:val="00AC3476"/>
    <w:rsid w:val="00AC4003"/>
    <w:rsid w:val="00AC499A"/>
    <w:rsid w:val="00AC60EE"/>
    <w:rsid w:val="00AC7F9C"/>
    <w:rsid w:val="00AD0A55"/>
    <w:rsid w:val="00AD1997"/>
    <w:rsid w:val="00AD212A"/>
    <w:rsid w:val="00AD2206"/>
    <w:rsid w:val="00AD24DF"/>
    <w:rsid w:val="00AD26C3"/>
    <w:rsid w:val="00AD2CAB"/>
    <w:rsid w:val="00AD372A"/>
    <w:rsid w:val="00AD41E6"/>
    <w:rsid w:val="00AD43B6"/>
    <w:rsid w:val="00AD5232"/>
    <w:rsid w:val="00AD5D0C"/>
    <w:rsid w:val="00AD5E42"/>
    <w:rsid w:val="00AD631A"/>
    <w:rsid w:val="00AD631C"/>
    <w:rsid w:val="00AD65F3"/>
    <w:rsid w:val="00AD66D4"/>
    <w:rsid w:val="00AD74DA"/>
    <w:rsid w:val="00AD7667"/>
    <w:rsid w:val="00AD7A2F"/>
    <w:rsid w:val="00AE0C77"/>
    <w:rsid w:val="00AE1824"/>
    <w:rsid w:val="00AE296E"/>
    <w:rsid w:val="00AE2FB7"/>
    <w:rsid w:val="00AE3456"/>
    <w:rsid w:val="00AE353B"/>
    <w:rsid w:val="00AE36AA"/>
    <w:rsid w:val="00AE3BDE"/>
    <w:rsid w:val="00AE4E54"/>
    <w:rsid w:val="00AE64B1"/>
    <w:rsid w:val="00AE6BE7"/>
    <w:rsid w:val="00AE71AA"/>
    <w:rsid w:val="00AE7B22"/>
    <w:rsid w:val="00AE7CF4"/>
    <w:rsid w:val="00AF4DD6"/>
    <w:rsid w:val="00AF56F2"/>
    <w:rsid w:val="00AF6CBA"/>
    <w:rsid w:val="00AF70B6"/>
    <w:rsid w:val="00B00130"/>
    <w:rsid w:val="00B00417"/>
    <w:rsid w:val="00B00C77"/>
    <w:rsid w:val="00B018A6"/>
    <w:rsid w:val="00B02D51"/>
    <w:rsid w:val="00B02EAD"/>
    <w:rsid w:val="00B04AEB"/>
    <w:rsid w:val="00B04CCC"/>
    <w:rsid w:val="00B06497"/>
    <w:rsid w:val="00B06949"/>
    <w:rsid w:val="00B0723E"/>
    <w:rsid w:val="00B0737D"/>
    <w:rsid w:val="00B07D09"/>
    <w:rsid w:val="00B07FE5"/>
    <w:rsid w:val="00B1083A"/>
    <w:rsid w:val="00B10D99"/>
    <w:rsid w:val="00B118E1"/>
    <w:rsid w:val="00B131B2"/>
    <w:rsid w:val="00B135BF"/>
    <w:rsid w:val="00B1363A"/>
    <w:rsid w:val="00B1386E"/>
    <w:rsid w:val="00B14283"/>
    <w:rsid w:val="00B147C7"/>
    <w:rsid w:val="00B1583E"/>
    <w:rsid w:val="00B1648B"/>
    <w:rsid w:val="00B165AA"/>
    <w:rsid w:val="00B179DF"/>
    <w:rsid w:val="00B17C82"/>
    <w:rsid w:val="00B212EC"/>
    <w:rsid w:val="00B2180A"/>
    <w:rsid w:val="00B21C9C"/>
    <w:rsid w:val="00B21D7F"/>
    <w:rsid w:val="00B22D1D"/>
    <w:rsid w:val="00B22E17"/>
    <w:rsid w:val="00B23E65"/>
    <w:rsid w:val="00B2478F"/>
    <w:rsid w:val="00B24CAB"/>
    <w:rsid w:val="00B2565F"/>
    <w:rsid w:val="00B25F93"/>
    <w:rsid w:val="00B26847"/>
    <w:rsid w:val="00B308C5"/>
    <w:rsid w:val="00B31DD1"/>
    <w:rsid w:val="00B3223C"/>
    <w:rsid w:val="00B32C5A"/>
    <w:rsid w:val="00B32F28"/>
    <w:rsid w:val="00B33DF7"/>
    <w:rsid w:val="00B34100"/>
    <w:rsid w:val="00B34D32"/>
    <w:rsid w:val="00B36C1C"/>
    <w:rsid w:val="00B37883"/>
    <w:rsid w:val="00B40E39"/>
    <w:rsid w:val="00B40F93"/>
    <w:rsid w:val="00B412A4"/>
    <w:rsid w:val="00B415C5"/>
    <w:rsid w:val="00B41805"/>
    <w:rsid w:val="00B41A6D"/>
    <w:rsid w:val="00B42072"/>
    <w:rsid w:val="00B4407E"/>
    <w:rsid w:val="00B4434E"/>
    <w:rsid w:val="00B4696B"/>
    <w:rsid w:val="00B4781F"/>
    <w:rsid w:val="00B47BFD"/>
    <w:rsid w:val="00B47F7D"/>
    <w:rsid w:val="00B47F96"/>
    <w:rsid w:val="00B50B9B"/>
    <w:rsid w:val="00B511C1"/>
    <w:rsid w:val="00B513C2"/>
    <w:rsid w:val="00B515CE"/>
    <w:rsid w:val="00B52EA4"/>
    <w:rsid w:val="00B546FA"/>
    <w:rsid w:val="00B5562A"/>
    <w:rsid w:val="00B55AD4"/>
    <w:rsid w:val="00B56631"/>
    <w:rsid w:val="00B570E2"/>
    <w:rsid w:val="00B57CB0"/>
    <w:rsid w:val="00B57E3D"/>
    <w:rsid w:val="00B57E82"/>
    <w:rsid w:val="00B6011C"/>
    <w:rsid w:val="00B60631"/>
    <w:rsid w:val="00B60924"/>
    <w:rsid w:val="00B61120"/>
    <w:rsid w:val="00B65478"/>
    <w:rsid w:val="00B6584C"/>
    <w:rsid w:val="00B65D62"/>
    <w:rsid w:val="00B6702B"/>
    <w:rsid w:val="00B713AC"/>
    <w:rsid w:val="00B726AB"/>
    <w:rsid w:val="00B72D95"/>
    <w:rsid w:val="00B73AC8"/>
    <w:rsid w:val="00B73C3A"/>
    <w:rsid w:val="00B73C98"/>
    <w:rsid w:val="00B76599"/>
    <w:rsid w:val="00B765FF"/>
    <w:rsid w:val="00B767EA"/>
    <w:rsid w:val="00B76917"/>
    <w:rsid w:val="00B76F01"/>
    <w:rsid w:val="00B777B8"/>
    <w:rsid w:val="00B77AF4"/>
    <w:rsid w:val="00B8021E"/>
    <w:rsid w:val="00B80744"/>
    <w:rsid w:val="00B81687"/>
    <w:rsid w:val="00B8496F"/>
    <w:rsid w:val="00B84A4B"/>
    <w:rsid w:val="00B85348"/>
    <w:rsid w:val="00B87B8E"/>
    <w:rsid w:val="00B87F3F"/>
    <w:rsid w:val="00B90C5F"/>
    <w:rsid w:val="00B90E4C"/>
    <w:rsid w:val="00B91658"/>
    <w:rsid w:val="00B917A6"/>
    <w:rsid w:val="00B91B80"/>
    <w:rsid w:val="00B91E7C"/>
    <w:rsid w:val="00B92E8D"/>
    <w:rsid w:val="00B951A7"/>
    <w:rsid w:val="00B953F3"/>
    <w:rsid w:val="00B957E5"/>
    <w:rsid w:val="00B95807"/>
    <w:rsid w:val="00B97E83"/>
    <w:rsid w:val="00BA0791"/>
    <w:rsid w:val="00BA0BDA"/>
    <w:rsid w:val="00BA1F83"/>
    <w:rsid w:val="00BA2AE1"/>
    <w:rsid w:val="00BA2E62"/>
    <w:rsid w:val="00BA367D"/>
    <w:rsid w:val="00BA3A5B"/>
    <w:rsid w:val="00BA4686"/>
    <w:rsid w:val="00BA4905"/>
    <w:rsid w:val="00BA52DE"/>
    <w:rsid w:val="00BA6921"/>
    <w:rsid w:val="00BA779D"/>
    <w:rsid w:val="00BA7AC2"/>
    <w:rsid w:val="00BB0242"/>
    <w:rsid w:val="00BB2031"/>
    <w:rsid w:val="00BB2565"/>
    <w:rsid w:val="00BB2A55"/>
    <w:rsid w:val="00BB2BA3"/>
    <w:rsid w:val="00BB2E47"/>
    <w:rsid w:val="00BB33BA"/>
    <w:rsid w:val="00BB3460"/>
    <w:rsid w:val="00BB42F2"/>
    <w:rsid w:val="00BB4462"/>
    <w:rsid w:val="00BB55EA"/>
    <w:rsid w:val="00BB5815"/>
    <w:rsid w:val="00BB5BF6"/>
    <w:rsid w:val="00BB6E1D"/>
    <w:rsid w:val="00BB7611"/>
    <w:rsid w:val="00BB7A76"/>
    <w:rsid w:val="00BC023E"/>
    <w:rsid w:val="00BC03E0"/>
    <w:rsid w:val="00BC041E"/>
    <w:rsid w:val="00BC072E"/>
    <w:rsid w:val="00BC0F2F"/>
    <w:rsid w:val="00BC14C4"/>
    <w:rsid w:val="00BC152B"/>
    <w:rsid w:val="00BC2054"/>
    <w:rsid w:val="00BC299C"/>
    <w:rsid w:val="00BC3BD6"/>
    <w:rsid w:val="00BC5094"/>
    <w:rsid w:val="00BC52AD"/>
    <w:rsid w:val="00BC54CD"/>
    <w:rsid w:val="00BC5E8B"/>
    <w:rsid w:val="00BC6539"/>
    <w:rsid w:val="00BD09B0"/>
    <w:rsid w:val="00BD206D"/>
    <w:rsid w:val="00BD3C2C"/>
    <w:rsid w:val="00BD5E56"/>
    <w:rsid w:val="00BD5EB3"/>
    <w:rsid w:val="00BD60AF"/>
    <w:rsid w:val="00BD6E88"/>
    <w:rsid w:val="00BD7327"/>
    <w:rsid w:val="00BD74A2"/>
    <w:rsid w:val="00BD7CAD"/>
    <w:rsid w:val="00BE000B"/>
    <w:rsid w:val="00BE1348"/>
    <w:rsid w:val="00BE1DDD"/>
    <w:rsid w:val="00BE2ED8"/>
    <w:rsid w:val="00BE3058"/>
    <w:rsid w:val="00BE3120"/>
    <w:rsid w:val="00BE36D2"/>
    <w:rsid w:val="00BE3C9B"/>
    <w:rsid w:val="00BE68C9"/>
    <w:rsid w:val="00BE75A1"/>
    <w:rsid w:val="00BF3194"/>
    <w:rsid w:val="00BF39AB"/>
    <w:rsid w:val="00BF401B"/>
    <w:rsid w:val="00BF480D"/>
    <w:rsid w:val="00BF4AFB"/>
    <w:rsid w:val="00BF5526"/>
    <w:rsid w:val="00BF59B8"/>
    <w:rsid w:val="00BF6D69"/>
    <w:rsid w:val="00BF7797"/>
    <w:rsid w:val="00C00FF3"/>
    <w:rsid w:val="00C012B9"/>
    <w:rsid w:val="00C01336"/>
    <w:rsid w:val="00C01847"/>
    <w:rsid w:val="00C01DFE"/>
    <w:rsid w:val="00C02A5D"/>
    <w:rsid w:val="00C0531C"/>
    <w:rsid w:val="00C063CB"/>
    <w:rsid w:val="00C06A6A"/>
    <w:rsid w:val="00C07AD3"/>
    <w:rsid w:val="00C1023A"/>
    <w:rsid w:val="00C10551"/>
    <w:rsid w:val="00C107E9"/>
    <w:rsid w:val="00C10B22"/>
    <w:rsid w:val="00C10D62"/>
    <w:rsid w:val="00C10DCF"/>
    <w:rsid w:val="00C11238"/>
    <w:rsid w:val="00C13382"/>
    <w:rsid w:val="00C14C49"/>
    <w:rsid w:val="00C14F66"/>
    <w:rsid w:val="00C15983"/>
    <w:rsid w:val="00C16EF7"/>
    <w:rsid w:val="00C200B8"/>
    <w:rsid w:val="00C203D2"/>
    <w:rsid w:val="00C20B3D"/>
    <w:rsid w:val="00C20BDA"/>
    <w:rsid w:val="00C21323"/>
    <w:rsid w:val="00C21672"/>
    <w:rsid w:val="00C22E47"/>
    <w:rsid w:val="00C23943"/>
    <w:rsid w:val="00C24971"/>
    <w:rsid w:val="00C24C07"/>
    <w:rsid w:val="00C24F4E"/>
    <w:rsid w:val="00C25589"/>
    <w:rsid w:val="00C26172"/>
    <w:rsid w:val="00C26DDB"/>
    <w:rsid w:val="00C275DF"/>
    <w:rsid w:val="00C32B5A"/>
    <w:rsid w:val="00C337AE"/>
    <w:rsid w:val="00C337E5"/>
    <w:rsid w:val="00C33C45"/>
    <w:rsid w:val="00C34111"/>
    <w:rsid w:val="00C343F5"/>
    <w:rsid w:val="00C3494D"/>
    <w:rsid w:val="00C34C87"/>
    <w:rsid w:val="00C34D84"/>
    <w:rsid w:val="00C34FF6"/>
    <w:rsid w:val="00C35375"/>
    <w:rsid w:val="00C35716"/>
    <w:rsid w:val="00C35B32"/>
    <w:rsid w:val="00C35DE6"/>
    <w:rsid w:val="00C35F78"/>
    <w:rsid w:val="00C36298"/>
    <w:rsid w:val="00C368D9"/>
    <w:rsid w:val="00C3694C"/>
    <w:rsid w:val="00C3792B"/>
    <w:rsid w:val="00C40509"/>
    <w:rsid w:val="00C4345B"/>
    <w:rsid w:val="00C43C6F"/>
    <w:rsid w:val="00C442C8"/>
    <w:rsid w:val="00C44D0C"/>
    <w:rsid w:val="00C45642"/>
    <w:rsid w:val="00C45985"/>
    <w:rsid w:val="00C45D44"/>
    <w:rsid w:val="00C466DA"/>
    <w:rsid w:val="00C50912"/>
    <w:rsid w:val="00C513B5"/>
    <w:rsid w:val="00C51A89"/>
    <w:rsid w:val="00C51B60"/>
    <w:rsid w:val="00C521B0"/>
    <w:rsid w:val="00C5281C"/>
    <w:rsid w:val="00C52C4A"/>
    <w:rsid w:val="00C54228"/>
    <w:rsid w:val="00C54362"/>
    <w:rsid w:val="00C55825"/>
    <w:rsid w:val="00C575FE"/>
    <w:rsid w:val="00C60A67"/>
    <w:rsid w:val="00C614F7"/>
    <w:rsid w:val="00C61B86"/>
    <w:rsid w:val="00C62CB6"/>
    <w:rsid w:val="00C63656"/>
    <w:rsid w:val="00C63874"/>
    <w:rsid w:val="00C6494D"/>
    <w:rsid w:val="00C64CFB"/>
    <w:rsid w:val="00C64F55"/>
    <w:rsid w:val="00C65185"/>
    <w:rsid w:val="00C65B36"/>
    <w:rsid w:val="00C66474"/>
    <w:rsid w:val="00C66D34"/>
    <w:rsid w:val="00C66FA6"/>
    <w:rsid w:val="00C67365"/>
    <w:rsid w:val="00C67E31"/>
    <w:rsid w:val="00C706FF"/>
    <w:rsid w:val="00C70D08"/>
    <w:rsid w:val="00C70D2E"/>
    <w:rsid w:val="00C716CD"/>
    <w:rsid w:val="00C71BFA"/>
    <w:rsid w:val="00C729BF"/>
    <w:rsid w:val="00C72F45"/>
    <w:rsid w:val="00C741EF"/>
    <w:rsid w:val="00C74939"/>
    <w:rsid w:val="00C7532D"/>
    <w:rsid w:val="00C764AA"/>
    <w:rsid w:val="00C7653E"/>
    <w:rsid w:val="00C766E4"/>
    <w:rsid w:val="00C77A48"/>
    <w:rsid w:val="00C77E39"/>
    <w:rsid w:val="00C80198"/>
    <w:rsid w:val="00C8121C"/>
    <w:rsid w:val="00C812FA"/>
    <w:rsid w:val="00C81C3D"/>
    <w:rsid w:val="00C82B68"/>
    <w:rsid w:val="00C82C6A"/>
    <w:rsid w:val="00C833DF"/>
    <w:rsid w:val="00C84421"/>
    <w:rsid w:val="00C84F7F"/>
    <w:rsid w:val="00C85323"/>
    <w:rsid w:val="00C8595E"/>
    <w:rsid w:val="00C85EF8"/>
    <w:rsid w:val="00C8668D"/>
    <w:rsid w:val="00C8677D"/>
    <w:rsid w:val="00C872D3"/>
    <w:rsid w:val="00C8761C"/>
    <w:rsid w:val="00C87787"/>
    <w:rsid w:val="00C879EC"/>
    <w:rsid w:val="00C879F2"/>
    <w:rsid w:val="00C9149D"/>
    <w:rsid w:val="00C9231F"/>
    <w:rsid w:val="00C92698"/>
    <w:rsid w:val="00C92EE1"/>
    <w:rsid w:val="00C92F32"/>
    <w:rsid w:val="00C941A1"/>
    <w:rsid w:val="00C95CAD"/>
    <w:rsid w:val="00C95EF1"/>
    <w:rsid w:val="00C96475"/>
    <w:rsid w:val="00C9722F"/>
    <w:rsid w:val="00CA08F3"/>
    <w:rsid w:val="00CA0F43"/>
    <w:rsid w:val="00CA114D"/>
    <w:rsid w:val="00CA12DD"/>
    <w:rsid w:val="00CA2577"/>
    <w:rsid w:val="00CA31E6"/>
    <w:rsid w:val="00CA4AA1"/>
    <w:rsid w:val="00CB0385"/>
    <w:rsid w:val="00CB19EF"/>
    <w:rsid w:val="00CB28FC"/>
    <w:rsid w:val="00CB2EAE"/>
    <w:rsid w:val="00CB3116"/>
    <w:rsid w:val="00CB45E9"/>
    <w:rsid w:val="00CB540D"/>
    <w:rsid w:val="00CB610A"/>
    <w:rsid w:val="00CC03E2"/>
    <w:rsid w:val="00CC100A"/>
    <w:rsid w:val="00CC1589"/>
    <w:rsid w:val="00CC1B09"/>
    <w:rsid w:val="00CC270C"/>
    <w:rsid w:val="00CC3F51"/>
    <w:rsid w:val="00CC4766"/>
    <w:rsid w:val="00CC5881"/>
    <w:rsid w:val="00CC5CAE"/>
    <w:rsid w:val="00CC64E7"/>
    <w:rsid w:val="00CC7797"/>
    <w:rsid w:val="00CD062F"/>
    <w:rsid w:val="00CD0A4D"/>
    <w:rsid w:val="00CD3591"/>
    <w:rsid w:val="00CD39BA"/>
    <w:rsid w:val="00CD3D72"/>
    <w:rsid w:val="00CD426C"/>
    <w:rsid w:val="00CD4679"/>
    <w:rsid w:val="00CD4683"/>
    <w:rsid w:val="00CD5349"/>
    <w:rsid w:val="00CD57A0"/>
    <w:rsid w:val="00CD5A6E"/>
    <w:rsid w:val="00CD67D7"/>
    <w:rsid w:val="00CD69BA"/>
    <w:rsid w:val="00CD763D"/>
    <w:rsid w:val="00CD77DA"/>
    <w:rsid w:val="00CD7A29"/>
    <w:rsid w:val="00CD7AAE"/>
    <w:rsid w:val="00CD7B20"/>
    <w:rsid w:val="00CD7FBD"/>
    <w:rsid w:val="00CE03B0"/>
    <w:rsid w:val="00CE0D86"/>
    <w:rsid w:val="00CE1098"/>
    <w:rsid w:val="00CE1843"/>
    <w:rsid w:val="00CE2C12"/>
    <w:rsid w:val="00CE3066"/>
    <w:rsid w:val="00CE3F9B"/>
    <w:rsid w:val="00CE502B"/>
    <w:rsid w:val="00CE5628"/>
    <w:rsid w:val="00CE6252"/>
    <w:rsid w:val="00CE69DE"/>
    <w:rsid w:val="00CE7787"/>
    <w:rsid w:val="00CE7949"/>
    <w:rsid w:val="00CF02F1"/>
    <w:rsid w:val="00CF0333"/>
    <w:rsid w:val="00CF05F6"/>
    <w:rsid w:val="00CF079F"/>
    <w:rsid w:val="00CF0D89"/>
    <w:rsid w:val="00CF0FEA"/>
    <w:rsid w:val="00CF17A5"/>
    <w:rsid w:val="00CF1BD5"/>
    <w:rsid w:val="00CF1F6E"/>
    <w:rsid w:val="00CF372B"/>
    <w:rsid w:val="00CF3D7A"/>
    <w:rsid w:val="00CF476A"/>
    <w:rsid w:val="00CF5A44"/>
    <w:rsid w:val="00CF5C26"/>
    <w:rsid w:val="00CF7832"/>
    <w:rsid w:val="00D00386"/>
    <w:rsid w:val="00D007D6"/>
    <w:rsid w:val="00D01E8C"/>
    <w:rsid w:val="00D0277F"/>
    <w:rsid w:val="00D04620"/>
    <w:rsid w:val="00D057BD"/>
    <w:rsid w:val="00D05F6A"/>
    <w:rsid w:val="00D05FDC"/>
    <w:rsid w:val="00D102DF"/>
    <w:rsid w:val="00D104C3"/>
    <w:rsid w:val="00D10526"/>
    <w:rsid w:val="00D111EA"/>
    <w:rsid w:val="00D12717"/>
    <w:rsid w:val="00D12A82"/>
    <w:rsid w:val="00D138A2"/>
    <w:rsid w:val="00D138AF"/>
    <w:rsid w:val="00D146A8"/>
    <w:rsid w:val="00D146E9"/>
    <w:rsid w:val="00D148BC"/>
    <w:rsid w:val="00D15327"/>
    <w:rsid w:val="00D154B4"/>
    <w:rsid w:val="00D1615A"/>
    <w:rsid w:val="00D164AC"/>
    <w:rsid w:val="00D16D65"/>
    <w:rsid w:val="00D16E0C"/>
    <w:rsid w:val="00D1703D"/>
    <w:rsid w:val="00D17F50"/>
    <w:rsid w:val="00D203F0"/>
    <w:rsid w:val="00D2131E"/>
    <w:rsid w:val="00D25232"/>
    <w:rsid w:val="00D25B7F"/>
    <w:rsid w:val="00D25C32"/>
    <w:rsid w:val="00D269FC"/>
    <w:rsid w:val="00D270A2"/>
    <w:rsid w:val="00D27324"/>
    <w:rsid w:val="00D27E2F"/>
    <w:rsid w:val="00D27EB3"/>
    <w:rsid w:val="00D30A33"/>
    <w:rsid w:val="00D31086"/>
    <w:rsid w:val="00D315C9"/>
    <w:rsid w:val="00D31671"/>
    <w:rsid w:val="00D31AC3"/>
    <w:rsid w:val="00D3200B"/>
    <w:rsid w:val="00D326AE"/>
    <w:rsid w:val="00D3278A"/>
    <w:rsid w:val="00D32E13"/>
    <w:rsid w:val="00D332D9"/>
    <w:rsid w:val="00D33389"/>
    <w:rsid w:val="00D33C96"/>
    <w:rsid w:val="00D33CAC"/>
    <w:rsid w:val="00D3448C"/>
    <w:rsid w:val="00D3458A"/>
    <w:rsid w:val="00D34B47"/>
    <w:rsid w:val="00D35079"/>
    <w:rsid w:val="00D3548B"/>
    <w:rsid w:val="00D362CD"/>
    <w:rsid w:val="00D3730F"/>
    <w:rsid w:val="00D405C0"/>
    <w:rsid w:val="00D412F6"/>
    <w:rsid w:val="00D41A7A"/>
    <w:rsid w:val="00D41C24"/>
    <w:rsid w:val="00D42F90"/>
    <w:rsid w:val="00D437AC"/>
    <w:rsid w:val="00D43E2C"/>
    <w:rsid w:val="00D443E9"/>
    <w:rsid w:val="00D449D1"/>
    <w:rsid w:val="00D45791"/>
    <w:rsid w:val="00D4588D"/>
    <w:rsid w:val="00D45D6E"/>
    <w:rsid w:val="00D4719B"/>
    <w:rsid w:val="00D47A7C"/>
    <w:rsid w:val="00D47BB8"/>
    <w:rsid w:val="00D50620"/>
    <w:rsid w:val="00D51CE2"/>
    <w:rsid w:val="00D51E1E"/>
    <w:rsid w:val="00D51EE2"/>
    <w:rsid w:val="00D5300C"/>
    <w:rsid w:val="00D530D9"/>
    <w:rsid w:val="00D539E7"/>
    <w:rsid w:val="00D544EF"/>
    <w:rsid w:val="00D55A4D"/>
    <w:rsid w:val="00D5669A"/>
    <w:rsid w:val="00D5685B"/>
    <w:rsid w:val="00D571D5"/>
    <w:rsid w:val="00D575B6"/>
    <w:rsid w:val="00D576B8"/>
    <w:rsid w:val="00D60817"/>
    <w:rsid w:val="00D608E3"/>
    <w:rsid w:val="00D625CE"/>
    <w:rsid w:val="00D6260E"/>
    <w:rsid w:val="00D62F6F"/>
    <w:rsid w:val="00D6312C"/>
    <w:rsid w:val="00D6346B"/>
    <w:rsid w:val="00D6364C"/>
    <w:rsid w:val="00D63DCD"/>
    <w:rsid w:val="00D63E4C"/>
    <w:rsid w:val="00D6418C"/>
    <w:rsid w:val="00D642B7"/>
    <w:rsid w:val="00D64460"/>
    <w:rsid w:val="00D6554D"/>
    <w:rsid w:val="00D66223"/>
    <w:rsid w:val="00D67342"/>
    <w:rsid w:val="00D70798"/>
    <w:rsid w:val="00D70B8B"/>
    <w:rsid w:val="00D71624"/>
    <w:rsid w:val="00D71994"/>
    <w:rsid w:val="00D737D4"/>
    <w:rsid w:val="00D73C8D"/>
    <w:rsid w:val="00D73DDE"/>
    <w:rsid w:val="00D743C9"/>
    <w:rsid w:val="00D76D51"/>
    <w:rsid w:val="00D7755B"/>
    <w:rsid w:val="00D775D5"/>
    <w:rsid w:val="00D77B75"/>
    <w:rsid w:val="00D77BA9"/>
    <w:rsid w:val="00D81596"/>
    <w:rsid w:val="00D81AF3"/>
    <w:rsid w:val="00D826B2"/>
    <w:rsid w:val="00D826E3"/>
    <w:rsid w:val="00D82ED6"/>
    <w:rsid w:val="00D82F74"/>
    <w:rsid w:val="00D848EC"/>
    <w:rsid w:val="00D84D60"/>
    <w:rsid w:val="00D8573A"/>
    <w:rsid w:val="00D860F4"/>
    <w:rsid w:val="00D87D17"/>
    <w:rsid w:val="00D87EE0"/>
    <w:rsid w:val="00D87F5C"/>
    <w:rsid w:val="00D9224A"/>
    <w:rsid w:val="00D930A6"/>
    <w:rsid w:val="00D94834"/>
    <w:rsid w:val="00D9554D"/>
    <w:rsid w:val="00D95919"/>
    <w:rsid w:val="00D95DAE"/>
    <w:rsid w:val="00D97312"/>
    <w:rsid w:val="00DA03FC"/>
    <w:rsid w:val="00DA0DA1"/>
    <w:rsid w:val="00DA144A"/>
    <w:rsid w:val="00DA14C7"/>
    <w:rsid w:val="00DA180F"/>
    <w:rsid w:val="00DA4CED"/>
    <w:rsid w:val="00DA614A"/>
    <w:rsid w:val="00DA6813"/>
    <w:rsid w:val="00DA714A"/>
    <w:rsid w:val="00DA74DC"/>
    <w:rsid w:val="00DA7B80"/>
    <w:rsid w:val="00DB0006"/>
    <w:rsid w:val="00DB0865"/>
    <w:rsid w:val="00DB29F6"/>
    <w:rsid w:val="00DB2B91"/>
    <w:rsid w:val="00DB3322"/>
    <w:rsid w:val="00DB5129"/>
    <w:rsid w:val="00DB54D1"/>
    <w:rsid w:val="00DB74C0"/>
    <w:rsid w:val="00DC11FC"/>
    <w:rsid w:val="00DC2861"/>
    <w:rsid w:val="00DC291F"/>
    <w:rsid w:val="00DC2ED1"/>
    <w:rsid w:val="00DC310A"/>
    <w:rsid w:val="00DC31C7"/>
    <w:rsid w:val="00DC35ED"/>
    <w:rsid w:val="00DC47D9"/>
    <w:rsid w:val="00DC4DEE"/>
    <w:rsid w:val="00DC51D7"/>
    <w:rsid w:val="00DC5500"/>
    <w:rsid w:val="00DC5C8E"/>
    <w:rsid w:val="00DC65A1"/>
    <w:rsid w:val="00DC6B3B"/>
    <w:rsid w:val="00DD014E"/>
    <w:rsid w:val="00DD0E3A"/>
    <w:rsid w:val="00DD10F8"/>
    <w:rsid w:val="00DD1AF3"/>
    <w:rsid w:val="00DD1F70"/>
    <w:rsid w:val="00DD355E"/>
    <w:rsid w:val="00DD5AE4"/>
    <w:rsid w:val="00DD63A4"/>
    <w:rsid w:val="00DD645D"/>
    <w:rsid w:val="00DD6FF1"/>
    <w:rsid w:val="00DD7520"/>
    <w:rsid w:val="00DE0629"/>
    <w:rsid w:val="00DE0A96"/>
    <w:rsid w:val="00DE0BE8"/>
    <w:rsid w:val="00DE0FD2"/>
    <w:rsid w:val="00DE26C6"/>
    <w:rsid w:val="00DE3837"/>
    <w:rsid w:val="00DE4323"/>
    <w:rsid w:val="00DE446C"/>
    <w:rsid w:val="00DE46F8"/>
    <w:rsid w:val="00DE475D"/>
    <w:rsid w:val="00DE4CED"/>
    <w:rsid w:val="00DE4CFE"/>
    <w:rsid w:val="00DE5353"/>
    <w:rsid w:val="00DE55F4"/>
    <w:rsid w:val="00DE5922"/>
    <w:rsid w:val="00DE7480"/>
    <w:rsid w:val="00DE752D"/>
    <w:rsid w:val="00DF1189"/>
    <w:rsid w:val="00DF17CA"/>
    <w:rsid w:val="00DF1F64"/>
    <w:rsid w:val="00DF3BAA"/>
    <w:rsid w:val="00DF3D01"/>
    <w:rsid w:val="00DF4327"/>
    <w:rsid w:val="00DF4365"/>
    <w:rsid w:val="00DF4D00"/>
    <w:rsid w:val="00DF54E8"/>
    <w:rsid w:val="00DF5A2B"/>
    <w:rsid w:val="00DF5ABF"/>
    <w:rsid w:val="00E01A31"/>
    <w:rsid w:val="00E01C7A"/>
    <w:rsid w:val="00E01E87"/>
    <w:rsid w:val="00E020C7"/>
    <w:rsid w:val="00E02527"/>
    <w:rsid w:val="00E037AC"/>
    <w:rsid w:val="00E05557"/>
    <w:rsid w:val="00E059C0"/>
    <w:rsid w:val="00E05A0D"/>
    <w:rsid w:val="00E05F97"/>
    <w:rsid w:val="00E06B26"/>
    <w:rsid w:val="00E07237"/>
    <w:rsid w:val="00E101FD"/>
    <w:rsid w:val="00E10B97"/>
    <w:rsid w:val="00E10F1C"/>
    <w:rsid w:val="00E11968"/>
    <w:rsid w:val="00E12597"/>
    <w:rsid w:val="00E12856"/>
    <w:rsid w:val="00E12B6D"/>
    <w:rsid w:val="00E13B12"/>
    <w:rsid w:val="00E141CB"/>
    <w:rsid w:val="00E1423F"/>
    <w:rsid w:val="00E14589"/>
    <w:rsid w:val="00E1598F"/>
    <w:rsid w:val="00E161D2"/>
    <w:rsid w:val="00E1681F"/>
    <w:rsid w:val="00E168D8"/>
    <w:rsid w:val="00E17766"/>
    <w:rsid w:val="00E2007A"/>
    <w:rsid w:val="00E20BB2"/>
    <w:rsid w:val="00E20CF3"/>
    <w:rsid w:val="00E2111A"/>
    <w:rsid w:val="00E2180B"/>
    <w:rsid w:val="00E22AF4"/>
    <w:rsid w:val="00E22CD8"/>
    <w:rsid w:val="00E23D1C"/>
    <w:rsid w:val="00E23D39"/>
    <w:rsid w:val="00E246C9"/>
    <w:rsid w:val="00E24862"/>
    <w:rsid w:val="00E24A5F"/>
    <w:rsid w:val="00E24DFC"/>
    <w:rsid w:val="00E26481"/>
    <w:rsid w:val="00E26D86"/>
    <w:rsid w:val="00E27481"/>
    <w:rsid w:val="00E27828"/>
    <w:rsid w:val="00E309E7"/>
    <w:rsid w:val="00E31B61"/>
    <w:rsid w:val="00E321B8"/>
    <w:rsid w:val="00E327B2"/>
    <w:rsid w:val="00E32E78"/>
    <w:rsid w:val="00E3311C"/>
    <w:rsid w:val="00E34927"/>
    <w:rsid w:val="00E349FB"/>
    <w:rsid w:val="00E361C4"/>
    <w:rsid w:val="00E37EFA"/>
    <w:rsid w:val="00E40245"/>
    <w:rsid w:val="00E41C62"/>
    <w:rsid w:val="00E41F0A"/>
    <w:rsid w:val="00E42FF6"/>
    <w:rsid w:val="00E43933"/>
    <w:rsid w:val="00E43B48"/>
    <w:rsid w:val="00E44BD9"/>
    <w:rsid w:val="00E4530E"/>
    <w:rsid w:val="00E45761"/>
    <w:rsid w:val="00E46438"/>
    <w:rsid w:val="00E501A6"/>
    <w:rsid w:val="00E50F83"/>
    <w:rsid w:val="00E517A3"/>
    <w:rsid w:val="00E51D12"/>
    <w:rsid w:val="00E53AA5"/>
    <w:rsid w:val="00E53F06"/>
    <w:rsid w:val="00E54E44"/>
    <w:rsid w:val="00E55A36"/>
    <w:rsid w:val="00E55A88"/>
    <w:rsid w:val="00E5709F"/>
    <w:rsid w:val="00E5739C"/>
    <w:rsid w:val="00E5766F"/>
    <w:rsid w:val="00E6049F"/>
    <w:rsid w:val="00E6059F"/>
    <w:rsid w:val="00E60798"/>
    <w:rsid w:val="00E60B7C"/>
    <w:rsid w:val="00E61B3B"/>
    <w:rsid w:val="00E6378D"/>
    <w:rsid w:val="00E64120"/>
    <w:rsid w:val="00E64391"/>
    <w:rsid w:val="00E65548"/>
    <w:rsid w:val="00E6668E"/>
    <w:rsid w:val="00E66CCC"/>
    <w:rsid w:val="00E66F7C"/>
    <w:rsid w:val="00E6764F"/>
    <w:rsid w:val="00E676F9"/>
    <w:rsid w:val="00E70526"/>
    <w:rsid w:val="00E726AC"/>
    <w:rsid w:val="00E72E79"/>
    <w:rsid w:val="00E73003"/>
    <w:rsid w:val="00E7367E"/>
    <w:rsid w:val="00E746F7"/>
    <w:rsid w:val="00E74E54"/>
    <w:rsid w:val="00E74F0F"/>
    <w:rsid w:val="00E752C0"/>
    <w:rsid w:val="00E76F6F"/>
    <w:rsid w:val="00E77860"/>
    <w:rsid w:val="00E77BFA"/>
    <w:rsid w:val="00E808B6"/>
    <w:rsid w:val="00E80F44"/>
    <w:rsid w:val="00E81445"/>
    <w:rsid w:val="00E819C0"/>
    <w:rsid w:val="00E83080"/>
    <w:rsid w:val="00E841C4"/>
    <w:rsid w:val="00E856E5"/>
    <w:rsid w:val="00E869C8"/>
    <w:rsid w:val="00E86BFC"/>
    <w:rsid w:val="00E87391"/>
    <w:rsid w:val="00E87420"/>
    <w:rsid w:val="00E87B6D"/>
    <w:rsid w:val="00E90C57"/>
    <w:rsid w:val="00E91A9C"/>
    <w:rsid w:val="00E92247"/>
    <w:rsid w:val="00E93987"/>
    <w:rsid w:val="00E93C79"/>
    <w:rsid w:val="00E94304"/>
    <w:rsid w:val="00E94A1F"/>
    <w:rsid w:val="00E94AEA"/>
    <w:rsid w:val="00E94E20"/>
    <w:rsid w:val="00E9558F"/>
    <w:rsid w:val="00E963CD"/>
    <w:rsid w:val="00E969A5"/>
    <w:rsid w:val="00E977AE"/>
    <w:rsid w:val="00E97C9F"/>
    <w:rsid w:val="00E97CD0"/>
    <w:rsid w:val="00EA00B9"/>
    <w:rsid w:val="00EA00E6"/>
    <w:rsid w:val="00EA10C6"/>
    <w:rsid w:val="00EA188E"/>
    <w:rsid w:val="00EA1F89"/>
    <w:rsid w:val="00EA2250"/>
    <w:rsid w:val="00EA2B98"/>
    <w:rsid w:val="00EA3039"/>
    <w:rsid w:val="00EA30A9"/>
    <w:rsid w:val="00EA3FD1"/>
    <w:rsid w:val="00EA643C"/>
    <w:rsid w:val="00EA66EC"/>
    <w:rsid w:val="00EA70BC"/>
    <w:rsid w:val="00EA7F96"/>
    <w:rsid w:val="00EB07F3"/>
    <w:rsid w:val="00EB1CD5"/>
    <w:rsid w:val="00EB25C9"/>
    <w:rsid w:val="00EB2B9E"/>
    <w:rsid w:val="00EB2D79"/>
    <w:rsid w:val="00EB2FE8"/>
    <w:rsid w:val="00EB31B5"/>
    <w:rsid w:val="00EB5651"/>
    <w:rsid w:val="00EB5D08"/>
    <w:rsid w:val="00EB6333"/>
    <w:rsid w:val="00EB76A7"/>
    <w:rsid w:val="00EB7DAE"/>
    <w:rsid w:val="00EC087E"/>
    <w:rsid w:val="00EC1080"/>
    <w:rsid w:val="00EC1DAA"/>
    <w:rsid w:val="00EC2D17"/>
    <w:rsid w:val="00EC528D"/>
    <w:rsid w:val="00EC5D99"/>
    <w:rsid w:val="00ED129A"/>
    <w:rsid w:val="00ED2076"/>
    <w:rsid w:val="00ED5442"/>
    <w:rsid w:val="00ED67EC"/>
    <w:rsid w:val="00ED7D2F"/>
    <w:rsid w:val="00ED7E2C"/>
    <w:rsid w:val="00EE1356"/>
    <w:rsid w:val="00EE14A2"/>
    <w:rsid w:val="00EE14F0"/>
    <w:rsid w:val="00EE3F05"/>
    <w:rsid w:val="00EE46C0"/>
    <w:rsid w:val="00EE4752"/>
    <w:rsid w:val="00EE4DF3"/>
    <w:rsid w:val="00EE50E7"/>
    <w:rsid w:val="00EE5769"/>
    <w:rsid w:val="00EE6B6C"/>
    <w:rsid w:val="00EE739A"/>
    <w:rsid w:val="00EE7EDD"/>
    <w:rsid w:val="00EE7FDB"/>
    <w:rsid w:val="00EF0C7A"/>
    <w:rsid w:val="00EF0D0D"/>
    <w:rsid w:val="00EF0D5D"/>
    <w:rsid w:val="00EF14C2"/>
    <w:rsid w:val="00EF2194"/>
    <w:rsid w:val="00EF277C"/>
    <w:rsid w:val="00EF2C6B"/>
    <w:rsid w:val="00EF3F64"/>
    <w:rsid w:val="00EF4BD9"/>
    <w:rsid w:val="00EF6DB8"/>
    <w:rsid w:val="00EF7368"/>
    <w:rsid w:val="00EF76E7"/>
    <w:rsid w:val="00EF78BD"/>
    <w:rsid w:val="00F00924"/>
    <w:rsid w:val="00F0269A"/>
    <w:rsid w:val="00F027F4"/>
    <w:rsid w:val="00F0343B"/>
    <w:rsid w:val="00F035CF"/>
    <w:rsid w:val="00F03DCB"/>
    <w:rsid w:val="00F042A3"/>
    <w:rsid w:val="00F05201"/>
    <w:rsid w:val="00F05CC7"/>
    <w:rsid w:val="00F06BBC"/>
    <w:rsid w:val="00F10B8C"/>
    <w:rsid w:val="00F116BA"/>
    <w:rsid w:val="00F12085"/>
    <w:rsid w:val="00F12160"/>
    <w:rsid w:val="00F12446"/>
    <w:rsid w:val="00F12F09"/>
    <w:rsid w:val="00F137D8"/>
    <w:rsid w:val="00F13E7A"/>
    <w:rsid w:val="00F152EF"/>
    <w:rsid w:val="00F1597A"/>
    <w:rsid w:val="00F15F19"/>
    <w:rsid w:val="00F16438"/>
    <w:rsid w:val="00F17A13"/>
    <w:rsid w:val="00F20EDE"/>
    <w:rsid w:val="00F21698"/>
    <w:rsid w:val="00F2293E"/>
    <w:rsid w:val="00F22D35"/>
    <w:rsid w:val="00F22DF2"/>
    <w:rsid w:val="00F24178"/>
    <w:rsid w:val="00F2499C"/>
    <w:rsid w:val="00F24C5F"/>
    <w:rsid w:val="00F257B9"/>
    <w:rsid w:val="00F25C24"/>
    <w:rsid w:val="00F27329"/>
    <w:rsid w:val="00F275F0"/>
    <w:rsid w:val="00F278A7"/>
    <w:rsid w:val="00F3100D"/>
    <w:rsid w:val="00F31408"/>
    <w:rsid w:val="00F318EB"/>
    <w:rsid w:val="00F31A64"/>
    <w:rsid w:val="00F3471F"/>
    <w:rsid w:val="00F34D03"/>
    <w:rsid w:val="00F34E52"/>
    <w:rsid w:val="00F35302"/>
    <w:rsid w:val="00F3566D"/>
    <w:rsid w:val="00F35E94"/>
    <w:rsid w:val="00F36484"/>
    <w:rsid w:val="00F3680E"/>
    <w:rsid w:val="00F36BDB"/>
    <w:rsid w:val="00F3734E"/>
    <w:rsid w:val="00F373A1"/>
    <w:rsid w:val="00F4023E"/>
    <w:rsid w:val="00F4085C"/>
    <w:rsid w:val="00F40BC4"/>
    <w:rsid w:val="00F41471"/>
    <w:rsid w:val="00F41524"/>
    <w:rsid w:val="00F41C6B"/>
    <w:rsid w:val="00F422A9"/>
    <w:rsid w:val="00F42AC2"/>
    <w:rsid w:val="00F42EE9"/>
    <w:rsid w:val="00F43865"/>
    <w:rsid w:val="00F43CFB"/>
    <w:rsid w:val="00F44102"/>
    <w:rsid w:val="00F44740"/>
    <w:rsid w:val="00F447E3"/>
    <w:rsid w:val="00F450CB"/>
    <w:rsid w:val="00F45ABB"/>
    <w:rsid w:val="00F45C00"/>
    <w:rsid w:val="00F4681D"/>
    <w:rsid w:val="00F4731F"/>
    <w:rsid w:val="00F475ED"/>
    <w:rsid w:val="00F47941"/>
    <w:rsid w:val="00F47D2D"/>
    <w:rsid w:val="00F5048C"/>
    <w:rsid w:val="00F504C9"/>
    <w:rsid w:val="00F51C3C"/>
    <w:rsid w:val="00F52A3D"/>
    <w:rsid w:val="00F54D1A"/>
    <w:rsid w:val="00F55481"/>
    <w:rsid w:val="00F555BF"/>
    <w:rsid w:val="00F55C50"/>
    <w:rsid w:val="00F5614C"/>
    <w:rsid w:val="00F56786"/>
    <w:rsid w:val="00F567C0"/>
    <w:rsid w:val="00F56CA1"/>
    <w:rsid w:val="00F57A31"/>
    <w:rsid w:val="00F60A20"/>
    <w:rsid w:val="00F60E72"/>
    <w:rsid w:val="00F61740"/>
    <w:rsid w:val="00F62BF9"/>
    <w:rsid w:val="00F63B05"/>
    <w:rsid w:val="00F65209"/>
    <w:rsid w:val="00F65664"/>
    <w:rsid w:val="00F65685"/>
    <w:rsid w:val="00F66CA5"/>
    <w:rsid w:val="00F6707E"/>
    <w:rsid w:val="00F67D92"/>
    <w:rsid w:val="00F67E10"/>
    <w:rsid w:val="00F70120"/>
    <w:rsid w:val="00F70943"/>
    <w:rsid w:val="00F71A9D"/>
    <w:rsid w:val="00F72731"/>
    <w:rsid w:val="00F7277D"/>
    <w:rsid w:val="00F72A4B"/>
    <w:rsid w:val="00F739EA"/>
    <w:rsid w:val="00F73CDB"/>
    <w:rsid w:val="00F74084"/>
    <w:rsid w:val="00F74514"/>
    <w:rsid w:val="00F745E3"/>
    <w:rsid w:val="00F74AEC"/>
    <w:rsid w:val="00F74E96"/>
    <w:rsid w:val="00F75E98"/>
    <w:rsid w:val="00F76A1B"/>
    <w:rsid w:val="00F76C02"/>
    <w:rsid w:val="00F7709E"/>
    <w:rsid w:val="00F77238"/>
    <w:rsid w:val="00F8064D"/>
    <w:rsid w:val="00F80AC1"/>
    <w:rsid w:val="00F815B0"/>
    <w:rsid w:val="00F816C4"/>
    <w:rsid w:val="00F83291"/>
    <w:rsid w:val="00F839CB"/>
    <w:rsid w:val="00F84156"/>
    <w:rsid w:val="00F85BA2"/>
    <w:rsid w:val="00F86034"/>
    <w:rsid w:val="00F8659C"/>
    <w:rsid w:val="00F86B8D"/>
    <w:rsid w:val="00F877AD"/>
    <w:rsid w:val="00F908DA"/>
    <w:rsid w:val="00F90AA9"/>
    <w:rsid w:val="00F9168F"/>
    <w:rsid w:val="00F91C7E"/>
    <w:rsid w:val="00F92963"/>
    <w:rsid w:val="00F936EC"/>
    <w:rsid w:val="00F939C7"/>
    <w:rsid w:val="00F952AE"/>
    <w:rsid w:val="00F95DD0"/>
    <w:rsid w:val="00F960B4"/>
    <w:rsid w:val="00F96F2A"/>
    <w:rsid w:val="00F976E6"/>
    <w:rsid w:val="00FA0A54"/>
    <w:rsid w:val="00FA111B"/>
    <w:rsid w:val="00FA1887"/>
    <w:rsid w:val="00FA2A55"/>
    <w:rsid w:val="00FA3BA1"/>
    <w:rsid w:val="00FA4828"/>
    <w:rsid w:val="00FA52E8"/>
    <w:rsid w:val="00FA5332"/>
    <w:rsid w:val="00FA6281"/>
    <w:rsid w:val="00FA7D52"/>
    <w:rsid w:val="00FB03FE"/>
    <w:rsid w:val="00FB05F2"/>
    <w:rsid w:val="00FB0EA8"/>
    <w:rsid w:val="00FB1EE8"/>
    <w:rsid w:val="00FB2D5C"/>
    <w:rsid w:val="00FB3466"/>
    <w:rsid w:val="00FB37F9"/>
    <w:rsid w:val="00FB439B"/>
    <w:rsid w:val="00FB570E"/>
    <w:rsid w:val="00FB5ADB"/>
    <w:rsid w:val="00FB5C99"/>
    <w:rsid w:val="00FB6251"/>
    <w:rsid w:val="00FB639E"/>
    <w:rsid w:val="00FB775D"/>
    <w:rsid w:val="00FC08C9"/>
    <w:rsid w:val="00FC1750"/>
    <w:rsid w:val="00FC17B9"/>
    <w:rsid w:val="00FC2EEE"/>
    <w:rsid w:val="00FC4459"/>
    <w:rsid w:val="00FC4498"/>
    <w:rsid w:val="00FD06D7"/>
    <w:rsid w:val="00FD1528"/>
    <w:rsid w:val="00FD15E3"/>
    <w:rsid w:val="00FD208B"/>
    <w:rsid w:val="00FD2410"/>
    <w:rsid w:val="00FD38CA"/>
    <w:rsid w:val="00FD38EA"/>
    <w:rsid w:val="00FD42E5"/>
    <w:rsid w:val="00FD463D"/>
    <w:rsid w:val="00FD4A6D"/>
    <w:rsid w:val="00FD78D6"/>
    <w:rsid w:val="00FD7C57"/>
    <w:rsid w:val="00FE06FE"/>
    <w:rsid w:val="00FE0B2A"/>
    <w:rsid w:val="00FE0B34"/>
    <w:rsid w:val="00FE0D66"/>
    <w:rsid w:val="00FE164B"/>
    <w:rsid w:val="00FE2EF9"/>
    <w:rsid w:val="00FE38E6"/>
    <w:rsid w:val="00FE4D61"/>
    <w:rsid w:val="00FE4E60"/>
    <w:rsid w:val="00FE5793"/>
    <w:rsid w:val="00FE609B"/>
    <w:rsid w:val="00FE61A7"/>
    <w:rsid w:val="00FE6DDE"/>
    <w:rsid w:val="00FE70AA"/>
    <w:rsid w:val="00FE7DCB"/>
    <w:rsid w:val="00FF0E37"/>
    <w:rsid w:val="00FF0FC2"/>
    <w:rsid w:val="00FF2610"/>
    <w:rsid w:val="00FF2826"/>
    <w:rsid w:val="00FF2E48"/>
    <w:rsid w:val="00FF2F79"/>
    <w:rsid w:val="00FF334F"/>
    <w:rsid w:val="00FF38CB"/>
    <w:rsid w:val="00FF4DFE"/>
    <w:rsid w:val="00FF60E1"/>
    <w:rsid w:val="00FF6E69"/>
    <w:rsid w:val="00FF7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07E7"/>
    <w:rPr>
      <w:rFonts w:ascii="CordiaUPC" w:hAnsi="CordiaUPC" w:cs="CordiaUPC"/>
    </w:rPr>
  </w:style>
  <w:style w:type="paragraph" w:styleId="Heading1">
    <w:name w:val="heading 1"/>
    <w:basedOn w:val="Normal"/>
    <w:next w:val="Normal"/>
    <w:qFormat/>
    <w:rsid w:val="009C372D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9C372D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9C372D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9C372D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9C372D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9C372D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9C372D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Heading8">
    <w:name w:val="heading 8"/>
    <w:basedOn w:val="Normal"/>
    <w:next w:val="Normal"/>
    <w:qFormat/>
    <w:rsid w:val="009C372D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Heading9">
    <w:name w:val="heading 9"/>
    <w:basedOn w:val="Normal"/>
    <w:next w:val="Normal"/>
    <w:qFormat/>
    <w:rsid w:val="009C372D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72D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9C372D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9C372D"/>
    <w:pPr>
      <w:spacing w:before="120" w:after="120"/>
    </w:pPr>
    <w:rPr>
      <w:b/>
      <w:bCs/>
    </w:rPr>
  </w:style>
  <w:style w:type="paragraph" w:styleId="BlockText">
    <w:name w:val="Block Text"/>
    <w:basedOn w:val="Normal"/>
    <w:rsid w:val="009C372D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link w:val="BodyTextChar"/>
    <w:rsid w:val="009C372D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BodyTextIndent">
    <w:name w:val="Body Text Indent"/>
    <w:basedOn w:val="Normal"/>
    <w:rsid w:val="009C372D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BodyText2">
    <w:name w:val="Body Text 2"/>
    <w:basedOn w:val="Normal"/>
    <w:rsid w:val="009C372D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BodyTextIndent2">
    <w:name w:val="Body Text Indent 2"/>
    <w:basedOn w:val="Normal"/>
    <w:rsid w:val="009C372D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rsid w:val="009C372D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9C372D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BalloonText">
    <w:name w:val="Balloon Text"/>
    <w:basedOn w:val="Normal"/>
    <w:semiHidden/>
    <w:rsid w:val="00842AF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7044C1"/>
    <w:pPr>
      <w:ind w:left="720" w:hanging="360"/>
    </w:pPr>
    <w:rPr>
      <w:lang w:eastAsia="zh-CN"/>
    </w:rPr>
  </w:style>
  <w:style w:type="paragraph" w:styleId="ListBullet2">
    <w:name w:val="List Bullet 2"/>
    <w:basedOn w:val="Normal"/>
    <w:rsid w:val="007044C1"/>
    <w:pPr>
      <w:ind w:left="720" w:hanging="360"/>
    </w:pPr>
    <w:rPr>
      <w:lang w:eastAsia="zh-CN"/>
    </w:rPr>
  </w:style>
  <w:style w:type="paragraph" w:styleId="Date">
    <w:name w:val="Date"/>
    <w:basedOn w:val="Normal"/>
    <w:next w:val="Normal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DefaultParagraphFont"/>
    <w:rsid w:val="00CE2C12"/>
  </w:style>
  <w:style w:type="character" w:customStyle="1" w:styleId="HeaderChar">
    <w:name w:val="Header Char"/>
    <w:link w:val="Header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BodyText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link w:val="BodyText"/>
    <w:rsid w:val="00AA7558"/>
    <w:rPr>
      <w:rFonts w:ascii="AngsanaUPC" w:hAnsi="AngsanaUPC" w:cs="AngsanaUPC"/>
      <w:sz w:val="32"/>
      <w:szCs w:val="32"/>
    </w:rPr>
  </w:style>
  <w:style w:type="paragraph" w:styleId="DocumentMap">
    <w:name w:val="Document Map"/>
    <w:basedOn w:val="Normal"/>
    <w:link w:val="DocumentMapChar"/>
    <w:rsid w:val="00805AD7"/>
    <w:rPr>
      <w:rFonts w:ascii="Tahoma" w:hAnsi="Tahoma" w:cs="Angsana New"/>
      <w:sz w:val="16"/>
    </w:rPr>
  </w:style>
  <w:style w:type="character" w:customStyle="1" w:styleId="DocumentMapChar">
    <w:name w:val="Document Map Char"/>
    <w:basedOn w:val="DefaultParagraphFont"/>
    <w:link w:val="DocumentMap"/>
    <w:rsid w:val="00805AD7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0467E1"/>
    <w:pPr>
      <w:ind w:left="720"/>
      <w:contextualSpacing/>
    </w:pPr>
    <w:rPr>
      <w:rFonts w:eastAsia="Times New Roman"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A466F5"/>
    <w:rPr>
      <w:rFonts w:ascii="CordiaUPC" w:hAnsi="CordiaUPC" w:cs="CordiaUP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1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Excel_Worksheet1.xlsx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F3A20-DAEB-4731-831B-9ADDC1B56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</Template>
  <TotalTime>198</TotalTime>
  <Pages>33</Pages>
  <Words>6840</Words>
  <Characters>38991</Characters>
  <Application>Microsoft Office Word</Application>
  <DocSecurity>0</DocSecurity>
  <Lines>324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45740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WINDOWS</cp:lastModifiedBy>
  <cp:revision>26</cp:revision>
  <cp:lastPrinted>2019-02-25T09:17:00Z</cp:lastPrinted>
  <dcterms:created xsi:type="dcterms:W3CDTF">2019-02-18T05:07:00Z</dcterms:created>
  <dcterms:modified xsi:type="dcterms:W3CDTF">2019-02-26T12:44:00Z</dcterms:modified>
</cp:coreProperties>
</file>