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5C2D3F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5C2D3F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5C2D3F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4A055B8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5C2D3F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5C2D3F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8373F51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5C2D3F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5C2D3F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9618E46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E7ACD" w:rsidRPr="005C2D3F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D2F42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E7ACD" w:rsidRPr="005C2D3F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40F5D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5C2D3F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4BB5F1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E7ACD" w:rsidRPr="005C2D3F" w14:paraId="3A8DDA07" w14:textId="77777777" w:rsidTr="007804D3">
        <w:tc>
          <w:tcPr>
            <w:tcW w:w="1278" w:type="dxa"/>
            <w:vAlign w:val="center"/>
          </w:tcPr>
          <w:p w14:paraId="798E1710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B17C92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</w:t>
            </w:r>
            <w:r w:rsidRPr="005C2D3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625D3242" w14:textId="77777777" w:rsidTr="007804D3">
        <w:tc>
          <w:tcPr>
            <w:tcW w:w="1278" w:type="dxa"/>
            <w:vAlign w:val="center"/>
          </w:tcPr>
          <w:p w14:paraId="6EF22318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A3946C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1E7ACD" w:rsidRPr="005C2D3F" w14:paraId="466C2F8E" w14:textId="77777777" w:rsidTr="007804D3">
        <w:tc>
          <w:tcPr>
            <w:tcW w:w="1278" w:type="dxa"/>
            <w:vAlign w:val="center"/>
          </w:tcPr>
          <w:p w14:paraId="2C5DF26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B285C5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CE0C05">
              <w:rPr>
                <w:rFonts w:hint="cs"/>
                <w:sz w:val="30"/>
                <w:szCs w:val="30"/>
                <w:cs/>
              </w:rPr>
              <w:t>ลูกหนี้</w:t>
            </w:r>
            <w:r w:rsidR="00D67073" w:rsidRPr="00CE0C05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CE0C05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27A465B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7A6C45" w:rsidRPr="005C2D3F" w14:paraId="6285785C" w14:textId="77777777" w:rsidTr="007804D3">
        <w:tc>
          <w:tcPr>
            <w:tcW w:w="1278" w:type="dxa"/>
            <w:vAlign w:val="center"/>
          </w:tcPr>
          <w:p w14:paraId="135B5170" w14:textId="77777777" w:rsidR="007A6C45" w:rsidRPr="005C2D3F" w:rsidRDefault="007A6C45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14FEEB6" w14:textId="5B67D62B" w:rsidR="008A5B7B" w:rsidRPr="005C2D3F" w:rsidRDefault="007A6C45" w:rsidP="008A5B7B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8A5B7B" w:rsidRPr="005C2D3F" w14:paraId="36D5BBFA" w14:textId="77777777" w:rsidTr="007804D3">
        <w:tc>
          <w:tcPr>
            <w:tcW w:w="1278" w:type="dxa"/>
            <w:vAlign w:val="center"/>
          </w:tcPr>
          <w:p w14:paraId="65023232" w14:textId="77777777" w:rsidR="008A5B7B" w:rsidRPr="005C2D3F" w:rsidRDefault="008A5B7B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04CA153" w14:textId="409942F5" w:rsidR="008A5B7B" w:rsidRPr="008D573D" w:rsidRDefault="008A5B7B" w:rsidP="008A5B7B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sz w:val="30"/>
                <w:szCs w:val="30"/>
                <w:cs/>
              </w:rPr>
              <w:t>การจำหน่ายบริษัทย่อยและการดำเนินงานที่ยกเลิก</w:t>
            </w:r>
          </w:p>
        </w:tc>
      </w:tr>
      <w:tr w:rsidR="001E7ACD" w:rsidRPr="005C2D3F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492C86D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5C2D3F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8E478C8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7ACD" w:rsidRPr="005C2D3F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06B395D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8386D" w:rsidRPr="005C2D3F" w14:paraId="4EA436C0" w14:textId="77777777" w:rsidTr="007804D3">
        <w:tc>
          <w:tcPr>
            <w:tcW w:w="1278" w:type="dxa"/>
            <w:vAlign w:val="center"/>
          </w:tcPr>
          <w:p w14:paraId="5A2C1A4C" w14:textId="77777777" w:rsidR="0008386D" w:rsidRPr="005C2D3F" w:rsidRDefault="0008386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8F9B511" w14:textId="5AB61A48" w:rsidR="0008386D" w:rsidRPr="008D573D" w:rsidRDefault="0008386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สิทธิการเช่า</w:t>
            </w:r>
          </w:p>
        </w:tc>
      </w:tr>
      <w:tr w:rsidR="001E7ACD" w:rsidRPr="005C2D3F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062670" w14:textId="77777777" w:rsidR="001E7ACD" w:rsidRPr="008A5B7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A5B7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1E7ACD" w:rsidRPr="005C2D3F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82BA85" w14:textId="77777777" w:rsidR="001E7ACD" w:rsidRPr="008A5B7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A5B7B">
              <w:rPr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1E7ACD" w:rsidRPr="005C2D3F" w14:paraId="51DCA48A" w14:textId="77777777" w:rsidTr="007804D3">
        <w:tc>
          <w:tcPr>
            <w:tcW w:w="1278" w:type="dxa"/>
            <w:vAlign w:val="center"/>
          </w:tcPr>
          <w:p w14:paraId="1D841575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F37FC72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1E7ACD" w:rsidRPr="005C2D3F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702F96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7ACD" w:rsidRPr="005C2D3F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98A5C3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7ACD" w:rsidRPr="005C2D3F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6FEEC1F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เจ้าหนี้</w:t>
            </w:r>
            <w:r w:rsidR="00D67073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 xml:space="preserve">อื่น </w:t>
            </w:r>
          </w:p>
        </w:tc>
      </w:tr>
      <w:tr w:rsidR="001E7ACD" w:rsidRPr="005C2D3F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D568B91" w14:textId="77777777" w:rsidR="001E7ACD" w:rsidRPr="005C2D3F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1E7ACD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1E7ACD" w:rsidRPr="005C2D3F" w14:paraId="13882A43" w14:textId="77777777" w:rsidTr="007804D3">
        <w:tc>
          <w:tcPr>
            <w:tcW w:w="1278" w:type="dxa"/>
            <w:vAlign w:val="center"/>
          </w:tcPr>
          <w:p w14:paraId="2119E88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9FA547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1E7ACD" w:rsidRPr="005C2D3F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58A450D" w14:textId="7F819BF1" w:rsidR="00767AD7" w:rsidRPr="005C2D3F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sz w:val="30"/>
                <w:szCs w:val="30"/>
                <w:cs/>
              </w:rPr>
              <w:t>สำรอง</w:t>
            </w:r>
            <w:r w:rsidR="00767AD7" w:rsidRPr="008D573D">
              <w:rPr>
                <w:rFonts w:hint="cs"/>
                <w:sz w:val="30"/>
                <w:szCs w:val="30"/>
                <w:cs/>
              </w:rPr>
              <w:t>และส่วนเกินทุน</w:t>
            </w:r>
          </w:p>
        </w:tc>
      </w:tr>
      <w:tr w:rsidR="001E7ACD" w:rsidRPr="005C2D3F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E5557C2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E7ACD" w:rsidRPr="005C2D3F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3AFC3B4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</w:tr>
      <w:tr w:rsidR="001E7ACD" w:rsidRPr="005C2D3F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D16D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1E7ACD" w:rsidRPr="005C2D3F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F7F3C0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7ACD" w:rsidRPr="005C2D3F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5C2B181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E7ACD" w:rsidRPr="005C2D3F" w14:paraId="5B44805D" w14:textId="77777777" w:rsidTr="007804D3">
        <w:tc>
          <w:tcPr>
            <w:tcW w:w="1278" w:type="dxa"/>
            <w:vAlign w:val="center"/>
          </w:tcPr>
          <w:p w14:paraId="3A59A68D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C5746D1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สิทธิพิเศษที่ได้รับจากการส่งเสริมการลงทุน</w:t>
            </w:r>
          </w:p>
        </w:tc>
      </w:tr>
      <w:tr w:rsidR="001E7ACD" w:rsidRPr="005C2D3F" w14:paraId="452327D7" w14:textId="77777777" w:rsidTr="007804D3">
        <w:tc>
          <w:tcPr>
            <w:tcW w:w="1278" w:type="dxa"/>
            <w:vAlign w:val="center"/>
          </w:tcPr>
          <w:p w14:paraId="6DFD51B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A34C2D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E7ACD" w:rsidRPr="005C2D3F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12479F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เงินปันผล</w:t>
            </w:r>
          </w:p>
        </w:tc>
      </w:tr>
      <w:tr w:rsidR="001E7ACD" w:rsidRPr="005C2D3F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F8678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7ACD" w:rsidRPr="005C2D3F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A61A1B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ภาระผูกพัน</w:t>
            </w:r>
          </w:p>
        </w:tc>
      </w:tr>
      <w:tr w:rsidR="001E7ACD" w:rsidRPr="005C2D3F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97643F2" w14:textId="77777777" w:rsidR="001E7ACD" w:rsidRPr="005C2D3F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5C2D3F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F61562" w:rsidRPr="005C2D3F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5C2D3F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6271637" w14:textId="7FF6CAE2" w:rsidR="00F61562" w:rsidRPr="005C2D3F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75625" w:rsidRPr="005C2D3F" w14:paraId="5EF1FF7E" w14:textId="77777777" w:rsidTr="007804D3">
        <w:tc>
          <w:tcPr>
            <w:tcW w:w="1278" w:type="dxa"/>
            <w:vAlign w:val="center"/>
          </w:tcPr>
          <w:p w14:paraId="0B91AF52" w14:textId="77777777" w:rsidR="00C75625" w:rsidRPr="005C2D3F" w:rsidRDefault="00C75625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EFF9B34" w14:textId="74664F49" w:rsidR="00C75625" w:rsidRDefault="00C75625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3A33F20" w14:textId="77777777" w:rsidR="00B36D3F" w:rsidRPr="005C2D3F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5C2D3F">
        <w:rPr>
          <w:b/>
          <w:bCs/>
          <w:sz w:val="30"/>
          <w:szCs w:val="30"/>
        </w:rPr>
        <w:br w:type="page"/>
      </w:r>
      <w:r w:rsidR="007A11B1" w:rsidRPr="005C2D3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5C2D3F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6F6FA709" w:rsidR="00142C8F" w:rsidRPr="005C2D3F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5C2D3F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5C2D3F">
        <w:rPr>
          <w:rFonts w:hint="cs"/>
          <w:sz w:val="30"/>
          <w:szCs w:val="30"/>
          <w:cs/>
        </w:rPr>
        <w:t>คณะ</w:t>
      </w:r>
      <w:r w:rsidR="00142C8F" w:rsidRPr="005C2D3F">
        <w:rPr>
          <w:sz w:val="30"/>
          <w:szCs w:val="30"/>
          <w:cs/>
        </w:rPr>
        <w:t>กรรมการ</w:t>
      </w:r>
      <w:r w:rsidR="00B0340E" w:rsidRPr="005C2D3F">
        <w:rPr>
          <w:rFonts w:hint="cs"/>
          <w:sz w:val="30"/>
          <w:szCs w:val="30"/>
          <w:cs/>
        </w:rPr>
        <w:t>บริษัท</w:t>
      </w:r>
      <w:r w:rsidR="00142C8F" w:rsidRPr="005D0190">
        <w:rPr>
          <w:sz w:val="30"/>
          <w:szCs w:val="30"/>
          <w:cs/>
        </w:rPr>
        <w:t>เมื่อวันที่</w:t>
      </w:r>
      <w:r w:rsidR="001A0D78" w:rsidRPr="005D0190">
        <w:rPr>
          <w:sz w:val="30"/>
          <w:szCs w:val="30"/>
        </w:rPr>
        <w:t xml:space="preserve"> </w:t>
      </w:r>
      <w:r w:rsidR="00CE0C05" w:rsidRPr="005D0190">
        <w:rPr>
          <w:sz w:val="30"/>
          <w:szCs w:val="30"/>
        </w:rPr>
        <w:t>27</w:t>
      </w:r>
      <w:r w:rsidR="00161FC6" w:rsidRPr="005D0190">
        <w:rPr>
          <w:sz w:val="30"/>
          <w:szCs w:val="30"/>
        </w:rPr>
        <w:t xml:space="preserve"> </w:t>
      </w:r>
      <w:r w:rsidR="00161FC6" w:rsidRPr="005D0190">
        <w:rPr>
          <w:rFonts w:hint="cs"/>
          <w:sz w:val="30"/>
          <w:szCs w:val="30"/>
          <w:cs/>
        </w:rPr>
        <w:t>กุมภาพันธ์</w:t>
      </w:r>
      <w:r w:rsidR="00D83666" w:rsidRPr="005D0190">
        <w:rPr>
          <w:rFonts w:hint="cs"/>
          <w:sz w:val="30"/>
          <w:szCs w:val="30"/>
          <w:cs/>
        </w:rPr>
        <w:t xml:space="preserve"> </w:t>
      </w:r>
      <w:r w:rsidR="00D83666" w:rsidRPr="005D0190">
        <w:rPr>
          <w:sz w:val="30"/>
          <w:szCs w:val="30"/>
        </w:rPr>
        <w:t>256</w:t>
      </w:r>
      <w:r w:rsidR="00D14D57">
        <w:rPr>
          <w:sz w:val="30"/>
          <w:szCs w:val="30"/>
        </w:rPr>
        <w:t>2</w:t>
      </w:r>
    </w:p>
    <w:p w14:paraId="19A491F0" w14:textId="77777777" w:rsidR="00B36D3F" w:rsidRPr="005C2D3F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5C2D3F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5C2D3F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77777777" w:rsidR="00540BEB" w:rsidRPr="00CE0C05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0C0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CE0C05">
        <w:rPr>
          <w:rFonts w:asciiTheme="majorBidi" w:hAnsiTheme="majorBidi"/>
          <w:sz w:val="30"/>
          <w:szCs w:val="30"/>
          <w:cs/>
        </w:rPr>
        <w:t>(มหาชน)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0C05">
        <w:rPr>
          <w:rFonts w:asciiTheme="majorBidi" w:hAnsiTheme="majorBidi" w:cstheme="majorBidi"/>
          <w:sz w:val="30"/>
          <w:szCs w:val="30"/>
        </w:rPr>
        <w:t>(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>เดิมชื่อ บริษัท โอสถสภา จำกัด</w:t>
      </w:r>
      <w:r w:rsidRPr="00CE0C05">
        <w:rPr>
          <w:rFonts w:asciiTheme="majorBidi" w:hAnsiTheme="majorBidi" w:cstheme="majorBidi"/>
          <w:sz w:val="30"/>
          <w:szCs w:val="30"/>
        </w:rPr>
        <w:t>) “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0C05">
        <w:rPr>
          <w:rFonts w:asciiTheme="majorBidi" w:hAnsiTheme="majorBidi" w:cstheme="majorBidi"/>
          <w:sz w:val="30"/>
          <w:szCs w:val="30"/>
        </w:rPr>
        <w:t>”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CE0C05">
        <w:rPr>
          <w:rFonts w:asciiTheme="majorBidi" w:hAnsiTheme="majorBidi" w:cstheme="majorBidi"/>
          <w:sz w:val="30"/>
          <w:szCs w:val="30"/>
        </w:rPr>
        <w:t>348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 w:rsidRPr="00CE0C05">
        <w:rPr>
          <w:rFonts w:asciiTheme="majorBidi" w:hAnsiTheme="majorBidi" w:cstheme="majorBidi"/>
          <w:sz w:val="30"/>
          <w:szCs w:val="30"/>
        </w:rPr>
        <w:t>10240</w:t>
      </w:r>
    </w:p>
    <w:p w14:paraId="0F68AFBF" w14:textId="77777777" w:rsidR="00540BEB" w:rsidRPr="00CE0C05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2ADD2C" w14:textId="77777777" w:rsidR="00540BEB" w:rsidRPr="00CE0C05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E0C05">
        <w:rPr>
          <w:rFonts w:asciiTheme="majorBidi" w:hAnsiTheme="majorBidi" w:cstheme="majorBidi"/>
          <w:sz w:val="30"/>
          <w:szCs w:val="30"/>
        </w:rPr>
        <w:t xml:space="preserve">22 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CE0C05">
        <w:rPr>
          <w:rFonts w:asciiTheme="majorBidi" w:hAnsiTheme="majorBidi" w:cstheme="majorBidi"/>
          <w:sz w:val="30"/>
          <w:szCs w:val="30"/>
        </w:rPr>
        <w:t>2561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ผู้ถือหุ้นมีมติอนุมัติให้แปรสภาพบริษัทเป็นบริษัท มหาชน จำกัด และมีมติให้เปลี่ยนชื่อบริษัทเป็น </w:t>
      </w:r>
      <w:r w:rsidRPr="00CE0C05">
        <w:rPr>
          <w:rFonts w:asciiTheme="majorBidi" w:hAnsiTheme="majorBidi" w:cstheme="majorBidi"/>
          <w:sz w:val="30"/>
          <w:szCs w:val="30"/>
        </w:rPr>
        <w:t>“</w:t>
      </w:r>
      <w:r w:rsidRPr="00CE0C0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โอสถสภา 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lastRenderedPageBreak/>
        <w:t>จำกัด (มหาชน)</w:t>
      </w:r>
      <w:r w:rsidRPr="00CE0C05">
        <w:rPr>
          <w:rFonts w:asciiTheme="majorBidi" w:hAnsiTheme="majorBidi" w:cstheme="majorBidi"/>
          <w:sz w:val="30"/>
          <w:szCs w:val="30"/>
        </w:rPr>
        <w:t>”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บริษัทได้จดทะเบียนการเปลี่ยนชื่อและการแปรสภาพบริษัทกับกระทรวงพาณิชย์แล้วเมื่อวันที่ </w:t>
      </w:r>
      <w:r w:rsidRPr="00CE0C05">
        <w:rPr>
          <w:rFonts w:asciiTheme="majorBidi" w:hAnsiTheme="majorBidi" w:cstheme="majorBidi"/>
          <w:sz w:val="30"/>
          <w:szCs w:val="30"/>
        </w:rPr>
        <w:t>2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CE0C05">
        <w:rPr>
          <w:rFonts w:asciiTheme="majorBidi" w:hAnsiTheme="majorBidi" w:cstheme="majorBidi"/>
          <w:sz w:val="30"/>
          <w:szCs w:val="30"/>
        </w:rPr>
        <w:t>2561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และมี</w:t>
      </w:r>
      <w:r w:rsidRPr="00CE0C05">
        <w:rPr>
          <w:sz w:val="30"/>
          <w:szCs w:val="30"/>
          <w:cs/>
        </w:rPr>
        <w:t>มติให้ดำเนินการเพื่อการออกและเสนอขายหุ้นต่อประชาชนครั้งแรก (</w:t>
      </w:r>
      <w:r w:rsidRPr="00CE0C05">
        <w:rPr>
          <w:sz w:val="30"/>
          <w:szCs w:val="30"/>
        </w:rPr>
        <w:t xml:space="preserve">“IPO”) </w:t>
      </w:r>
      <w:r w:rsidRPr="00CE0C05">
        <w:rPr>
          <w:sz w:val="30"/>
          <w:szCs w:val="30"/>
          <w:cs/>
        </w:rPr>
        <w:t>และการนำหุ้นสามัญของบริษัทเข้าจดทะเบียนในตลาดหลักทรัพย์แห่งประเทศไทย (</w:t>
      </w:r>
      <w:r w:rsidRPr="00CE0C05">
        <w:rPr>
          <w:sz w:val="30"/>
          <w:szCs w:val="30"/>
        </w:rPr>
        <w:t xml:space="preserve">“SET”) </w:t>
      </w:r>
    </w:p>
    <w:p w14:paraId="56B72379" w14:textId="77777777" w:rsidR="00F852D8" w:rsidRPr="00CE0C05" w:rsidRDefault="00F852D8" w:rsidP="00F852D8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7A8B8D42" w14:textId="77777777" w:rsidR="00F852D8" w:rsidRPr="00CE0C05" w:rsidRDefault="00F852D8" w:rsidP="00F852D8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CE0C05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CE0C05">
        <w:rPr>
          <w:sz w:val="30"/>
          <w:szCs w:val="30"/>
        </w:rPr>
        <w:t xml:space="preserve">17 </w:t>
      </w:r>
      <w:r w:rsidRPr="00CE0C05">
        <w:rPr>
          <w:rFonts w:hint="cs"/>
          <w:sz w:val="30"/>
          <w:szCs w:val="30"/>
          <w:cs/>
        </w:rPr>
        <w:t xml:space="preserve">ตุลาคม </w:t>
      </w:r>
      <w:r w:rsidRPr="00CE0C05">
        <w:rPr>
          <w:sz w:val="30"/>
          <w:szCs w:val="30"/>
        </w:rPr>
        <w:t>2561</w:t>
      </w:r>
    </w:p>
    <w:p w14:paraId="35BAF394" w14:textId="77777777" w:rsidR="005D0190" w:rsidRPr="00CE0C05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6064B039" w14:textId="20C1A588" w:rsidR="0076474E" w:rsidRPr="005C2D3F" w:rsidRDefault="00225ED4" w:rsidP="00DF3C09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CE0C05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CE0C05">
        <w:rPr>
          <w:sz w:val="30"/>
          <w:szCs w:val="30"/>
        </w:rPr>
        <w:t>“</w:t>
      </w:r>
      <w:r w:rsidRPr="00CE0C05">
        <w:rPr>
          <w:rFonts w:hint="cs"/>
          <w:sz w:val="30"/>
          <w:szCs w:val="30"/>
          <w:cs/>
        </w:rPr>
        <w:t>กลุ่มบริษัท</w:t>
      </w:r>
      <w:r w:rsidRPr="00CE0C05">
        <w:rPr>
          <w:sz w:val="30"/>
          <w:szCs w:val="30"/>
        </w:rPr>
        <w:t xml:space="preserve">” </w:t>
      </w:r>
      <w:r w:rsidRPr="00CE0C05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 จัดจำหน่าย รวมถึงให้การบริการและผลิตสื่อโฆษณา</w:t>
      </w:r>
      <w:r w:rsidR="00CE0C05" w:rsidRPr="00CE0C05">
        <w:rPr>
          <w:sz w:val="30"/>
          <w:szCs w:val="30"/>
        </w:rPr>
        <w:t xml:space="preserve"> </w:t>
      </w:r>
      <w:r w:rsidR="00CE0C05" w:rsidRPr="00CE0C05">
        <w:rPr>
          <w:rFonts w:hint="cs"/>
          <w:sz w:val="30"/>
          <w:szCs w:val="30"/>
          <w:cs/>
        </w:rPr>
        <w:t xml:space="preserve">อย่างไรก็ตาม ในระหว่างปี </w:t>
      </w:r>
      <w:r w:rsidR="00CE0C05" w:rsidRPr="00CE0C05">
        <w:rPr>
          <w:sz w:val="30"/>
          <w:szCs w:val="30"/>
        </w:rPr>
        <w:t xml:space="preserve">2561 </w:t>
      </w:r>
      <w:r w:rsidR="00CE0C05" w:rsidRPr="00CE0C05">
        <w:rPr>
          <w:rFonts w:hint="cs"/>
          <w:sz w:val="30"/>
          <w:szCs w:val="30"/>
          <w:cs/>
        </w:rPr>
        <w:t>กลุ่มบริษัทได้ยกเลิกการดำเนินธุรกิจ</w:t>
      </w:r>
      <w:r w:rsidR="00CE0C05" w:rsidRPr="00CE0C05">
        <w:rPr>
          <w:rFonts w:hint="cs"/>
          <w:sz w:val="30"/>
          <w:szCs w:val="30"/>
          <w:cs/>
        </w:rPr>
        <w:lastRenderedPageBreak/>
        <w:t>เกี่ยวกับการให้บริการทางด้านสื่อโฆษณา</w:t>
      </w:r>
      <w:r w:rsidR="00E04C48" w:rsidRPr="00CE0C05">
        <w:rPr>
          <w:sz w:val="30"/>
          <w:szCs w:val="30"/>
          <w:cs/>
        </w:rPr>
        <w:t xml:space="preserve"> </w:t>
      </w:r>
      <w:r w:rsidR="00B36866" w:rsidRPr="00CE0C05">
        <w:rPr>
          <w:rFonts w:hint="cs"/>
          <w:sz w:val="30"/>
          <w:szCs w:val="30"/>
          <w:cs/>
        </w:rPr>
        <w:t xml:space="preserve">รายละเอียดของบริษัทย่อย ณ วันที่ </w:t>
      </w:r>
      <w:r w:rsidR="00B36866" w:rsidRPr="00CE0C05">
        <w:rPr>
          <w:sz w:val="30"/>
          <w:szCs w:val="30"/>
        </w:rPr>
        <w:t xml:space="preserve">31 </w:t>
      </w:r>
      <w:r w:rsidR="00B36866" w:rsidRPr="00CE0C05">
        <w:rPr>
          <w:rFonts w:hint="cs"/>
          <w:sz w:val="30"/>
          <w:szCs w:val="30"/>
          <w:cs/>
        </w:rPr>
        <w:t xml:space="preserve">ธันวาคม </w:t>
      </w:r>
      <w:r w:rsidR="00505314" w:rsidRPr="00CE0C05">
        <w:rPr>
          <w:sz w:val="30"/>
          <w:szCs w:val="30"/>
        </w:rPr>
        <w:t>2561</w:t>
      </w:r>
      <w:r w:rsidR="00B36866" w:rsidRPr="00CE0C05">
        <w:rPr>
          <w:sz w:val="30"/>
          <w:szCs w:val="30"/>
        </w:rPr>
        <w:t xml:space="preserve"> </w:t>
      </w:r>
      <w:r w:rsidR="00B36866" w:rsidRPr="00CE0C05">
        <w:rPr>
          <w:rFonts w:hint="cs"/>
          <w:sz w:val="30"/>
          <w:szCs w:val="30"/>
          <w:cs/>
        </w:rPr>
        <w:t xml:space="preserve">และ </w:t>
      </w:r>
      <w:r w:rsidR="00505314" w:rsidRPr="00CE0C05">
        <w:rPr>
          <w:sz w:val="30"/>
          <w:szCs w:val="30"/>
        </w:rPr>
        <w:t>2560</w:t>
      </w:r>
      <w:r w:rsidR="00B36866" w:rsidRPr="00CE0C05">
        <w:rPr>
          <w:sz w:val="30"/>
          <w:szCs w:val="30"/>
        </w:rPr>
        <w:t xml:space="preserve"> </w:t>
      </w:r>
      <w:r w:rsidR="00B36866" w:rsidRPr="00CE0C05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4B47C2" w:rsidRPr="00CE0C05">
        <w:rPr>
          <w:sz w:val="30"/>
          <w:szCs w:val="30"/>
        </w:rPr>
        <w:t>13</w:t>
      </w:r>
    </w:p>
    <w:p w14:paraId="11C96149" w14:textId="77777777" w:rsidR="0076474E" w:rsidRPr="005C2D3F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5C2D3F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7B899C35" w14:textId="77777777" w:rsidR="00B36D3F" w:rsidRPr="005C2D3F" w:rsidRDefault="00B36D3F" w:rsidP="00142C8F">
      <w:pPr>
        <w:spacing w:line="240" w:lineRule="auto"/>
        <w:ind w:left="540" w:right="-43"/>
        <w:rPr>
          <w:rFonts w:asciiTheme="majorBidi" w:hAnsiTheme="majorBidi" w:cstheme="majorBidi"/>
        </w:rPr>
      </w:pPr>
    </w:p>
    <w:p w14:paraId="693A84E1" w14:textId="77777777" w:rsidR="00E8310F" w:rsidRPr="005C2D3F" w:rsidRDefault="00E8310F" w:rsidP="006F2791">
      <w:pPr>
        <w:numPr>
          <w:ilvl w:val="0"/>
          <w:numId w:val="16"/>
        </w:numPr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5088DAC" w14:textId="77777777" w:rsidR="00E8310F" w:rsidRPr="005C2D3F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</w:rPr>
      </w:pPr>
    </w:p>
    <w:p w14:paraId="5F5D66EE" w14:textId="77777777" w:rsidR="00DA02DF" w:rsidRDefault="00553244" w:rsidP="00DA02DF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งบการเงิน</w:t>
      </w:r>
      <w:r w:rsidRPr="005C2D3F">
        <w:rPr>
          <w:rFonts w:hint="cs"/>
          <w:sz w:val="30"/>
          <w:szCs w:val="30"/>
          <w:cs/>
        </w:rPr>
        <w:t>นี้</w:t>
      </w:r>
      <w:r w:rsidRPr="005C2D3F">
        <w:rPr>
          <w:sz w:val="30"/>
          <w:szCs w:val="30"/>
          <w:cs/>
        </w:rPr>
        <w:t>จัดทำขึ้นตาม</w:t>
      </w:r>
      <w:r w:rsidRPr="005C2D3F">
        <w:rPr>
          <w:rFonts w:hint="cs"/>
          <w:sz w:val="30"/>
          <w:szCs w:val="30"/>
          <w:cs/>
        </w:rPr>
        <w:t>มาตรฐานการรายงานทางการเงิน</w:t>
      </w:r>
      <w:r w:rsidRPr="005C2D3F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</w:t>
      </w:r>
      <w:r w:rsidRPr="00904EDA">
        <w:rPr>
          <w:sz w:val="30"/>
          <w:szCs w:val="30"/>
          <w:cs/>
        </w:rPr>
        <w:t>บัญชี</w:t>
      </w:r>
      <w:r w:rsidRPr="00904EDA">
        <w:rPr>
          <w:rFonts w:hint="cs"/>
          <w:sz w:val="30"/>
          <w:szCs w:val="30"/>
          <w:cs/>
        </w:rPr>
        <w:t>ฯ (</w:t>
      </w:r>
      <w:r w:rsidRPr="00904EDA">
        <w:rPr>
          <w:rFonts w:hint="cs"/>
          <w:sz w:val="30"/>
          <w:szCs w:val="30"/>
        </w:rPr>
        <w:t>“</w:t>
      </w:r>
      <w:r w:rsidRPr="00904EDA">
        <w:rPr>
          <w:sz w:val="30"/>
          <w:szCs w:val="30"/>
          <w:cs/>
        </w:rPr>
        <w:t>สภาวิชาชีพบัญชี</w:t>
      </w:r>
      <w:r w:rsidRPr="00904EDA">
        <w:rPr>
          <w:rFonts w:hint="cs"/>
          <w:sz w:val="30"/>
          <w:szCs w:val="30"/>
        </w:rPr>
        <w:t>”</w:t>
      </w:r>
      <w:r w:rsidRPr="00904EDA">
        <w:rPr>
          <w:rFonts w:hint="cs"/>
          <w:sz w:val="30"/>
          <w:szCs w:val="30"/>
          <w:cs/>
        </w:rPr>
        <w:t xml:space="preserve">) </w:t>
      </w:r>
      <w:r w:rsidR="00DA02DF" w:rsidRPr="00904EDA">
        <w:rPr>
          <w:rFonts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A02DF">
        <w:rPr>
          <w:rFonts w:hint="cs"/>
          <w:sz w:val="30"/>
          <w:szCs w:val="30"/>
          <w:cs/>
        </w:rPr>
        <w:t xml:space="preserve">  </w:t>
      </w:r>
    </w:p>
    <w:p w14:paraId="342FC279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</w:p>
    <w:p w14:paraId="2FA5131E" w14:textId="3801F530" w:rsidR="00F64862" w:rsidRDefault="00F64862" w:rsidP="00F64862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  <w:lang w:bidi="th-TH"/>
        </w:rPr>
      </w:pPr>
      <w:r w:rsidRPr="00866987">
        <w:rPr>
          <w:rFonts w:cs="Angsana New" w:hint="cs"/>
          <w:sz w:val="30"/>
          <w:szCs w:val="30"/>
          <w:cs/>
          <w:lang w:bidi="th-TH"/>
        </w:rPr>
        <w:t>สภา</w:t>
      </w:r>
      <w:r w:rsidRPr="00F64862">
        <w:rPr>
          <w:rFonts w:cs="Angsana New" w:hint="cs"/>
          <w:sz w:val="30"/>
          <w:szCs w:val="30"/>
          <w:cs/>
          <w:lang w:bidi="th-TH"/>
        </w:rPr>
        <w:t>วิชาชีพบัญชีได้ออกและปรับปรุงมาตรฐานการรายงานทางการเงินหลายฉบับ</w:t>
      </w:r>
      <w:r w:rsidRPr="00F64862">
        <w:rPr>
          <w:rFonts w:cs="Angsana New"/>
          <w:sz w:val="30"/>
          <w:szCs w:val="30"/>
        </w:rPr>
        <w:t xml:space="preserve"> </w:t>
      </w:r>
      <w:r w:rsidRPr="00F64862">
        <w:rPr>
          <w:rFonts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</w:t>
      </w:r>
      <w:r w:rsidRPr="00F64862">
        <w:rPr>
          <w:rFonts w:cs="Angsana New" w:hint="cs"/>
          <w:sz w:val="30"/>
          <w:szCs w:val="30"/>
          <w:cs/>
          <w:lang w:bidi="th-TH"/>
        </w:rPr>
        <w:lastRenderedPageBreak/>
        <w:t>หลังวันที่</w:t>
      </w:r>
      <w:r w:rsidRPr="00F64862">
        <w:rPr>
          <w:rFonts w:cs="Angsana New" w:hint="cs"/>
          <w:sz w:val="30"/>
          <w:szCs w:val="30"/>
          <w:rtl/>
          <w:cs/>
        </w:rPr>
        <w:t xml:space="preserve">1 </w:t>
      </w:r>
      <w:r w:rsidRPr="00F64862">
        <w:rPr>
          <w:rFonts w:cs="Angsana New"/>
          <w:sz w:val="30"/>
          <w:szCs w:val="30"/>
        </w:rPr>
        <w:t xml:space="preserve"> </w:t>
      </w:r>
      <w:r w:rsidRPr="00F64862"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Pr="00F64862">
        <w:rPr>
          <w:rFonts w:cs="Angsana New" w:hint="cs"/>
          <w:sz w:val="30"/>
          <w:szCs w:val="30"/>
        </w:rPr>
        <w:t>25</w:t>
      </w:r>
      <w:r w:rsidRPr="00F64862">
        <w:rPr>
          <w:rFonts w:cs="Angsana New"/>
          <w:sz w:val="30"/>
          <w:szCs w:val="30"/>
        </w:rPr>
        <w:t>61</w:t>
      </w:r>
      <w:r w:rsidRPr="00F64862">
        <w:rPr>
          <w:rFonts w:cs="Angsana New" w:hint="cs"/>
          <w:sz w:val="30"/>
          <w:szCs w:val="30"/>
          <w:cs/>
          <w:lang w:bidi="th-TH"/>
        </w:rPr>
        <w:t xml:space="preserve"> ทั้งนี้</w:t>
      </w:r>
      <w:r w:rsidRPr="00F64862">
        <w:rPr>
          <w:rFonts w:cs="Angsana New"/>
          <w:sz w:val="30"/>
          <w:szCs w:val="30"/>
          <w:cs/>
          <w:lang w:bidi="th-TH"/>
        </w:rPr>
        <w:t>การเปลี่ยนแปลง</w:t>
      </w:r>
      <w:r w:rsidRPr="00F64862">
        <w:rPr>
          <w:rFonts w:cs="Angsana New" w:hint="cs"/>
          <w:sz w:val="30"/>
          <w:szCs w:val="30"/>
          <w:cs/>
          <w:lang w:bidi="th-TH"/>
        </w:rPr>
        <w:t>ดังกล่าว</w:t>
      </w:r>
      <w:r w:rsidRPr="00F64862">
        <w:rPr>
          <w:rFonts w:cs="Angsana New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14:paraId="5262C460" w14:textId="77777777" w:rsidR="001E7ACD" w:rsidRPr="005C2D3F" w:rsidRDefault="001E7ACD" w:rsidP="00560EE3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499E5B93" w14:textId="1C67914A" w:rsidR="00FF5281" w:rsidRDefault="005D0190" w:rsidP="00613EBD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</w:rPr>
      </w:pPr>
      <w:r w:rsidRPr="005D0190">
        <w:rPr>
          <w:rFonts w:cs="Angsana New"/>
          <w:sz w:val="30"/>
          <w:szCs w:val="30"/>
          <w:cs/>
          <w:lang w:bidi="th-TH"/>
        </w:rPr>
        <w:t>นอกเหนือจากมาตรฐานการรายงานทางการเงินที่ออกและปรับปรุงใหม่ข้างต้น</w:t>
      </w:r>
      <w:r w:rsidRPr="005D0190">
        <w:rPr>
          <w:rFonts w:cs="Angsana New"/>
          <w:sz w:val="30"/>
          <w:szCs w:val="30"/>
        </w:rPr>
        <w:t xml:space="preserve"> </w:t>
      </w:r>
      <w:r w:rsidRPr="005D0190">
        <w:rPr>
          <w:rFonts w:cs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สภาวิชาชีพบัญชีได้ออกและปรับปรุงมาตรฐานการรายงานทางการเงินซึ่งยังไม่มีผ</w:t>
      </w:r>
      <w:r w:rsidR="00D57F4A">
        <w:rPr>
          <w:rFonts w:cs="Angsana New"/>
          <w:sz w:val="30"/>
          <w:szCs w:val="30"/>
          <w:cs/>
          <w:lang w:bidi="th-TH"/>
        </w:rPr>
        <w:t>ลบังคับในปัจจุบันและกลุ่มบริษัท</w:t>
      </w:r>
      <w:r w:rsidRPr="005D0190">
        <w:rPr>
          <w:rFonts w:cs="Angsana New"/>
          <w:sz w:val="30"/>
          <w:szCs w:val="30"/>
          <w:cs/>
          <w:lang w:bidi="th-TH"/>
        </w:rPr>
        <w:t>ไม่ได้ใช้มาตรฐานการรายงานทางการเงินดังกล่าวในการจัดทำงบการเงินก่อนวันที่มีผลบังคับใช้</w:t>
      </w:r>
      <w:r w:rsidRPr="005D0190">
        <w:rPr>
          <w:rFonts w:cs="Angsana New"/>
          <w:b/>
          <w:bCs/>
          <w:color w:val="0000FF"/>
          <w:sz w:val="30"/>
          <w:szCs w:val="30"/>
        </w:rPr>
        <w:t xml:space="preserve"> </w:t>
      </w:r>
      <w:r w:rsidRPr="005D0190">
        <w:rPr>
          <w:rFonts w:cs="Angsana New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5D0190">
        <w:rPr>
          <w:rFonts w:cs="Angsana New"/>
          <w:sz w:val="30"/>
          <w:szCs w:val="30"/>
        </w:rPr>
        <w:t>37</w:t>
      </w:r>
    </w:p>
    <w:p w14:paraId="59ABBC57" w14:textId="77777777" w:rsidR="005D0190" w:rsidRPr="005D0190" w:rsidRDefault="005D0190" w:rsidP="00613EBD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</w:rPr>
      </w:pPr>
    </w:p>
    <w:p w14:paraId="58D56461" w14:textId="77777777" w:rsidR="00553244" w:rsidRPr="005C2D3F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i w:val="0"/>
          <w:iCs w:val="0"/>
          <w:cs/>
        </w:rPr>
      </w:pPr>
      <w:r w:rsidRPr="005C2D3F">
        <w:rPr>
          <w:rFonts w:hint="cs"/>
          <w:cs/>
        </w:rPr>
        <w:t>เกณฑ์การวัดมูลค่า</w:t>
      </w:r>
    </w:p>
    <w:p w14:paraId="0D78C23F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CC098AA" w14:textId="77D36069" w:rsidR="00553244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</w:t>
      </w:r>
      <w:r w:rsidR="00F22493" w:rsidRPr="00F22493">
        <w:rPr>
          <w:sz w:val="30"/>
          <w:szCs w:val="30"/>
          <w:cs/>
        </w:rPr>
        <w:t>รายการดังต่อไปนี้</w:t>
      </w:r>
    </w:p>
    <w:p w14:paraId="03268C51" w14:textId="77777777" w:rsidR="00F22493" w:rsidRDefault="00F22493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86"/>
      </w:tblGrid>
      <w:tr w:rsidR="00F22493" w:rsidRPr="00866987" w14:paraId="1CCBCBA8" w14:textId="77777777" w:rsidTr="00BA7791">
        <w:trPr>
          <w:tblHeader/>
        </w:trPr>
        <w:tc>
          <w:tcPr>
            <w:tcW w:w="4860" w:type="dxa"/>
          </w:tcPr>
          <w:p w14:paraId="2C8D05B0" w14:textId="2C582826" w:rsidR="00F22493" w:rsidRPr="00866987" w:rsidRDefault="00F22493" w:rsidP="00904EDA">
            <w:pPr>
              <w:pStyle w:val="ListParagraph"/>
              <w:ind w:left="0" w:firstLine="0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866987">
              <w:rPr>
                <w:cs/>
              </w:rPr>
              <w:t>รายการ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4386" w:type="dxa"/>
          </w:tcPr>
          <w:p w14:paraId="3920077B" w14:textId="77777777" w:rsidR="00F22493" w:rsidRPr="00866987" w:rsidRDefault="00F22493" w:rsidP="00F22493">
            <w:pPr>
              <w:pStyle w:val="ListParagraph"/>
              <w:ind w:left="0" w:firstLine="0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866987">
              <w:rPr>
                <w:rFonts w:hint="cs"/>
                <w:cs/>
              </w:rPr>
              <w:t>เกณฑ์</w:t>
            </w:r>
            <w:r w:rsidRPr="00866987">
              <w:rPr>
                <w:cs/>
              </w:rPr>
              <w:t>การวัดมูลค่า</w:t>
            </w:r>
          </w:p>
        </w:tc>
      </w:tr>
      <w:tr w:rsidR="007C20EF" w:rsidRPr="00961BAA" w14:paraId="04D75BDE" w14:textId="77777777" w:rsidTr="00A046DC">
        <w:tc>
          <w:tcPr>
            <w:tcW w:w="4860" w:type="dxa"/>
          </w:tcPr>
          <w:p w14:paraId="4B00FA5B" w14:textId="76BB0097" w:rsidR="007C20EF" w:rsidRPr="00E3473F" w:rsidRDefault="007C20EF" w:rsidP="007C20EF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rFonts w:ascii="Times New Roman" w:hAnsi="Times New Roman"/>
                <w:b w:val="0"/>
                <w:bCs w:val="0"/>
                <w:i w:val="0"/>
                <w:iCs w:val="0"/>
                <w:cs/>
              </w:rPr>
              <w:t>เงินลงทุน</w:t>
            </w:r>
            <w:r w:rsidRPr="00E3473F">
              <w:rPr>
                <w:rFonts w:ascii="Times New Roman" w:hAnsi="Times New Roman" w:hint="cs"/>
                <w:b w:val="0"/>
                <w:bCs w:val="0"/>
                <w:i w:val="0"/>
                <w:iCs w:val="0"/>
                <w:cs/>
              </w:rPr>
              <w:t>ในบริษัทร่วมและการร่วมค้า</w:t>
            </w:r>
          </w:p>
        </w:tc>
        <w:tc>
          <w:tcPr>
            <w:tcW w:w="4386" w:type="dxa"/>
          </w:tcPr>
          <w:p w14:paraId="7F9150D8" w14:textId="7E7C2916" w:rsidR="007C20EF" w:rsidRPr="00E3473F" w:rsidRDefault="007C20EF" w:rsidP="007C20EF">
            <w:pPr>
              <w:pStyle w:val="ListParagraph"/>
              <w:ind w:left="0" w:hanging="18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มูลค่าตามวิธีส่วนได้เสีย</w:t>
            </w:r>
          </w:p>
        </w:tc>
      </w:tr>
      <w:tr w:rsidR="00F22493" w:rsidRPr="00961BAA" w14:paraId="48B2C01D" w14:textId="77777777" w:rsidTr="00BA7791">
        <w:tc>
          <w:tcPr>
            <w:tcW w:w="4860" w:type="dxa"/>
          </w:tcPr>
          <w:p w14:paraId="309E935A" w14:textId="77777777" w:rsidR="00F22493" w:rsidRPr="00E3473F" w:rsidRDefault="00F22493" w:rsidP="00BA7791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rFonts w:ascii="Times New Roman" w:hAnsi="Times New Roman"/>
                <w:b w:val="0"/>
                <w:bCs w:val="0"/>
                <w:i w:val="0"/>
                <w:iCs w:val="0"/>
                <w:cs/>
              </w:rPr>
              <w:t>เงินลงทุนเผื่อขาย</w:t>
            </w:r>
          </w:p>
        </w:tc>
        <w:tc>
          <w:tcPr>
            <w:tcW w:w="4386" w:type="dxa"/>
          </w:tcPr>
          <w:p w14:paraId="4E87BEE2" w14:textId="77777777" w:rsidR="00F22493" w:rsidRPr="00E3473F" w:rsidRDefault="00F22493" w:rsidP="00F22493">
            <w:pPr>
              <w:pStyle w:val="ListParagraph"/>
              <w:ind w:left="0" w:hanging="18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มูลค่ายุติธรรม</w:t>
            </w:r>
          </w:p>
        </w:tc>
      </w:tr>
      <w:tr w:rsidR="00F22493" w:rsidRPr="00A86DA3" w14:paraId="65DD4C3C" w14:textId="77777777" w:rsidTr="00BA7791">
        <w:tc>
          <w:tcPr>
            <w:tcW w:w="4860" w:type="dxa"/>
          </w:tcPr>
          <w:p w14:paraId="530C5046" w14:textId="77777777" w:rsidR="00F22493" w:rsidRPr="00E3473F" w:rsidRDefault="00F22493" w:rsidP="00BA7791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</w:tcPr>
          <w:p w14:paraId="1A706B9E" w14:textId="45C948E6" w:rsidR="00F22493" w:rsidRPr="00E3473F" w:rsidRDefault="00F22493" w:rsidP="00C85EBE">
            <w:pPr>
              <w:pStyle w:val="ListParagraph"/>
              <w:ind w:left="183" w:hanging="183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</w:t>
            </w:r>
            <w:r w:rsidRPr="005D0190">
              <w:rPr>
                <w:rFonts w:hint="cs"/>
                <w:b w:val="0"/>
                <w:bCs w:val="0"/>
                <w:i w:val="0"/>
                <w:iCs w:val="0"/>
                <w:cs/>
              </w:rPr>
              <w:t>ข้อ</w:t>
            </w:r>
            <w:r w:rsidRPr="005D0190">
              <w:rPr>
                <w:b w:val="0"/>
                <w:bCs w:val="0"/>
                <w:i w:val="0"/>
                <w:iCs w:val="0"/>
                <w:cs/>
              </w:rPr>
              <w:t xml:space="preserve"> </w:t>
            </w:r>
            <w:r w:rsidR="00A86DA3" w:rsidRPr="005D0190">
              <w:rPr>
                <w:b w:val="0"/>
                <w:bCs w:val="0"/>
                <w:i w:val="0"/>
                <w:iCs w:val="0"/>
                <w:lang w:val="en-US"/>
              </w:rPr>
              <w:t>3</w:t>
            </w:r>
            <w:r w:rsidRPr="005D0190">
              <w:rPr>
                <w:b w:val="0"/>
                <w:bCs w:val="0"/>
                <w:i w:val="0"/>
                <w:iCs w:val="0"/>
                <w:cs/>
              </w:rPr>
              <w:t xml:space="preserve"> (</w:t>
            </w:r>
            <w:r w:rsidR="00C85EBE" w:rsidRPr="005D0190">
              <w:rPr>
                <w:rFonts w:hint="cs"/>
                <w:b w:val="0"/>
                <w:bCs w:val="0"/>
                <w:i w:val="0"/>
                <w:iCs w:val="0"/>
                <w:cs/>
              </w:rPr>
              <w:t>ฒ</w:t>
            </w:r>
            <w:r w:rsidRPr="005D0190">
              <w:rPr>
                <w:b w:val="0"/>
                <w:bCs w:val="0"/>
                <w:i w:val="0"/>
                <w:iCs w:val="0"/>
                <w:cs/>
              </w:rPr>
              <w:t>)</w:t>
            </w:r>
          </w:p>
        </w:tc>
      </w:tr>
    </w:tbl>
    <w:p w14:paraId="30901717" w14:textId="77777777" w:rsidR="009550BB" w:rsidRDefault="009550BB" w:rsidP="00A656DE">
      <w:pPr>
        <w:tabs>
          <w:tab w:val="left" w:pos="540"/>
        </w:tabs>
        <w:jc w:val="both"/>
      </w:pPr>
    </w:p>
    <w:p w14:paraId="29771D5B" w14:textId="77777777" w:rsidR="00553244" w:rsidRPr="005C2D3F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5C2D3F">
        <w:rPr>
          <w:cs/>
        </w:rPr>
        <w:t>สกุลเงิน</w:t>
      </w:r>
      <w:r w:rsidRPr="005C2D3F">
        <w:rPr>
          <w:rFonts w:hint="cs"/>
          <w:cs/>
        </w:rPr>
        <w:t>ที่ใช้ในการดำเนินงานและ</w:t>
      </w:r>
      <w:r w:rsidRPr="005C2D3F">
        <w:rPr>
          <w:cs/>
        </w:rPr>
        <w:t>นำเสนองบการเงิน</w:t>
      </w:r>
    </w:p>
    <w:p w14:paraId="59ADEBBF" w14:textId="77777777" w:rsidR="00553244" w:rsidRPr="005C2D3F" w:rsidRDefault="00553244" w:rsidP="00553244">
      <w:pPr>
        <w:ind w:left="540"/>
        <w:jc w:val="both"/>
      </w:pPr>
    </w:p>
    <w:p w14:paraId="0039E75E" w14:textId="4856B9CA" w:rsidR="00553244" w:rsidRPr="0071685B" w:rsidRDefault="0071685B" w:rsidP="0071685B">
      <w:pPr>
        <w:ind w:left="504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Pr="00F22493">
        <w:rPr>
          <w:rFonts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F22493">
        <w:rPr>
          <w:sz w:val="30"/>
          <w:szCs w:val="30"/>
          <w:cs/>
        </w:rPr>
        <w:t xml:space="preserve"> </w:t>
      </w:r>
      <w:r w:rsidR="00553244" w:rsidRPr="00F22493">
        <w:rPr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53244" w:rsidRPr="00F22493">
        <w:rPr>
          <w:rFonts w:hint="cs"/>
          <w:sz w:val="30"/>
          <w:szCs w:val="30"/>
          <w:cs/>
        </w:rPr>
        <w:t>พัน</w:t>
      </w:r>
      <w:r w:rsidR="00553244" w:rsidRPr="00F22493">
        <w:rPr>
          <w:sz w:val="30"/>
          <w:szCs w:val="30"/>
          <w:cs/>
        </w:rPr>
        <w:t>บาท</w:t>
      </w:r>
      <w:r w:rsidR="00553244" w:rsidRPr="00F22493">
        <w:rPr>
          <w:rFonts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486DA09E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0B7B254" w14:textId="77777777" w:rsidR="00553244" w:rsidRPr="005C2D3F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cs/>
        </w:rPr>
      </w:pPr>
      <w:r w:rsidRPr="005C2D3F">
        <w:rPr>
          <w:cs/>
        </w:rPr>
        <w:t>การใช้วิจารณญาณ</w:t>
      </w:r>
      <w:r w:rsidRPr="005C2D3F">
        <w:rPr>
          <w:rFonts w:hint="cs"/>
          <w:cs/>
        </w:rPr>
        <w:t>และการ</w:t>
      </w:r>
      <w:r w:rsidRPr="005C2D3F">
        <w:rPr>
          <w:cs/>
        </w:rPr>
        <w:t>ประมาณการ</w:t>
      </w:r>
    </w:p>
    <w:p w14:paraId="12411C15" w14:textId="77777777" w:rsidR="00553244" w:rsidRPr="005C2D3F" w:rsidRDefault="00553244" w:rsidP="00553244">
      <w:pPr>
        <w:ind w:left="540"/>
        <w:jc w:val="thaiDistribute"/>
      </w:pPr>
    </w:p>
    <w:p w14:paraId="66DF03C1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ให้</w:t>
      </w:r>
      <w:r w:rsidRPr="005C2D3F">
        <w:rPr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8B155D" w:rsidRPr="005C2D3F">
        <w:rPr>
          <w:sz w:val="30"/>
          <w:szCs w:val="30"/>
          <w:cs/>
        </w:rPr>
        <w:t>ิจารณญาณ การประมาณและข้อสมมติ</w:t>
      </w:r>
      <w:r w:rsidRPr="005C2D3F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49FF0D0" w14:textId="77777777" w:rsidR="00553244" w:rsidRPr="005C2D3F" w:rsidRDefault="00553244" w:rsidP="00553244">
      <w:pPr>
        <w:ind w:left="540"/>
        <w:jc w:val="both"/>
      </w:pPr>
    </w:p>
    <w:p w14:paraId="56E60C0A" w14:textId="77777777" w:rsidR="00553244" w:rsidRPr="005C2D3F" w:rsidRDefault="008B155D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ประมาณการและข้อสมมติ</w:t>
      </w:r>
      <w:r w:rsidR="00553244" w:rsidRPr="005C2D3F">
        <w:rPr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553244" w:rsidRPr="005C2D3F">
        <w:rPr>
          <w:rFonts w:hint="cs"/>
          <w:sz w:val="30"/>
          <w:szCs w:val="30"/>
          <w:cs/>
        </w:rPr>
        <w:t xml:space="preserve">ต่อเนื่อง </w:t>
      </w:r>
      <w:r w:rsidR="00553244" w:rsidRPr="005C2D3F">
        <w:rPr>
          <w:sz w:val="30"/>
          <w:szCs w:val="30"/>
          <w:cs/>
        </w:rPr>
        <w:t>การปรับประมาณ</w:t>
      </w:r>
      <w:r w:rsidR="00553244" w:rsidRPr="005C2D3F">
        <w:rPr>
          <w:rFonts w:hint="cs"/>
          <w:sz w:val="30"/>
          <w:szCs w:val="30"/>
          <w:cs/>
        </w:rPr>
        <w:t>การ</w:t>
      </w:r>
      <w:r w:rsidR="00553244" w:rsidRPr="005C2D3F">
        <w:rPr>
          <w:sz w:val="30"/>
          <w:szCs w:val="30"/>
          <w:cs/>
        </w:rPr>
        <w:t>ทางบัญชีจะบันทึก</w:t>
      </w:r>
      <w:r w:rsidR="00553244" w:rsidRPr="005C2D3F">
        <w:rPr>
          <w:rFonts w:hint="cs"/>
          <w:sz w:val="30"/>
          <w:szCs w:val="30"/>
          <w:cs/>
        </w:rPr>
        <w:t>โดยวิธีเปลี่ยนทันทีเป็นต้นไป</w:t>
      </w:r>
    </w:p>
    <w:p w14:paraId="5268C97A" w14:textId="77777777" w:rsidR="00553244" w:rsidRPr="005C2D3F" w:rsidRDefault="00553244" w:rsidP="00553244">
      <w:pPr>
        <w:ind w:left="540"/>
        <w:jc w:val="thaiDistribute"/>
      </w:pPr>
    </w:p>
    <w:p w14:paraId="1906321A" w14:textId="77777777" w:rsidR="00553244" w:rsidRPr="005C2D3F" w:rsidRDefault="00553244" w:rsidP="00553244">
      <w:pPr>
        <w:ind w:firstLine="540"/>
        <w:contextualSpacing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การใช้วิจารณญาณ</w:t>
      </w:r>
    </w:p>
    <w:p w14:paraId="1DBCCEB0" w14:textId="77777777" w:rsidR="00553244" w:rsidRPr="005C2D3F" w:rsidRDefault="00553244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p w14:paraId="6F51F519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14:paraId="3634C501" w14:textId="77777777" w:rsidR="00553244" w:rsidRPr="005C2D3F" w:rsidRDefault="00553244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tbl>
      <w:tblPr>
        <w:tblW w:w="8838" w:type="dxa"/>
        <w:tblInd w:w="-90" w:type="dxa"/>
        <w:tblLook w:val="04A0" w:firstRow="1" w:lastRow="0" w:firstColumn="1" w:lastColumn="0" w:noHBand="0" w:noVBand="1"/>
      </w:tblPr>
      <w:tblGrid>
        <w:gridCol w:w="2700"/>
        <w:gridCol w:w="6138"/>
      </w:tblGrid>
      <w:tr w:rsidR="00553244" w:rsidRPr="005C2D3F" w14:paraId="4009EEEB" w14:textId="77777777" w:rsidTr="00593C51">
        <w:tc>
          <w:tcPr>
            <w:tcW w:w="2700" w:type="dxa"/>
          </w:tcPr>
          <w:p w14:paraId="489049F3" w14:textId="600431F2" w:rsidR="00553244" w:rsidRPr="00911B56" w:rsidRDefault="00553244" w:rsidP="00D403E8">
            <w:pPr>
              <w:ind w:left="792" w:hanging="270"/>
              <w:jc w:val="thaiDistribute"/>
              <w:rPr>
                <w:sz w:val="30"/>
                <w:szCs w:val="30"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Pr="00911B56">
              <w:rPr>
                <w:sz w:val="30"/>
                <w:szCs w:val="30"/>
              </w:rPr>
              <w:t>1</w:t>
            </w:r>
            <w:r w:rsidR="00911B56" w:rsidRPr="00911B56">
              <w:rPr>
                <w:sz w:val="30"/>
                <w:szCs w:val="30"/>
              </w:rPr>
              <w:t>2</w:t>
            </w:r>
          </w:p>
        </w:tc>
        <w:tc>
          <w:tcPr>
            <w:tcW w:w="6138" w:type="dxa"/>
          </w:tcPr>
          <w:p w14:paraId="6271BA6E" w14:textId="6CD6BA0E" w:rsidR="00553244" w:rsidRPr="005C2D3F" w:rsidRDefault="00553244" w:rsidP="00553244">
            <w:pPr>
              <w:ind w:left="1350" w:hanging="1206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</w:tbl>
    <w:p w14:paraId="581F88DB" w14:textId="77777777" w:rsidR="00323BE0" w:rsidRPr="005C2D3F" w:rsidRDefault="00323BE0" w:rsidP="00553244">
      <w:pPr>
        <w:ind w:left="540"/>
        <w:jc w:val="thaiDistribute"/>
      </w:pPr>
    </w:p>
    <w:p w14:paraId="4CD23172" w14:textId="77777777" w:rsidR="00553244" w:rsidRPr="005C2D3F" w:rsidRDefault="00775D6B" w:rsidP="00553244">
      <w:pPr>
        <w:ind w:left="540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t>ข้อสมมติ</w:t>
      </w:r>
      <w:r w:rsidR="00553244" w:rsidRPr="005C2D3F">
        <w:rPr>
          <w:rFonts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36BFADDE" w14:textId="77777777" w:rsidR="00553244" w:rsidRPr="005C2D3F" w:rsidRDefault="00553244" w:rsidP="00553244">
      <w:pPr>
        <w:ind w:left="540"/>
        <w:jc w:val="thaiDistribute"/>
      </w:pPr>
    </w:p>
    <w:p w14:paraId="727DF41D" w14:textId="6BDDFEC6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ข้อมูลเกี่ยวกับ</w:t>
      </w:r>
      <w:r w:rsidR="00775D6B" w:rsidRPr="005C2D3F">
        <w:rPr>
          <w:rFonts w:hint="cs"/>
          <w:sz w:val="30"/>
          <w:szCs w:val="30"/>
          <w:cs/>
        </w:rPr>
        <w:t>ข้อสมมติและ</w:t>
      </w:r>
      <w:r w:rsidRPr="005C2D3F">
        <w:rPr>
          <w:rFonts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</w:t>
      </w:r>
      <w:r w:rsidRPr="00904EDA">
        <w:rPr>
          <w:rFonts w:hint="cs"/>
          <w:sz w:val="30"/>
          <w:szCs w:val="30"/>
          <w:cs/>
        </w:rPr>
        <w:t>ปรับปรุง</w:t>
      </w:r>
      <w:r w:rsidR="00B6227D" w:rsidRPr="00904EDA">
        <w:rPr>
          <w:rFonts w:hint="cs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B6227D" w:rsidRPr="00904EDA">
        <w:rPr>
          <w:sz w:val="30"/>
          <w:szCs w:val="30"/>
        </w:rPr>
        <w:t>31</w:t>
      </w:r>
      <w:r w:rsidR="00B6227D" w:rsidRPr="00904EDA">
        <w:rPr>
          <w:rFonts w:hint="cs"/>
          <w:sz w:val="30"/>
          <w:szCs w:val="30"/>
          <w:cs/>
        </w:rPr>
        <w:t xml:space="preserve"> ธันวาคม </w:t>
      </w:r>
      <w:r w:rsidR="00B6227D" w:rsidRPr="00904EDA">
        <w:rPr>
          <w:sz w:val="30"/>
          <w:szCs w:val="30"/>
        </w:rPr>
        <w:t>256</w:t>
      </w:r>
      <w:r w:rsidR="007C20EF" w:rsidRPr="00904EDA">
        <w:rPr>
          <w:sz w:val="30"/>
          <w:szCs w:val="30"/>
        </w:rPr>
        <w:t>1</w:t>
      </w:r>
      <w:r w:rsidR="00CF214E" w:rsidRPr="00904EDA">
        <w:rPr>
          <w:rFonts w:hint="cs"/>
          <w:sz w:val="30"/>
          <w:szCs w:val="30"/>
          <w:cs/>
        </w:rPr>
        <w:t xml:space="preserve"> ซึ่งได้</w:t>
      </w:r>
      <w:r w:rsidR="00CF214E">
        <w:rPr>
          <w:rFonts w:hint="cs"/>
          <w:sz w:val="30"/>
          <w:szCs w:val="30"/>
          <w:cs/>
        </w:rPr>
        <w:t>เปิดเผย</w:t>
      </w:r>
      <w:r w:rsidR="00DB6331">
        <w:rPr>
          <w:rFonts w:hint="cs"/>
          <w:sz w:val="30"/>
          <w:szCs w:val="30"/>
          <w:cs/>
        </w:rPr>
        <w:t>ใน</w:t>
      </w:r>
      <w:r w:rsidRPr="005C2D3F">
        <w:rPr>
          <w:rFonts w:hint="cs"/>
          <w:sz w:val="30"/>
          <w:szCs w:val="30"/>
          <w:cs/>
        </w:rPr>
        <w:t>หมายเหตุประกอบงบการเงินต่อไปนี้</w:t>
      </w:r>
      <w:r w:rsidRPr="005C2D3F">
        <w:rPr>
          <w:sz w:val="30"/>
          <w:szCs w:val="30"/>
        </w:rPr>
        <w:t xml:space="preserve"> </w:t>
      </w:r>
    </w:p>
    <w:p w14:paraId="3F9C7FCA" w14:textId="77777777" w:rsidR="00DC6C4F" w:rsidRPr="005C2D3F" w:rsidRDefault="00DC6C4F" w:rsidP="00553244">
      <w:pPr>
        <w:ind w:left="1080"/>
        <w:jc w:val="thaiDistribute"/>
        <w:rPr>
          <w:sz w:val="30"/>
          <w:szCs w:val="30"/>
        </w:rPr>
      </w:pPr>
    </w:p>
    <w:tbl>
      <w:tblPr>
        <w:tblW w:w="8838" w:type="dxa"/>
        <w:tblLook w:val="04A0" w:firstRow="1" w:lastRow="0" w:firstColumn="1" w:lastColumn="0" w:noHBand="0" w:noVBand="1"/>
      </w:tblPr>
      <w:tblGrid>
        <w:gridCol w:w="2610"/>
        <w:gridCol w:w="6228"/>
      </w:tblGrid>
      <w:tr w:rsidR="00EE19F4" w:rsidRPr="00911B56" w14:paraId="5899ED86" w14:textId="77777777" w:rsidTr="00593C51">
        <w:tc>
          <w:tcPr>
            <w:tcW w:w="2610" w:type="dxa"/>
            <w:shd w:val="clear" w:color="auto" w:fill="auto"/>
          </w:tcPr>
          <w:p w14:paraId="64062D25" w14:textId="50B2A0B1" w:rsidR="00EE19F4" w:rsidRPr="00911B56" w:rsidRDefault="00EE19F4" w:rsidP="00236D82">
            <w:pPr>
              <w:ind w:left="432"/>
              <w:jc w:val="thaiDistribute"/>
              <w:rPr>
                <w:sz w:val="30"/>
                <w:szCs w:val="30"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="00911B56" w:rsidRPr="00911B56">
              <w:rPr>
                <w:sz w:val="30"/>
                <w:szCs w:val="30"/>
              </w:rPr>
              <w:t xml:space="preserve"> 9</w:t>
            </w:r>
          </w:p>
        </w:tc>
        <w:tc>
          <w:tcPr>
            <w:tcW w:w="6228" w:type="dxa"/>
          </w:tcPr>
          <w:p w14:paraId="5BFECA0B" w14:textId="784346ED" w:rsidR="00EE19F4" w:rsidRPr="00911B56" w:rsidRDefault="00EE19F4" w:rsidP="007578B3">
            <w:pPr>
              <w:ind w:left="144" w:firstLine="18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553244" w:rsidRPr="00911B56" w14:paraId="4721D405" w14:textId="77777777" w:rsidTr="00593C51">
        <w:tc>
          <w:tcPr>
            <w:tcW w:w="2610" w:type="dxa"/>
            <w:shd w:val="clear" w:color="auto" w:fill="auto"/>
          </w:tcPr>
          <w:p w14:paraId="71DF3508" w14:textId="184C1149" w:rsidR="00553244" w:rsidRPr="00911B56" w:rsidRDefault="00553244" w:rsidP="00911B56">
            <w:pPr>
              <w:ind w:left="432"/>
              <w:jc w:val="thaiDistribute"/>
              <w:rPr>
                <w:sz w:val="30"/>
                <w:szCs w:val="30"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>หมายเหตุข้อ</w:t>
            </w:r>
            <w:r w:rsidR="004B47C2" w:rsidRPr="00911B56">
              <w:rPr>
                <w:sz w:val="30"/>
                <w:szCs w:val="30"/>
              </w:rPr>
              <w:t xml:space="preserve">  1</w:t>
            </w:r>
            <w:r w:rsidR="00911B56" w:rsidRPr="00911B56">
              <w:rPr>
                <w:sz w:val="30"/>
                <w:szCs w:val="30"/>
              </w:rPr>
              <w:t>8</w:t>
            </w:r>
            <w:r w:rsidR="004B47C2" w:rsidRPr="00911B56">
              <w:rPr>
                <w:sz w:val="30"/>
                <w:szCs w:val="30"/>
              </w:rPr>
              <w:t xml:space="preserve"> , 2</w:t>
            </w:r>
            <w:r w:rsidR="00911B56" w:rsidRPr="00911B56">
              <w:rPr>
                <w:sz w:val="30"/>
                <w:szCs w:val="30"/>
              </w:rPr>
              <w:t>9</w:t>
            </w:r>
          </w:p>
        </w:tc>
        <w:tc>
          <w:tcPr>
            <w:tcW w:w="6228" w:type="dxa"/>
          </w:tcPr>
          <w:p w14:paraId="1B026D25" w14:textId="77777777" w:rsidR="00553244" w:rsidRPr="00911B56" w:rsidRDefault="00553244" w:rsidP="007578B3">
            <w:pPr>
              <w:ind w:left="144" w:firstLine="18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ภาษีเงินได้</w:t>
            </w:r>
            <w:r w:rsidRPr="00911B56">
              <w:rPr>
                <w:rFonts w:hint="cs"/>
                <w:sz w:val="30"/>
                <w:szCs w:val="30"/>
                <w:cs/>
              </w:rPr>
              <w:t>ของงวด</w:t>
            </w:r>
            <w:r w:rsidRPr="00911B56">
              <w:rPr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553244" w:rsidRPr="00911B56" w14:paraId="79B6C0B8" w14:textId="77777777" w:rsidTr="00593C51">
        <w:tc>
          <w:tcPr>
            <w:tcW w:w="2610" w:type="dxa"/>
            <w:shd w:val="clear" w:color="auto" w:fill="auto"/>
          </w:tcPr>
          <w:p w14:paraId="77CFAAC4" w14:textId="5FC5FDDE" w:rsidR="00553244" w:rsidRPr="00911B56" w:rsidRDefault="00553244" w:rsidP="00553244">
            <w:pPr>
              <w:ind w:left="432"/>
              <w:jc w:val="thaiDistribute"/>
              <w:rPr>
                <w:sz w:val="30"/>
                <w:szCs w:val="30"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 xml:space="preserve">หมายเหตุข้อ  </w:t>
            </w:r>
            <w:r w:rsidRPr="00911B56">
              <w:rPr>
                <w:sz w:val="30"/>
                <w:szCs w:val="30"/>
              </w:rPr>
              <w:t>1</w:t>
            </w:r>
            <w:r w:rsidR="00911B56" w:rsidRPr="00911B56">
              <w:rPr>
                <w:sz w:val="30"/>
                <w:szCs w:val="30"/>
              </w:rPr>
              <w:t>8</w:t>
            </w:r>
          </w:p>
        </w:tc>
        <w:tc>
          <w:tcPr>
            <w:tcW w:w="6228" w:type="dxa"/>
          </w:tcPr>
          <w:p w14:paraId="74D71111" w14:textId="17BAA2D2" w:rsidR="00553244" w:rsidRPr="00911B56" w:rsidRDefault="007578B3" w:rsidP="007578B3">
            <w:pPr>
              <w:ind w:left="342" w:hanging="180"/>
              <w:jc w:val="thaiDistribute"/>
              <w:rPr>
                <w:sz w:val="30"/>
                <w:szCs w:val="30"/>
              </w:rPr>
            </w:pPr>
            <w:r w:rsidRPr="00911B56">
              <w:rPr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553244" w:rsidRPr="00911B56" w14:paraId="0005A035" w14:textId="77777777" w:rsidTr="00593C51">
        <w:tc>
          <w:tcPr>
            <w:tcW w:w="2610" w:type="dxa"/>
            <w:shd w:val="clear" w:color="auto" w:fill="auto"/>
          </w:tcPr>
          <w:p w14:paraId="730C434F" w14:textId="780F0FDC" w:rsidR="00553244" w:rsidRPr="00911B56" w:rsidRDefault="00553244" w:rsidP="00553244">
            <w:pPr>
              <w:ind w:left="432"/>
              <w:jc w:val="thaiDistribute"/>
              <w:rPr>
                <w:sz w:val="30"/>
                <w:szCs w:val="30"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 xml:space="preserve">หมายเหตุข้อ  </w:t>
            </w:r>
            <w:r w:rsidR="001E7ACD" w:rsidRPr="00911B56">
              <w:rPr>
                <w:sz w:val="30"/>
                <w:szCs w:val="30"/>
              </w:rPr>
              <w:t>2</w:t>
            </w:r>
            <w:r w:rsidR="00911B56" w:rsidRPr="00911B56">
              <w:rPr>
                <w:sz w:val="30"/>
                <w:szCs w:val="30"/>
              </w:rPr>
              <w:t>2</w:t>
            </w:r>
          </w:p>
        </w:tc>
        <w:tc>
          <w:tcPr>
            <w:tcW w:w="6228" w:type="dxa"/>
          </w:tcPr>
          <w:p w14:paraId="387F2044" w14:textId="63E4BA77" w:rsidR="00553244" w:rsidRPr="00911B56" w:rsidRDefault="007578B3" w:rsidP="007578B3">
            <w:pPr>
              <w:ind w:left="342" w:hanging="180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  <w:r w:rsidR="00AA15E8" w:rsidRPr="00911B56">
              <w:rPr>
                <w:sz w:val="30"/>
                <w:szCs w:val="30"/>
              </w:rPr>
              <w:t xml:space="preserve"> </w:t>
            </w:r>
            <w:r w:rsidR="00AA15E8" w:rsidRPr="00911B56">
              <w:rPr>
                <w:rFonts w:hint="cs"/>
                <w:sz w:val="30"/>
                <w:szCs w:val="30"/>
                <w:cs/>
              </w:rPr>
              <w:t>และ</w:t>
            </w:r>
          </w:p>
        </w:tc>
      </w:tr>
      <w:tr w:rsidR="00DC6C4F" w:rsidRPr="005C2D3F" w14:paraId="10F3FA33" w14:textId="77777777" w:rsidTr="00593C51">
        <w:tc>
          <w:tcPr>
            <w:tcW w:w="2610" w:type="dxa"/>
            <w:shd w:val="clear" w:color="auto" w:fill="auto"/>
          </w:tcPr>
          <w:p w14:paraId="72DFBA03" w14:textId="5E10781A" w:rsidR="00DC6C4F" w:rsidRPr="00911B56" w:rsidRDefault="00DC6C4F" w:rsidP="00553244">
            <w:pPr>
              <w:ind w:left="432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Pr="00911B56">
              <w:rPr>
                <w:sz w:val="30"/>
                <w:szCs w:val="30"/>
              </w:rPr>
              <w:t>3</w:t>
            </w:r>
            <w:r w:rsidR="00911B56" w:rsidRPr="00911B56">
              <w:rPr>
                <w:sz w:val="30"/>
                <w:szCs w:val="30"/>
              </w:rPr>
              <w:t>5</w:t>
            </w:r>
          </w:p>
        </w:tc>
        <w:tc>
          <w:tcPr>
            <w:tcW w:w="6228" w:type="dxa"/>
          </w:tcPr>
          <w:p w14:paraId="0BEFFE1B" w14:textId="77777777" w:rsidR="00DC6C4F" w:rsidRPr="00911B56" w:rsidRDefault="00DC6C4F" w:rsidP="007578B3">
            <w:pPr>
              <w:ind w:left="342" w:hanging="180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911B56">
              <w:rPr>
                <w:sz w:val="30"/>
                <w:szCs w:val="30"/>
              </w:rPr>
              <w:t xml:space="preserve"> </w:t>
            </w:r>
            <w:r w:rsidRPr="00911B56">
              <w:rPr>
                <w:sz w:val="30"/>
                <w:szCs w:val="30"/>
                <w:cs/>
              </w:rPr>
              <w:t>และหนี้สินที่อาจเกิดขึ้น</w:t>
            </w:r>
            <w:r w:rsidRPr="00911B5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11B56">
              <w:rPr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6B15605F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E1F0018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535BA0" w14:textId="77777777" w:rsidR="00553244" w:rsidRPr="005C2D3F" w:rsidRDefault="00553244" w:rsidP="0055324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6EF1131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3"/>
          <w:szCs w:val="23"/>
          <w:lang w:bidi="th-TH"/>
        </w:rPr>
      </w:pPr>
    </w:p>
    <w:p w14:paraId="05F3526D" w14:textId="5B2BF21D" w:rsidR="00553244" w:rsidRPr="00FF5281" w:rsidRDefault="00553244" w:rsidP="00FF5281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5C2D3F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14:paraId="62ADCF66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br/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2E53A8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ลำ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40FA77E9" w14:textId="77777777" w:rsidR="00553244" w:rsidRPr="005C2D3F" w:rsidRDefault="00553244" w:rsidP="0044294D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eastAsia="Calibri" w:hAnsiTheme="majorBidi" w:cstheme="majorBidi"/>
          <w:rtl/>
          <w:cs/>
        </w:rPr>
      </w:pPr>
    </w:p>
    <w:p w14:paraId="63D70926" w14:textId="77777777" w:rsidR="00553244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25A6FB04" w14:textId="77777777" w:rsidR="0044294D" w:rsidRPr="0044294D" w:rsidRDefault="0044294D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F410D22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DA1832E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48324D88" w14:textId="77777777" w:rsidR="00553244" w:rsidRPr="005C2D3F" w:rsidRDefault="00553244" w:rsidP="006F2791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1 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4CD541BB" w14:textId="77777777" w:rsidR="00553244" w:rsidRPr="005C2D3F" w:rsidRDefault="00553244" w:rsidP="006F2791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ข้อมูลระดับ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C478F48" w14:textId="77777777" w:rsidR="00553244" w:rsidRPr="005C2D3F" w:rsidRDefault="00553244" w:rsidP="006F2791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5C2D3F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3  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22605C" w:rsidRPr="005C2D3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สามารถ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12441673" w14:textId="77777777" w:rsidR="00884F36" w:rsidRPr="00884F36" w:rsidRDefault="00884F36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089A8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CBDDD54" w14:textId="77777777" w:rsidR="00637D62" w:rsidRPr="0044294D" w:rsidRDefault="00637D62" w:rsidP="0044294D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AE0BD8D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ข้อ</w:t>
      </w:r>
      <w:r w:rsidR="004C4082" w:rsidRPr="005C2D3F">
        <w:rPr>
          <w:rFonts w:asciiTheme="majorBidi" w:hAnsiTheme="majorBidi" w:cstheme="majorBidi"/>
          <w:sz w:val="30"/>
          <w:szCs w:val="30"/>
          <w:cs/>
        </w:rPr>
        <w:t>มูลเพิ่มเติมเกี่ยวกับข้อสมมติ</w:t>
      </w:r>
      <w:r w:rsidRPr="005C2D3F">
        <w:rPr>
          <w:rFonts w:asciiTheme="majorBidi" w:hAnsiTheme="majorBidi" w:cstheme="majorBidi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14:paraId="7AD4A27C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</w:rPr>
      </w:pPr>
    </w:p>
    <w:p w14:paraId="4A6A6E33" w14:textId="77777777" w:rsidR="00553244" w:rsidRPr="00911B56" w:rsidRDefault="00637D62" w:rsidP="006F2791">
      <w:pPr>
        <w:pStyle w:val="block"/>
        <w:numPr>
          <w:ilvl w:val="0"/>
          <w:numId w:val="20"/>
        </w:numPr>
        <w:tabs>
          <w:tab w:val="left" w:pos="540"/>
          <w:tab w:val="left" w:pos="810"/>
        </w:tabs>
        <w:spacing w:after="0" w:line="240" w:lineRule="atLeast"/>
        <w:ind w:left="540" w:right="-7" w:firstLine="0"/>
        <w:rPr>
          <w:rFonts w:asciiTheme="majorBidi" w:hAnsiTheme="majorBidi" w:cstheme="majorBidi"/>
          <w:sz w:val="30"/>
          <w:szCs w:val="30"/>
        </w:rPr>
      </w:pP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หมายเหตุข้อ </w:t>
      </w:r>
      <w:r w:rsidRPr="00911B56">
        <w:rPr>
          <w:rFonts w:asciiTheme="majorBidi" w:hAnsiTheme="majorBidi" w:cstheme="majorBidi"/>
          <w:sz w:val="30"/>
          <w:szCs w:val="30"/>
          <w:lang w:bidi="th-TH"/>
        </w:rPr>
        <w:t xml:space="preserve"> 14</w:t>
      </w: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tab/>
        <w:t>อสังหาริมทรัพย์เพื่อการลงทุน</w:t>
      </w:r>
      <w:r w:rsidR="00C3574E" w:rsidRPr="00911B5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</w:t>
      </w:r>
    </w:p>
    <w:p w14:paraId="70127DCE" w14:textId="3F2A7556" w:rsidR="00553244" w:rsidRDefault="00553244" w:rsidP="006F2791">
      <w:pPr>
        <w:pStyle w:val="block"/>
        <w:numPr>
          <w:ilvl w:val="0"/>
          <w:numId w:val="20"/>
        </w:numPr>
        <w:tabs>
          <w:tab w:val="left" w:pos="540"/>
          <w:tab w:val="left" w:pos="810"/>
        </w:tabs>
        <w:spacing w:after="0" w:line="240" w:lineRule="auto"/>
        <w:ind w:left="540" w:right="-7" w:firstLine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Pr="00911B56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911B56" w:rsidRPr="00911B56">
        <w:rPr>
          <w:rFonts w:asciiTheme="majorBidi" w:hAnsiTheme="majorBidi" w:cstheme="majorBidi"/>
          <w:sz w:val="30"/>
          <w:szCs w:val="30"/>
        </w:rPr>
        <w:t>33</w:t>
      </w: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911B56">
        <w:rPr>
          <w:rFonts w:asciiTheme="majorBidi" w:hAnsiTheme="majorBidi" w:cstheme="majorBidi"/>
          <w:sz w:val="30"/>
          <w:szCs w:val="30"/>
          <w:cs/>
          <w:lang w:bidi="th-TH"/>
        </w:rPr>
        <w:tab/>
        <w:t>เครื่องมือทางการเงิน</w:t>
      </w:r>
    </w:p>
    <w:p w14:paraId="589B2F43" w14:textId="77777777" w:rsidR="00904EDA" w:rsidRPr="00884F36" w:rsidRDefault="00904EDA" w:rsidP="00904EDA">
      <w:pPr>
        <w:pStyle w:val="block"/>
        <w:tabs>
          <w:tab w:val="left" w:pos="540"/>
          <w:tab w:val="left" w:pos="810"/>
        </w:tabs>
        <w:spacing w:after="0" w:line="240" w:lineRule="auto"/>
        <w:ind w:left="540" w:right="-7"/>
        <w:rPr>
          <w:rFonts w:asciiTheme="majorBidi" w:hAnsiTheme="majorBidi" w:cs="Angsana New"/>
          <w:b/>
          <w:bCs/>
          <w:sz w:val="20"/>
          <w:cs/>
          <w:lang w:val="th-TH" w:bidi="th-TH"/>
        </w:rPr>
      </w:pPr>
    </w:p>
    <w:p w14:paraId="63056EE6" w14:textId="77777777" w:rsidR="00AF79EA" w:rsidRPr="005C2D3F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27C6AFC" w14:textId="77777777" w:rsidR="00AF79EA" w:rsidRPr="005C2D3F" w:rsidRDefault="00AF79EA" w:rsidP="00553244">
      <w:pPr>
        <w:tabs>
          <w:tab w:val="left" w:pos="540"/>
        </w:tabs>
        <w:spacing w:line="240" w:lineRule="auto"/>
        <w:ind w:left="540"/>
        <w:jc w:val="thaiDistribute"/>
      </w:pPr>
    </w:p>
    <w:p w14:paraId="441FA63D" w14:textId="4970D19E" w:rsidR="00553244" w:rsidRDefault="00553244" w:rsidP="004E1E65">
      <w:pPr>
        <w:pStyle w:val="AccPolicyalternative"/>
      </w:pPr>
      <w:r w:rsidRPr="005C2D3F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CF8A432" w14:textId="77777777" w:rsidR="00BD71EA" w:rsidRPr="0044294D" w:rsidRDefault="00BD71EA" w:rsidP="004E1E65">
      <w:pPr>
        <w:pStyle w:val="AccPolicyalternative"/>
        <w:rPr>
          <w:sz w:val="20"/>
          <w:szCs w:val="20"/>
        </w:rPr>
      </w:pPr>
    </w:p>
    <w:p w14:paraId="0D3958E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5C2D3F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</w:p>
    <w:p w14:paraId="6C13D76D" w14:textId="77777777" w:rsidR="002E289D" w:rsidRPr="005C2D3F" w:rsidRDefault="002E289D" w:rsidP="002E289D">
      <w:pPr>
        <w:spacing w:line="240" w:lineRule="auto"/>
        <w:ind w:right="-43"/>
        <w:rPr>
          <w:cs/>
          <w:lang w:val="th-TH"/>
        </w:rPr>
      </w:pPr>
    </w:p>
    <w:p w14:paraId="36F19A8D" w14:textId="3FF428F6" w:rsidR="00553244" w:rsidRPr="00FF5281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i/>
          <w:iCs/>
          <w:color w:val="0000FF"/>
          <w:sz w:val="30"/>
          <w:szCs w:val="30"/>
        </w:rPr>
      </w:pPr>
      <w:r w:rsidRPr="005C2D3F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5C2D3F">
        <w:rPr>
          <w:sz w:val="30"/>
          <w:szCs w:val="30"/>
          <w:cs/>
        </w:rPr>
        <w:t>เ</w:t>
      </w:r>
      <w:r w:rsidRPr="005C2D3F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5C2D3F">
        <w:rPr>
          <w:rFonts w:hint="cs"/>
          <w:sz w:val="30"/>
          <w:szCs w:val="30"/>
        </w:rPr>
        <w:t>“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</w:rPr>
        <w:t>”</w:t>
      </w:r>
      <w:r w:rsidRPr="005C2D3F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Pr="005C2D3F">
        <w:rPr>
          <w:sz w:val="30"/>
          <w:szCs w:val="30"/>
        </w:rPr>
        <w:t xml:space="preserve"> </w:t>
      </w:r>
    </w:p>
    <w:p w14:paraId="6DC2EE09" w14:textId="77777777" w:rsidR="00553244" w:rsidRPr="005C2D3F" w:rsidRDefault="00553244" w:rsidP="00553244">
      <w:pPr>
        <w:pStyle w:val="BodyText2"/>
        <w:ind w:left="540" w:right="47"/>
        <w:rPr>
          <w:i/>
          <w:iCs/>
        </w:rPr>
      </w:pPr>
      <w:r w:rsidRPr="005C2D3F">
        <w:rPr>
          <w:i/>
          <w:iCs/>
          <w:cs/>
        </w:rPr>
        <w:t>บริษัทย่อย</w:t>
      </w:r>
      <w:r w:rsidRPr="005C2D3F">
        <w:rPr>
          <w:i/>
          <w:iCs/>
        </w:rPr>
        <w:t xml:space="preserve">   </w:t>
      </w:r>
    </w:p>
    <w:p w14:paraId="6A32AECD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3568DF17" w14:textId="77777777" w:rsidR="00553244" w:rsidRPr="005C2D3F" w:rsidRDefault="00553244" w:rsidP="00553244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5C2D3F">
        <w:rPr>
          <w:cs/>
        </w:rPr>
        <w:lastRenderedPageBreak/>
        <w:t>บริษัทย่อยเป็นกิจการที่อยู่ภายใต้การควบคุมของ</w:t>
      </w:r>
      <w:r w:rsidRPr="005C2D3F">
        <w:rPr>
          <w:rFonts w:hint="cs"/>
          <w:cs/>
        </w:rPr>
        <w:t>กลุ่มบริษัท</w:t>
      </w:r>
      <w:r w:rsidRPr="005C2D3F">
        <w:rPr>
          <w:cs/>
        </w:rPr>
        <w:t xml:space="preserve">  การควบคุมเกิดขึ้นเมื่อ</w:t>
      </w:r>
      <w:r w:rsidRPr="005C2D3F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C2D3F">
        <w:rPr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5C2D3F">
        <w:rPr>
          <w:rFonts w:hint="cs"/>
          <w:cs/>
        </w:rPr>
        <w:t xml:space="preserve"> </w:t>
      </w:r>
    </w:p>
    <w:p w14:paraId="5AE43982" w14:textId="77777777" w:rsidR="00911B56" w:rsidRDefault="00911B56" w:rsidP="00553244">
      <w:pPr>
        <w:pStyle w:val="BodyText2"/>
        <w:tabs>
          <w:tab w:val="left" w:pos="540"/>
        </w:tabs>
        <w:ind w:left="540" w:right="47"/>
      </w:pPr>
    </w:p>
    <w:p w14:paraId="184AA273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เงินลงทุนในบริษัทย่อยบันทึกบัญชีโดยใช้วิธีราคาทุนหักค่าเผื่อการด้อยค่าสะสม</w:t>
      </w:r>
    </w:p>
    <w:p w14:paraId="0246E2CF" w14:textId="77777777" w:rsidR="002E289D" w:rsidRPr="005C2D3F" w:rsidRDefault="002E289D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7477C82F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i/>
          <w:iCs/>
          <w:cs/>
        </w:rPr>
        <w:t>ส่วนได้เสียที่ไม่มีอำนาจควบคุม</w:t>
      </w:r>
      <w:r w:rsidRPr="005C2D3F">
        <w:rPr>
          <w:cs/>
        </w:rPr>
        <w:t xml:space="preserve"> </w:t>
      </w:r>
    </w:p>
    <w:p w14:paraId="32479AA1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0003DE18" w14:textId="77777777" w:rsidR="00393D11" w:rsidRPr="005C2D3F" w:rsidRDefault="00393D11" w:rsidP="002E289D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ณ วันที่ซื้อธุรกิจ </w:t>
      </w:r>
      <w:r w:rsidRPr="005C2D3F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F6BFCC3" w14:textId="77777777" w:rsidR="00393D11" w:rsidRPr="005C2D3F" w:rsidRDefault="00393D11" w:rsidP="002E289D">
      <w:pPr>
        <w:pStyle w:val="BodyText2"/>
        <w:tabs>
          <w:tab w:val="left" w:pos="540"/>
        </w:tabs>
        <w:ind w:left="540" w:right="47"/>
        <w:rPr>
          <w:sz w:val="22"/>
          <w:szCs w:val="22"/>
        </w:rPr>
      </w:pPr>
    </w:p>
    <w:p w14:paraId="5CCC879A" w14:textId="77777777" w:rsidR="00056C1A" w:rsidRDefault="00393D11" w:rsidP="00F77992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lastRenderedPageBreak/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D7B008A" w14:textId="77777777" w:rsidR="004B47C2" w:rsidRPr="005C2D3F" w:rsidRDefault="004B47C2" w:rsidP="00D403E8">
      <w:pPr>
        <w:pStyle w:val="BodyText2"/>
        <w:tabs>
          <w:tab w:val="left" w:pos="540"/>
        </w:tabs>
        <w:ind w:right="47"/>
        <w:rPr>
          <w:sz w:val="24"/>
          <w:szCs w:val="24"/>
        </w:rPr>
      </w:pPr>
    </w:p>
    <w:p w14:paraId="62D08B58" w14:textId="77777777" w:rsidR="00553244" w:rsidRPr="005C2D3F" w:rsidRDefault="00553244" w:rsidP="00553244">
      <w:pPr>
        <w:spacing w:line="240" w:lineRule="auto"/>
        <w:ind w:left="810" w:hanging="270"/>
        <w:rPr>
          <w:i/>
          <w:iCs/>
          <w:sz w:val="30"/>
          <w:szCs w:val="30"/>
          <w:cs/>
        </w:rPr>
      </w:pPr>
      <w:r w:rsidRPr="005C2D3F">
        <w:rPr>
          <w:i/>
          <w:iCs/>
          <w:sz w:val="30"/>
          <w:szCs w:val="30"/>
          <w:cs/>
        </w:rPr>
        <w:t>การสูญเสีย</w:t>
      </w:r>
      <w:r w:rsidRPr="005C2D3F">
        <w:rPr>
          <w:rFonts w:hint="cs"/>
          <w:i/>
          <w:iCs/>
          <w:sz w:val="30"/>
          <w:szCs w:val="30"/>
          <w:cs/>
        </w:rPr>
        <w:t>การ</w:t>
      </w:r>
      <w:r w:rsidRPr="005C2D3F">
        <w:rPr>
          <w:i/>
          <w:iCs/>
          <w:sz w:val="30"/>
          <w:szCs w:val="30"/>
          <w:cs/>
        </w:rPr>
        <w:t>ควบคุม</w:t>
      </w:r>
      <w:r w:rsidRPr="005C2D3F">
        <w:rPr>
          <w:i/>
          <w:iCs/>
          <w:sz w:val="30"/>
          <w:szCs w:val="30"/>
        </w:rPr>
        <w:t xml:space="preserve"> </w:t>
      </w:r>
    </w:p>
    <w:p w14:paraId="757E874E" w14:textId="77777777" w:rsidR="00553244" w:rsidRPr="005C2D3F" w:rsidRDefault="00553244" w:rsidP="00553244">
      <w:pPr>
        <w:pStyle w:val="BodyText2"/>
        <w:ind w:left="540" w:right="47"/>
        <w:rPr>
          <w:sz w:val="24"/>
          <w:szCs w:val="24"/>
        </w:rPr>
      </w:pPr>
    </w:p>
    <w:p w14:paraId="1219C176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t>เมื่อ</w:t>
      </w:r>
      <w:r w:rsidRPr="005C2D3F">
        <w:rPr>
          <w:rFonts w:hint="cs"/>
          <w:cs/>
        </w:rPr>
        <w:t>กลุ่มบริษัท</w:t>
      </w:r>
      <w:r w:rsidRPr="005C2D3F">
        <w:rPr>
          <w:cs/>
        </w:rPr>
        <w:t>สูญเสีย</w:t>
      </w:r>
      <w:r w:rsidRPr="005C2D3F">
        <w:rPr>
          <w:rFonts w:hint="cs"/>
          <w:cs/>
        </w:rPr>
        <w:t xml:space="preserve">การควบคุมในบริษัทย่อย </w:t>
      </w:r>
      <w:r w:rsidRPr="005C2D3F">
        <w:rPr>
          <w:cs/>
        </w:rPr>
        <w:t>กลุ่มบริษัทตัดรายการสินทรัพย์และหนี้สินของบริษัทย่อย</w:t>
      </w:r>
      <w:r w:rsidRPr="005C2D3F">
        <w:rPr>
          <w:rFonts w:hint="cs"/>
          <w:cs/>
        </w:rPr>
        <w:t>นั้นออก</w:t>
      </w:r>
      <w:r w:rsidRPr="005C2D3F">
        <w:rPr>
          <w:cs/>
        </w:rPr>
        <w:t xml:space="preserve"> </w:t>
      </w:r>
      <w:r w:rsidRPr="005C2D3F">
        <w:rPr>
          <w:rFonts w:hint="cs"/>
          <w:cs/>
        </w:rPr>
        <w:t>รวมถึง</w:t>
      </w:r>
      <w:r w:rsidRPr="005C2D3F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</w:t>
      </w:r>
    </w:p>
    <w:p w14:paraId="011F84BE" w14:textId="77777777" w:rsidR="00005884" w:rsidRPr="005C2D3F" w:rsidRDefault="0000588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31341B55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i/>
          <w:iCs/>
          <w:cs/>
        </w:rPr>
      </w:pPr>
      <w:r w:rsidRPr="005C2D3F">
        <w:rPr>
          <w:rFonts w:hint="cs"/>
          <w:i/>
          <w:iCs/>
          <w:cs/>
        </w:rPr>
        <w:t xml:space="preserve">ส่วนได้เสียในเงินลงทุนที่บันทึกตามวิธีส่วนได้เสีย </w:t>
      </w:r>
    </w:p>
    <w:p w14:paraId="37094919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7A46126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</w:t>
      </w:r>
      <w:r w:rsidRPr="005C2D3F">
        <w:rPr>
          <w:rFonts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5C2D3F">
        <w:rPr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6D3D7C38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6AD3592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บริษัทร่วมเป็นกิจการที่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มีอิทธิพลอย่าง</w:t>
      </w:r>
      <w:r w:rsidRPr="005C2D3F">
        <w:rPr>
          <w:rFonts w:hint="cs"/>
          <w:sz w:val="30"/>
          <w:szCs w:val="30"/>
          <w:cs/>
        </w:rPr>
        <w:t>มีนัย</w:t>
      </w:r>
      <w:r w:rsidRPr="005C2D3F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5C2D3F">
        <w:rPr>
          <w:rFonts w:hint="cs"/>
          <w:sz w:val="30"/>
          <w:szCs w:val="30"/>
          <w:cs/>
        </w:rPr>
        <w:t>จ</w:t>
      </w:r>
      <w:r w:rsidRPr="005C2D3F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5C2D3F">
        <w:rPr>
          <w:rFonts w:hint="cs"/>
          <w:sz w:val="30"/>
          <w:szCs w:val="30"/>
          <w:cs/>
        </w:rPr>
        <w:t>หรือควบคุมร่วมใน</w:t>
      </w:r>
      <w:r w:rsidRPr="005C2D3F">
        <w:rPr>
          <w:sz w:val="30"/>
          <w:szCs w:val="30"/>
          <w:cs/>
        </w:rPr>
        <w:t>นโยบายดังกล่าว</w:t>
      </w:r>
      <w:r w:rsidRPr="005C2D3F">
        <w:rPr>
          <w:rFonts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910A4F5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1E9518D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รับรู้รายการ</w:t>
      </w:r>
      <w:r w:rsidRPr="005C2D3F">
        <w:rPr>
          <w:rFonts w:hint="cs"/>
          <w:sz w:val="30"/>
          <w:szCs w:val="30"/>
          <w:cs/>
        </w:rPr>
        <w:t>เมื่อ</w:t>
      </w:r>
      <w:r w:rsidRPr="005C2D3F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ส่วนแบ่งกำไรหรือขาดทุน</w:t>
      </w:r>
      <w:r w:rsidRPr="005C2D3F">
        <w:rPr>
          <w:sz w:val="30"/>
          <w:szCs w:val="30"/>
          <w:cs/>
        </w:rPr>
        <w:lastRenderedPageBreak/>
        <w:t>และกำไร</w:t>
      </w:r>
      <w:r w:rsidRPr="005C2D3F">
        <w:rPr>
          <w:rFonts w:hint="cs"/>
          <w:sz w:val="30"/>
          <w:szCs w:val="30"/>
          <w:cs/>
        </w:rPr>
        <w:t>ขาดทุน</w:t>
      </w:r>
      <w:r w:rsidRPr="005C2D3F">
        <w:rPr>
          <w:sz w:val="30"/>
          <w:szCs w:val="30"/>
          <w:cs/>
        </w:rPr>
        <w:t>เบ็ดเสร็จอื่น</w:t>
      </w:r>
      <w:r w:rsidRPr="005C2D3F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จะถูกบันทึกใน</w:t>
      </w:r>
      <w:r w:rsidRPr="005C2D3F">
        <w:rPr>
          <w:sz w:val="30"/>
          <w:szCs w:val="30"/>
          <w:cs/>
        </w:rPr>
        <w:t>งบการเงินรวมจนถึงวันที่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5C2D3F">
        <w:rPr>
          <w:sz w:val="30"/>
          <w:szCs w:val="30"/>
        </w:rPr>
        <w:t xml:space="preserve"> </w:t>
      </w:r>
    </w:p>
    <w:p w14:paraId="58E758D5" w14:textId="77777777" w:rsidR="00553244" w:rsidRPr="005C2D3F" w:rsidRDefault="00553244" w:rsidP="00553244">
      <w:pPr>
        <w:spacing w:line="240" w:lineRule="auto"/>
        <w:ind w:left="547"/>
        <w:jc w:val="thaiDistribute"/>
      </w:pPr>
    </w:p>
    <w:p w14:paraId="3E47C3F6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เงินลงทุนในบริษัทร่วมและการร่วมค้าบันทึกบัญชีโดยใช้วิธีราคาทุนหักค่าเผื่อการด้อยค่าสะสม</w:t>
      </w:r>
    </w:p>
    <w:p w14:paraId="62359360" w14:textId="77777777" w:rsidR="002E289D" w:rsidRPr="00A656DE" w:rsidRDefault="002E289D" w:rsidP="00A656DE">
      <w:pPr>
        <w:spacing w:line="240" w:lineRule="auto"/>
        <w:ind w:left="547"/>
        <w:jc w:val="thaiDistribute"/>
        <w:rPr>
          <w:rFonts w:eastAsia="EucrosiaUPCBold"/>
          <w:cs/>
        </w:rPr>
      </w:pPr>
    </w:p>
    <w:p w14:paraId="3C63B001" w14:textId="77777777" w:rsidR="00553244" w:rsidRPr="005C2D3F" w:rsidRDefault="00553244" w:rsidP="00553244">
      <w:pPr>
        <w:pStyle w:val="BodyText2"/>
        <w:tabs>
          <w:tab w:val="left" w:pos="540"/>
        </w:tabs>
        <w:ind w:left="540"/>
        <w:rPr>
          <w:i/>
          <w:iCs/>
        </w:rPr>
      </w:pPr>
      <w:r w:rsidRPr="005C2D3F">
        <w:rPr>
          <w:rFonts w:eastAsia="EucrosiaUPCBold" w:hint="cs"/>
          <w:i/>
          <w:iCs/>
          <w:cs/>
        </w:rPr>
        <w:t>การตัดรายการในงบการเงินรวม</w:t>
      </w:r>
      <w:r w:rsidRPr="005C2D3F">
        <w:rPr>
          <w:b/>
          <w:bCs/>
          <w:color w:val="0000FF"/>
        </w:rPr>
        <w:t xml:space="preserve"> </w:t>
      </w:r>
    </w:p>
    <w:p w14:paraId="5763DFF1" w14:textId="67B393F2" w:rsidR="00553244" w:rsidRPr="00A656DE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2D9308A1" w14:textId="77777777" w:rsidR="00553244" w:rsidRDefault="00553244" w:rsidP="00553244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</w:t>
      </w:r>
      <w:r w:rsidRPr="005C2D3F">
        <w:rPr>
          <w:rFonts w:hint="cs"/>
          <w:cs/>
        </w:rPr>
        <w:lastRenderedPageBreak/>
        <w:t>ลักษณะเดียวกับกำไรที่ยังไม่เกิดขึ้นจริง แต่เท่าที่</w:t>
      </w:r>
      <w:r w:rsidRPr="005C2D3F">
        <w:rPr>
          <w:rFonts w:eastAsia="EucrosiaUPCBold" w:hint="cs"/>
          <w:cs/>
        </w:rPr>
        <w:t>เมื่อไม่มีหลักฐานการด้อยค่าเกิดขึ้น</w:t>
      </w:r>
      <w:r w:rsidRPr="005C2D3F">
        <w:rPr>
          <w:b/>
          <w:bCs/>
          <w:color w:val="0000FF"/>
        </w:rPr>
        <w:t xml:space="preserve">   </w:t>
      </w:r>
    </w:p>
    <w:p w14:paraId="11D3AB26" w14:textId="77777777" w:rsidR="00BD71EA" w:rsidRDefault="00BD71EA" w:rsidP="00BD71EA">
      <w:pPr>
        <w:pStyle w:val="BodyText2"/>
        <w:ind w:left="540" w:right="47"/>
        <w:rPr>
          <w:i/>
          <w:iCs/>
        </w:rPr>
      </w:pPr>
    </w:p>
    <w:p w14:paraId="32BC74D0" w14:textId="77777777" w:rsidR="00BD71EA" w:rsidRPr="009550BB" w:rsidRDefault="00BD71EA" w:rsidP="00BD71EA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9550BB">
        <w:rPr>
          <w:rFonts w:hint="cs"/>
          <w:b/>
          <w:bCs/>
          <w:i/>
          <w:iCs/>
          <w:sz w:val="30"/>
          <w:szCs w:val="30"/>
          <w:cs/>
          <w:lang w:val="th-TH"/>
        </w:rPr>
        <w:t xml:space="preserve">การรวมธุรกิจภายใต้การควบคุมเดียวกัน </w:t>
      </w:r>
    </w:p>
    <w:p w14:paraId="02DA1B52" w14:textId="77777777" w:rsidR="00BD71EA" w:rsidRPr="009550BB" w:rsidRDefault="00BD71EA" w:rsidP="00BD71EA">
      <w:pPr>
        <w:tabs>
          <w:tab w:val="left" w:pos="540"/>
        </w:tabs>
        <w:ind w:left="540"/>
        <w:jc w:val="both"/>
      </w:pPr>
    </w:p>
    <w:p w14:paraId="773404C8" w14:textId="77777777" w:rsidR="00150A9C" w:rsidRPr="00150A9C" w:rsidRDefault="00150A9C" w:rsidP="00FF5281">
      <w:pPr>
        <w:pStyle w:val="BodyText2"/>
        <w:tabs>
          <w:tab w:val="left" w:pos="540"/>
        </w:tabs>
        <w:ind w:left="540" w:right="47"/>
      </w:pPr>
      <w:r w:rsidRPr="00150A9C">
        <w:rPr>
          <w:rFonts w:hint="cs"/>
          <w:cs/>
        </w:rPr>
        <w:t>การรวมธุรกิจภายใต้การควบคุมเดียวกัน</w:t>
      </w:r>
      <w:r w:rsidRPr="00150A9C">
        <w:rPr>
          <w:cs/>
        </w:rPr>
        <w:t>บันทึก</w:t>
      </w:r>
      <w:r w:rsidRPr="00150A9C">
        <w:rPr>
          <w:rFonts w:hint="cs"/>
          <w:cs/>
        </w:rPr>
        <w:t>บัญชี</w:t>
      </w:r>
      <w:r w:rsidRPr="00150A9C">
        <w:rPr>
          <w:cs/>
        </w:rPr>
        <w:t>โดย</w:t>
      </w:r>
      <w:r w:rsidRPr="00150A9C">
        <w:rPr>
          <w:rFonts w:hint="cs"/>
          <w:cs/>
        </w:rPr>
        <w:t>ใช้วิธี</w:t>
      </w:r>
      <w:r w:rsidRPr="00150A9C">
        <w:rPr>
          <w:cs/>
        </w:rPr>
        <w:t>เสมือนว่าเป็นวิธีการรวมส่วน</w:t>
      </w:r>
      <w:r w:rsidRPr="00150A9C">
        <w:rPr>
          <w:rFonts w:hint="cs"/>
          <w:cs/>
        </w:rPr>
        <w:t>ได้เสีย โดยวิธีการดังกล่าวผู้ซื้อต้องรับรู้สิน</w:t>
      </w:r>
      <w:r w:rsidRPr="00150A9C">
        <w:rPr>
          <w:cs/>
        </w:rPr>
        <w:t>ทรัพย์และ</w:t>
      </w:r>
      <w:r w:rsidRPr="00150A9C">
        <w:rPr>
          <w:rFonts w:hint="cs"/>
          <w:cs/>
        </w:rPr>
        <w:t>หนี้สิน</w:t>
      </w:r>
      <w:r w:rsidRPr="00150A9C">
        <w:rPr>
          <w:cs/>
        </w:rPr>
        <w:t>ของ</w:t>
      </w:r>
      <w:r w:rsidRPr="00150A9C">
        <w:rPr>
          <w:rFonts w:hint="cs"/>
          <w:cs/>
        </w:rPr>
        <w:t>ธุรกิจที่ถูกซื้อด้วย</w:t>
      </w:r>
      <w:r w:rsidRPr="00150A9C">
        <w:rPr>
          <w:cs/>
        </w:rPr>
        <w:t>มูลค่าตามบัญชี</w:t>
      </w:r>
      <w:r w:rsidRPr="00150A9C">
        <w:rPr>
          <w:rFonts w:hint="cs"/>
          <w:cs/>
        </w:rPr>
        <w:t>ขอ</w:t>
      </w:r>
      <w:r w:rsidRPr="00150A9C">
        <w:rPr>
          <w:cs/>
        </w:rPr>
        <w:t>ง</w:t>
      </w:r>
      <w:r w:rsidRPr="00150A9C">
        <w:rPr>
          <w:rFonts w:hint="cs"/>
          <w:cs/>
        </w:rPr>
        <w:t>ธุรกิจดังกล่าวตาม</w:t>
      </w:r>
      <w:r w:rsidRPr="00150A9C">
        <w:rPr>
          <w:cs/>
        </w:rPr>
        <w:t>งบการเงินรวมของบริษัทใหญ่</w:t>
      </w:r>
      <w:r w:rsidRPr="00150A9C">
        <w:rPr>
          <w:rFonts w:hint="cs"/>
          <w:cs/>
        </w:rPr>
        <w:t>ในลำ</w:t>
      </w:r>
      <w:r w:rsidRPr="00150A9C">
        <w:rPr>
          <w:cs/>
        </w:rPr>
        <w:t>ดับสูงสุด</w:t>
      </w:r>
      <w:r w:rsidRPr="00150A9C">
        <w:rPr>
          <w:rFonts w:hint="cs"/>
          <w:cs/>
        </w:rPr>
        <w:t xml:space="preserve"> </w:t>
      </w:r>
      <w:r w:rsidRPr="00150A9C">
        <w:rPr>
          <w:cs/>
        </w:rPr>
        <w:t>ณ</w:t>
      </w:r>
      <w:r w:rsidRPr="00150A9C">
        <w:t xml:space="preserve"> </w:t>
      </w:r>
      <w:r w:rsidRPr="00150A9C">
        <w:rPr>
          <w:rFonts w:hint="cs"/>
          <w:cs/>
        </w:rPr>
        <w:t xml:space="preserve">วันที่เกิดรายการ </w:t>
      </w:r>
      <w:r w:rsidRPr="00150A9C">
        <w:rPr>
          <w:cs/>
        </w:rPr>
        <w:t>ส่วนต่างระหว่างมูลค่า</w:t>
      </w:r>
      <w:r w:rsidRPr="00150A9C">
        <w:rPr>
          <w:rFonts w:hint="cs"/>
          <w:cs/>
        </w:rPr>
        <w:t>สินทรัพย์สุทธิ</w:t>
      </w:r>
      <w:r w:rsidRPr="00150A9C">
        <w:rPr>
          <w:cs/>
        </w:rPr>
        <w:t>ของ</w:t>
      </w:r>
      <w:r w:rsidRPr="00150A9C">
        <w:rPr>
          <w:rFonts w:hint="cs"/>
          <w:cs/>
        </w:rPr>
        <w:t>ธุรกิจที่ถูกนำม</w:t>
      </w:r>
      <w:r w:rsidRPr="00150A9C">
        <w:rPr>
          <w:cs/>
        </w:rPr>
        <w:t>ารวมดังกล่าวกับค่าตอบแทน</w:t>
      </w:r>
      <w:r w:rsidRPr="00150A9C">
        <w:rPr>
          <w:rFonts w:hint="cs"/>
          <w:cs/>
        </w:rPr>
        <w:t>ที่จ่าย</w:t>
      </w:r>
      <w:r w:rsidRPr="00150A9C">
        <w:rPr>
          <w:cs/>
        </w:rPr>
        <w:t>รับ</w:t>
      </w:r>
      <w:r w:rsidRPr="00150A9C">
        <w:rPr>
          <w:rFonts w:hint="cs"/>
          <w:cs/>
        </w:rPr>
        <w:t>รู้เป็น</w:t>
      </w:r>
      <w:r w:rsidRPr="00150A9C">
        <w:rPr>
          <w:cs/>
        </w:rPr>
        <w:t>ส่วน</w:t>
      </w:r>
      <w:r w:rsidRPr="00150A9C">
        <w:rPr>
          <w:rFonts w:hint="cs"/>
          <w:cs/>
        </w:rPr>
        <w:t>เกินหรือ</w:t>
      </w:r>
      <w:r w:rsidRPr="00150A9C">
        <w:rPr>
          <w:cs/>
        </w:rPr>
        <w:t>ส่วนขาดจากการรวมธุรกิจภาย</w:t>
      </w:r>
      <w:r w:rsidRPr="00150A9C">
        <w:rPr>
          <w:rFonts w:hint="cs"/>
          <w:cs/>
        </w:rPr>
        <w:t>ใต้การ</w:t>
      </w:r>
      <w:r w:rsidRPr="00150A9C">
        <w:rPr>
          <w:cs/>
        </w:rPr>
        <w:t>ควบคุมเดียวกันในส่วนของ</w:t>
      </w:r>
      <w:r w:rsidRPr="00150A9C">
        <w:rPr>
          <w:rFonts w:hint="cs"/>
          <w:cs/>
        </w:rPr>
        <w:t>ผู้ถือหุ้น</w:t>
      </w:r>
      <w:r w:rsidRPr="00150A9C">
        <w:t xml:space="preserve"> </w:t>
      </w:r>
      <w:r w:rsidRPr="00150A9C">
        <w:rPr>
          <w:cs/>
        </w:rPr>
        <w:t>รายการส่วนเกิน</w:t>
      </w:r>
      <w:r w:rsidRPr="00150A9C">
        <w:rPr>
          <w:rFonts w:hint="cs"/>
          <w:cs/>
        </w:rPr>
        <w:t>หรือ</w:t>
      </w:r>
      <w:r w:rsidRPr="00150A9C">
        <w:rPr>
          <w:cs/>
        </w:rPr>
        <w:t>ส่วนขาดจะถูก</w:t>
      </w:r>
      <w:r w:rsidRPr="00150A9C">
        <w:rPr>
          <w:rFonts w:hint="cs"/>
          <w:cs/>
        </w:rPr>
        <w:t>โอนไปยังกำไรสะสมเมื่อ</w:t>
      </w:r>
      <w:r w:rsidRPr="00150A9C">
        <w:rPr>
          <w:cs/>
        </w:rPr>
        <w:t>มีการขายเงินลงทุน</w:t>
      </w:r>
      <w:r w:rsidRPr="00150A9C">
        <w:rPr>
          <w:rFonts w:hint="cs"/>
          <w:cs/>
        </w:rPr>
        <w:t>ในธุรกิจที่ซื้อ</w:t>
      </w:r>
      <w:r w:rsidRPr="00150A9C">
        <w:rPr>
          <w:cs/>
        </w:rPr>
        <w:t>ดังกล่าวไป</w:t>
      </w:r>
      <w:r w:rsidRPr="00150A9C">
        <w:rPr>
          <w:rFonts w:hint="cs"/>
          <w:cs/>
        </w:rPr>
        <w:t xml:space="preserve"> </w:t>
      </w:r>
    </w:p>
    <w:p w14:paraId="21A85D80" w14:textId="77777777" w:rsidR="00150A9C" w:rsidRPr="00150A9C" w:rsidRDefault="00150A9C" w:rsidP="00FF5281">
      <w:pPr>
        <w:pStyle w:val="BodyText2"/>
        <w:tabs>
          <w:tab w:val="left" w:pos="540"/>
        </w:tabs>
        <w:ind w:left="540" w:right="47"/>
      </w:pPr>
    </w:p>
    <w:p w14:paraId="5317C041" w14:textId="77777777" w:rsidR="00150A9C" w:rsidRPr="00FF5281" w:rsidRDefault="00150A9C" w:rsidP="00FF5281">
      <w:pPr>
        <w:pStyle w:val="BodyText2"/>
        <w:tabs>
          <w:tab w:val="left" w:pos="540"/>
        </w:tabs>
        <w:ind w:left="540" w:right="47"/>
      </w:pPr>
      <w:r w:rsidRPr="00150A9C">
        <w:rPr>
          <w:cs/>
        </w:rPr>
        <w:lastRenderedPageBreak/>
        <w:t>ผลการดำเนินงานของ</w:t>
      </w:r>
      <w:r w:rsidRPr="00150A9C">
        <w:rPr>
          <w:rFonts w:hint="cs"/>
          <w:cs/>
        </w:rPr>
        <w:t>ธุรกิจที่ถูกซื้อ</w:t>
      </w:r>
      <w:r w:rsidRPr="00150A9C">
        <w:rPr>
          <w:cs/>
        </w:rPr>
        <w:t>จะรวม</w:t>
      </w:r>
      <w:r w:rsidRPr="00150A9C">
        <w:rPr>
          <w:rFonts w:hint="cs"/>
          <w:cs/>
        </w:rPr>
        <w:t>อยู่ใน</w:t>
      </w:r>
      <w:r w:rsidRPr="00150A9C">
        <w:rPr>
          <w:cs/>
        </w:rPr>
        <w:t>งบการเงินรวม</w:t>
      </w:r>
      <w:r w:rsidRPr="00150A9C">
        <w:rPr>
          <w:rFonts w:hint="cs"/>
          <w:cs/>
        </w:rPr>
        <w:t>ของผู้ซื้อ</w:t>
      </w:r>
      <w:r w:rsidRPr="00150A9C">
        <w:rPr>
          <w:cs/>
        </w:rPr>
        <w:t>นับตั้งแต่วัน</w:t>
      </w:r>
      <w:r w:rsidRPr="00150A9C">
        <w:rPr>
          <w:rFonts w:hint="cs"/>
          <w:cs/>
        </w:rPr>
        <w:t>ที่ต้น</w:t>
      </w:r>
      <w:r w:rsidRPr="00150A9C">
        <w:rPr>
          <w:cs/>
        </w:rPr>
        <w:t>งวดของงบการเงินเปรียบเทียบ</w:t>
      </w:r>
      <w:r w:rsidRPr="00150A9C">
        <w:rPr>
          <w:rFonts w:hint="cs"/>
          <w:cs/>
        </w:rPr>
        <w:t>หรือ</w:t>
      </w:r>
      <w:r w:rsidRPr="00150A9C">
        <w:rPr>
          <w:cs/>
        </w:rPr>
        <w:t>วัน</w:t>
      </w:r>
      <w:r w:rsidRPr="00150A9C">
        <w:rPr>
          <w:rFonts w:hint="cs"/>
          <w:cs/>
        </w:rPr>
        <w:t>ที่ธุรกิจ</w:t>
      </w:r>
      <w:r w:rsidRPr="00150A9C">
        <w:rPr>
          <w:cs/>
        </w:rPr>
        <w:t>เหล่านั้น</w:t>
      </w:r>
      <w:r w:rsidRPr="00150A9C">
        <w:rPr>
          <w:rFonts w:hint="cs"/>
          <w:cs/>
        </w:rPr>
        <w:t>อยู่ภายใต้การ</w:t>
      </w:r>
      <w:r w:rsidRPr="00150A9C">
        <w:rPr>
          <w:cs/>
        </w:rPr>
        <w:t>ควบคุมเดียวกัน</w:t>
      </w:r>
      <w:r w:rsidRPr="00150A9C">
        <w:rPr>
          <w:rFonts w:hint="cs"/>
          <w:cs/>
        </w:rPr>
        <w:t>แล้ว</w:t>
      </w:r>
      <w:r w:rsidRPr="00150A9C">
        <w:rPr>
          <w:cs/>
        </w:rPr>
        <w:t>แต่</w:t>
      </w:r>
      <w:r w:rsidRPr="00150A9C">
        <w:rPr>
          <w:rFonts w:hint="cs"/>
          <w:cs/>
        </w:rPr>
        <w:t>ระยะเวลาใดจะสั้นกว่า</w:t>
      </w:r>
      <w:r w:rsidRPr="00150A9C">
        <w:t xml:space="preserve"> </w:t>
      </w:r>
      <w:r w:rsidRPr="00150A9C">
        <w:rPr>
          <w:cs/>
        </w:rPr>
        <w:t>จนถึง</w:t>
      </w:r>
      <w:r w:rsidRPr="00150A9C">
        <w:rPr>
          <w:rFonts w:hint="cs"/>
          <w:cs/>
        </w:rPr>
        <w:t>วันที่การ</w:t>
      </w:r>
      <w:r w:rsidRPr="00150A9C">
        <w:rPr>
          <w:cs/>
        </w:rPr>
        <w:t>ควบคุม</w:t>
      </w:r>
      <w:r w:rsidRPr="00150A9C">
        <w:rPr>
          <w:rFonts w:hint="cs"/>
          <w:cs/>
        </w:rPr>
        <w:t>สิ้น</w:t>
      </w:r>
      <w:r w:rsidRPr="00150A9C">
        <w:rPr>
          <w:cs/>
        </w:rPr>
        <w:t>สุด</w:t>
      </w:r>
    </w:p>
    <w:p w14:paraId="7CBEC76D" w14:textId="6F3F9190" w:rsidR="00A656DE" w:rsidRDefault="00A656D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0DB6DD0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1D1079FD" w14:textId="77777777" w:rsidR="00553244" w:rsidRPr="005C2D3F" w:rsidRDefault="00553244" w:rsidP="004F2A34">
      <w:pPr>
        <w:pStyle w:val="AccPolicyalternative"/>
        <w:rPr>
          <w:rFonts w:eastAsia="EucrosiaUPCBold"/>
          <w:cs/>
        </w:rPr>
      </w:pPr>
    </w:p>
    <w:p w14:paraId="1C24A5F2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C2D3F">
        <w:rPr>
          <w:i/>
          <w:iCs/>
          <w:cs/>
        </w:rPr>
        <w:t>รายการบัญชีที่เป็นเงินตราต่างประเทศ</w:t>
      </w:r>
    </w:p>
    <w:p w14:paraId="44FEEFE2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3458912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5C2D3F">
        <w:rPr>
          <w:rFonts w:hint="cs"/>
          <w:cs/>
        </w:rPr>
        <w:t>แต่ละบริษัทใน</w:t>
      </w:r>
      <w:r w:rsidRPr="005C2D3F">
        <w:rPr>
          <w:cs/>
        </w:rPr>
        <w:t>กลุ่มบริษัท โดยใช้อัตราแลกเปลี่ยน ณ วันที่เกิดรายการ</w:t>
      </w:r>
    </w:p>
    <w:p w14:paraId="1DA83475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58F139D5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5C2D3F">
        <w:rPr>
          <w:rFonts w:hint="cs"/>
          <w:cs/>
        </w:rPr>
        <w:t>รายงาน</w:t>
      </w:r>
      <w:r w:rsidRPr="005C2D3F">
        <w:rPr>
          <w:cs/>
        </w:rPr>
        <w:t xml:space="preserve"> แปลงค่าเป็น</w:t>
      </w:r>
      <w:r w:rsidRPr="005C2D3F">
        <w:rPr>
          <w:rFonts w:hint="cs"/>
          <w:cs/>
        </w:rPr>
        <w:t>สกุลเงินที่ใช้ในการดำเนินงาน</w:t>
      </w:r>
      <w:r w:rsidRPr="005C2D3F">
        <w:rPr>
          <w:cs/>
        </w:rPr>
        <w:t>โดยใช้อัตราแลกเปลี่ยน ณ วัน</w:t>
      </w:r>
      <w:r w:rsidRPr="00F22493">
        <w:rPr>
          <w:cs/>
        </w:rPr>
        <w:t>นั้น  กำไรหรือขาดทุนจากการแปลงค่าจะบันทึกในกำไร</w:t>
      </w:r>
      <w:r w:rsidRPr="00F22493">
        <w:rPr>
          <w:rFonts w:hint="cs"/>
          <w:cs/>
        </w:rPr>
        <w:t>หรือ</w:t>
      </w:r>
      <w:r w:rsidRPr="00F22493">
        <w:rPr>
          <w:cs/>
        </w:rPr>
        <w:t>ขาดทุน</w:t>
      </w:r>
      <w:r w:rsidRPr="00F22493">
        <w:rPr>
          <w:rFonts w:hint="cs"/>
          <w:cs/>
        </w:rPr>
        <w:t xml:space="preserve"> ส่วนรายการที่ป้องกันความเสี่ยงด้วยสัญญา</w:t>
      </w:r>
      <w:r w:rsidRPr="00F22493">
        <w:rPr>
          <w:cs/>
        </w:rPr>
        <w:t>แลกเปลี่ยนเงินตราต่างประเทศและอัตราดอกเบี้ย</w:t>
      </w:r>
      <w:r w:rsidRPr="00F22493">
        <w:rPr>
          <w:rFonts w:hint="cs"/>
          <w:cs/>
        </w:rPr>
        <w:t xml:space="preserve">จะบันทึกตามอัตราซื้อขายล่วงหน้า ผลต่างของอัตราแลกเปลี่ยนปัจจุบันกับอัตราแลกเปลี่ยนเงินตราต่างประเทศล่วงหน้าบันทึกเป็นรายการรอตัดบัญชี </w:t>
      </w:r>
      <w:r w:rsidRPr="00F22493">
        <w:rPr>
          <w:rFonts w:hint="cs"/>
          <w:cs/>
        </w:rPr>
        <w:lastRenderedPageBreak/>
        <w:t>และตัดบัญชีเป็นรายได้หรือค่าใช้จ่ายตามวิธีเส้นตรงตลอดอายุของสัญญา</w:t>
      </w:r>
      <w:r w:rsidRPr="00F22493">
        <w:rPr>
          <w:cs/>
        </w:rPr>
        <w:t>แลกเปลี่ยนเงินตราต่างประเทศและอัตราดอกเบี้ย</w:t>
      </w:r>
      <w:r w:rsidRPr="00F22493">
        <w:rPr>
          <w:rFonts w:hint="cs"/>
          <w:cs/>
        </w:rPr>
        <w:t>นั้น</w:t>
      </w:r>
    </w:p>
    <w:p w14:paraId="39447C3E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35F2487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F2249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22493">
        <w:rPr>
          <w:rFonts w:hint="cs"/>
          <w:cs/>
        </w:rPr>
        <w:t>ซึ่ง</w:t>
      </w:r>
      <w:r w:rsidRPr="00F22493">
        <w:rPr>
          <w:cs/>
        </w:rPr>
        <w:t>บันทึกตามเกณฑ์ราคาทุนเดิม แปลงค่าเป็น</w:t>
      </w:r>
      <w:r w:rsidRPr="00F22493">
        <w:rPr>
          <w:rFonts w:hint="cs"/>
          <w:cs/>
        </w:rPr>
        <w:t>สกุลเงินที่ใช้ในการดำเนินงาน</w:t>
      </w:r>
      <w:r w:rsidRPr="00F22493">
        <w:rPr>
          <w:cs/>
        </w:rPr>
        <w:t xml:space="preserve">โดยใช้อัตราแลกเปลี่ยน ณ วันที่เกิดรายการ </w:t>
      </w:r>
    </w:p>
    <w:p w14:paraId="440905E4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2933D42C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00" w:themeColor="text1"/>
        </w:rPr>
      </w:pPr>
      <w:r w:rsidRPr="00F22493">
        <w:rPr>
          <w:color w:val="000000" w:themeColor="text1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5C2D3F">
        <w:rPr>
          <w:color w:val="000000" w:themeColor="text1"/>
          <w:cs/>
        </w:rPr>
        <w:t xml:space="preserve"> </w:t>
      </w:r>
    </w:p>
    <w:p w14:paraId="12AAA77D" w14:textId="77777777" w:rsidR="009550BB" w:rsidRDefault="009550BB">
      <w:pPr>
        <w:spacing w:line="240" w:lineRule="auto"/>
        <w:rPr>
          <w:i/>
          <w:iCs/>
          <w:sz w:val="30"/>
          <w:szCs w:val="30"/>
        </w:rPr>
      </w:pPr>
    </w:p>
    <w:p w14:paraId="0118BBE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C2D3F">
        <w:rPr>
          <w:i/>
          <w:iCs/>
          <w:cs/>
        </w:rPr>
        <w:t>หน่วยงานในต่างประเทศ</w:t>
      </w:r>
    </w:p>
    <w:p w14:paraId="2CECB8ED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07F1E30" w14:textId="515D991B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5C2D3F">
        <w:rPr>
          <w:rFonts w:hint="cs"/>
          <w:cs/>
        </w:rPr>
        <w:t>รายงาน</w:t>
      </w:r>
    </w:p>
    <w:p w14:paraId="77B5DE5B" w14:textId="77777777" w:rsidR="00386FED" w:rsidRPr="005C2D3F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720331F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lastRenderedPageBreak/>
        <w:t>รายได้และค่าใช้จ่ายของ</w:t>
      </w:r>
      <w:r w:rsidRPr="005C2D3F">
        <w:rPr>
          <w:rFonts w:hint="cs"/>
          <w:cs/>
        </w:rPr>
        <w:t>หน่วยงาน</w:t>
      </w:r>
      <w:r w:rsidRPr="005C2D3F">
        <w:rPr>
          <w:cs/>
        </w:rPr>
        <w:t>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955F74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77777777" w:rsidR="00553244" w:rsidRPr="005C2D3F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5C2D3F">
        <w:rPr>
          <w:cs/>
        </w:rPr>
        <w:t>ผลต่างจากอัตราแลกเปลี่ยนที่เกิดจากการแปลงค่า บันทึก</w:t>
      </w:r>
      <w:r w:rsidRPr="005C2D3F">
        <w:rPr>
          <w:rFonts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5C2D3F">
        <w:rPr>
          <w:cs/>
        </w:rPr>
        <w:t>จนกว่ามีการจำหน่ายเงินลงทุนนั้นออกไป</w:t>
      </w:r>
      <w:r w:rsidRPr="005C2D3F">
        <w:t xml:space="preserve"> </w:t>
      </w:r>
      <w:r w:rsidRPr="005C2D3F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2C07A1F7" w14:textId="77777777" w:rsidR="00553244" w:rsidRDefault="00553244" w:rsidP="00553244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เมื่อหน่วยงานต่างปร</w:t>
      </w:r>
      <w:r w:rsidRPr="005C2D3F">
        <w:rPr>
          <w:rFonts w:hint="cs"/>
          <w:sz w:val="30"/>
          <w:szCs w:val="30"/>
          <w:cs/>
        </w:rPr>
        <w:t>ะ</w:t>
      </w:r>
      <w:r w:rsidRPr="005C2D3F">
        <w:rPr>
          <w:sz w:val="30"/>
          <w:szCs w:val="30"/>
          <w:cs/>
        </w:rPr>
        <w:t>เทศถูกจำหน่ายส่วนได้เสียทั้งหมดหรือ</w:t>
      </w:r>
      <w:r w:rsidRPr="005C2D3F">
        <w:rPr>
          <w:rFonts w:hint="cs"/>
          <w:sz w:val="30"/>
          <w:szCs w:val="30"/>
          <w:cs/>
        </w:rPr>
        <w:t>เพียงบางส่วนที่ทำให้</w:t>
      </w:r>
      <w:r w:rsidRPr="005C2D3F">
        <w:rPr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หรือการควบคุมร่วมกัน </w:t>
      </w:r>
      <w:r w:rsidRPr="005C2D3F">
        <w:rPr>
          <w:rFonts w:hint="cs"/>
          <w:sz w:val="30"/>
          <w:szCs w:val="30"/>
          <w:cs/>
        </w:rPr>
        <w:t>ผล</w:t>
      </w:r>
      <w:r w:rsidRPr="005C2D3F">
        <w:rPr>
          <w:sz w:val="30"/>
          <w:szCs w:val="30"/>
          <w:cs/>
        </w:rPr>
        <w:t>สะสม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จัดประเภทเป็นกำไรหรือขาดทุน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5C2D3F">
        <w:rPr>
          <w:rFonts w:hint="cs"/>
          <w:sz w:val="30"/>
          <w:szCs w:val="30"/>
          <w:cs/>
        </w:rPr>
        <w:t>เพียงบางส่วน</w:t>
      </w:r>
      <w:r w:rsidRPr="005C2D3F">
        <w:rPr>
          <w:sz w:val="30"/>
          <w:szCs w:val="30"/>
          <w:cs/>
        </w:rPr>
        <w:t>แต่</w:t>
      </w:r>
      <w:r w:rsidRPr="005C2D3F">
        <w:rPr>
          <w:rFonts w:hint="cs"/>
          <w:sz w:val="30"/>
          <w:szCs w:val="30"/>
          <w:cs/>
        </w:rPr>
        <w:t>ยังคงมี</w:t>
      </w:r>
      <w:r w:rsidRPr="005C2D3F">
        <w:rPr>
          <w:sz w:val="30"/>
          <w:szCs w:val="30"/>
          <w:cs/>
        </w:rPr>
        <w:lastRenderedPageBreak/>
        <w:t xml:space="preserve">การควบคุม </w:t>
      </w:r>
      <w:r w:rsidRPr="005C2D3F">
        <w:rPr>
          <w:rFonts w:hint="cs"/>
          <w:sz w:val="30"/>
          <w:szCs w:val="30"/>
          <w:cs/>
        </w:rPr>
        <w:t>ผลสะสม</w:t>
      </w:r>
      <w:r w:rsidRPr="005C2D3F">
        <w:rPr>
          <w:sz w:val="30"/>
          <w:szCs w:val="30"/>
          <w:cs/>
        </w:rPr>
        <w:t>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5C2D3F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DBE00CA" w14:textId="77777777" w:rsidR="00A656DE" w:rsidRPr="005C2D3F" w:rsidRDefault="00A656DE" w:rsidP="00553244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</w:p>
    <w:p w14:paraId="32816BE6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5C2D3F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A151EA3" w14:textId="77777777" w:rsidR="002E289D" w:rsidRPr="005C2D3F" w:rsidRDefault="002E289D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745230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25D1517" w14:textId="77777777" w:rsidR="00553244" w:rsidRPr="005C2D3F" w:rsidRDefault="00553244" w:rsidP="00553244">
      <w:pPr>
        <w:spacing w:line="240" w:lineRule="auto"/>
        <w:ind w:left="810"/>
        <w:jc w:val="thaiDistribute"/>
        <w:rPr>
          <w:sz w:val="30"/>
          <w:szCs w:val="30"/>
          <w:cs/>
        </w:rPr>
      </w:pPr>
    </w:p>
    <w:p w14:paraId="657E14AF" w14:textId="248A9A41" w:rsidR="00553244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เงินสดและรายการเทียบเท่าเงินสด</w:t>
      </w:r>
      <w:r w:rsidRPr="005C2D3F">
        <w:rPr>
          <w:rFonts w:hint="cs"/>
          <w:sz w:val="30"/>
          <w:szCs w:val="30"/>
          <w:cs/>
        </w:rPr>
        <w:t>ในงบกระแสเงินสด</w:t>
      </w:r>
      <w:r w:rsidRPr="005C2D3F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D725525" w14:textId="77777777" w:rsidR="006E0CAD" w:rsidRPr="005C2D3F" w:rsidRDefault="006E0CAD" w:rsidP="00665AD3">
      <w:pPr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30EC65C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B24802"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หมุนเวียน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อื่น</w:t>
      </w:r>
    </w:p>
    <w:p w14:paraId="780A3659" w14:textId="77777777" w:rsidR="00553244" w:rsidRPr="005C2D3F" w:rsidRDefault="00553244" w:rsidP="00553244">
      <w:pPr>
        <w:spacing w:line="240" w:lineRule="auto"/>
        <w:ind w:left="810"/>
        <w:jc w:val="thaiDistribute"/>
        <w:rPr>
          <w:sz w:val="30"/>
          <w:szCs w:val="30"/>
        </w:rPr>
      </w:pPr>
    </w:p>
    <w:p w14:paraId="3AD3DC1C" w14:textId="77777777" w:rsidR="00553244" w:rsidRPr="005C2D3F" w:rsidRDefault="00553244" w:rsidP="00553244">
      <w:pPr>
        <w:spacing w:line="240" w:lineRule="auto"/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ลูกหนี้การค้าและลูกหนี้</w:t>
      </w:r>
      <w:r w:rsidR="007A2F8F" w:rsidRPr="005C2D3F">
        <w:rPr>
          <w:rFonts w:hint="cs"/>
          <w:sz w:val="30"/>
          <w:szCs w:val="30"/>
          <w:cs/>
        </w:rPr>
        <w:t>หมุนเวียน</w:t>
      </w:r>
      <w:r w:rsidRPr="005C2D3F">
        <w:rPr>
          <w:sz w:val="30"/>
          <w:szCs w:val="30"/>
          <w:cs/>
        </w:rPr>
        <w:t>อื่นแสดงในราคาตามใบแจ้งหนี้หักค่าเผื่อหนี้สงสัยจะสูญ</w:t>
      </w:r>
    </w:p>
    <w:p w14:paraId="6CAFE7AD" w14:textId="77777777" w:rsidR="0005565B" w:rsidRPr="005C2D3F" w:rsidRDefault="00553244" w:rsidP="00553244">
      <w:pPr>
        <w:spacing w:line="240" w:lineRule="auto"/>
        <w:ind w:left="54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ab/>
      </w:r>
    </w:p>
    <w:p w14:paraId="3357B8F5" w14:textId="77777777" w:rsidR="00553244" w:rsidRPr="005C2D3F" w:rsidRDefault="00553244" w:rsidP="000249E5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</w:t>
      </w:r>
      <w:r w:rsidRPr="005C2D3F">
        <w:rPr>
          <w:rFonts w:hint="cs"/>
          <w:sz w:val="30"/>
          <w:szCs w:val="30"/>
          <w:cs/>
        </w:rPr>
        <w:t>จาก</w:t>
      </w:r>
      <w:r w:rsidRPr="005C2D3F">
        <w:rPr>
          <w:sz w:val="30"/>
          <w:szCs w:val="30"/>
          <w:cs/>
        </w:rPr>
        <w:t>บัญชีเมื่อทราบว่าเป็นหนี้สูญ</w:t>
      </w:r>
    </w:p>
    <w:p w14:paraId="475F5211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2EDC1F7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645BCA2D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5C2D3F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0680EDE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230F316B" w14:textId="1536F554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5C2D3F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ต้นทุนสินค้าประกอบด้วยต้นทุนที่ซื้อ </w:t>
      </w:r>
      <w:r w:rsidRPr="005C2D3F">
        <w:rPr>
          <w:sz w:val="30"/>
          <w:szCs w:val="30"/>
          <w:cs/>
        </w:rPr>
        <w:t>ต้นทุนแปลงสภาพ</w:t>
      </w:r>
      <w:r w:rsidRPr="005C2D3F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รวมการปันส่วน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ของค่าโสหุ้ยการผลิตอย่างเหมาะสมโดยคำนึงถึงระดับกำลังการผลิตตามปกติ</w:t>
      </w:r>
    </w:p>
    <w:p w14:paraId="18E79663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811681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7E4911BA" w14:textId="77777777" w:rsidR="0069060D" w:rsidRPr="005C2D3F" w:rsidRDefault="0069060D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9F59E" w14:textId="77777777" w:rsidR="00FD1054" w:rsidRPr="005C2D3F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440F0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E90A1B6" w14:textId="77777777" w:rsidR="0082206A" w:rsidRPr="005C2D3F" w:rsidRDefault="0082206A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98B1DD" w14:textId="77777777" w:rsidR="000A2DD3" w:rsidRPr="005C2D3F" w:rsidRDefault="000A2DD3" w:rsidP="000A2DD3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5EC3099" w14:textId="77777777" w:rsidR="000A2DD3" w:rsidRPr="005C2D3F" w:rsidRDefault="000A2DD3" w:rsidP="000A2DD3">
      <w:pPr>
        <w:pStyle w:val="ListParagraph"/>
        <w:ind w:left="518"/>
        <w:jc w:val="both"/>
        <w:rPr>
          <w:sz w:val="20"/>
          <w:szCs w:val="20"/>
          <w:cs/>
        </w:rPr>
      </w:pPr>
    </w:p>
    <w:p w14:paraId="7F276241" w14:textId="7C2588B0" w:rsidR="006E42B0" w:rsidRPr="00FF5281" w:rsidRDefault="000A2DD3" w:rsidP="00FF5281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F5281">
        <w:rPr>
          <w:rFonts w:asciiTheme="majorBidi" w:hAnsiTheme="majorBidi" w:cstheme="majorBidi" w:hint="cs"/>
          <w:sz w:val="30"/>
          <w:szCs w:val="30"/>
          <w:cs/>
        </w:rPr>
        <w:t>สินทรัพย์ไม่หมุนเวียน (ซึ่งประกอบด้วยสินทรัพย์และหนี้สิน)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</w:t>
      </w:r>
      <w:r w:rsidRPr="00FF5281">
        <w:rPr>
          <w:rFonts w:asciiTheme="majorBidi" w:hAnsiTheme="majorBidi" w:cstheme="majorBidi" w:hint="cs"/>
          <w:sz w:val="30"/>
          <w:szCs w:val="30"/>
          <w:cs/>
        </w:rPr>
        <w:lastRenderedPageBreak/>
        <w:t>มาจากการใช้สินทรัพย์นั้นต่อไป</w:t>
      </w:r>
      <w:r w:rsidRPr="00FF5281">
        <w:rPr>
          <w:rFonts w:asciiTheme="majorBidi" w:hAnsiTheme="majorBidi" w:cstheme="majorBidi"/>
          <w:sz w:val="30"/>
          <w:szCs w:val="30"/>
        </w:rPr>
        <w:t> </w:t>
      </w:r>
      <w:r w:rsidRPr="00FF5281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FF5281">
        <w:rPr>
          <w:rFonts w:asciiTheme="majorBidi" w:hAnsiTheme="majorBidi" w:cstheme="majorBidi"/>
          <w:sz w:val="30"/>
          <w:szCs w:val="30"/>
        </w:rPr>
        <w:t> </w:t>
      </w:r>
      <w:r w:rsidRPr="00FF52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6E21CF6" w14:textId="77777777" w:rsidR="000A2DD3" w:rsidRPr="005C2D3F" w:rsidRDefault="000A2DD3" w:rsidP="005C612F">
      <w:pPr>
        <w:pStyle w:val="AccPolicyHeading"/>
      </w:pPr>
    </w:p>
    <w:p w14:paraId="7B7DBDAA" w14:textId="621897D3" w:rsidR="000A2DD3" w:rsidRPr="009D7FF8" w:rsidRDefault="000A2DD3" w:rsidP="005C612F">
      <w:pPr>
        <w:pStyle w:val="AccPolicyHeading"/>
      </w:pPr>
      <w:r w:rsidRPr="009D7FF8">
        <w:rPr>
          <w:rFonts w:hint="cs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</w:t>
      </w:r>
      <w:r w:rsidR="00DF12E4">
        <w:br/>
      </w:r>
      <w:r w:rsidRPr="009D7FF8">
        <w:rPr>
          <w:rFonts w:hint="cs"/>
          <w:cs/>
        </w:rPr>
        <w:t>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21E21AB8" w14:textId="77777777" w:rsidR="00FD1054" w:rsidRPr="005C2D3F" w:rsidRDefault="00FD1054" w:rsidP="005C612F">
      <w:pPr>
        <w:pStyle w:val="AccPolicyHeading"/>
      </w:pPr>
    </w:p>
    <w:p w14:paraId="7A27D756" w14:textId="13893B51" w:rsidR="00553244" w:rsidRPr="00A656DE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656DE">
        <w:rPr>
          <w:rFonts w:eastAsia="EucrosiaUPCBold"/>
          <w:b/>
          <w:bCs/>
          <w:i/>
          <w:iCs/>
          <w:sz w:val="30"/>
          <w:szCs w:val="30"/>
          <w:cs/>
        </w:rPr>
        <w:t>เงินลงทุน</w:t>
      </w:r>
      <w:r w:rsidR="0096151E" w:rsidRPr="00A656DE">
        <w:rPr>
          <w:rFonts w:eastAsia="EucrosiaUPCBold" w:hint="cs"/>
          <w:b/>
          <w:bCs/>
          <w:i/>
          <w:iCs/>
          <w:sz w:val="30"/>
          <w:szCs w:val="30"/>
          <w:cs/>
        </w:rPr>
        <w:t>ในตราสารหนี้และตราสารทุน</w:t>
      </w:r>
    </w:p>
    <w:p w14:paraId="657CFDEB" w14:textId="77777777" w:rsidR="00553244" w:rsidRPr="00A656DE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7DCD6" w14:textId="15681127" w:rsidR="001176FE" w:rsidRDefault="004A5204" w:rsidP="001176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6DE">
        <w:rPr>
          <w:rFonts w:asciiTheme="majorBidi" w:hAnsiTheme="majorBidi" w:cstheme="majorBidi"/>
          <w:sz w:val="30"/>
          <w:szCs w:val="30"/>
          <w:cs/>
        </w:rPr>
        <w:t>ตราสารหนี้และ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รับรู้ใน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ขาดทุน เมื่อมีการตัดจำหน่ายเงินลงทุน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จะรับรู้ผลกำไรหรือขาดทุนสะสมที่เคยบันทึกในส่วนของ</w:t>
      </w:r>
      <w:r w:rsidR="009D7FF8">
        <w:rPr>
          <w:rFonts w:asciiTheme="majorBidi" w:hAnsiTheme="majorBidi" w:cstheme="majorBidi"/>
          <w:sz w:val="30"/>
          <w:szCs w:val="30"/>
        </w:rPr>
        <w:br/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ผู้ถือหุ้นโดยตรงเข้าในกำไร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76FE" w:rsidRPr="00A656DE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="001176FE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1176FE" w:rsidRPr="00A656DE">
        <w:rPr>
          <w:rFonts w:asciiTheme="majorBidi" w:hAnsiTheme="majorBidi" w:cstheme="majorBidi"/>
          <w:sz w:val="30"/>
          <w:szCs w:val="30"/>
          <w:cs/>
        </w:rPr>
        <w:t>ขาดทุนโดยวิธีอัตราดอกเบี้ยที่แท้จริง</w:t>
      </w:r>
    </w:p>
    <w:p w14:paraId="331C26A4" w14:textId="77777777" w:rsidR="00D11CB7" w:rsidRPr="001176FE" w:rsidRDefault="00D11CB7" w:rsidP="001176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71268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ด้อยค่า</w:t>
      </w:r>
    </w:p>
    <w:p w14:paraId="4E9A042F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D404C" w14:textId="038CA22A" w:rsidR="0082206A" w:rsidRDefault="00553244" w:rsidP="00FF5281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ณ วันที่</w:t>
      </w:r>
      <w:r w:rsidRPr="005C2D3F">
        <w:rPr>
          <w:rFonts w:hint="cs"/>
          <w:sz w:val="30"/>
          <w:szCs w:val="30"/>
          <w:cs/>
        </w:rPr>
        <w:t>รายงาน</w:t>
      </w:r>
    </w:p>
    <w:p w14:paraId="03443DDF" w14:textId="77777777" w:rsidR="00FF5281" w:rsidRPr="00FF5281" w:rsidRDefault="00FF5281" w:rsidP="00FF52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8804C" w14:textId="77777777" w:rsidR="00553244" w:rsidRPr="005C612F" w:rsidRDefault="00553244" w:rsidP="005C612F">
      <w:pPr>
        <w:pStyle w:val="AccPolicyHeading"/>
      </w:pPr>
      <w:r w:rsidRPr="005C612F">
        <w:rPr>
          <w:cs/>
        </w:rPr>
        <w:t>การจำหน่ายเงินลงทุน</w:t>
      </w:r>
    </w:p>
    <w:p w14:paraId="516EB189" w14:textId="77777777" w:rsidR="00005884" w:rsidRPr="005C2D3F" w:rsidRDefault="00005884" w:rsidP="005C612F">
      <w:pPr>
        <w:pStyle w:val="AccPolicyHeading"/>
      </w:pPr>
    </w:p>
    <w:p w14:paraId="1E9DAB04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1B66E8E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07AEA" w14:textId="6C063846" w:rsidR="00D11CB7" w:rsidRDefault="00553244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5A9D256" w14:textId="77777777" w:rsidR="00FF5281" w:rsidRDefault="00FF5281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5C2D3F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lastRenderedPageBreak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415A1E3D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5C2D3F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</w:p>
    <w:p w14:paraId="3946E007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F0D4C86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94F7F7A" w14:textId="77777777" w:rsidR="00C85EBE" w:rsidRDefault="00C85EBE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6C3DA4AB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แต่ละรายการ ประมาณการอายุการใช้งานของสินทรัพย์แสดงได้ดังนี้</w:t>
      </w:r>
    </w:p>
    <w:p w14:paraId="13E314DB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5850"/>
        <w:gridCol w:w="1890"/>
      </w:tblGrid>
      <w:tr w:rsidR="00553244" w:rsidRPr="00B92935" w14:paraId="43F9EDF3" w14:textId="77777777" w:rsidTr="00553244">
        <w:tc>
          <w:tcPr>
            <w:tcW w:w="5850" w:type="dxa"/>
            <w:shd w:val="clear" w:color="auto" w:fill="auto"/>
          </w:tcPr>
          <w:p w14:paraId="09A3DC38" w14:textId="77777777" w:rsidR="00553244" w:rsidRPr="00B92935" w:rsidRDefault="00553244" w:rsidP="00553244">
            <w:pPr>
              <w:spacing w:line="240" w:lineRule="auto"/>
              <w:ind w:left="252" w:right="-43" w:hanging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35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1890" w:type="dxa"/>
            <w:shd w:val="clear" w:color="auto" w:fill="auto"/>
          </w:tcPr>
          <w:p w14:paraId="6E440ED5" w14:textId="7DD005DB" w:rsidR="00553244" w:rsidRPr="006E0CAD" w:rsidRDefault="00DC0BA8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B92935" w14:paraId="53470046" w14:textId="77777777" w:rsidTr="00553244">
        <w:tc>
          <w:tcPr>
            <w:tcW w:w="5850" w:type="dxa"/>
            <w:shd w:val="clear" w:color="auto" w:fill="auto"/>
          </w:tcPr>
          <w:p w14:paraId="662A64C2" w14:textId="77777777" w:rsidR="00553244" w:rsidRPr="00B92935" w:rsidRDefault="00553244" w:rsidP="00553244">
            <w:pPr>
              <w:spacing w:line="240" w:lineRule="auto"/>
              <w:ind w:left="252" w:right="-43" w:hanging="378"/>
              <w:rPr>
                <w:rFonts w:asciiTheme="majorBidi" w:hAnsiTheme="majorBidi" w:cstheme="majorBidi"/>
                <w:sz w:val="30"/>
                <w:szCs w:val="30"/>
              </w:rPr>
            </w:pPr>
            <w:r w:rsidRPr="00B9293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3684C62" w14:textId="77777777" w:rsidR="00553244" w:rsidRPr="006E0CAD" w:rsidRDefault="00553244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20 - 30</w:t>
            </w:r>
            <w:r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67514D2" w14:textId="77777777" w:rsidR="00473A6A" w:rsidRDefault="00473A6A" w:rsidP="00473A6A">
      <w:pPr>
        <w:pStyle w:val="BodyText2"/>
        <w:tabs>
          <w:tab w:val="left" w:pos="540"/>
        </w:tabs>
        <w:rPr>
          <w:rFonts w:asciiTheme="majorBidi" w:hAnsiTheme="majorBidi" w:cstheme="majorBidi"/>
        </w:rPr>
      </w:pPr>
      <w:r w:rsidRPr="00B92935">
        <w:rPr>
          <w:rFonts w:asciiTheme="majorBidi" w:hAnsiTheme="majorBidi" w:cstheme="majorBidi"/>
          <w:cs/>
        </w:rPr>
        <w:tab/>
      </w:r>
    </w:p>
    <w:p w14:paraId="54AC6CC4" w14:textId="77777777" w:rsidR="00473A6A" w:rsidRPr="00B92935" w:rsidRDefault="00473A6A" w:rsidP="00473A6A">
      <w:pPr>
        <w:pStyle w:val="BodyText2"/>
        <w:tabs>
          <w:tab w:val="left" w:pos="540"/>
        </w:tabs>
        <w:rPr>
          <w:i/>
          <w:iCs/>
        </w:rPr>
      </w:pPr>
      <w:r w:rsidRPr="00B92935">
        <w:rPr>
          <w:rFonts w:asciiTheme="majorBidi" w:hAnsiTheme="majorBidi" w:cstheme="majorBidi"/>
          <w:cs/>
        </w:rPr>
        <w:tab/>
      </w:r>
      <w:r w:rsidRPr="00B92935">
        <w:rPr>
          <w:rFonts w:asciiTheme="majorBidi" w:hAnsiTheme="majorBidi" w:cstheme="majorBidi" w:hint="cs"/>
          <w:cs/>
        </w:rPr>
        <w:t xml:space="preserve"> </w:t>
      </w:r>
      <w:r w:rsidRPr="00B92935">
        <w:rPr>
          <w:i/>
          <w:iCs/>
          <w:cs/>
        </w:rPr>
        <w:t>การจัดประเภทไปยังที่ดิน อาคารและอุปกรณ์</w:t>
      </w:r>
    </w:p>
    <w:p w14:paraId="75D5890C" w14:textId="77777777" w:rsidR="00473A6A" w:rsidRPr="00B92935" w:rsidRDefault="00473A6A" w:rsidP="00473A6A">
      <w:pPr>
        <w:pStyle w:val="BodyText2"/>
        <w:tabs>
          <w:tab w:val="left" w:pos="567"/>
        </w:tabs>
        <w:ind w:left="567"/>
      </w:pPr>
    </w:p>
    <w:p w14:paraId="1BF77624" w14:textId="77777777" w:rsidR="00804A8C" w:rsidRPr="005C2D3F" w:rsidRDefault="00473A6A" w:rsidP="00D403E8">
      <w:pPr>
        <w:pStyle w:val="BodyText2"/>
        <w:tabs>
          <w:tab w:val="left" w:pos="567"/>
        </w:tabs>
        <w:ind w:left="567"/>
      </w:pPr>
      <w:r w:rsidRPr="00B92935">
        <w:rPr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7F7C0264" w14:textId="77777777" w:rsidR="00BF1319" w:rsidRPr="005C2D3F" w:rsidRDefault="00BF1319" w:rsidP="00D403E8">
      <w:pPr>
        <w:pStyle w:val="BodyText2"/>
        <w:tabs>
          <w:tab w:val="left" w:pos="567"/>
        </w:tabs>
        <w:ind w:left="567"/>
      </w:pPr>
    </w:p>
    <w:p w14:paraId="5374A2D3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B7C6A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4C0A6EF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D0C9AF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DD61485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DF2E7" w14:textId="77777777" w:rsidR="00492566" w:rsidRPr="005C2D3F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29646F" w:rsidRDefault="00492566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</w:rPr>
        <w:t xml:space="preserve"> </w:t>
      </w:r>
    </w:p>
    <w:p w14:paraId="4A4C3B20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6985240C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4D001" w14:textId="77777777" w:rsidR="00553244" w:rsidRPr="005C2D3F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lastRenderedPageBreak/>
        <w:t>ส่วนประกอบของรายการที่ดิน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206C8291" w14:textId="77777777" w:rsidR="00553244" w:rsidRPr="0029646F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3708935" w14:textId="667F46EA" w:rsidR="00963534" w:rsidRPr="00EB25A1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C2D3F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608BF122" w14:textId="77777777" w:rsidR="0029646F" w:rsidRDefault="0029646F" w:rsidP="00B92935">
      <w:pPr>
        <w:pStyle w:val="Default"/>
        <w:jc w:val="thaiDistribute"/>
        <w:rPr>
          <w:rFonts w:asciiTheme="majorBidi" w:hAnsiTheme="majorBidi" w:cstheme="majorBidi"/>
          <w:color w:val="auto"/>
        </w:rPr>
      </w:pPr>
    </w:p>
    <w:p w14:paraId="1124B7DE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14:paraId="48AE7E10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927116A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</w:t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1AD3F50A" w14:textId="4D310DFD" w:rsidR="00A656DE" w:rsidRDefault="00A656DE">
      <w:pPr>
        <w:spacing w:line="240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506C38D4" w14:textId="77777777" w:rsidR="00473A6A" w:rsidRPr="005C2D3F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62CCFFB2" w14:textId="77777777" w:rsidR="00473A6A" w:rsidRPr="005C2D3F" w:rsidRDefault="00473A6A" w:rsidP="00473A6A">
      <w:pPr>
        <w:pStyle w:val="BodyText2"/>
        <w:tabs>
          <w:tab w:val="left" w:pos="567"/>
        </w:tabs>
        <w:ind w:left="567"/>
        <w:rPr>
          <w:sz w:val="24"/>
          <w:szCs w:val="24"/>
        </w:rPr>
      </w:pPr>
    </w:p>
    <w:p w14:paraId="6D7A31F8" w14:textId="77777777" w:rsidR="00473A6A" w:rsidRPr="005C2D3F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5C2D3F" w:rsidRDefault="00056C1A" w:rsidP="00553244">
      <w:pPr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24B71DE1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00219E8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BA8929B" w14:textId="77777777" w:rsidR="0055324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0201C3C" w14:textId="77777777" w:rsidR="00A656DE" w:rsidRPr="005C2D3F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88EAA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B95FB34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2E5DD" w14:textId="77777777" w:rsidR="003E530D" w:rsidRPr="005C2D3F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CC91F4E" w14:textId="77777777" w:rsidR="003E530D" w:rsidRPr="005C2D3F" w:rsidRDefault="003E530D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2F33C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23FA4766" w14:textId="77777777" w:rsidR="003E530D" w:rsidRPr="005C2D3F" w:rsidRDefault="003E530D" w:rsidP="00553244">
      <w:pPr>
        <w:rPr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5C2D3F" w14:paraId="46C904FB" w14:textId="77777777" w:rsidTr="00553244">
        <w:tc>
          <w:tcPr>
            <w:tcW w:w="4770" w:type="dxa"/>
          </w:tcPr>
          <w:p w14:paraId="5391DE9C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1E15D640" w14:textId="77777777" w:rsidR="00553244" w:rsidRPr="006E0CAD" w:rsidRDefault="00553244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456F"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 - 20</w:t>
            </w:r>
            <w:r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B520D19" w14:textId="77777777" w:rsidTr="00553244">
        <w:tc>
          <w:tcPr>
            <w:tcW w:w="4770" w:type="dxa"/>
          </w:tcPr>
          <w:p w14:paraId="28D0DFB6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160" w:type="dxa"/>
          </w:tcPr>
          <w:p w14:paraId="70230A61" w14:textId="77777777" w:rsidR="00553244" w:rsidRPr="006E0CAD" w:rsidRDefault="000D456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7FAD4E77" w14:textId="77777777" w:rsidTr="00553244">
        <w:tc>
          <w:tcPr>
            <w:tcW w:w="4770" w:type="dxa"/>
          </w:tcPr>
          <w:p w14:paraId="65CD343F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0C5A4F9F" w14:textId="7FCCDA8E" w:rsidR="00553244" w:rsidRPr="006E0CAD" w:rsidRDefault="00702E69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3 - 2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0D29D8B" w14:textId="77777777" w:rsidTr="00553244">
        <w:tc>
          <w:tcPr>
            <w:tcW w:w="4770" w:type="dxa"/>
          </w:tcPr>
          <w:p w14:paraId="36A824EA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2160" w:type="dxa"/>
          </w:tcPr>
          <w:p w14:paraId="6B9CFE3F" w14:textId="4562A99E" w:rsidR="00553244" w:rsidRPr="006E0CAD" w:rsidRDefault="000D456F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02E6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6D2FD130" w14:textId="77777777" w:rsidTr="00553244">
        <w:tc>
          <w:tcPr>
            <w:tcW w:w="4770" w:type="dxa"/>
          </w:tcPr>
          <w:p w14:paraId="2AF28B47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ยานพาหนะ</w:t>
            </w:r>
          </w:p>
        </w:tc>
        <w:tc>
          <w:tcPr>
            <w:tcW w:w="2160" w:type="dxa"/>
          </w:tcPr>
          <w:p w14:paraId="35D5FBF6" w14:textId="0A2B194B" w:rsidR="00553244" w:rsidRPr="006E0CAD" w:rsidRDefault="00553244" w:rsidP="00B52030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0CAD"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  <w:r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3244" w:rsidRPr="005C2D3F" w14:paraId="77AA76B4" w14:textId="77777777" w:rsidTr="00553244">
        <w:tc>
          <w:tcPr>
            <w:tcW w:w="4770" w:type="dxa"/>
          </w:tcPr>
          <w:p w14:paraId="5E79053D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14:paraId="63CAD717" w14:textId="77777777" w:rsidR="00553244" w:rsidRPr="006E0CAD" w:rsidRDefault="00275649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456F"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 - 1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53244"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6198C010" w14:textId="77777777" w:rsidR="00DB629C" w:rsidRPr="005C2D3F" w:rsidRDefault="00DB629C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1C93" w14:textId="77777777" w:rsidR="0055324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B52030" w:rsidRPr="005C2D3F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Pr="005C2D3F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</w:p>
    <w:p w14:paraId="7AE8062E" w14:textId="77777777" w:rsidR="00A656DE" w:rsidRPr="005C2D3F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6CACBE2A" w:rsidR="00FF5281" w:rsidRPr="005C2D3F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0B1F378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5D6287F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cs/>
        </w:rPr>
      </w:pPr>
    </w:p>
    <w:p w14:paraId="13DC6B2D" w14:textId="77777777" w:rsidR="00553244" w:rsidRPr="005C2D3F" w:rsidRDefault="00553244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ที่กลุ่มบริษัทซื้อมาและมีอายุการใช้งานจำกัด แสดงในราคาทุนหักค่าตัดจำหน่ายสะสมและ</w:t>
      </w:r>
      <w:r w:rsidRPr="005C2D3F">
        <w:rPr>
          <w:rFonts w:asciiTheme="majorBidi" w:hAnsiTheme="majorBidi" w:cstheme="majorBidi"/>
          <w:sz w:val="30"/>
          <w:szCs w:val="30"/>
        </w:rPr>
        <w:br/>
      </w:r>
      <w:r w:rsidRPr="005C2D3F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A086B6D" w14:textId="77777777" w:rsidR="00D403E8" w:rsidRPr="005C2D3F" w:rsidRDefault="00D403E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DF26B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3219A0BA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7DFB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5C2D3F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AF50687" w14:textId="77777777" w:rsidR="00150A9C" w:rsidRDefault="00150A9C" w:rsidP="00A656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DAC9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DC31BC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6E0CAD" w14:paraId="48FC3172" w14:textId="77777777" w:rsidTr="00553244">
        <w:tc>
          <w:tcPr>
            <w:tcW w:w="4770" w:type="dxa"/>
          </w:tcPr>
          <w:p w14:paraId="610DBC51" w14:textId="77777777" w:rsidR="00553244" w:rsidRPr="005C2D3F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160" w:type="dxa"/>
          </w:tcPr>
          <w:p w14:paraId="66FE6882" w14:textId="77777777" w:rsidR="00553244" w:rsidRPr="006E0CAD" w:rsidRDefault="00553244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CAD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BB7FE7" w:rsidRPr="006E0C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5138" w:rsidRPr="006E0C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E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E01C3AD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C6E7B" w14:textId="77777777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5C2D3F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6279F" w14:textId="77777777" w:rsidR="00D11CB7" w:rsidRPr="005C2D3F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EB4F1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</w:p>
    <w:p w14:paraId="1350705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157C011D" w:rsidR="00450F04" w:rsidRPr="007A299D" w:rsidRDefault="00553244" w:rsidP="00450F0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C2D3F">
        <w:rPr>
          <w:rFonts w:asciiTheme="majorBidi" w:hAnsiTheme="majorBidi" w:cstheme="majorBidi"/>
          <w:sz w:val="30"/>
          <w:szCs w:val="30"/>
        </w:rPr>
        <w:t xml:space="preserve"> 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0FF3B8DE" w14:textId="77777777" w:rsidR="0053400D" w:rsidRPr="005C2D3F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51437DC4" w:rsidR="00553244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</w:t>
      </w:r>
    </w:p>
    <w:p w14:paraId="253CA5F1" w14:textId="3A083211" w:rsidR="00A656DE" w:rsidRDefault="00A656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B6C06D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A5005C0" w14:textId="77777777" w:rsidR="0005565B" w:rsidRPr="005C2D3F" w:rsidRDefault="0005565B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F9A33D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5F84B2F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8EC7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00A771F" w14:textId="77777777" w:rsidR="00076628" w:rsidRDefault="00076628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16A8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มูลค่าที่คาดว่าจะได้รับคืนของสินทรั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พย์ที่ไม่ใช่สินทรัพย์ทางการเงิน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A8FE920" w14:textId="77777777" w:rsidR="00425523" w:rsidRPr="005C2D3F" w:rsidRDefault="00425523" w:rsidP="00F26C39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EF39AD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0D84A5E0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DC37F3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สัมพันธ์โดยตรงกับขาดทุนจากการด้อยค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่าที่เคยรับรู้ในกำไรหรือขาดทุน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 การกลับราย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การจะถูกบันทึกในกำไรหรือขาดทุน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56DEE86" w14:textId="77777777" w:rsidR="000D42E0" w:rsidRDefault="00553244" w:rsidP="000D42E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935E9C" w14:textId="45647381" w:rsidR="00553244" w:rsidRPr="005C2D3F" w:rsidRDefault="00553244" w:rsidP="000D42E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้อบ่งชี้เรื่องการด้อยค่าหรือไม่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33A169E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267A318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14:paraId="6CE8BF0F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sz w:val="24"/>
          <w:szCs w:val="24"/>
          <w:cs/>
        </w:rPr>
      </w:pPr>
    </w:p>
    <w:p w14:paraId="37F69F8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0FFA43F2" w14:textId="224B5056" w:rsidR="00553244" w:rsidRPr="00FF5281" w:rsidRDefault="00553244" w:rsidP="00FF5281">
      <w:pPr>
        <w:spacing w:line="240" w:lineRule="auto"/>
        <w:rPr>
          <w:rFonts w:asciiTheme="majorBidi" w:hAnsiTheme="majorBidi"/>
          <w:cs/>
        </w:rPr>
      </w:pPr>
    </w:p>
    <w:p w14:paraId="629E0D7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790A3A"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หมุนเวียน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อื่น</w:t>
      </w:r>
    </w:p>
    <w:p w14:paraId="6477223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944BE" w14:textId="728B4E53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เจ้าหนี้การค้าและเจ้าหนี้</w:t>
      </w:r>
      <w:r w:rsidR="00790A3A" w:rsidRPr="005C2D3F">
        <w:rPr>
          <w:rFonts w:hint="cs"/>
          <w:sz w:val="30"/>
          <w:szCs w:val="30"/>
          <w:cs/>
        </w:rPr>
        <w:t>หมุนเวียน</w:t>
      </w:r>
      <w:r w:rsidR="00FF5281">
        <w:rPr>
          <w:sz w:val="30"/>
          <w:szCs w:val="30"/>
          <w:cs/>
        </w:rPr>
        <w:t>อื่นแสดงในราคาทุ</w:t>
      </w:r>
      <w:r w:rsidR="00FF5281">
        <w:rPr>
          <w:rFonts w:hint="cs"/>
          <w:sz w:val="30"/>
          <w:szCs w:val="30"/>
          <w:cs/>
        </w:rPr>
        <w:t>น</w:t>
      </w:r>
    </w:p>
    <w:p w14:paraId="6548B139" w14:textId="77777777" w:rsidR="00FF5281" w:rsidRPr="005C2D3F" w:rsidRDefault="00FF528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32D256F9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5C2D3F" w:rsidRDefault="00056C1A" w:rsidP="00553244">
      <w:pPr>
        <w:pStyle w:val="ListParagraph"/>
        <w:ind w:left="540" w:firstLine="0"/>
        <w:rPr>
          <w:i w:val="0"/>
          <w:iCs w:val="0"/>
          <w:sz w:val="24"/>
          <w:szCs w:val="24"/>
          <w:cs/>
        </w:rPr>
      </w:pPr>
    </w:p>
    <w:p w14:paraId="4A44F0DE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1D9420C" w14:textId="77777777" w:rsidR="00553244" w:rsidRPr="005C2D3F" w:rsidRDefault="00553244" w:rsidP="00553244">
      <w:pPr>
        <w:tabs>
          <w:tab w:val="left" w:pos="720"/>
        </w:tabs>
        <w:ind w:left="540"/>
        <w:jc w:val="both"/>
        <w:rPr>
          <w:iCs/>
          <w:sz w:val="22"/>
          <w:szCs w:val="22"/>
        </w:rPr>
      </w:pPr>
    </w:p>
    <w:p w14:paraId="16C7B88E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6FFCC2C" w14:textId="77777777" w:rsidR="00E741AB" w:rsidRPr="005C2D3F" w:rsidRDefault="00E741AB" w:rsidP="00E741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1E486A6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B26067E" w14:textId="77777777" w:rsidR="00553244" w:rsidRPr="005C2D3F" w:rsidRDefault="00553244" w:rsidP="00553244">
      <w:pPr>
        <w:spacing w:line="240" w:lineRule="auto"/>
        <w:ind w:left="540"/>
        <w:rPr>
          <w:i/>
        </w:rPr>
      </w:pPr>
    </w:p>
    <w:p w14:paraId="5CD4084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Pr="005C2D3F">
        <w:rPr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5C2D3F">
        <w:rPr>
          <w:rFonts w:hint="cs"/>
          <w:sz w:val="30"/>
          <w:szCs w:val="30"/>
          <w:cs/>
        </w:rPr>
        <w:t>ส</w:t>
      </w:r>
      <w:r w:rsidRPr="005C2D3F">
        <w:rPr>
          <w:sz w:val="30"/>
          <w:szCs w:val="30"/>
          <w:cs/>
        </w:rPr>
        <w:t xml:space="preserve">ดเพื่อให้เป็นมูลค่าปัจจุบัน </w:t>
      </w:r>
    </w:p>
    <w:p w14:paraId="4D4DA8D0" w14:textId="77777777" w:rsidR="00553244" w:rsidRPr="005C2D3F" w:rsidRDefault="00553244" w:rsidP="00553244">
      <w:pPr>
        <w:spacing w:line="240" w:lineRule="auto"/>
        <w:ind w:left="540"/>
        <w:jc w:val="thaiDistribute"/>
        <w:rPr>
          <w:i/>
        </w:rPr>
      </w:pPr>
    </w:p>
    <w:p w14:paraId="37520F6D" w14:textId="45AA454F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การคำนวณ</w:t>
      </w:r>
      <w:r w:rsidRPr="005C2D3F">
        <w:rPr>
          <w:rFonts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5C2D3F">
        <w:rPr>
          <w:sz w:val="30"/>
          <w:szCs w:val="30"/>
          <w:cs/>
        </w:rPr>
        <w:t>นั้นจัดทำโดยนักคณิตศาสตร์ประกัน</w:t>
      </w:r>
      <w:r w:rsidR="00736C2B">
        <w:rPr>
          <w:sz w:val="30"/>
          <w:szCs w:val="30"/>
          <w:cs/>
        </w:rPr>
        <w:t>ภัยที่ได้รับอนุญาตเป็นประจำ</w:t>
      </w:r>
      <w:r w:rsidRPr="005C2D3F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5C2D3F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5C2D3F" w:rsidRDefault="0064187C">
      <w:pPr>
        <w:spacing w:line="240" w:lineRule="auto"/>
        <w:rPr>
          <w:cs/>
        </w:rPr>
      </w:pPr>
    </w:p>
    <w:p w14:paraId="7D6C48CA" w14:textId="77777777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5C2D3F">
        <w:rPr>
          <w:rFonts w:hint="cs"/>
          <w:spacing w:val="-4"/>
          <w:sz w:val="30"/>
          <w:szCs w:val="30"/>
          <w:cs/>
        </w:rPr>
        <w:t>ใน</w:t>
      </w:r>
      <w:r w:rsidRPr="005C2D3F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spacing w:val="-4"/>
          <w:sz w:val="30"/>
          <w:szCs w:val="30"/>
          <w:cs/>
        </w:rPr>
        <w:t>กำไร</w:t>
      </w:r>
      <w:r w:rsidRPr="005C2D3F">
        <w:rPr>
          <w:rFonts w:hint="cs"/>
          <w:spacing w:val="-4"/>
          <w:sz w:val="30"/>
          <w:szCs w:val="30"/>
          <w:cs/>
        </w:rPr>
        <w:t>หรือ</w:t>
      </w:r>
      <w:r w:rsidRPr="005C2D3F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C2D3F">
        <w:rPr>
          <w:rFonts w:hint="cs"/>
          <w:spacing w:val="-4"/>
          <w:sz w:val="30"/>
          <w:szCs w:val="30"/>
          <w:cs/>
        </w:rPr>
        <w:t>จะถูก</w:t>
      </w:r>
      <w:r w:rsidRPr="005C2D3F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5C2D3F">
        <w:rPr>
          <w:rFonts w:hint="cs"/>
          <w:spacing w:val="-4"/>
          <w:sz w:val="30"/>
          <w:szCs w:val="30"/>
          <w:cs/>
        </w:rPr>
        <w:t>ทันที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rFonts w:hint="cs"/>
          <w:spacing w:val="-4"/>
          <w:sz w:val="30"/>
          <w:szCs w:val="30"/>
          <w:cs/>
        </w:rPr>
        <w:t>กลุ่มบริษัท</w:t>
      </w:r>
      <w:r w:rsidRPr="005C2D3F">
        <w:rPr>
          <w:spacing w:val="-4"/>
          <w:sz w:val="30"/>
          <w:szCs w:val="30"/>
          <w:cs/>
        </w:rPr>
        <w:t>กำหนด</w:t>
      </w:r>
      <w:r w:rsidRPr="005C2D3F">
        <w:rPr>
          <w:spacing w:val="-4"/>
          <w:sz w:val="30"/>
          <w:szCs w:val="30"/>
          <w:cs/>
        </w:rPr>
        <w:lastRenderedPageBreak/>
        <w:t>ดอกเบี้ยจ่าย</w:t>
      </w:r>
      <w:r w:rsidRPr="005C2D3F">
        <w:rPr>
          <w:rFonts w:hint="cs"/>
          <w:spacing w:val="-4"/>
          <w:sz w:val="30"/>
          <w:szCs w:val="30"/>
          <w:cs/>
        </w:rPr>
        <w:t>ของ</w:t>
      </w:r>
      <w:r w:rsidRPr="005C2D3F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5C2D3F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เมื่อมีการ</w:t>
      </w:r>
      <w:r w:rsidRPr="005C2D3F">
        <w:rPr>
          <w:rFonts w:hint="cs"/>
          <w:sz w:val="30"/>
          <w:szCs w:val="30"/>
          <w:cs/>
        </w:rPr>
        <w:t>เปลี่ยนแปลง</w:t>
      </w:r>
      <w:r w:rsidRPr="005C2D3F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กำไร</w:t>
      </w:r>
      <w:r w:rsidRPr="005C2D3F">
        <w:rPr>
          <w:rFonts w:hint="cs"/>
          <w:sz w:val="30"/>
          <w:szCs w:val="30"/>
          <w:cs/>
        </w:rPr>
        <w:t>หรือ</w:t>
      </w:r>
      <w:r w:rsidRPr="005C2D3F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C2D3F">
        <w:rPr>
          <w:rFonts w:hint="cs"/>
          <w:sz w:val="30"/>
          <w:szCs w:val="30"/>
          <w:cs/>
        </w:rPr>
        <w:t xml:space="preserve"> กลุ่มบริษัท</w:t>
      </w:r>
      <w:r w:rsidRPr="005C2D3F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C2D3F">
        <w:rPr>
          <w:rFonts w:hint="cs"/>
          <w:sz w:val="30"/>
          <w:szCs w:val="30"/>
          <w:cs/>
        </w:rPr>
        <w:t>พนักงาน</w:t>
      </w:r>
      <w:r w:rsidRPr="005C2D3F">
        <w:rPr>
          <w:sz w:val="30"/>
          <w:szCs w:val="30"/>
          <w:cs/>
        </w:rPr>
        <w:t>เมื่อเกิดขึ้น</w:t>
      </w:r>
      <w:r w:rsidRPr="005C2D3F">
        <w:rPr>
          <w:rFonts w:hint="cs"/>
          <w:sz w:val="30"/>
          <w:szCs w:val="30"/>
          <w:cs/>
        </w:rPr>
        <w:t xml:space="preserve"> </w:t>
      </w:r>
    </w:p>
    <w:p w14:paraId="3BF7EFB5" w14:textId="002A5C21" w:rsidR="00553244" w:rsidRPr="005C2D3F" w:rsidRDefault="00A656DE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31B3B55E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iCs/>
        </w:rPr>
      </w:pPr>
    </w:p>
    <w:p w14:paraId="56419CF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Pr="005C2D3F">
        <w:rPr>
          <w:sz w:val="30"/>
          <w:szCs w:val="30"/>
          <w:cs/>
        </w:rPr>
        <w:t>ปัจจุบันและงวดก่อน</w:t>
      </w:r>
      <w:r w:rsidRPr="005C2D3F">
        <w:rPr>
          <w:rFonts w:hint="cs"/>
          <w:sz w:val="30"/>
          <w:szCs w:val="30"/>
          <w:cs/>
        </w:rPr>
        <w:t>ๆ</w:t>
      </w:r>
      <w:r w:rsidRPr="005C2D3F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5C2D3F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E9C63A9" w14:textId="77777777" w:rsidR="00D11CB7" w:rsidRPr="005C2D3F" w:rsidRDefault="00D11CB7" w:rsidP="00FF5281">
      <w:pPr>
        <w:autoSpaceDE w:val="0"/>
        <w:autoSpaceDN w:val="0"/>
        <w:adjustRightInd w:val="0"/>
        <w:spacing w:line="240" w:lineRule="auto"/>
        <w:jc w:val="thaiDistribute"/>
      </w:pPr>
    </w:p>
    <w:p w14:paraId="0965DBB7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23AAB268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iCs/>
        </w:rPr>
      </w:pPr>
    </w:p>
    <w:p w14:paraId="668AF8BA" w14:textId="77777777" w:rsidR="00970D57" w:rsidRPr="005C2D3F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หรือเมื่อ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5C2D3F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5C2D3F">
        <w:rPr>
          <w:sz w:val="30"/>
          <w:szCs w:val="30"/>
        </w:rPr>
        <w:t xml:space="preserve">12 </w:t>
      </w:r>
      <w:r w:rsidRPr="005C2D3F">
        <w:rPr>
          <w:sz w:val="30"/>
          <w:szCs w:val="30"/>
          <w:cs/>
        </w:rPr>
        <w:t>เดือนนับจากวัน</w:t>
      </w:r>
      <w:r w:rsidRPr="005C2D3F">
        <w:rPr>
          <w:rFonts w:hint="cs"/>
          <w:sz w:val="30"/>
          <w:szCs w:val="30"/>
          <w:cs/>
        </w:rPr>
        <w:t>สิ้นรอบระยะเวลา</w:t>
      </w:r>
      <w:r w:rsidRPr="005C2D3F">
        <w:rPr>
          <w:sz w:val="30"/>
          <w:szCs w:val="30"/>
          <w:cs/>
        </w:rPr>
        <w:t>รายงาน</w:t>
      </w:r>
      <w:r w:rsidRPr="005C2D3F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7C74D334" w14:textId="77777777" w:rsidR="004F2A34" w:rsidRPr="005C2D3F" w:rsidRDefault="004F2A3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8D777B7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D186AD7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71358934" w14:textId="77777777" w:rsidR="008D621D" w:rsidRPr="005C2D3F" w:rsidRDefault="008D621D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cs/>
        </w:rPr>
      </w:pPr>
    </w:p>
    <w:p w14:paraId="2DDD951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8AE51E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287DE2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C2D3F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5C2D3F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B629C" w:rsidRPr="005C2D3F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ดังกล่าว  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5C2D3F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71619D6F" w14:textId="0EF18649" w:rsidR="00DF704A" w:rsidRPr="005C2D3F" w:rsidRDefault="00DF704A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1986B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F3C6AC0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</w:t>
      </w:r>
      <w:r w:rsidR="004B22C6" w:rsidRPr="005C2D3F">
        <w:rPr>
          <w:rFonts w:asciiTheme="majorBidi" w:hAnsiTheme="majorBidi" w:cstheme="majorBidi" w:hint="cs"/>
          <w:sz w:val="30"/>
          <w:szCs w:val="30"/>
          <w:cs/>
        </w:rPr>
        <w:t>ตามปริมาณ</w:t>
      </w:r>
    </w:p>
    <w:p w14:paraId="4F8BEE23" w14:textId="2A6ECBB6" w:rsidR="00FF5281" w:rsidRPr="005C2D3F" w:rsidRDefault="00FF5281" w:rsidP="00553244">
      <w:pPr>
        <w:spacing w:line="240" w:lineRule="auto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2EBE21E5" w14:textId="588C84BB" w:rsidR="00553244" w:rsidRPr="00642569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56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การขายสินค้าและให้บริการ</w:t>
      </w:r>
      <w:r w:rsidR="00683173" w:rsidRPr="00642569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F271FCA" w14:textId="77777777" w:rsidR="00553244" w:rsidRPr="00642569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AFB5ACE" w14:textId="657A97A6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569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Pr="00642569">
        <w:rPr>
          <w:rFonts w:asciiTheme="majorBidi" w:hAnsiTheme="majorBidi" w:cstheme="majorBidi"/>
          <w:sz w:val="30"/>
          <w:szCs w:val="30"/>
        </w:rPr>
        <w:t xml:space="preserve"> </w:t>
      </w:r>
      <w:r w:rsidRPr="00642569">
        <w:rPr>
          <w:rFonts w:asciiTheme="majorBidi" w:hAnsiTheme="majorBidi" w:cstheme="majorBidi"/>
          <w:sz w:val="30"/>
          <w:szCs w:val="30"/>
          <w:cs/>
        </w:rPr>
        <w:t>รายได้จากการให้บ</w:t>
      </w:r>
      <w:r w:rsidR="00FE7A2E">
        <w:rPr>
          <w:rFonts w:asciiTheme="majorBidi" w:hAnsiTheme="majorBidi" w:cstheme="majorBidi"/>
          <w:sz w:val="30"/>
          <w:szCs w:val="30"/>
          <w:cs/>
        </w:rPr>
        <w:t>ริการรับรู้เมื่อมีการให้บริการ</w:t>
      </w:r>
    </w:p>
    <w:p w14:paraId="2B189F69" w14:textId="77777777" w:rsidR="00FE7A2E" w:rsidRPr="00642569" w:rsidRDefault="00FE7A2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4CD73" w14:textId="77777777" w:rsidR="00970D57" w:rsidRPr="005C2D3F" w:rsidRDefault="00553244" w:rsidP="00F26C3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256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รายได้จากการให้บริการโฆษณารับรู้เป็นรายได้ในกำไรหรือขาดทุนตามเกณฑ์คงค้างหรือรับรู้เมื่อสามารถระบุความสำเร็จของการให้บริการได้อย่างน่าเชื่อถือและระดับความสำเร็จของการให้บริการนั้นพิจารณาจากงานที่ได้ให้บริการแล้ว</w:t>
      </w:r>
    </w:p>
    <w:p w14:paraId="6C4AAAA3" w14:textId="77777777" w:rsidR="00970D57" w:rsidRPr="005C2D3F" w:rsidRDefault="00970D57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78124C8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</w:t>
      </w:r>
    </w:p>
    <w:p w14:paraId="006CBFFD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70DEA4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14:paraId="1BE1ADCB" w14:textId="77777777" w:rsidR="00B54DD9" w:rsidRPr="005C2D3F" w:rsidRDefault="00B54DD9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3BD4F753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รายได้ค่าเช่า</w:t>
      </w:r>
    </w:p>
    <w:p w14:paraId="7420F5EE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F878FF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0A8383E" w14:textId="77777777" w:rsidR="00D11CB7" w:rsidRDefault="00D11CB7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2AABAD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เงินปันผลรับ</w:t>
      </w:r>
    </w:p>
    <w:p w14:paraId="6108E4C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D3DE42A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5C2D3F">
        <w:rPr>
          <w:rFonts w:asciiTheme="majorBidi" w:hAnsiTheme="majorBidi" w:cstheme="majorBidi"/>
          <w:sz w:val="30"/>
          <w:szCs w:val="30"/>
        </w:rPr>
        <w:t xml:space="preserve">  </w:t>
      </w:r>
    </w:p>
    <w:p w14:paraId="3A66DD60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747759B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</w:t>
      </w:r>
    </w:p>
    <w:p w14:paraId="2B778AF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41AB61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14:paraId="7DD6BEB5" w14:textId="325F31F2" w:rsidR="00553244" w:rsidRPr="005C2D3F" w:rsidRDefault="00FF5281" w:rsidP="00FF528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D039C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14:paraId="7C44F289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p w14:paraId="7C1965E8" w14:textId="77777777" w:rsidR="00553244" w:rsidRPr="005C2D3F" w:rsidRDefault="00A34B46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5C2D3F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305D5628" w14:textId="77777777" w:rsidR="00D11CB7" w:rsidRPr="00FF5281" w:rsidRDefault="00D11CB7" w:rsidP="00FF5281">
      <w:pPr>
        <w:rPr>
          <w:rFonts w:asciiTheme="majorBidi" w:hAnsiTheme="majorBidi" w:cstheme="majorBidi"/>
          <w:cs/>
        </w:rPr>
      </w:pPr>
    </w:p>
    <w:p w14:paraId="1A7805C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0983408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2B43AB36" w14:textId="77777777" w:rsidR="009D04AA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</w:t>
      </w:r>
      <w:r w:rsidR="00970D57" w:rsidRPr="005C2D3F">
        <w:rPr>
          <w:rFonts w:asciiTheme="majorBidi" w:hAnsiTheme="majorBidi" w:cstheme="majorBidi"/>
          <w:sz w:val="30"/>
          <w:szCs w:val="30"/>
          <w:cs/>
        </w:rPr>
        <w:t>โดยวิธีเส้นตรงตลอดอายุสัญญาเช่า</w:t>
      </w:r>
      <w:r w:rsidR="00970D57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B345FFB" w14:textId="77777777" w:rsidR="009D04AA" w:rsidRDefault="009D04AA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01BF" w14:textId="5E0BF149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75FA96C" w14:textId="77777777" w:rsidR="0005565B" w:rsidRPr="005C2D3F" w:rsidRDefault="0005565B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4BF34E1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5C2D3F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FF4617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D4C7364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77777777" w:rsidR="0064187C" w:rsidRPr="005C2D3F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3E7378B" w14:textId="77777777" w:rsidR="0029540E" w:rsidRPr="005C2D3F" w:rsidRDefault="0029540E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AB62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153AA3CD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AABAB4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1C94CF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0402" w14:textId="77777777" w:rsidR="00503D96" w:rsidRPr="005C2D3F" w:rsidRDefault="0055324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99892A1" w14:textId="77777777" w:rsidR="0069060D" w:rsidRPr="005C2D3F" w:rsidRDefault="0069060D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DE30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</w:t>
      </w:r>
      <w:r w:rsidR="00A34B46" w:rsidRPr="005C2D3F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</w:t>
      </w: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ในอนาคต  ข้อมูลใหม่ๆ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A3C959D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44F5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C2D3F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4A5D73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EAF9C4F" w14:textId="49B1A189" w:rsidR="00553244" w:rsidRDefault="009D04AA" w:rsidP="00553244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A11D60">
        <w:rPr>
          <w:sz w:val="30"/>
          <w:szCs w:val="30"/>
          <w:cs/>
        </w:rPr>
        <w:lastRenderedPageBreak/>
        <w:t>สินทรัพย์ภาษีเงินได้รอการตัดบัญชีจะบันทึก</w:t>
      </w:r>
      <w:r w:rsidRPr="006F5CF0">
        <w:rPr>
          <w:sz w:val="30"/>
          <w:szCs w:val="30"/>
          <w:cs/>
        </w:rPr>
        <w:t xml:space="preserve">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6F5CF0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6F5CF0">
        <w:rPr>
          <w:sz w:val="30"/>
          <w:szCs w:val="30"/>
          <w:cs/>
        </w:rPr>
        <w:t>สินท</w:t>
      </w:r>
      <w:r w:rsidRPr="00A11D60">
        <w:rPr>
          <w:sz w:val="30"/>
          <w:szCs w:val="30"/>
          <w:cs/>
        </w:rPr>
        <w:t>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D5B95A" w14:textId="4634A815" w:rsidR="009D04AA" w:rsidRPr="005C2D3F" w:rsidRDefault="00FF5281" w:rsidP="00FF5281">
      <w:pPr>
        <w:spacing w:line="240" w:lineRule="auto"/>
        <w:rPr>
          <w:rFonts w:asciiTheme="majorBidi" w:hAnsiTheme="majorBidi" w:cstheme="majorBidi"/>
          <w:b/>
          <w:color w:val="0000FF"/>
          <w:sz w:val="20"/>
          <w:szCs w:val="20"/>
        </w:rPr>
      </w:pPr>
      <w:r>
        <w:rPr>
          <w:rFonts w:asciiTheme="majorBidi" w:hAnsiTheme="majorBidi" w:cstheme="majorBidi"/>
          <w:b/>
          <w:color w:val="0000FF"/>
          <w:sz w:val="20"/>
          <w:szCs w:val="20"/>
          <w:cs/>
        </w:rPr>
        <w:br w:type="page"/>
      </w:r>
    </w:p>
    <w:p w14:paraId="6AE4FFBA" w14:textId="77777777" w:rsidR="00683173" w:rsidRPr="00A73C1B" w:rsidRDefault="00683173" w:rsidP="00683173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A73C1B">
        <w:rPr>
          <w:rFonts w:hint="cs"/>
          <w:b/>
          <w:bCs/>
          <w:i/>
          <w:iCs/>
          <w:sz w:val="30"/>
          <w:szCs w:val="30"/>
          <w:cs/>
          <w:lang w:val="th-TH"/>
        </w:rPr>
        <w:lastRenderedPageBreak/>
        <w:t>การดำเนินงานที่ยกเลิก</w:t>
      </w:r>
    </w:p>
    <w:p w14:paraId="4E5272E9" w14:textId="77777777" w:rsidR="00A73C1B" w:rsidRPr="00FE7A2E" w:rsidRDefault="00A73C1B" w:rsidP="00A73C1B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0CB9319B" w14:textId="69145E27" w:rsidR="00683173" w:rsidRPr="00A73C1B" w:rsidRDefault="00683173" w:rsidP="00A73C1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3C1B">
        <w:rPr>
          <w:rFonts w:asciiTheme="majorBidi" w:hAnsiTheme="majorBidi" w:cstheme="majorBidi" w:hint="cs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เป็นสายงานธุรกิจที่สำคัญหรือเขตภูมิศาสตร์ที่แยกต่างหากที่ยกเลิกหรือถือไว้เพื่อขาย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หรือเป็นบริษัทย่อยที่ซื้อมาเพื่อขายต่อ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เมื่อเข้าเงื่อนไขของการถือไว้เพื่อขาย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แล้วแต่เวลาใดจะเกิดขึ้นก่อน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งบกำไรขาดทุนที่แสดงเปรียบเทียบจะถูกปรับปรุงใหม่เสมือนว่าส่วนงานนั้นได้</w:t>
      </w:r>
      <w:r w:rsidR="00890E9B">
        <w:rPr>
          <w:rFonts w:asciiTheme="majorBidi" w:hAnsiTheme="majorBidi" w:cstheme="majorBidi"/>
          <w:sz w:val="30"/>
          <w:szCs w:val="30"/>
        </w:rPr>
        <w:br/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ถูกยกเลิกตั้งแต่ต้นงวดที่นำมาเปรียบเทียบ</w:t>
      </w:r>
    </w:p>
    <w:p w14:paraId="4F29AC06" w14:textId="77777777" w:rsidR="00683173" w:rsidRPr="00FE7A2E" w:rsidRDefault="00683173" w:rsidP="00A73C1B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cs/>
        </w:rPr>
      </w:pPr>
    </w:p>
    <w:p w14:paraId="420C6FDF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FE7A2E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</w:rPr>
      </w:pPr>
    </w:p>
    <w:p w14:paraId="31C7CF05" w14:textId="77777777" w:rsidR="00553244" w:rsidRPr="005C2D3F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2D3F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95DAEAF" w14:textId="77777777" w:rsidR="00553244" w:rsidRPr="00FE7A2E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</w:rPr>
      </w:pPr>
    </w:p>
    <w:p w14:paraId="7A034E6E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BE4D083" w14:textId="77777777" w:rsidR="00553244" w:rsidRPr="00FE7A2E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442029DA" w14:textId="0E3B6A1D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9D04AA">
        <w:rPr>
          <w:rFonts w:asciiTheme="majorBidi" w:hAnsiTheme="majorBidi" w:cstheme="majorBidi"/>
          <w:sz w:val="30"/>
          <w:szCs w:val="30"/>
          <w:cs/>
        </w:rPr>
        <w:t>ได้รับการปันส่วนอย่างสมเหตุสมผล</w:t>
      </w:r>
    </w:p>
    <w:p w14:paraId="07BF13D4" w14:textId="77777777" w:rsidR="00D11CB7" w:rsidRPr="005C2D3F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CCD4F" w14:textId="77777777" w:rsidR="00C954AB" w:rsidRPr="005C2D3F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5C2D3F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5005AD3A" w14:textId="77777777" w:rsidR="00C954AB" w:rsidRPr="005C2D3F" w:rsidRDefault="00C954AB" w:rsidP="00BA5455">
      <w:pPr>
        <w:pStyle w:val="BodyText2"/>
        <w:ind w:left="540" w:right="18"/>
      </w:pPr>
      <w:r w:rsidRPr="005C2D3F">
        <w:rPr>
          <w:rFonts w:hint="cs"/>
          <w:cs/>
        </w:rPr>
        <w:t xml:space="preserve">เพื่อวัตถุประสงค์ในการจัดทำงบการเงิน </w:t>
      </w:r>
      <w:r w:rsidRPr="005C2D3F">
        <w:rPr>
          <w:cs/>
        </w:rPr>
        <w:t>บุคคลหรือกิจการ</w:t>
      </w:r>
      <w:r w:rsidRPr="005C2D3F">
        <w:rPr>
          <w:rFonts w:hint="cs"/>
          <w:cs/>
        </w:rPr>
        <w:t>เป็นบุคคลหรือกิจการ</w:t>
      </w:r>
      <w:r w:rsidRPr="005C2D3F">
        <w:rPr>
          <w:cs/>
        </w:rPr>
        <w:t>ที่เกี่ยวข้องกัน</w:t>
      </w:r>
      <w:r w:rsidRPr="005C2D3F">
        <w:rPr>
          <w:rFonts w:hint="cs"/>
          <w:cs/>
        </w:rPr>
        <w:t>กับกลุ่มบริษัท หากกลุ่มบริษัทมีอำนาจ</w:t>
      </w:r>
      <w:r w:rsidRPr="005C2D3F">
        <w:rPr>
          <w:rFonts w:hint="cs"/>
          <w:cs/>
        </w:rPr>
        <w:lastRenderedPageBreak/>
        <w:t>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4D36975" w14:textId="77777777" w:rsidR="00F26C39" w:rsidRPr="005C2D3F" w:rsidRDefault="00F26C39" w:rsidP="00BA5455">
      <w:pPr>
        <w:pStyle w:val="BodyText2"/>
        <w:ind w:left="540" w:right="18"/>
        <w:rPr>
          <w:sz w:val="24"/>
          <w:szCs w:val="24"/>
        </w:rPr>
      </w:pPr>
    </w:p>
    <w:p w14:paraId="271CD8C9" w14:textId="77777777" w:rsidR="00FF5281" w:rsidRDefault="00FF5281">
      <w:pPr>
        <w:spacing w:line="240" w:lineRule="auto"/>
        <w:rPr>
          <w:sz w:val="30"/>
          <w:szCs w:val="30"/>
          <w:cs/>
          <w:lang w:val="en-GB"/>
        </w:rPr>
      </w:pPr>
      <w:r>
        <w:rPr>
          <w:b/>
          <w:bCs/>
          <w:i/>
          <w:iCs/>
          <w:cs/>
          <w:lang w:val="en-GB"/>
        </w:rPr>
        <w:br w:type="page"/>
      </w:r>
    </w:p>
    <w:p w14:paraId="3D8169BF" w14:textId="6D21072A" w:rsidR="00F26C39" w:rsidRPr="005C2D3F" w:rsidRDefault="00C954AB" w:rsidP="00F26C39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5C2D3F">
        <w:rPr>
          <w:b w:val="0"/>
          <w:bCs w:val="0"/>
          <w:i w:val="0"/>
          <w:iCs w:val="0"/>
          <w:cs/>
          <w:lang w:val="en-GB"/>
        </w:rPr>
        <w:lastRenderedPageBreak/>
        <w:t>ความสัมพันธ์ที่มีกับ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5C2D3F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A863A0" w:rsidRPr="005C2D3F">
        <w:rPr>
          <w:b w:val="0"/>
          <w:bCs w:val="0"/>
          <w:i w:val="0"/>
          <w:iCs w:val="0"/>
          <w:lang w:val="en-US"/>
        </w:rPr>
        <w:t>1</w:t>
      </w:r>
      <w:r w:rsidR="00706E2D" w:rsidRPr="005C2D3F">
        <w:rPr>
          <w:b w:val="0"/>
          <w:bCs w:val="0"/>
          <w:i w:val="0"/>
          <w:iCs w:val="0"/>
          <w:lang w:val="en-US"/>
        </w:rPr>
        <w:t>2</w:t>
      </w:r>
      <w:r w:rsidR="00A25162" w:rsidRPr="005C2D3F">
        <w:rPr>
          <w:b w:val="0"/>
          <w:bCs w:val="0"/>
          <w:i w:val="0"/>
          <w:iCs w:val="0"/>
          <w:lang w:val="en-US"/>
        </w:rPr>
        <w:t xml:space="preserve"> 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และ </w:t>
      </w:r>
      <w:r w:rsidR="00A863A0" w:rsidRPr="005C2D3F">
        <w:rPr>
          <w:b w:val="0"/>
          <w:bCs w:val="0"/>
          <w:i w:val="0"/>
          <w:iCs w:val="0"/>
          <w:lang w:val="en-GB"/>
        </w:rPr>
        <w:t>1</w:t>
      </w:r>
      <w:r w:rsidR="00706E2D" w:rsidRPr="005C2D3F">
        <w:rPr>
          <w:b w:val="0"/>
          <w:bCs w:val="0"/>
          <w:i w:val="0"/>
          <w:iCs w:val="0"/>
          <w:lang w:val="en-US"/>
        </w:rPr>
        <w:t>3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 สำหรับความสัมพันธ์กับผู้บริหารสำคัญและ</w:t>
      </w:r>
      <w:r w:rsidRPr="005C2D3F">
        <w:rPr>
          <w:b w:val="0"/>
          <w:bCs w:val="0"/>
          <w:i w:val="0"/>
          <w:iCs w:val="0"/>
          <w:cs/>
          <w:lang w:val="en-GB"/>
        </w:rPr>
        <w:t>บุคคลหรือกิจการที่เกี่ยวข้องกัน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>อื่น</w:t>
      </w:r>
      <w:r w:rsidRPr="005C2D3F">
        <w:rPr>
          <w:b w:val="0"/>
          <w:bCs w:val="0"/>
          <w:i w:val="0"/>
          <w:iCs w:val="0"/>
          <w:lang w:val="en-GB"/>
        </w:rPr>
        <w:t xml:space="preserve"> </w:t>
      </w:r>
      <w:r w:rsidRPr="005C2D3F">
        <w:rPr>
          <w:b w:val="0"/>
          <w:bCs w:val="0"/>
          <w:i w:val="0"/>
          <w:iCs w:val="0"/>
          <w:cs/>
          <w:lang w:val="en-GB"/>
        </w:rPr>
        <w:t>มีดังนี้</w:t>
      </w:r>
    </w:p>
    <w:p w14:paraId="28C29FBA" w14:textId="77777777" w:rsidR="009935E2" w:rsidRPr="005C2D3F" w:rsidRDefault="009935E2"/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5C2D3F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77777777" w:rsidR="00BB479B" w:rsidRPr="005C2D3F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239E03A" w14:textId="77777777" w:rsidR="00BB479B" w:rsidRPr="005C2D3F" w:rsidRDefault="00A72395" w:rsidP="00E75EB3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77777777" w:rsidR="00A72395" w:rsidRPr="005C2D3F" w:rsidRDefault="00A72395" w:rsidP="00BA5455">
            <w:pPr>
              <w:ind w:left="-19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 xml:space="preserve">/ 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5C2D3F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5C2D3F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5C2D3F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77777777" w:rsidR="00A72395" w:rsidRPr="005C2D3F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5C2D3F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4E71FD">
              <w:rPr>
                <w:rFonts w:hint="cs"/>
                <w:sz w:val="30"/>
                <w:szCs w:val="30"/>
                <w:cs/>
              </w:rPr>
              <w:t>ีอำนาจและความรับผิดชอบการวางแผน</w:t>
            </w:r>
            <w:r w:rsidR="004E71FD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5C2D3F" w14:paraId="1FDBAA0A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284EE18B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ดี -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752F5A8C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34B1B0E2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57824B8C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334431C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อิเซตัน (ประเทศไทย)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6FF3D1A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8D7BD35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0B3B26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5F46C93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มีนบุรีเวชกิจ จำกัด</w:t>
            </w:r>
          </w:p>
        </w:tc>
        <w:tc>
          <w:tcPr>
            <w:tcW w:w="1418" w:type="dxa"/>
            <w:shd w:val="clear" w:color="auto" w:fill="auto"/>
          </w:tcPr>
          <w:p w14:paraId="1CF62DCE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B47E89E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3EC1CC0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3C2B4AC" w14:textId="78A183F9" w:rsidR="0044116A" w:rsidRPr="005C2D3F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มีนบุรี การแพทย์ จำกัด</w:t>
            </w:r>
          </w:p>
        </w:tc>
        <w:tc>
          <w:tcPr>
            <w:tcW w:w="1418" w:type="dxa"/>
            <w:shd w:val="clear" w:color="auto" w:fill="auto"/>
          </w:tcPr>
          <w:p w14:paraId="0F9A205A" w14:textId="6750F25F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6D7C588" w14:textId="276F1DB9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D7EBB66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E5E6E88" w14:textId="77777777" w:rsidR="0044116A" w:rsidRPr="005C2D3F" w:rsidRDefault="0044116A" w:rsidP="00ED28A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ดิ แอดไวเซอร์ จำกัด</w:t>
            </w:r>
          </w:p>
        </w:tc>
        <w:tc>
          <w:tcPr>
            <w:tcW w:w="1418" w:type="dxa"/>
            <w:shd w:val="clear" w:color="auto" w:fill="auto"/>
          </w:tcPr>
          <w:p w14:paraId="67C3500A" w14:textId="77777777" w:rsidR="0044116A" w:rsidRPr="005C2D3F" w:rsidRDefault="0044116A" w:rsidP="00ED28AC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AE27A68" w14:textId="77777777" w:rsidR="0044116A" w:rsidRPr="005C2D3F" w:rsidRDefault="0044116A" w:rsidP="00ED28AC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19F553D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136E107" w14:textId="6CD41BAB" w:rsidR="0044116A" w:rsidRPr="005C2D3F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418" w:type="dxa"/>
            <w:shd w:val="clear" w:color="auto" w:fill="auto"/>
          </w:tcPr>
          <w:p w14:paraId="41639D9D" w14:textId="20366AAE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5A2623C" w14:textId="62A75CEA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5ED6A1F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5F92FE7" w14:textId="77777777" w:rsidR="0044116A" w:rsidRPr="005C2D3F" w:rsidRDefault="0044116A" w:rsidP="0044116A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18" w:type="dxa"/>
            <w:shd w:val="clear" w:color="auto" w:fill="auto"/>
          </w:tcPr>
          <w:p w14:paraId="33AF84C4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6F85107E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144F790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B0F713E" w14:textId="77777777" w:rsidR="0044116A" w:rsidRPr="005C2D3F" w:rsidRDefault="0044116A" w:rsidP="0044116A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lastRenderedPageBreak/>
              <w:t>บริษัท ไดนามิค เอ็นยิเนียริ่ง</w:t>
            </w:r>
            <w:r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18" w:type="dxa"/>
            <w:shd w:val="clear" w:color="auto" w:fill="auto"/>
          </w:tcPr>
          <w:p w14:paraId="4A78376E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0F363FC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BC44545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47E33AD7" w14:textId="77777777" w:rsidR="0044116A" w:rsidRPr="005C2D3F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418" w:type="dxa"/>
            <w:shd w:val="clear" w:color="auto" w:fill="auto"/>
          </w:tcPr>
          <w:p w14:paraId="73553703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72C5BA3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42CE934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3A245BA" w14:textId="77777777" w:rsidR="0044116A" w:rsidRPr="005C2D3F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418" w:type="dxa"/>
            <w:shd w:val="clear" w:color="auto" w:fill="auto"/>
          </w:tcPr>
          <w:p w14:paraId="6359CC81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7076C33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2A2C788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7216A234" w14:textId="1DABDF27" w:rsidR="0044116A" w:rsidRPr="004E71FD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="00E75EB3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4E71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95998E1" w14:textId="73D68C6A" w:rsidR="0044116A" w:rsidRPr="004E71FD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D4AD079" w14:textId="08D5A623" w:rsidR="0044116A" w:rsidRPr="004E71FD" w:rsidRDefault="0044116A" w:rsidP="0044116A">
            <w:pPr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1366A" w:rsidRPr="005C2D3F" w14:paraId="17564EF0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36210FB" w14:textId="21F97822" w:rsidR="0091366A" w:rsidRPr="004E71FD" w:rsidRDefault="0091366A" w:rsidP="009136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136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แจ้งวัฒนะ อเวนิว จำกัด</w:t>
            </w:r>
          </w:p>
        </w:tc>
        <w:tc>
          <w:tcPr>
            <w:tcW w:w="1418" w:type="dxa"/>
            <w:shd w:val="clear" w:color="auto" w:fill="auto"/>
          </w:tcPr>
          <w:p w14:paraId="7432624B" w14:textId="6A3CE959" w:rsidR="0091366A" w:rsidRPr="004E71FD" w:rsidRDefault="0091366A" w:rsidP="0091366A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F1D3C7" w14:textId="3DD0DD30" w:rsidR="0091366A" w:rsidRPr="004E71FD" w:rsidRDefault="0091366A" w:rsidP="0091366A">
            <w:pPr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1366A" w:rsidRPr="005C2D3F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91366A" w:rsidRPr="00FC6318" w:rsidRDefault="0091366A" w:rsidP="009136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FC631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91366A" w:rsidRPr="00FC6318" w:rsidRDefault="0091366A" w:rsidP="0091366A">
            <w:pPr>
              <w:jc w:val="center"/>
              <w:rPr>
                <w:sz w:val="30"/>
                <w:szCs w:val="30"/>
                <w:cs/>
              </w:rPr>
            </w:pPr>
            <w:r w:rsidRPr="00FC631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91366A" w:rsidRPr="00FC6318" w:rsidRDefault="0091366A" w:rsidP="0091366A">
            <w:pPr>
              <w:ind w:left="176" w:hanging="176"/>
              <w:rPr>
                <w:spacing w:val="-10"/>
                <w:sz w:val="30"/>
                <w:szCs w:val="30"/>
                <w:highlight w:val="yellow"/>
                <w:cs/>
              </w:rPr>
            </w:pPr>
            <w:r w:rsidRPr="00FC6318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  <w:tr w:rsidR="0091366A" w:rsidRPr="005C2D3F" w14:paraId="5413C530" w14:textId="77777777" w:rsidTr="00E75EB3">
        <w:trPr>
          <w:trHeight w:val="434"/>
        </w:trPr>
        <w:tc>
          <w:tcPr>
            <w:tcW w:w="3519" w:type="dxa"/>
            <w:shd w:val="clear" w:color="auto" w:fill="auto"/>
          </w:tcPr>
          <w:p w14:paraId="7553FFC0" w14:textId="0222C002" w:rsidR="0091366A" w:rsidRPr="004E71FD" w:rsidRDefault="0091366A" w:rsidP="009136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ไอ-ดีเอซี (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แบงค็อก</w:t>
            </w: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1418" w:type="dxa"/>
            <w:shd w:val="clear" w:color="auto" w:fill="auto"/>
          </w:tcPr>
          <w:p w14:paraId="3287552C" w14:textId="2108DB82" w:rsidR="0091366A" w:rsidRPr="004E71FD" w:rsidRDefault="0091366A" w:rsidP="0091366A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6BD9CC89" w14:textId="77777777" w:rsidR="0091366A" w:rsidRPr="004E71FD" w:rsidRDefault="0091366A" w:rsidP="009136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E71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14:paraId="0CDB4C88" w14:textId="1D889A75" w:rsidR="0091366A" w:rsidRPr="004E71FD" w:rsidRDefault="0091366A" w:rsidP="0091366A">
            <w:pPr>
              <w:rPr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1366A" w:rsidRPr="005C2D3F" w14:paraId="3914C131" w14:textId="77777777" w:rsidTr="00E75EB3">
        <w:trPr>
          <w:trHeight w:val="434"/>
        </w:trPr>
        <w:tc>
          <w:tcPr>
            <w:tcW w:w="3519" w:type="dxa"/>
            <w:shd w:val="clear" w:color="auto" w:fill="auto"/>
          </w:tcPr>
          <w:p w14:paraId="3C1D355C" w14:textId="1C9A498E" w:rsidR="0091366A" w:rsidRPr="004E71FD" w:rsidRDefault="0091366A" w:rsidP="009136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มีเดีย อินไซต์ จำกัด</w:t>
            </w:r>
          </w:p>
        </w:tc>
        <w:tc>
          <w:tcPr>
            <w:tcW w:w="1418" w:type="dxa"/>
            <w:shd w:val="clear" w:color="auto" w:fill="auto"/>
          </w:tcPr>
          <w:p w14:paraId="4794D354" w14:textId="66049843" w:rsidR="0091366A" w:rsidRPr="004E71FD" w:rsidRDefault="0091366A" w:rsidP="0091366A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59522DB6" w14:textId="77777777" w:rsidR="0091366A" w:rsidRPr="004E71FD" w:rsidRDefault="0091366A" w:rsidP="009136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E71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14:paraId="337C0D3E" w14:textId="40B0841F" w:rsidR="0091366A" w:rsidRPr="004E71FD" w:rsidRDefault="0091366A" w:rsidP="0091366A">
            <w:pPr>
              <w:rPr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</w:tbl>
    <w:p w14:paraId="704A5BC0" w14:textId="67AA408E" w:rsidR="00BB479B" w:rsidRPr="005C2D3F" w:rsidRDefault="00BB479B" w:rsidP="0044116A">
      <w:pPr>
        <w:pStyle w:val="BodyText2"/>
        <w:tabs>
          <w:tab w:val="clear" w:pos="4962"/>
          <w:tab w:val="clear" w:pos="6237"/>
        </w:tabs>
        <w:ind w:right="18" w:firstLine="432"/>
      </w:pPr>
      <w:r w:rsidRPr="005C2D3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FAEC597" w14:textId="77777777" w:rsidR="00D90001" w:rsidRPr="005C2D3F" w:rsidRDefault="00D90001" w:rsidP="0059601A">
      <w:pPr>
        <w:pStyle w:val="NoSpacing"/>
        <w:rPr>
          <w:rFonts w:ascii="Angsana New" w:hAnsi="Angsana New"/>
          <w:sz w:val="24"/>
          <w:szCs w:val="24"/>
        </w:rPr>
      </w:pPr>
    </w:p>
    <w:p w14:paraId="1EDF20FA" w14:textId="77777777" w:rsidR="00BB479B" w:rsidRPr="005C2D3F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5C2D3F" w14:paraId="4450E9B4" w14:textId="77777777" w:rsidTr="00CC1CA8">
        <w:trPr>
          <w:tblHeader/>
        </w:trPr>
        <w:tc>
          <w:tcPr>
            <w:tcW w:w="3510" w:type="dxa"/>
          </w:tcPr>
          <w:p w14:paraId="7100D8AE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48857E73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5C2D3F" w14:paraId="2E99DBE2" w14:textId="77777777" w:rsidTr="00F51EBA">
        <w:tc>
          <w:tcPr>
            <w:tcW w:w="3510" w:type="dxa"/>
          </w:tcPr>
          <w:p w14:paraId="6F2275C1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14:paraId="180C6560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5C2D3F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2F02AF" w:rsidRPr="005C2D3F" w14:paraId="71C847EA" w14:textId="77777777" w:rsidTr="00F51EBA">
        <w:tc>
          <w:tcPr>
            <w:tcW w:w="3510" w:type="dxa"/>
          </w:tcPr>
          <w:p w14:paraId="5F9535EE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14:paraId="7A42DA94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1850C0" w:rsidRPr="005C2D3F" w14:paraId="0D57FE03" w14:textId="77777777" w:rsidTr="00F51EBA">
        <w:tc>
          <w:tcPr>
            <w:tcW w:w="3510" w:type="dxa"/>
          </w:tcPr>
          <w:p w14:paraId="2B7BC86E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14:paraId="46C4F782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293B14" w:rsidRPr="005C2D3F" w14:paraId="549E5311" w14:textId="77777777" w:rsidTr="00F51EBA">
        <w:tc>
          <w:tcPr>
            <w:tcW w:w="3510" w:type="dxa"/>
          </w:tcPr>
          <w:p w14:paraId="03B86D05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14:paraId="553B0792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5C2D3F" w14:paraId="0CC684AF" w14:textId="77777777" w:rsidTr="00F51EBA">
        <w:tc>
          <w:tcPr>
            <w:tcW w:w="3510" w:type="dxa"/>
          </w:tcPr>
          <w:p w14:paraId="58E583A6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14:paraId="77F8544A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5C2D3F" w14:paraId="3274200E" w14:textId="77777777" w:rsidTr="00F51EBA">
        <w:tc>
          <w:tcPr>
            <w:tcW w:w="3510" w:type="dxa"/>
          </w:tcPr>
          <w:p w14:paraId="15C7B85B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14:paraId="29F83774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5C2D3F" w14:paraId="410F8875" w14:textId="77777777" w:rsidTr="00F51EBA">
        <w:tc>
          <w:tcPr>
            <w:tcW w:w="3510" w:type="dxa"/>
          </w:tcPr>
          <w:p w14:paraId="2BFE746E" w14:textId="4DAE5DE3" w:rsidR="00FB2238" w:rsidRPr="004E71FD" w:rsidRDefault="009A64D9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lastRenderedPageBreak/>
              <w:t>รายได้ค่า</w:t>
            </w:r>
            <w:r w:rsidR="00FB2238" w:rsidRPr="004E71FD">
              <w:rPr>
                <w:rFonts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733" w:type="dxa"/>
          </w:tcPr>
          <w:p w14:paraId="5BC57467" w14:textId="77777777" w:rsidR="00FB2238" w:rsidRPr="004E71FD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7B71A77D" w14:textId="77777777" w:rsidTr="00F51EBA">
        <w:tc>
          <w:tcPr>
            <w:tcW w:w="3510" w:type="dxa"/>
          </w:tcPr>
          <w:p w14:paraId="0BF2BFB5" w14:textId="6A62172C" w:rsidR="00F51EBA" w:rsidRPr="004E71FD" w:rsidRDefault="009A64D9" w:rsidP="009A64D9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F51EBA"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5733" w:type="dxa"/>
          </w:tcPr>
          <w:p w14:paraId="7AB13600" w14:textId="77777777" w:rsidR="00F51EBA" w:rsidRPr="004E71FD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5F1A1585" w14:textId="77777777" w:rsidTr="00F51EBA">
        <w:tc>
          <w:tcPr>
            <w:tcW w:w="3510" w:type="dxa"/>
          </w:tcPr>
          <w:p w14:paraId="5233729A" w14:textId="77777777" w:rsidR="00F51EBA" w:rsidRPr="004E71FD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ค่าแรง</w:t>
            </w:r>
          </w:p>
        </w:tc>
        <w:tc>
          <w:tcPr>
            <w:tcW w:w="5733" w:type="dxa"/>
          </w:tcPr>
          <w:p w14:paraId="1AC05218" w14:textId="77777777" w:rsidR="00F51EBA" w:rsidRPr="004E71FD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188DE8C1" w14:textId="77777777" w:rsidTr="00F51EBA">
        <w:tc>
          <w:tcPr>
            <w:tcW w:w="3510" w:type="dxa"/>
          </w:tcPr>
          <w:p w14:paraId="06B86F01" w14:textId="77777777" w:rsidR="00F51EBA" w:rsidRPr="004E71FD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14:paraId="6C872B1D" w14:textId="77777777" w:rsidR="00F51EBA" w:rsidRPr="004E71FD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9A64D9" w:rsidRPr="005C2D3F" w14:paraId="28A50EBB" w14:textId="77777777" w:rsidTr="00F51EBA">
        <w:tc>
          <w:tcPr>
            <w:tcW w:w="3510" w:type="dxa"/>
          </w:tcPr>
          <w:p w14:paraId="13AB8D18" w14:textId="5F32F3D3" w:rsidR="009A64D9" w:rsidRPr="004E71FD" w:rsidRDefault="009A64D9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14:paraId="37508FAF" w14:textId="06A09333" w:rsidR="009A64D9" w:rsidRPr="004E71FD" w:rsidRDefault="009A64D9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21ED7BA2" w14:textId="77777777" w:rsidTr="00F51EBA">
        <w:tc>
          <w:tcPr>
            <w:tcW w:w="3510" w:type="dxa"/>
          </w:tcPr>
          <w:p w14:paraId="1726F946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14:paraId="4D35BF02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5C5AEDB7" w14:textId="77777777" w:rsidTr="00F51EBA">
        <w:tc>
          <w:tcPr>
            <w:tcW w:w="3510" w:type="dxa"/>
          </w:tcPr>
          <w:p w14:paraId="2EACA967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14:paraId="30EBAD0F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51EBA" w:rsidRPr="005C2D3F" w14:paraId="130CAAAE" w14:textId="77777777" w:rsidTr="00F51EBA">
        <w:tc>
          <w:tcPr>
            <w:tcW w:w="3510" w:type="dxa"/>
          </w:tcPr>
          <w:p w14:paraId="275E7A72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ค่าเช่า</w:t>
            </w:r>
            <w:r w:rsidR="005D109C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33" w:type="dxa"/>
          </w:tcPr>
          <w:p w14:paraId="6E8C2FA4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1E171CB8" w14:textId="77777777" w:rsidTr="00F51EBA">
        <w:trPr>
          <w:trHeight w:val="95"/>
        </w:trPr>
        <w:tc>
          <w:tcPr>
            <w:tcW w:w="3510" w:type="dxa"/>
          </w:tcPr>
          <w:p w14:paraId="1DBAFF5F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14:paraId="29E3AAAB" w14:textId="4CDC6114" w:rsidR="00F51EBA" w:rsidRPr="00AE09A3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="009A64D9" w:rsidRPr="00AE09A3">
              <w:rPr>
                <w:rFonts w:cs="Angsana New"/>
                <w:sz w:val="30"/>
                <w:szCs w:val="30"/>
                <w:lang w:bidi="th-TH"/>
              </w:rPr>
              <w:t>1.9</w:t>
            </w:r>
            <w:r w:rsidRPr="00AE09A3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Pr="00AE09A3">
              <w:rPr>
                <w:rFonts w:cs="Angsana New"/>
                <w:sz w:val="30"/>
                <w:szCs w:val="30"/>
                <w:lang w:bidi="th-TH"/>
              </w:rPr>
              <w:t>6.26</w:t>
            </w:r>
            <w:r w:rsidR="00473A6A" w:rsidRPr="00AE09A3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473A6A"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F51EBA" w:rsidRPr="005C2D3F" w14:paraId="27ECF2DA" w14:textId="77777777" w:rsidTr="00F51EBA">
        <w:trPr>
          <w:trHeight w:val="95"/>
        </w:trPr>
        <w:tc>
          <w:tcPr>
            <w:tcW w:w="3510" w:type="dxa"/>
          </w:tcPr>
          <w:p w14:paraId="77B573F7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14:paraId="072EC29F" w14:textId="77777777" w:rsidR="00F51EBA" w:rsidRPr="00AE09A3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="008E1E79" w:rsidRPr="00AE09A3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AE09A3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="00BB1DE0" w:rsidRPr="00AE09A3">
              <w:rPr>
                <w:rFonts w:cs="Angsana New"/>
                <w:sz w:val="30"/>
                <w:szCs w:val="30"/>
                <w:lang w:bidi="th-TH"/>
              </w:rPr>
              <w:t>1.5</w:t>
            </w:r>
            <w:r w:rsidR="00473A6A" w:rsidRPr="00AE09A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ต่อปี</w:t>
            </w:r>
          </w:p>
        </w:tc>
      </w:tr>
      <w:tr w:rsidR="00F51EBA" w:rsidRPr="005C2D3F" w14:paraId="2ED0C2DD" w14:textId="77777777" w:rsidTr="00F51EBA">
        <w:tc>
          <w:tcPr>
            <w:tcW w:w="3510" w:type="dxa"/>
          </w:tcPr>
          <w:p w14:paraId="482D6BAA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14:paraId="118823C4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ตามที่ได้รับอนุมัติโดยกรรมการและ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/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หรือผู้ถือหุ้น</w:t>
            </w:r>
          </w:p>
        </w:tc>
      </w:tr>
    </w:tbl>
    <w:p w14:paraId="48685095" w14:textId="77777777" w:rsidR="00D11CB7" w:rsidRDefault="00D11CB7" w:rsidP="00F47950">
      <w:pPr>
        <w:pStyle w:val="BodyText2"/>
        <w:ind w:left="540" w:right="18"/>
      </w:pPr>
    </w:p>
    <w:p w14:paraId="54B54B39" w14:textId="77777777" w:rsidR="009510CA" w:rsidRDefault="009510CA">
      <w:pPr>
        <w:spacing w:line="240" w:lineRule="auto"/>
        <w:rPr>
          <w:sz w:val="30"/>
          <w:szCs w:val="30"/>
          <w:cs/>
        </w:rPr>
      </w:pPr>
      <w:r>
        <w:rPr>
          <w:cs/>
        </w:rPr>
        <w:br w:type="page"/>
      </w:r>
    </w:p>
    <w:p w14:paraId="141A998D" w14:textId="5396A142" w:rsidR="00281090" w:rsidRDefault="00F51EBA" w:rsidP="00F47950">
      <w:pPr>
        <w:pStyle w:val="BodyText2"/>
        <w:ind w:left="540" w:right="18"/>
      </w:pPr>
      <w:r w:rsidRPr="005C2D3F">
        <w:rPr>
          <w:cs/>
        </w:rPr>
        <w:lastRenderedPageBreak/>
        <w:t>รายการที่สำคัญกับบุคคลหรือกิจการที่เกี่ยวข้องกัน</w:t>
      </w:r>
      <w:r w:rsidR="00190A3F" w:rsidRPr="005C2D3F">
        <w:rPr>
          <w:cs/>
        </w:rPr>
        <w:t>สำหรับแต่ละปีสิ้นสุดว</w:t>
      </w:r>
      <w:r w:rsidR="00FC5B80" w:rsidRPr="005C2D3F">
        <w:rPr>
          <w:cs/>
        </w:rPr>
        <w:t xml:space="preserve">ันที่ </w:t>
      </w:r>
      <w:r w:rsidR="00FC5B80" w:rsidRPr="005C2D3F">
        <w:t>31</w:t>
      </w:r>
      <w:r w:rsidR="00190A3F" w:rsidRPr="005C2D3F">
        <w:rPr>
          <w:cs/>
        </w:rPr>
        <w:t xml:space="preserve"> ธันวาคม สรุปได้ดังนี</w:t>
      </w:r>
      <w:r w:rsidR="00190A3F" w:rsidRPr="005C2D3F">
        <w:rPr>
          <w:rFonts w:hint="cs"/>
          <w:cs/>
        </w:rPr>
        <w:t>้</w:t>
      </w:r>
      <w:r w:rsidR="00BB479B" w:rsidRPr="005C2D3F">
        <w:rPr>
          <w:cs/>
        </w:rPr>
        <w:t xml:space="preserve">  </w:t>
      </w:r>
    </w:p>
    <w:p w14:paraId="00939A6B" w14:textId="77777777" w:rsidR="00F47950" w:rsidRPr="00F47950" w:rsidRDefault="00F47950" w:rsidP="00F47950">
      <w:pPr>
        <w:pStyle w:val="BodyText2"/>
        <w:ind w:left="540" w:right="18"/>
        <w:rPr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3"/>
        <w:gridCol w:w="271"/>
        <w:gridCol w:w="1170"/>
        <w:gridCol w:w="271"/>
        <w:gridCol w:w="1170"/>
        <w:gridCol w:w="269"/>
        <w:gridCol w:w="1170"/>
      </w:tblGrid>
      <w:tr w:rsidR="00F51EBA" w:rsidRPr="005C2D3F" w14:paraId="0FFCBB41" w14:textId="77777777" w:rsidTr="003A379B">
        <w:trPr>
          <w:tblHeader/>
        </w:trPr>
        <w:tc>
          <w:tcPr>
            <w:tcW w:w="2037" w:type="pct"/>
          </w:tcPr>
          <w:p w14:paraId="5B81692C" w14:textId="77777777" w:rsidR="00F51EBA" w:rsidRPr="005C2D3F" w:rsidRDefault="00F51EBA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0EACAA9C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19CC2F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pct"/>
            <w:gridSpan w:val="3"/>
          </w:tcPr>
          <w:p w14:paraId="25BAF2AE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2CD" w:rsidRPr="005C2D3F" w14:paraId="56311D44" w14:textId="77777777" w:rsidTr="003A379B">
        <w:trPr>
          <w:tblHeader/>
        </w:trPr>
        <w:tc>
          <w:tcPr>
            <w:tcW w:w="2037" w:type="pct"/>
          </w:tcPr>
          <w:p w14:paraId="6DA86F5F" w14:textId="66CD9F83" w:rsidR="00E002CD" w:rsidRPr="005C2D3F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DAF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3" w:type="pct"/>
          </w:tcPr>
          <w:p w14:paraId="71C589A4" w14:textId="7AD930C1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23E5BC7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D53BD3A" w14:textId="1C1470E3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408F5567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5CC29A8" w14:textId="495CECF4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466F8B0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D5F2591" w14:textId="1A8A082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E002CD" w:rsidRPr="005C2D3F" w14:paraId="22BCC775" w14:textId="77777777" w:rsidTr="00F47950">
        <w:trPr>
          <w:trHeight w:val="345"/>
          <w:tblHeader/>
        </w:trPr>
        <w:tc>
          <w:tcPr>
            <w:tcW w:w="2037" w:type="pct"/>
          </w:tcPr>
          <w:p w14:paraId="353CA1A1" w14:textId="103275AD" w:rsidR="00E002CD" w:rsidRPr="005C2D3F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721174DA" w14:textId="77777777" w:rsidR="00E002CD" w:rsidRPr="005C2D3F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2CD" w:rsidRPr="005C2D3F" w14:paraId="2AB064E3" w14:textId="77777777" w:rsidTr="003A379B">
        <w:tc>
          <w:tcPr>
            <w:tcW w:w="2037" w:type="pct"/>
          </w:tcPr>
          <w:p w14:paraId="3F3C9B83" w14:textId="0BB28C21" w:rsidR="00E002CD" w:rsidRPr="004E71FD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E71FD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33" w:type="pct"/>
          </w:tcPr>
          <w:p w14:paraId="1326B96C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FA42CFD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5ECE0F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1401B9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92DBBD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704D114" w14:textId="77777777" w:rsidR="00E002CD" w:rsidRPr="005C2D3F" w:rsidRDefault="00E002CD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ED5C9ED" w14:textId="77777777" w:rsidR="00E002CD" w:rsidRPr="005C2D3F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9A64D9" w:rsidRPr="005C2D3F" w14:paraId="005ED541" w14:textId="77777777" w:rsidTr="003A379B">
        <w:tc>
          <w:tcPr>
            <w:tcW w:w="2037" w:type="pct"/>
          </w:tcPr>
          <w:p w14:paraId="6ABDDB70" w14:textId="74DE7302" w:rsidR="009A64D9" w:rsidRPr="005C2D3F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109836A0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7450EC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B513B70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1F907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79B4401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8CB8A0" w14:textId="77777777" w:rsidR="009A64D9" w:rsidRPr="005C2D3F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39398EE" w14:textId="77777777" w:rsidR="009A64D9" w:rsidRPr="005C2D3F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F3475B" w:rsidRPr="005C2D3F" w14:paraId="37E6521E" w14:textId="77777777" w:rsidTr="00870F2D">
        <w:tc>
          <w:tcPr>
            <w:tcW w:w="2037" w:type="pct"/>
          </w:tcPr>
          <w:p w14:paraId="4C1B1F7F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14:paraId="47942C78" w14:textId="197BCB22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7ACF90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479843A" w14:textId="27B9952F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298C2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E3B35B3" w14:textId="439F4115" w:rsidR="00F3475B" w:rsidRPr="005C2D3F" w:rsidRDefault="00F3475B" w:rsidP="00623620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</w:t>
            </w:r>
            <w:r w:rsidR="00623620">
              <w:rPr>
                <w:sz w:val="30"/>
                <w:szCs w:val="30"/>
              </w:rPr>
              <w:t>78,913</w:t>
            </w:r>
          </w:p>
        </w:tc>
        <w:tc>
          <w:tcPr>
            <w:tcW w:w="145" w:type="pct"/>
          </w:tcPr>
          <w:p w14:paraId="5087EB2B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55B3FB" w14:textId="750BFD5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11,932,270</w:t>
            </w:r>
          </w:p>
        </w:tc>
      </w:tr>
      <w:tr w:rsidR="00F3475B" w:rsidRPr="005C2D3F" w14:paraId="04231EC3" w14:textId="77777777" w:rsidTr="00B93CAB">
        <w:tc>
          <w:tcPr>
            <w:tcW w:w="2037" w:type="pct"/>
          </w:tcPr>
          <w:p w14:paraId="19E909A4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</w:tcPr>
          <w:p w14:paraId="1C2389A9" w14:textId="3D2C8F79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64CAE6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7C89D5E" w14:textId="159CE6F9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9E162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B585C51" w14:textId="37FE9DD3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4,621,863</w:t>
            </w:r>
          </w:p>
        </w:tc>
        <w:tc>
          <w:tcPr>
            <w:tcW w:w="145" w:type="pct"/>
          </w:tcPr>
          <w:p w14:paraId="37DA88F6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C510D2" w14:textId="6802E59E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4,246,910</w:t>
            </w:r>
          </w:p>
        </w:tc>
      </w:tr>
      <w:tr w:rsidR="00F3475B" w:rsidRPr="005C2D3F" w14:paraId="2AEBCFF5" w14:textId="77777777" w:rsidTr="00BA7791">
        <w:tc>
          <w:tcPr>
            <w:tcW w:w="2037" w:type="pct"/>
          </w:tcPr>
          <w:p w14:paraId="79E2E06B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0FC8701F" w14:textId="7188F0AB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820F09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3878177" w14:textId="77777777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7EB116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75C6067" w14:textId="3DF97F2B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2,495,526</w:t>
            </w:r>
          </w:p>
        </w:tc>
        <w:tc>
          <w:tcPr>
            <w:tcW w:w="145" w:type="pct"/>
          </w:tcPr>
          <w:p w14:paraId="7DEB06DD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C733602" w14:textId="7777777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583,084</w:t>
            </w:r>
          </w:p>
        </w:tc>
      </w:tr>
      <w:tr w:rsidR="00F3475B" w:rsidRPr="005C2D3F" w14:paraId="7E6009F2" w14:textId="77777777" w:rsidTr="00870F2D">
        <w:tc>
          <w:tcPr>
            <w:tcW w:w="2037" w:type="pct"/>
          </w:tcPr>
          <w:p w14:paraId="558AB4F9" w14:textId="29D942FE" w:rsidR="00F3475B" w:rsidRPr="004E71FD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3" w:type="pct"/>
          </w:tcPr>
          <w:p w14:paraId="454D8C0C" w14:textId="2D85B68D" w:rsidR="00F3475B" w:rsidRPr="004E71FD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4E71FD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028F29" w14:textId="77777777" w:rsidR="00F3475B" w:rsidRPr="004E71FD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C3AF9D4" w14:textId="749DC56D" w:rsidR="00F3475B" w:rsidRPr="004E71FD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4E71FD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8EFD01" w14:textId="77777777" w:rsidR="00F3475B" w:rsidRPr="004E71FD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18CD1AD" w14:textId="27907475" w:rsidR="00F3475B" w:rsidRPr="004E71FD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75,360</w:t>
            </w:r>
          </w:p>
        </w:tc>
        <w:tc>
          <w:tcPr>
            <w:tcW w:w="145" w:type="pct"/>
          </w:tcPr>
          <w:p w14:paraId="0254AA2D" w14:textId="77777777" w:rsidR="00F3475B" w:rsidRPr="004E71FD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511290A" w14:textId="2A59F7D9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E71FD">
              <w:rPr>
                <w:sz w:val="30"/>
                <w:szCs w:val="30"/>
              </w:rPr>
              <w:t>69,544</w:t>
            </w:r>
          </w:p>
        </w:tc>
      </w:tr>
      <w:tr w:rsidR="00F3475B" w:rsidRPr="005C2D3F" w14:paraId="52249DBA" w14:textId="77777777" w:rsidTr="00BA7791">
        <w:tc>
          <w:tcPr>
            <w:tcW w:w="2037" w:type="pct"/>
          </w:tcPr>
          <w:p w14:paraId="6681663E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</w:tcPr>
          <w:p w14:paraId="0D3C3789" w14:textId="7DB8FE62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2B4288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48A44B59" w14:textId="77777777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B7D68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236E416" w14:textId="6BD06C31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9,714</w:t>
            </w:r>
          </w:p>
        </w:tc>
        <w:tc>
          <w:tcPr>
            <w:tcW w:w="145" w:type="pct"/>
          </w:tcPr>
          <w:p w14:paraId="2ED8E9A6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2884DFC" w14:textId="7777777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7,864</w:t>
            </w:r>
          </w:p>
        </w:tc>
      </w:tr>
      <w:tr w:rsidR="00F3475B" w:rsidRPr="005C2D3F" w14:paraId="109E34B5" w14:textId="77777777" w:rsidTr="003A379B">
        <w:tc>
          <w:tcPr>
            <w:tcW w:w="2037" w:type="pct"/>
          </w:tcPr>
          <w:p w14:paraId="456A8B48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633" w:type="pct"/>
          </w:tcPr>
          <w:p w14:paraId="236E15F6" w14:textId="3D03FA86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4D38CF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1A89511E" w14:textId="63ABD557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F99F4D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36117AE" w14:textId="2505AB00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D6255B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892"/>
              </w:tabs>
              <w:spacing w:after="0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8640845" w14:textId="588611F4" w:rsidR="00F3475B" w:rsidRPr="005C2D3F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166,559</w:t>
            </w:r>
          </w:p>
        </w:tc>
      </w:tr>
      <w:tr w:rsidR="00F3475B" w:rsidRPr="005C2D3F" w14:paraId="099E7235" w14:textId="77777777" w:rsidTr="003A379B">
        <w:tc>
          <w:tcPr>
            <w:tcW w:w="2037" w:type="pct"/>
          </w:tcPr>
          <w:p w14:paraId="2058BDFA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077CD878" w14:textId="5CAEC982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89335B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9841A01" w14:textId="5224566D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E65A14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F1A7034" w14:textId="35D37CC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8,061</w:t>
            </w:r>
          </w:p>
        </w:tc>
        <w:tc>
          <w:tcPr>
            <w:tcW w:w="145" w:type="pct"/>
          </w:tcPr>
          <w:p w14:paraId="644F6AE8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C53566" w14:textId="2A6B9A7A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2,844</w:t>
            </w:r>
          </w:p>
        </w:tc>
      </w:tr>
      <w:tr w:rsidR="00F3475B" w:rsidRPr="005C2D3F" w14:paraId="6059A24B" w14:textId="77777777" w:rsidTr="003A379B">
        <w:tc>
          <w:tcPr>
            <w:tcW w:w="2037" w:type="pct"/>
          </w:tcPr>
          <w:p w14:paraId="1E90212A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633" w:type="pct"/>
          </w:tcPr>
          <w:p w14:paraId="1A550DCB" w14:textId="38757078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FEEDCD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DF5AF23" w14:textId="57147C0C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4C8724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E9371D" w14:textId="2149BDBB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4F40E81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892"/>
              </w:tabs>
              <w:spacing w:after="0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DD42D4" w14:textId="7D12162E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48,683</w:t>
            </w:r>
          </w:p>
        </w:tc>
      </w:tr>
      <w:tr w:rsidR="00F3475B" w:rsidRPr="005C2D3F" w14:paraId="79BE0D66" w14:textId="77777777" w:rsidTr="003A379B">
        <w:tc>
          <w:tcPr>
            <w:tcW w:w="2037" w:type="pct"/>
          </w:tcPr>
          <w:p w14:paraId="69B40AEF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3" w:type="pct"/>
          </w:tcPr>
          <w:p w14:paraId="3B145E0C" w14:textId="0C68892F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68C96E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A0436FC" w14:textId="47E7BA24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BE39F5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2C27918" w14:textId="0D66A434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231,127</w:t>
            </w:r>
          </w:p>
        </w:tc>
        <w:tc>
          <w:tcPr>
            <w:tcW w:w="145" w:type="pct"/>
          </w:tcPr>
          <w:p w14:paraId="59AC68C1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63BA88D" w14:textId="39E9D713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219,310</w:t>
            </w:r>
          </w:p>
        </w:tc>
      </w:tr>
      <w:tr w:rsidR="00F3475B" w:rsidRPr="005C2D3F" w14:paraId="43E38D18" w14:textId="77777777" w:rsidTr="003A379B">
        <w:tc>
          <w:tcPr>
            <w:tcW w:w="2037" w:type="pct"/>
          </w:tcPr>
          <w:p w14:paraId="0B14FCA4" w14:textId="77777777" w:rsidR="00F3475B" w:rsidRPr="005C2D3F" w:rsidRDefault="00F3475B" w:rsidP="00F3475B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3" w:type="pct"/>
          </w:tcPr>
          <w:p w14:paraId="3F2CD959" w14:textId="21637E88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9B06E5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46457AE" w14:textId="1FDCD27E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849BE8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25DEA20" w14:textId="35B6246D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20,901</w:t>
            </w:r>
          </w:p>
        </w:tc>
        <w:tc>
          <w:tcPr>
            <w:tcW w:w="145" w:type="pct"/>
          </w:tcPr>
          <w:p w14:paraId="07EB951C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3C41196" w14:textId="5AECD130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16,701</w:t>
            </w:r>
          </w:p>
        </w:tc>
      </w:tr>
      <w:tr w:rsidR="00F3475B" w:rsidRPr="005C2D3F" w14:paraId="5F0B7FF3" w14:textId="77777777" w:rsidTr="003A379B">
        <w:tc>
          <w:tcPr>
            <w:tcW w:w="2037" w:type="pct"/>
          </w:tcPr>
          <w:p w14:paraId="4411E1BB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7D0D8ED5" w14:textId="00F9F290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2D81A9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48D3E2AC" w14:textId="628DC416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ABB5C2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D687BB6" w14:textId="27A032A8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36,585</w:t>
            </w:r>
          </w:p>
        </w:tc>
        <w:tc>
          <w:tcPr>
            <w:tcW w:w="145" w:type="pct"/>
          </w:tcPr>
          <w:p w14:paraId="5C5EE3B6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F529ADA" w14:textId="1510640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18,377</w:t>
            </w:r>
          </w:p>
        </w:tc>
      </w:tr>
      <w:tr w:rsidR="00F3475B" w:rsidRPr="005C2D3F" w14:paraId="4E8BD312" w14:textId="77777777" w:rsidTr="003A379B">
        <w:tc>
          <w:tcPr>
            <w:tcW w:w="2037" w:type="pct"/>
          </w:tcPr>
          <w:p w14:paraId="7DD17225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3" w:type="pct"/>
          </w:tcPr>
          <w:p w14:paraId="6714FFAF" w14:textId="0FDB38E9" w:rsidR="00F3475B" w:rsidRPr="008C35B2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A1BB5C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69D89A4" w14:textId="3D3003A9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B654E3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1E34921" w14:textId="47C40E54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11,323</w:t>
            </w:r>
          </w:p>
        </w:tc>
        <w:tc>
          <w:tcPr>
            <w:tcW w:w="145" w:type="pct"/>
          </w:tcPr>
          <w:p w14:paraId="77794775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B756DB" w14:textId="35B55510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9,111</w:t>
            </w:r>
          </w:p>
        </w:tc>
      </w:tr>
      <w:tr w:rsidR="00F3475B" w:rsidRPr="005C2D3F" w14:paraId="690741AB" w14:textId="77777777" w:rsidTr="00BA7791">
        <w:tc>
          <w:tcPr>
            <w:tcW w:w="2037" w:type="pct"/>
          </w:tcPr>
          <w:p w14:paraId="65148E52" w14:textId="77777777" w:rsidR="00F3475B" w:rsidRPr="005C2D3F" w:rsidRDefault="00F3475B" w:rsidP="00F3475B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ค่าเช่า</w:t>
            </w:r>
            <w:r w:rsidRPr="005C2D3F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</w:tcPr>
          <w:p w14:paraId="60A4C29E" w14:textId="6822F7C5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CB17A4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956CC2A" w14:textId="77777777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E33C15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584966C" w14:textId="4766884D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766</w:t>
            </w:r>
          </w:p>
        </w:tc>
        <w:tc>
          <w:tcPr>
            <w:tcW w:w="145" w:type="pct"/>
          </w:tcPr>
          <w:p w14:paraId="4A8B67D5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11B227F" w14:textId="77777777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3,065</w:t>
            </w:r>
          </w:p>
        </w:tc>
      </w:tr>
      <w:tr w:rsidR="00F3475B" w:rsidRPr="005C2D3F" w14:paraId="346FC14C" w14:textId="77777777" w:rsidTr="003A379B">
        <w:tc>
          <w:tcPr>
            <w:tcW w:w="2037" w:type="pct"/>
          </w:tcPr>
          <w:p w14:paraId="652D2644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</w:tcPr>
          <w:p w14:paraId="1021EF8C" w14:textId="58DAC517" w:rsidR="00F3475B" w:rsidRPr="008C35B2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F9678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26C2D73" w14:textId="760932C6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183C92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BD856F6" w14:textId="4387DF5E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758CE31E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8F1EF22" w14:textId="088D181D" w:rsidR="00F3475B" w:rsidRPr="005C2D3F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3,403</w:t>
            </w:r>
          </w:p>
        </w:tc>
      </w:tr>
      <w:tr w:rsidR="00F3475B" w:rsidRPr="005C2D3F" w14:paraId="0184C811" w14:textId="77777777" w:rsidTr="003A379B">
        <w:tc>
          <w:tcPr>
            <w:tcW w:w="2037" w:type="pct"/>
          </w:tcPr>
          <w:p w14:paraId="3EBF3085" w14:textId="5DFBF30A" w:rsidR="00F3475B" w:rsidRPr="005C2D3F" w:rsidRDefault="00F3475B" w:rsidP="00F3475B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3" w:type="pct"/>
          </w:tcPr>
          <w:p w14:paraId="47B52161" w14:textId="5BC7E86F" w:rsidR="00F3475B" w:rsidRPr="008C35B2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CE4F86" w14:textId="77777777" w:rsidR="00F3475B" w:rsidRPr="005C2D3F" w:rsidRDefault="00F3475B" w:rsidP="00F3475B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7CD6D85" w14:textId="2D0BA4D7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EF56BE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EDF7F2F" w14:textId="56486A65" w:rsidR="00F3475B" w:rsidRPr="00D66E3E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D66E3E">
              <w:rPr>
                <w:sz w:val="30"/>
                <w:szCs w:val="30"/>
              </w:rPr>
              <w:t>15,311</w:t>
            </w:r>
          </w:p>
        </w:tc>
        <w:tc>
          <w:tcPr>
            <w:tcW w:w="145" w:type="pct"/>
          </w:tcPr>
          <w:p w14:paraId="2F1EDE7B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E49D532" w14:textId="6EC5F9A5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F3475B" w:rsidRPr="005C2D3F" w14:paraId="23FC2CE2" w14:textId="77777777" w:rsidTr="00024CEF">
        <w:tc>
          <w:tcPr>
            <w:tcW w:w="2037" w:type="pct"/>
          </w:tcPr>
          <w:p w14:paraId="3E574133" w14:textId="77777777" w:rsidR="00F3475B" w:rsidRPr="005C2D3F" w:rsidRDefault="00F3475B" w:rsidP="00F3475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3" w:type="pct"/>
          </w:tcPr>
          <w:p w14:paraId="346D0B08" w14:textId="1F2CD0E7" w:rsidR="00F3475B" w:rsidRPr="008C35B2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D1303" w14:textId="77777777" w:rsidR="00F3475B" w:rsidRPr="005C2D3F" w:rsidRDefault="00F3475B" w:rsidP="00F3475B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5DF4383" w14:textId="59EDC19A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2DE83C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9331200" w14:textId="50C8753E" w:rsidR="00F3475B" w:rsidRPr="00D66E3E" w:rsidRDefault="00F3475B" w:rsidP="00F347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D66E3E">
              <w:rPr>
                <w:sz w:val="30"/>
                <w:szCs w:val="30"/>
              </w:rPr>
              <w:t>790</w:t>
            </w:r>
          </w:p>
        </w:tc>
        <w:tc>
          <w:tcPr>
            <w:tcW w:w="145" w:type="pct"/>
          </w:tcPr>
          <w:p w14:paraId="5746596C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0E172C1" w14:textId="27E2C716" w:rsidR="00F3475B" w:rsidRPr="005C2D3F" w:rsidRDefault="00F3475B" w:rsidP="00F3475B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12,000</w:t>
            </w:r>
          </w:p>
        </w:tc>
      </w:tr>
      <w:tr w:rsidR="00F3475B" w:rsidRPr="005C2D3F" w14:paraId="342CEA4E" w14:textId="77777777" w:rsidTr="003A379B">
        <w:tc>
          <w:tcPr>
            <w:tcW w:w="2037" w:type="pct"/>
          </w:tcPr>
          <w:p w14:paraId="2F0AD67A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4DD2D7EB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CB224CB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3A5218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6C2E18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A314495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0D740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9EEAB42" w14:textId="77777777" w:rsidR="00F3475B" w:rsidRPr="005C2D3F" w:rsidRDefault="00F3475B" w:rsidP="00F3475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75B" w:rsidRPr="005C2D3F" w14:paraId="2469044D" w14:textId="77777777" w:rsidTr="00870F2D">
        <w:tc>
          <w:tcPr>
            <w:tcW w:w="2037" w:type="pct"/>
          </w:tcPr>
          <w:p w14:paraId="3A257852" w14:textId="2BE286E5" w:rsidR="00F3475B" w:rsidRPr="00A27CA0" w:rsidRDefault="00F3475B" w:rsidP="00F347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A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  <w:vAlign w:val="bottom"/>
          </w:tcPr>
          <w:p w14:paraId="4A85AE4A" w14:textId="1C1FDEA0" w:rsidR="00F3475B" w:rsidRPr="005C2D3F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516,097</w:t>
            </w:r>
          </w:p>
        </w:tc>
        <w:tc>
          <w:tcPr>
            <w:tcW w:w="146" w:type="pct"/>
          </w:tcPr>
          <w:p w14:paraId="057C382F" w14:textId="77777777" w:rsidR="00F3475B" w:rsidRPr="005C2D3F" w:rsidRDefault="00F3475B" w:rsidP="00F347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841AC0" w14:textId="28C8E69D" w:rsidR="00F3475B" w:rsidRPr="00A27CA0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412,375</w:t>
            </w:r>
          </w:p>
        </w:tc>
        <w:tc>
          <w:tcPr>
            <w:tcW w:w="146" w:type="pct"/>
          </w:tcPr>
          <w:p w14:paraId="2C02E9A7" w14:textId="77777777" w:rsidR="00F3475B" w:rsidRPr="005C2D3F" w:rsidRDefault="00F3475B" w:rsidP="00F347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6CA8476" w14:textId="5C214C3D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3,537,432</w:t>
            </w:r>
          </w:p>
        </w:tc>
        <w:tc>
          <w:tcPr>
            <w:tcW w:w="145" w:type="pct"/>
          </w:tcPr>
          <w:p w14:paraId="22485FB6" w14:textId="77777777" w:rsidR="00F3475B" w:rsidRPr="005C2D3F" w:rsidRDefault="00F3475B" w:rsidP="00F3475B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D8C8F79" w14:textId="41FC5376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3,341,349</w:t>
            </w:r>
          </w:p>
        </w:tc>
      </w:tr>
      <w:tr w:rsidR="00F3475B" w:rsidRPr="005C2D3F" w14:paraId="1BF0264B" w14:textId="77777777" w:rsidTr="00BA7791">
        <w:tc>
          <w:tcPr>
            <w:tcW w:w="2037" w:type="pct"/>
          </w:tcPr>
          <w:p w14:paraId="6107F306" w14:textId="77777777" w:rsidR="00F3475B" w:rsidRPr="00A27CA0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CA0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  <w:vAlign w:val="bottom"/>
          </w:tcPr>
          <w:p w14:paraId="09032A9D" w14:textId="0DAC6058" w:rsidR="00F3475B" w:rsidRPr="005C2D3F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1,113,189</w:t>
            </w:r>
          </w:p>
        </w:tc>
        <w:tc>
          <w:tcPr>
            <w:tcW w:w="146" w:type="pct"/>
          </w:tcPr>
          <w:p w14:paraId="59867F0F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7C53ADE" w14:textId="77777777" w:rsidR="00F3475B" w:rsidRPr="00A27CA0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840,165</w:t>
            </w:r>
          </w:p>
        </w:tc>
        <w:tc>
          <w:tcPr>
            <w:tcW w:w="146" w:type="pct"/>
          </w:tcPr>
          <w:p w14:paraId="04701704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B2FA90D" w14:textId="0476A697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296,679</w:t>
            </w:r>
          </w:p>
        </w:tc>
        <w:tc>
          <w:tcPr>
            <w:tcW w:w="145" w:type="pct"/>
          </w:tcPr>
          <w:p w14:paraId="4E754531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EC511B" w14:textId="77777777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184,389</w:t>
            </w:r>
          </w:p>
        </w:tc>
      </w:tr>
      <w:tr w:rsidR="00F3475B" w:rsidRPr="005C2D3F" w14:paraId="248A3BDF" w14:textId="77777777" w:rsidTr="00BA7791">
        <w:tc>
          <w:tcPr>
            <w:tcW w:w="2037" w:type="pct"/>
          </w:tcPr>
          <w:p w14:paraId="10A284F0" w14:textId="0B9E6706" w:rsidR="00F3475B" w:rsidRPr="00B4040E" w:rsidRDefault="00F3475B" w:rsidP="00F3475B">
            <w:pPr>
              <w:jc w:val="thaiDistribute"/>
              <w:rPr>
                <w:sz w:val="30"/>
                <w:szCs w:val="30"/>
                <w:highlight w:val="green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  <w:vAlign w:val="bottom"/>
          </w:tcPr>
          <w:p w14:paraId="45D2B4C4" w14:textId="14DAA070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6DAB47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D50A818" w14:textId="56E302DB" w:rsidR="00F3475B" w:rsidRPr="00A27CA0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D90BC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CB66B6B" w14:textId="137A4A7E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120,000</w:t>
            </w:r>
          </w:p>
        </w:tc>
        <w:tc>
          <w:tcPr>
            <w:tcW w:w="145" w:type="pct"/>
          </w:tcPr>
          <w:p w14:paraId="1D43A9A9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7D07E4D" w14:textId="5DF175CE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156,000</w:t>
            </w:r>
          </w:p>
        </w:tc>
      </w:tr>
      <w:tr w:rsidR="00F3475B" w:rsidRPr="005C2D3F" w14:paraId="3E524AE1" w14:textId="77777777" w:rsidTr="00870F2D">
        <w:tc>
          <w:tcPr>
            <w:tcW w:w="2037" w:type="pct"/>
          </w:tcPr>
          <w:p w14:paraId="6BD6D4AA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  <w:vAlign w:val="bottom"/>
          </w:tcPr>
          <w:p w14:paraId="2BA95DAB" w14:textId="33E348E7" w:rsidR="00F3475B" w:rsidRPr="005C2D3F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1B7B2FC8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FE4CA25" w14:textId="1D2E1F1F" w:rsidR="00F3475B" w:rsidRPr="00A27CA0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672BDA03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8578680" w14:textId="6DB5B68B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1,620</w:t>
            </w:r>
          </w:p>
        </w:tc>
        <w:tc>
          <w:tcPr>
            <w:tcW w:w="145" w:type="pct"/>
          </w:tcPr>
          <w:p w14:paraId="70CF9511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696B2B2" w14:textId="081A9FC0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1,620</w:t>
            </w:r>
          </w:p>
        </w:tc>
      </w:tr>
      <w:tr w:rsidR="00F3475B" w:rsidRPr="005C2D3F" w14:paraId="5A8DCE40" w14:textId="77777777" w:rsidTr="00870F2D">
        <w:tc>
          <w:tcPr>
            <w:tcW w:w="2037" w:type="pct"/>
          </w:tcPr>
          <w:p w14:paraId="25A5B1D5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  <w:vAlign w:val="bottom"/>
          </w:tcPr>
          <w:p w14:paraId="60A40E78" w14:textId="3170A7DA" w:rsidR="00F3475B" w:rsidRPr="005C2D3F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38,337</w:t>
            </w:r>
          </w:p>
        </w:tc>
        <w:tc>
          <w:tcPr>
            <w:tcW w:w="146" w:type="pct"/>
          </w:tcPr>
          <w:p w14:paraId="10CC067C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E21844E" w14:textId="2136779D" w:rsidR="00F3475B" w:rsidRPr="00A27CA0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50,309</w:t>
            </w:r>
          </w:p>
        </w:tc>
        <w:tc>
          <w:tcPr>
            <w:tcW w:w="146" w:type="pct"/>
          </w:tcPr>
          <w:p w14:paraId="66DDAC8E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131A61D" w14:textId="51D5FA0F" w:rsidR="00F3475B" w:rsidRPr="005C2D3F" w:rsidRDefault="00E22C32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28,8</w:t>
            </w:r>
            <w:r w:rsidR="0038514A">
              <w:rPr>
                <w:sz w:val="30"/>
                <w:szCs w:val="30"/>
              </w:rPr>
              <w:t>09</w:t>
            </w:r>
          </w:p>
        </w:tc>
        <w:tc>
          <w:tcPr>
            <w:tcW w:w="145" w:type="pct"/>
          </w:tcPr>
          <w:p w14:paraId="48BEA144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43D9BC6" w14:textId="46F60847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28,012</w:t>
            </w:r>
          </w:p>
        </w:tc>
      </w:tr>
      <w:tr w:rsidR="00F3475B" w:rsidRPr="005C2D3F" w14:paraId="7EB5B534" w14:textId="77777777" w:rsidTr="00870F2D">
        <w:tc>
          <w:tcPr>
            <w:tcW w:w="2037" w:type="pct"/>
          </w:tcPr>
          <w:p w14:paraId="659498DD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  <w:vAlign w:val="bottom"/>
          </w:tcPr>
          <w:p w14:paraId="10B93A52" w14:textId="49E4192E" w:rsidR="00F3475B" w:rsidRPr="005C2D3F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2CFF072D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EC30357" w14:textId="76BFE4CB" w:rsidR="00F3475B" w:rsidRPr="00A27CA0" w:rsidRDefault="00F3475B" w:rsidP="00F347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1,778</w:t>
            </w:r>
          </w:p>
        </w:tc>
        <w:tc>
          <w:tcPr>
            <w:tcW w:w="146" w:type="pct"/>
          </w:tcPr>
          <w:p w14:paraId="2A641113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BEFD207" w14:textId="20D014BD" w:rsidR="00F3475B" w:rsidRPr="005C2D3F" w:rsidRDefault="0038514A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F3475B">
              <w:rPr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A59455D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DC6CD0F" w14:textId="401C6E56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</w:t>
            </w:r>
          </w:p>
        </w:tc>
      </w:tr>
      <w:tr w:rsidR="00F3475B" w:rsidRPr="005C2D3F" w14:paraId="1F0E895B" w14:textId="77777777" w:rsidTr="001573C2">
        <w:tc>
          <w:tcPr>
            <w:tcW w:w="2037" w:type="pct"/>
          </w:tcPr>
          <w:p w14:paraId="1BF5765E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3" w:type="pct"/>
            <w:vAlign w:val="bottom"/>
          </w:tcPr>
          <w:p w14:paraId="32CAABF9" w14:textId="1131515A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342F4C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1074729" w14:textId="7EB1803B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F41AD7D" w14:textId="77777777" w:rsidR="00F3475B" w:rsidRPr="005C2D3F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5A953B9" w14:textId="2C0A984D" w:rsidR="00F3475B" w:rsidRPr="005C2D3F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FDD835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5C2BF1" w14:textId="1DC1ACB7" w:rsidR="00F3475B" w:rsidRPr="005C2D3F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</w:t>
            </w:r>
          </w:p>
        </w:tc>
      </w:tr>
      <w:tr w:rsidR="00F3475B" w:rsidRPr="007539A1" w14:paraId="10C0B8F5" w14:textId="77777777" w:rsidTr="001573C2">
        <w:tc>
          <w:tcPr>
            <w:tcW w:w="2037" w:type="pct"/>
          </w:tcPr>
          <w:p w14:paraId="5675A4B5" w14:textId="77777777" w:rsidR="00F3475B" w:rsidRPr="007539A1" w:rsidRDefault="00F3475B" w:rsidP="00F3475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" w:type="pct"/>
            <w:vAlign w:val="bottom"/>
          </w:tcPr>
          <w:p w14:paraId="7A3C88F2" w14:textId="77777777" w:rsidR="00F3475B" w:rsidRPr="007539A1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7F5E99E8" w14:textId="77777777" w:rsidR="00F3475B" w:rsidRPr="007539A1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vAlign w:val="bottom"/>
          </w:tcPr>
          <w:p w14:paraId="6B434BFF" w14:textId="77777777" w:rsidR="00F3475B" w:rsidRPr="007539A1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0FC75313" w14:textId="77777777" w:rsidR="00F3475B" w:rsidRPr="007539A1" w:rsidRDefault="00F3475B" w:rsidP="00F347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1" w:type="pct"/>
            <w:vAlign w:val="bottom"/>
          </w:tcPr>
          <w:p w14:paraId="6CCAC6DB" w14:textId="77777777" w:rsidR="00F3475B" w:rsidRPr="007539A1" w:rsidRDefault="00F3475B" w:rsidP="00F3475B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5" w:type="pct"/>
          </w:tcPr>
          <w:p w14:paraId="3A3BC049" w14:textId="77777777" w:rsidR="00F3475B" w:rsidRPr="007539A1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vAlign w:val="bottom"/>
          </w:tcPr>
          <w:p w14:paraId="214C8CC2" w14:textId="77777777" w:rsidR="00F3475B" w:rsidRPr="007539A1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F3475B" w:rsidRPr="005C2D3F" w14:paraId="2A28500C" w14:textId="77777777" w:rsidTr="003A379B">
        <w:tc>
          <w:tcPr>
            <w:tcW w:w="2037" w:type="pct"/>
          </w:tcPr>
          <w:p w14:paraId="14D966C9" w14:textId="77777777" w:rsidR="00F3475B" w:rsidRPr="005C2D3F" w:rsidRDefault="00F3475B" w:rsidP="00F3475B">
            <w:pPr>
              <w:tabs>
                <w:tab w:val="center" w:pos="27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7348F699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933A8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AF9969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9D21C4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254720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6782E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DD6995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75B" w:rsidRPr="005C2D3F" w14:paraId="209ABEFA" w14:textId="77777777" w:rsidTr="006C1B41">
        <w:tc>
          <w:tcPr>
            <w:tcW w:w="2037" w:type="pct"/>
            <w:shd w:val="clear" w:color="auto" w:fill="auto"/>
          </w:tcPr>
          <w:p w14:paraId="52157D34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E0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</w:tcPr>
          <w:p w14:paraId="1D711CDE" w14:textId="11394A68" w:rsidR="00F3475B" w:rsidRPr="005C2D3F" w:rsidRDefault="00F3475B" w:rsidP="00F3475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2,339</w:t>
            </w:r>
          </w:p>
        </w:tc>
        <w:tc>
          <w:tcPr>
            <w:tcW w:w="146" w:type="pct"/>
          </w:tcPr>
          <w:p w14:paraId="176D367C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CFF19C" w14:textId="77777777" w:rsidR="00F3475B" w:rsidRPr="005C2D3F" w:rsidRDefault="00F3475B" w:rsidP="00F347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1,245</w:t>
            </w:r>
          </w:p>
        </w:tc>
        <w:tc>
          <w:tcPr>
            <w:tcW w:w="146" w:type="pct"/>
          </w:tcPr>
          <w:p w14:paraId="6B74E135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0B1E6" w14:textId="3471EA61" w:rsidR="00F3475B" w:rsidRPr="005C2D3F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E5CA4E" w14:textId="77777777" w:rsidR="00F3475B" w:rsidRPr="005C2D3F" w:rsidRDefault="00F3475B" w:rsidP="00F3475B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B8ECEA8" w14:textId="77777777" w:rsidR="00F3475B" w:rsidRPr="005C2D3F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475B" w:rsidRPr="005C2D3F" w14:paraId="44187B86" w14:textId="77777777" w:rsidTr="00FC5B80">
        <w:tc>
          <w:tcPr>
            <w:tcW w:w="2037" w:type="pct"/>
            <w:shd w:val="clear" w:color="auto" w:fill="auto"/>
          </w:tcPr>
          <w:p w14:paraId="005C2B52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6AF695D2" w14:textId="3497F5DB" w:rsidR="00F3475B" w:rsidRPr="005C2D3F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DE7980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E7EE0E" w14:textId="31B13E6F" w:rsidR="00F3475B" w:rsidRPr="005C2D3F" w:rsidRDefault="00F3475B" w:rsidP="00F3475B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A45EA8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D04F7D" w14:textId="4716F036" w:rsidR="00F3475B" w:rsidRPr="005C2D3F" w:rsidRDefault="00F3475B" w:rsidP="00F347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18,770</w:t>
            </w:r>
          </w:p>
        </w:tc>
        <w:tc>
          <w:tcPr>
            <w:tcW w:w="145" w:type="pct"/>
          </w:tcPr>
          <w:p w14:paraId="1F863D03" w14:textId="77777777" w:rsidR="00F3475B" w:rsidRPr="005C2D3F" w:rsidRDefault="00F3475B" w:rsidP="00F3475B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DF6451" w14:textId="1C6A80A9" w:rsidR="00F3475B" w:rsidRPr="005C2D3F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20,855</w:t>
            </w:r>
          </w:p>
        </w:tc>
      </w:tr>
      <w:tr w:rsidR="00F3475B" w:rsidRPr="00B4040E" w14:paraId="739A3D35" w14:textId="77777777" w:rsidTr="00FC5B80">
        <w:tc>
          <w:tcPr>
            <w:tcW w:w="2037" w:type="pct"/>
            <w:shd w:val="clear" w:color="auto" w:fill="auto"/>
          </w:tcPr>
          <w:p w14:paraId="4181D367" w14:textId="77777777" w:rsidR="00F3475B" w:rsidRPr="007539A1" w:rsidRDefault="00F3475B" w:rsidP="00F3475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pct"/>
          </w:tcPr>
          <w:p w14:paraId="2C97F9ED" w14:textId="77777777" w:rsidR="00F3475B" w:rsidRPr="007539A1" w:rsidRDefault="00F3475B" w:rsidP="00F347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</w:tcPr>
          <w:p w14:paraId="5D5BCBF8" w14:textId="77777777" w:rsidR="00F3475B" w:rsidRPr="007539A1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25ACBEE3" w14:textId="77777777" w:rsidR="00F3475B" w:rsidRPr="007539A1" w:rsidRDefault="00F3475B" w:rsidP="00F3475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6F23E37A" w14:textId="77777777" w:rsidR="00F3475B" w:rsidRPr="007539A1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4EDAB76E" w14:textId="77777777" w:rsidR="00F3475B" w:rsidRPr="007539A1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37BBD765" w14:textId="77777777" w:rsidR="00F3475B" w:rsidRPr="007539A1" w:rsidRDefault="00F3475B" w:rsidP="00F3475B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3C430EC4" w14:textId="77777777" w:rsidR="00F3475B" w:rsidRPr="007539A1" w:rsidRDefault="00F3475B" w:rsidP="00F3475B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475B" w:rsidRPr="005C2D3F" w14:paraId="04DB1C35" w14:textId="77777777" w:rsidTr="003A379B">
        <w:tc>
          <w:tcPr>
            <w:tcW w:w="2037" w:type="pct"/>
            <w:shd w:val="clear" w:color="auto" w:fill="FFFFFF"/>
          </w:tcPr>
          <w:p w14:paraId="7F2B0972" w14:textId="77777777" w:rsidR="00F3475B" w:rsidRPr="005C2D3F" w:rsidRDefault="00F3475B" w:rsidP="00F347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</w:tcPr>
          <w:p w14:paraId="31164989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FCEA2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76E9BA" w14:textId="77777777" w:rsidR="00F3475B" w:rsidRPr="005C2D3F" w:rsidRDefault="00F3475B" w:rsidP="00F3475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F16C58" w14:textId="77777777" w:rsidR="00F3475B" w:rsidRPr="005C2D3F" w:rsidRDefault="00F3475B" w:rsidP="00F34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D65BC3" w14:textId="77777777" w:rsidR="00F3475B" w:rsidRPr="005C2D3F" w:rsidRDefault="00F3475B" w:rsidP="00F347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8B21FA" w14:textId="77777777" w:rsidR="00F3475B" w:rsidRPr="005C2D3F" w:rsidRDefault="00F3475B" w:rsidP="00F34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3615E" w14:textId="77777777" w:rsidR="00F3475B" w:rsidRPr="005C2D3F" w:rsidRDefault="00F3475B" w:rsidP="00F3475B">
            <w:pPr>
              <w:pStyle w:val="BodyText"/>
              <w:tabs>
                <w:tab w:val="decimal" w:pos="73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A1" w:rsidRPr="005C2D3F" w14:paraId="3BAC0673" w14:textId="77777777" w:rsidTr="003A379B">
        <w:tc>
          <w:tcPr>
            <w:tcW w:w="2037" w:type="pct"/>
            <w:shd w:val="clear" w:color="auto" w:fill="FFFFFF"/>
          </w:tcPr>
          <w:p w14:paraId="1A8BA2E6" w14:textId="14EE90BB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545E0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633" w:type="pct"/>
          </w:tcPr>
          <w:p w14:paraId="79F50793" w14:textId="728069BF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4830912E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3E7871" w14:textId="7C8BE5EC" w:rsidR="007539A1" w:rsidRPr="005C2D3F" w:rsidRDefault="007539A1" w:rsidP="007539A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9F3BA7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03CC7" w14:textId="5DB97D91" w:rsidR="007539A1" w:rsidRPr="005C2D3F" w:rsidRDefault="007539A1" w:rsidP="0091366A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E8603B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EC08B46" w14:textId="30130575" w:rsidR="007539A1" w:rsidRPr="005C2D3F" w:rsidRDefault="007539A1" w:rsidP="0091366A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9A1" w:rsidRPr="005C2D3F" w14:paraId="5125B0B9" w14:textId="77777777" w:rsidTr="00870F2D">
        <w:tc>
          <w:tcPr>
            <w:tcW w:w="2037" w:type="pct"/>
            <w:shd w:val="clear" w:color="auto" w:fill="FFFFFF"/>
          </w:tcPr>
          <w:p w14:paraId="64D5D48D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3" w:type="pct"/>
            <w:vAlign w:val="bottom"/>
          </w:tcPr>
          <w:p w14:paraId="7A480102" w14:textId="22B250A5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</w:t>
            </w:r>
            <w:r>
              <w:rPr>
                <w:sz w:val="30"/>
                <w:szCs w:val="30"/>
              </w:rPr>
              <w:t>10</w:t>
            </w:r>
            <w:r w:rsidRPr="005C2D3F">
              <w:rPr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75B971F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FC16198" w14:textId="730D3A5D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10,960</w:t>
            </w:r>
          </w:p>
        </w:tc>
        <w:tc>
          <w:tcPr>
            <w:tcW w:w="146" w:type="pct"/>
          </w:tcPr>
          <w:p w14:paraId="48C9DC2F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10DA5C" w14:textId="4C16FC9C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  <w:tc>
          <w:tcPr>
            <w:tcW w:w="145" w:type="pct"/>
          </w:tcPr>
          <w:p w14:paraId="3895A263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8374D3" w14:textId="0C3D737B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10,600</w:t>
            </w:r>
          </w:p>
        </w:tc>
      </w:tr>
      <w:tr w:rsidR="007539A1" w:rsidRPr="005C2D3F" w14:paraId="1A223690" w14:textId="77777777" w:rsidTr="001573C2">
        <w:tc>
          <w:tcPr>
            <w:tcW w:w="2037" w:type="pct"/>
            <w:shd w:val="clear" w:color="auto" w:fill="FFFFFF"/>
          </w:tcPr>
          <w:p w14:paraId="2DF97C87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33" w:type="pct"/>
            <w:vAlign w:val="bottom"/>
          </w:tcPr>
          <w:p w14:paraId="572B2048" w14:textId="63A5FB76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3,288</w:t>
            </w:r>
          </w:p>
        </w:tc>
        <w:tc>
          <w:tcPr>
            <w:tcW w:w="146" w:type="pct"/>
          </w:tcPr>
          <w:p w14:paraId="2C8250CF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E62E932" w14:textId="5D84EBCF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11,364</w:t>
            </w:r>
          </w:p>
        </w:tc>
        <w:tc>
          <w:tcPr>
            <w:tcW w:w="146" w:type="pct"/>
          </w:tcPr>
          <w:p w14:paraId="5398EE64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FE5A41" w14:textId="28E5DB45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3,288</w:t>
            </w:r>
          </w:p>
        </w:tc>
        <w:tc>
          <w:tcPr>
            <w:tcW w:w="145" w:type="pct"/>
          </w:tcPr>
          <w:p w14:paraId="34D946FB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E84DD15" w14:textId="2C83F466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</w:tr>
      <w:tr w:rsidR="007539A1" w:rsidRPr="005C2D3F" w14:paraId="1732EED4" w14:textId="77777777" w:rsidTr="00870F2D">
        <w:tc>
          <w:tcPr>
            <w:tcW w:w="2037" w:type="pct"/>
            <w:shd w:val="clear" w:color="auto" w:fill="FFFFFF"/>
          </w:tcPr>
          <w:p w14:paraId="151DB4F6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3" w:type="pct"/>
            <w:vAlign w:val="bottom"/>
          </w:tcPr>
          <w:p w14:paraId="2FB40E78" w14:textId="20E2E245" w:rsidR="007539A1" w:rsidRPr="005C2D3F" w:rsidRDefault="007539A1" w:rsidP="007539A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9BE7EA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D1CB913" w14:textId="30E49B6A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93</w:t>
            </w:r>
          </w:p>
        </w:tc>
        <w:tc>
          <w:tcPr>
            <w:tcW w:w="146" w:type="pct"/>
          </w:tcPr>
          <w:p w14:paraId="31F4E92B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BA1D33E" w14:textId="5B00D1D6" w:rsidR="007539A1" w:rsidRPr="00545E09" w:rsidRDefault="007539A1" w:rsidP="007539A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31A2FA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46262A" w14:textId="4A6ACFD1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</w:p>
        </w:tc>
      </w:tr>
      <w:tr w:rsidR="007539A1" w:rsidRPr="005C2D3F" w14:paraId="649E9BB0" w14:textId="77777777" w:rsidTr="00870F2D">
        <w:tc>
          <w:tcPr>
            <w:tcW w:w="2037" w:type="pct"/>
            <w:shd w:val="clear" w:color="auto" w:fill="FFFFFF"/>
          </w:tcPr>
          <w:p w14:paraId="1800FF21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14:paraId="79484CBB" w14:textId="77777777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5B4A787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E8BE126" w14:textId="77777777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749595B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F5B6C7" w14:textId="77777777" w:rsidR="007539A1" w:rsidRPr="005C2D3F" w:rsidRDefault="007539A1" w:rsidP="007539A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71A50B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D56C0B" w14:textId="77777777" w:rsidR="007539A1" w:rsidRPr="005C2D3F" w:rsidRDefault="007539A1" w:rsidP="007539A1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A1" w:rsidRPr="005C2D3F" w14:paraId="13CFC47F" w14:textId="77777777" w:rsidTr="0038514A">
        <w:tc>
          <w:tcPr>
            <w:tcW w:w="2037" w:type="pct"/>
            <w:shd w:val="clear" w:color="auto" w:fill="FFFFFF"/>
          </w:tcPr>
          <w:p w14:paraId="33C7A9E5" w14:textId="77777777" w:rsidR="007539A1" w:rsidRPr="005C2D3F" w:rsidRDefault="007539A1" w:rsidP="007539A1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0DCD92CE" w14:textId="71ACC20B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197,479</w:t>
            </w:r>
          </w:p>
        </w:tc>
        <w:tc>
          <w:tcPr>
            <w:tcW w:w="146" w:type="pct"/>
            <w:shd w:val="clear" w:color="auto" w:fill="auto"/>
          </w:tcPr>
          <w:p w14:paraId="2285AFCC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DB5D91B" w14:textId="4D2B043A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154,149</w:t>
            </w:r>
          </w:p>
        </w:tc>
        <w:tc>
          <w:tcPr>
            <w:tcW w:w="146" w:type="pct"/>
            <w:shd w:val="clear" w:color="auto" w:fill="auto"/>
          </w:tcPr>
          <w:p w14:paraId="4456E342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4593DF5" w14:textId="2B64761E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184,171</w:t>
            </w:r>
          </w:p>
        </w:tc>
        <w:tc>
          <w:tcPr>
            <w:tcW w:w="145" w:type="pct"/>
          </w:tcPr>
          <w:p w14:paraId="7EAAB7D1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65AC8A1" w14:textId="7EB35984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144,875</w:t>
            </w:r>
          </w:p>
        </w:tc>
      </w:tr>
      <w:tr w:rsidR="007539A1" w:rsidRPr="005C2D3F" w14:paraId="0AABE67C" w14:textId="77777777" w:rsidTr="0038514A">
        <w:tc>
          <w:tcPr>
            <w:tcW w:w="2037" w:type="pct"/>
            <w:shd w:val="clear" w:color="auto" w:fill="FFFFFF"/>
          </w:tcPr>
          <w:p w14:paraId="24B2074B" w14:textId="77777777" w:rsidR="007539A1" w:rsidRPr="005C2D3F" w:rsidRDefault="007539A1" w:rsidP="007539A1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0B9D1A95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3,770</w:t>
            </w:r>
          </w:p>
        </w:tc>
        <w:tc>
          <w:tcPr>
            <w:tcW w:w="146" w:type="pct"/>
            <w:shd w:val="clear" w:color="auto" w:fill="auto"/>
          </w:tcPr>
          <w:p w14:paraId="797E4D97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064E134B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4,408</w:t>
            </w:r>
          </w:p>
        </w:tc>
        <w:tc>
          <w:tcPr>
            <w:tcW w:w="146" w:type="pct"/>
            <w:shd w:val="clear" w:color="auto" w:fill="auto"/>
          </w:tcPr>
          <w:p w14:paraId="55AAF17A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19FEABDD" w14:textId="48143563" w:rsidR="007539A1" w:rsidRPr="005C2D3F" w:rsidRDefault="007539A1" w:rsidP="007539A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3,128</w:t>
            </w:r>
          </w:p>
        </w:tc>
        <w:tc>
          <w:tcPr>
            <w:tcW w:w="145" w:type="pct"/>
          </w:tcPr>
          <w:p w14:paraId="5A140F41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E9A25E0" w14:textId="417E1FEE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4,408</w:t>
            </w:r>
          </w:p>
        </w:tc>
      </w:tr>
      <w:tr w:rsidR="007539A1" w:rsidRPr="005C2D3F" w14:paraId="3C96B3E1" w14:textId="77777777" w:rsidTr="0038514A">
        <w:tc>
          <w:tcPr>
            <w:tcW w:w="2037" w:type="pct"/>
            <w:shd w:val="clear" w:color="auto" w:fill="FFFFFF"/>
          </w:tcPr>
          <w:p w14:paraId="7FB5C9EE" w14:textId="77777777" w:rsidR="007539A1" w:rsidRPr="005C2D3F" w:rsidRDefault="007539A1" w:rsidP="007539A1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0BA13" w14:textId="25117FE7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201,249</w:t>
            </w:r>
          </w:p>
        </w:tc>
        <w:tc>
          <w:tcPr>
            <w:tcW w:w="146" w:type="pct"/>
            <w:shd w:val="clear" w:color="auto" w:fill="auto"/>
          </w:tcPr>
          <w:p w14:paraId="28BF6C9B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639F8" w14:textId="7C46DF23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158,557</w:t>
            </w:r>
          </w:p>
        </w:tc>
        <w:tc>
          <w:tcPr>
            <w:tcW w:w="146" w:type="pct"/>
            <w:shd w:val="clear" w:color="auto" w:fill="auto"/>
          </w:tcPr>
          <w:p w14:paraId="33DAB9C2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151912" w14:textId="4A5104A9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187,299</w:t>
            </w:r>
          </w:p>
        </w:tc>
        <w:tc>
          <w:tcPr>
            <w:tcW w:w="145" w:type="pct"/>
          </w:tcPr>
          <w:p w14:paraId="696FC052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027F" w14:textId="1E9BB46C" w:rsidR="007539A1" w:rsidRPr="005C2D3F" w:rsidRDefault="007539A1" w:rsidP="007539A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149,283</w:t>
            </w:r>
          </w:p>
        </w:tc>
      </w:tr>
      <w:tr w:rsidR="007539A1" w:rsidRPr="007539A1" w14:paraId="4A057F3D" w14:textId="77777777" w:rsidTr="007539A1">
        <w:trPr>
          <w:trHeight w:val="167"/>
        </w:trPr>
        <w:tc>
          <w:tcPr>
            <w:tcW w:w="2037" w:type="pct"/>
            <w:shd w:val="clear" w:color="auto" w:fill="FFFFFF"/>
          </w:tcPr>
          <w:p w14:paraId="62D74971" w14:textId="77777777" w:rsidR="007539A1" w:rsidRPr="007539A1" w:rsidRDefault="007539A1" w:rsidP="007539A1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center"/>
          </w:tcPr>
          <w:p w14:paraId="782964F7" w14:textId="77777777" w:rsidR="007539A1" w:rsidRPr="007539A1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67134DAA" w14:textId="77777777" w:rsidR="007539A1" w:rsidRPr="007539A1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center"/>
          </w:tcPr>
          <w:p w14:paraId="6A976F5C" w14:textId="77777777" w:rsidR="007539A1" w:rsidRPr="007539A1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4E981F3F" w14:textId="77777777" w:rsidR="007539A1" w:rsidRPr="007539A1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7539A1" w:rsidRPr="007539A1" w:rsidRDefault="007539A1" w:rsidP="007539A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5" w:type="pct"/>
          </w:tcPr>
          <w:p w14:paraId="6765A0AC" w14:textId="77777777" w:rsidR="007539A1" w:rsidRPr="007539A1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center"/>
          </w:tcPr>
          <w:p w14:paraId="40D1C1D2" w14:textId="77777777" w:rsidR="007539A1" w:rsidRPr="007539A1" w:rsidRDefault="007539A1" w:rsidP="007539A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539A1" w:rsidRPr="005C2D3F" w14:paraId="6C8BB40B" w14:textId="77777777" w:rsidTr="003A379B">
        <w:tc>
          <w:tcPr>
            <w:tcW w:w="2037" w:type="pct"/>
          </w:tcPr>
          <w:p w14:paraId="7C7F8E62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3" w:type="pct"/>
          </w:tcPr>
          <w:p w14:paraId="44864907" w14:textId="77777777" w:rsidR="007539A1" w:rsidRPr="005C2D3F" w:rsidRDefault="007539A1" w:rsidP="007539A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AC5C18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55FAA7" w14:textId="77777777" w:rsidR="007539A1" w:rsidRPr="005C2D3F" w:rsidRDefault="007539A1" w:rsidP="007539A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7DD546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6BBAE5" w14:textId="77777777" w:rsidR="007539A1" w:rsidRPr="005C2D3F" w:rsidRDefault="007539A1" w:rsidP="007539A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ED9C36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8EA63A" w14:textId="77777777" w:rsidR="007539A1" w:rsidRPr="005C2D3F" w:rsidRDefault="007539A1" w:rsidP="007539A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A1" w:rsidRPr="005C2D3F" w14:paraId="44A6F677" w14:textId="77777777" w:rsidTr="00870F2D">
        <w:tc>
          <w:tcPr>
            <w:tcW w:w="2037" w:type="pct"/>
          </w:tcPr>
          <w:p w14:paraId="4686F3F2" w14:textId="6DF9F47D" w:rsidR="007539A1" w:rsidRPr="005C2D3F" w:rsidRDefault="007539A1" w:rsidP="007539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E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  <w:vAlign w:val="bottom"/>
          </w:tcPr>
          <w:p w14:paraId="42495EC2" w14:textId="0F10C5E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553</w:t>
            </w:r>
          </w:p>
        </w:tc>
        <w:tc>
          <w:tcPr>
            <w:tcW w:w="146" w:type="pct"/>
          </w:tcPr>
          <w:p w14:paraId="13C51C22" w14:textId="77777777" w:rsidR="007539A1" w:rsidRPr="005C2D3F" w:rsidRDefault="007539A1" w:rsidP="007539A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BD50E29" w14:textId="19D4BB95" w:rsidR="007539A1" w:rsidRPr="00545E09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45E09">
              <w:rPr>
                <w:sz w:val="30"/>
                <w:szCs w:val="30"/>
              </w:rPr>
              <w:t>528</w:t>
            </w:r>
          </w:p>
        </w:tc>
        <w:tc>
          <w:tcPr>
            <w:tcW w:w="146" w:type="pct"/>
          </w:tcPr>
          <w:p w14:paraId="078CEB27" w14:textId="77777777" w:rsidR="007539A1" w:rsidRPr="005C2D3F" w:rsidRDefault="007539A1" w:rsidP="007539A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25E9BF" w14:textId="15199D71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93</w:t>
            </w:r>
          </w:p>
        </w:tc>
        <w:tc>
          <w:tcPr>
            <w:tcW w:w="145" w:type="pct"/>
          </w:tcPr>
          <w:p w14:paraId="7D850F29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4A3A2BC" w14:textId="020744FD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73</w:t>
            </w:r>
          </w:p>
        </w:tc>
      </w:tr>
      <w:tr w:rsidR="007539A1" w:rsidRPr="005C2D3F" w14:paraId="7C1B4AB3" w14:textId="77777777" w:rsidTr="00BB1DE0">
        <w:tc>
          <w:tcPr>
            <w:tcW w:w="2037" w:type="pct"/>
            <w:shd w:val="clear" w:color="auto" w:fill="auto"/>
          </w:tcPr>
          <w:p w14:paraId="48DFDBB6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3" w:type="pct"/>
          </w:tcPr>
          <w:p w14:paraId="4EFCA24B" w14:textId="1184DECD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34,034</w:t>
            </w:r>
          </w:p>
        </w:tc>
        <w:tc>
          <w:tcPr>
            <w:tcW w:w="146" w:type="pct"/>
          </w:tcPr>
          <w:p w14:paraId="4CEAF488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B3E4B6" w14:textId="61484607" w:rsidR="007539A1" w:rsidRPr="00545E09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E09">
              <w:rPr>
                <w:sz w:val="30"/>
                <w:szCs w:val="30"/>
              </w:rPr>
              <w:t>417,751</w:t>
            </w:r>
          </w:p>
        </w:tc>
        <w:tc>
          <w:tcPr>
            <w:tcW w:w="146" w:type="pct"/>
          </w:tcPr>
          <w:p w14:paraId="4C5A1C1E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7F58A6F" w14:textId="12B9B472" w:rsidR="007539A1" w:rsidRPr="005C2D3F" w:rsidRDefault="007539A1" w:rsidP="007539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34,034</w:t>
            </w:r>
          </w:p>
        </w:tc>
        <w:tc>
          <w:tcPr>
            <w:tcW w:w="145" w:type="pct"/>
          </w:tcPr>
          <w:p w14:paraId="61CC8E80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83BDF5" w14:textId="1DF3D288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417,751</w:t>
            </w:r>
          </w:p>
        </w:tc>
      </w:tr>
      <w:tr w:rsidR="007539A1" w:rsidRPr="005C2D3F" w14:paraId="25A5FFBF" w14:textId="77777777" w:rsidTr="00BB1DE0">
        <w:tc>
          <w:tcPr>
            <w:tcW w:w="2037" w:type="pct"/>
            <w:shd w:val="clear" w:color="auto" w:fill="auto"/>
          </w:tcPr>
          <w:p w14:paraId="024FB9B0" w14:textId="61D89C20" w:rsidR="007539A1" w:rsidRPr="005C2D3F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4793438B" w14:textId="31641492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77930496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E23DE35" w14:textId="4DEA6073" w:rsidR="007539A1" w:rsidRPr="00545E09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45E09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211090DD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392408F" w14:textId="794C3C52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6CC3725B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07070B" w14:textId="3382FA0A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165</w:t>
            </w:r>
          </w:p>
        </w:tc>
      </w:tr>
      <w:tr w:rsidR="007539A1" w:rsidRPr="005C2D3F" w14:paraId="2A7D7014" w14:textId="77777777" w:rsidTr="00870F2D">
        <w:tc>
          <w:tcPr>
            <w:tcW w:w="2037" w:type="pct"/>
          </w:tcPr>
          <w:p w14:paraId="68742C9C" w14:textId="77777777" w:rsidR="007539A1" w:rsidRPr="005C2D3F" w:rsidRDefault="007539A1" w:rsidP="007539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  <w:vAlign w:val="bottom"/>
          </w:tcPr>
          <w:p w14:paraId="4BE03C6E" w14:textId="47BF51A4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4,547</w:t>
            </w:r>
          </w:p>
        </w:tc>
        <w:tc>
          <w:tcPr>
            <w:tcW w:w="146" w:type="pct"/>
          </w:tcPr>
          <w:p w14:paraId="747B270B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395BE18" w14:textId="09490843" w:rsidR="007539A1" w:rsidRPr="00545E09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45E09">
              <w:rPr>
                <w:sz w:val="30"/>
                <w:szCs w:val="30"/>
              </w:rPr>
              <w:t>7,808</w:t>
            </w:r>
          </w:p>
        </w:tc>
        <w:tc>
          <w:tcPr>
            <w:tcW w:w="146" w:type="pct"/>
          </w:tcPr>
          <w:p w14:paraId="12AA642E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D1FACD" w14:textId="0A8AB9AA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4,309</w:t>
            </w:r>
          </w:p>
        </w:tc>
        <w:tc>
          <w:tcPr>
            <w:tcW w:w="145" w:type="pct"/>
          </w:tcPr>
          <w:p w14:paraId="6B8F45E3" w14:textId="77777777" w:rsidR="007539A1" w:rsidRPr="005C2D3F" w:rsidRDefault="007539A1" w:rsidP="007539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279173D" w14:textId="1750CB7D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7,649</w:t>
            </w:r>
          </w:p>
        </w:tc>
      </w:tr>
      <w:tr w:rsidR="007539A1" w:rsidRPr="005C2D3F" w14:paraId="29F9B1E7" w14:textId="77777777" w:rsidTr="00024CEF">
        <w:tc>
          <w:tcPr>
            <w:tcW w:w="2037" w:type="pct"/>
            <w:shd w:val="clear" w:color="auto" w:fill="auto"/>
          </w:tcPr>
          <w:p w14:paraId="29417EEB" w14:textId="77777777" w:rsidR="007539A1" w:rsidRPr="005C2D3F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3" w:type="pct"/>
          </w:tcPr>
          <w:p w14:paraId="50AEB411" w14:textId="2008DEA6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5,800</w:t>
            </w:r>
          </w:p>
        </w:tc>
        <w:tc>
          <w:tcPr>
            <w:tcW w:w="146" w:type="pct"/>
          </w:tcPr>
          <w:p w14:paraId="593EE0F1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48658D" w14:textId="675F1E66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5,399</w:t>
            </w:r>
          </w:p>
        </w:tc>
        <w:tc>
          <w:tcPr>
            <w:tcW w:w="146" w:type="pct"/>
          </w:tcPr>
          <w:p w14:paraId="606CB08E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4BE2BBA" w14:textId="7E8D555D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3,100</w:t>
            </w:r>
          </w:p>
        </w:tc>
        <w:tc>
          <w:tcPr>
            <w:tcW w:w="145" w:type="pct"/>
          </w:tcPr>
          <w:p w14:paraId="4EA046E0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CBE413" w14:textId="119B2892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4,300</w:t>
            </w:r>
          </w:p>
        </w:tc>
      </w:tr>
      <w:tr w:rsidR="00316C7D" w:rsidRPr="005C2D3F" w14:paraId="3E39BA4B" w14:textId="77777777" w:rsidTr="00024CEF">
        <w:tc>
          <w:tcPr>
            <w:tcW w:w="2037" w:type="pct"/>
            <w:shd w:val="clear" w:color="auto" w:fill="auto"/>
          </w:tcPr>
          <w:p w14:paraId="114ADBEE" w14:textId="77777777" w:rsidR="00316C7D" w:rsidRPr="005C2D3F" w:rsidRDefault="00316C7D" w:rsidP="007539A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FE3F16E" w14:textId="77777777" w:rsidR="00316C7D" w:rsidRDefault="00316C7D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6B1FD19" w14:textId="77777777" w:rsidR="00316C7D" w:rsidRPr="005C2D3F" w:rsidRDefault="00316C7D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4796E6" w14:textId="77777777" w:rsidR="00316C7D" w:rsidRPr="005C2D3F" w:rsidRDefault="00316C7D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674E832" w14:textId="77777777" w:rsidR="00316C7D" w:rsidRPr="005C2D3F" w:rsidRDefault="00316C7D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DFC9C8F" w14:textId="77777777" w:rsidR="00316C7D" w:rsidRDefault="00316C7D" w:rsidP="007539A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1F0EDDFD" w14:textId="77777777" w:rsidR="00316C7D" w:rsidRPr="005C2D3F" w:rsidRDefault="00316C7D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866E3B1" w14:textId="77777777" w:rsidR="00316C7D" w:rsidRPr="005C2D3F" w:rsidRDefault="00316C7D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7539A1" w:rsidRPr="005C2D3F" w14:paraId="72322A35" w14:textId="77777777" w:rsidTr="00024CEF">
        <w:tc>
          <w:tcPr>
            <w:tcW w:w="2037" w:type="pct"/>
            <w:shd w:val="clear" w:color="auto" w:fill="auto"/>
          </w:tcPr>
          <w:p w14:paraId="31DFE6D4" w14:textId="141A28D9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33" w:type="pct"/>
          </w:tcPr>
          <w:p w14:paraId="75A71985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68B0099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A2BC08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7145F91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2FD4A" w14:textId="77777777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EDBE1E4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75B1C8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7539A1" w:rsidRPr="005C2D3F" w14:paraId="68F82FA4" w14:textId="77777777" w:rsidTr="00024CEF">
        <w:tc>
          <w:tcPr>
            <w:tcW w:w="2037" w:type="pct"/>
            <w:shd w:val="clear" w:color="auto" w:fill="auto"/>
          </w:tcPr>
          <w:p w14:paraId="6973B60C" w14:textId="4A9DD1C4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171BCE51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0C6B8BE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AA1729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524733F8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0A19428" w14:textId="77777777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1BD6B98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D56E5F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7539A1" w:rsidRPr="005C2D3F" w14:paraId="17B9C70C" w14:textId="77777777" w:rsidTr="00024CEF">
        <w:tc>
          <w:tcPr>
            <w:tcW w:w="2037" w:type="pct"/>
            <w:shd w:val="clear" w:color="auto" w:fill="auto"/>
          </w:tcPr>
          <w:p w14:paraId="0160E2D5" w14:textId="23852A3D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3" w:type="pct"/>
          </w:tcPr>
          <w:p w14:paraId="7CEAC956" w14:textId="7BC5793D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686</w:t>
            </w:r>
          </w:p>
        </w:tc>
        <w:tc>
          <w:tcPr>
            <w:tcW w:w="146" w:type="pct"/>
          </w:tcPr>
          <w:p w14:paraId="563ADEC7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B816B4F" w14:textId="46DFF28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25,543</w:t>
            </w:r>
          </w:p>
        </w:tc>
        <w:tc>
          <w:tcPr>
            <w:tcW w:w="146" w:type="pct"/>
          </w:tcPr>
          <w:p w14:paraId="1EFE8892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5CA1ED5" w14:textId="51CEAEBB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0DAA65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4EB670" w14:textId="5E24EDBD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39A1" w:rsidRPr="005C2D3F" w14:paraId="22D376EE" w14:textId="77777777" w:rsidTr="00024CEF">
        <w:tc>
          <w:tcPr>
            <w:tcW w:w="2037" w:type="pct"/>
            <w:shd w:val="clear" w:color="auto" w:fill="auto"/>
          </w:tcPr>
          <w:p w14:paraId="70C3D874" w14:textId="46B23E6D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2453C9C9" w14:textId="61C9238D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</w:t>
            </w:r>
          </w:p>
        </w:tc>
        <w:tc>
          <w:tcPr>
            <w:tcW w:w="146" w:type="pct"/>
          </w:tcPr>
          <w:p w14:paraId="3D70F05F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C249E0" w14:textId="18680AB9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1,162</w:t>
            </w:r>
          </w:p>
        </w:tc>
        <w:tc>
          <w:tcPr>
            <w:tcW w:w="146" w:type="pct"/>
          </w:tcPr>
          <w:p w14:paraId="2898D64A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61AC67" w14:textId="01122536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1FA4E3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057E85" w14:textId="49C14978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39A1" w:rsidRPr="005C2D3F" w14:paraId="0BEF9464" w14:textId="77777777" w:rsidTr="00024CEF">
        <w:tc>
          <w:tcPr>
            <w:tcW w:w="2037" w:type="pct"/>
            <w:shd w:val="clear" w:color="auto" w:fill="auto"/>
          </w:tcPr>
          <w:p w14:paraId="32B9121A" w14:textId="3F11B463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  <w:r w:rsidRPr="00545E09">
              <w:rPr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</w:tcPr>
          <w:p w14:paraId="00F844DE" w14:textId="7C65C4F1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991</w:t>
            </w:r>
          </w:p>
        </w:tc>
        <w:tc>
          <w:tcPr>
            <w:tcW w:w="146" w:type="pct"/>
          </w:tcPr>
          <w:p w14:paraId="4F76AED2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71D94A5" w14:textId="5E7DF986" w:rsidR="007539A1" w:rsidRPr="005C2D3F" w:rsidRDefault="004001C3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15,14</w:t>
            </w:r>
            <w:r w:rsidR="007539A1">
              <w:rPr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4DC4186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0CAABBC" w14:textId="302A43F6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2B4761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95E2649" w14:textId="172C6A52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39A1" w:rsidRPr="005C2D3F" w14:paraId="244B3482" w14:textId="77777777" w:rsidTr="00024CEF">
        <w:tc>
          <w:tcPr>
            <w:tcW w:w="2037" w:type="pct"/>
            <w:shd w:val="clear" w:color="auto" w:fill="auto"/>
          </w:tcPr>
          <w:p w14:paraId="2C5408EA" w14:textId="77777777" w:rsidR="007539A1" w:rsidRPr="00B4040E" w:rsidRDefault="007539A1" w:rsidP="007539A1">
            <w:pPr>
              <w:jc w:val="thaiDistribute"/>
              <w:rPr>
                <w:sz w:val="30"/>
                <w:szCs w:val="30"/>
                <w:highlight w:val="green"/>
                <w:cs/>
              </w:rPr>
            </w:pPr>
          </w:p>
        </w:tc>
        <w:tc>
          <w:tcPr>
            <w:tcW w:w="633" w:type="pct"/>
          </w:tcPr>
          <w:p w14:paraId="2EE6BA32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481EB0D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7233839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D30CF21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486F875" w14:textId="77777777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8F687AF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4BFFCA0" w14:textId="696122C1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</w:tbl>
    <w:p w14:paraId="5CDCADDE" w14:textId="77777777" w:rsidR="009510CA" w:rsidRDefault="009510CA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3"/>
        <w:gridCol w:w="271"/>
        <w:gridCol w:w="1170"/>
        <w:gridCol w:w="271"/>
        <w:gridCol w:w="1170"/>
        <w:gridCol w:w="269"/>
        <w:gridCol w:w="1170"/>
      </w:tblGrid>
      <w:tr w:rsidR="004B5F7D" w:rsidRPr="005C2D3F" w14:paraId="644DE44F" w14:textId="77777777" w:rsidTr="005D0190">
        <w:trPr>
          <w:tblHeader/>
        </w:trPr>
        <w:tc>
          <w:tcPr>
            <w:tcW w:w="2037" w:type="pct"/>
          </w:tcPr>
          <w:p w14:paraId="422DA472" w14:textId="77777777" w:rsidR="004B5F7D" w:rsidRPr="005C2D3F" w:rsidRDefault="004B5F7D" w:rsidP="005D0190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6C0A77A3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9C9A54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pct"/>
            <w:gridSpan w:val="3"/>
          </w:tcPr>
          <w:p w14:paraId="5AD97AEE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F7D" w:rsidRPr="005C2D3F" w14:paraId="37E0FE1D" w14:textId="77777777" w:rsidTr="005D0190">
        <w:trPr>
          <w:tblHeader/>
        </w:trPr>
        <w:tc>
          <w:tcPr>
            <w:tcW w:w="2037" w:type="pct"/>
          </w:tcPr>
          <w:p w14:paraId="1B3CA177" w14:textId="77777777" w:rsidR="004B5F7D" w:rsidRPr="005C2D3F" w:rsidRDefault="004B5F7D" w:rsidP="005D0190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3" w:type="pct"/>
          </w:tcPr>
          <w:p w14:paraId="000B01E4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1542906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4B69090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7AD4D36E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C00B1C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F771D98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B723B1" w14:textId="77777777" w:rsidR="004B5F7D" w:rsidRPr="005C2D3F" w:rsidRDefault="004B5F7D" w:rsidP="005D019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4B5F7D" w:rsidRPr="005C2D3F" w14:paraId="3CC22B94" w14:textId="77777777" w:rsidTr="005D0190">
        <w:trPr>
          <w:trHeight w:val="345"/>
          <w:tblHeader/>
        </w:trPr>
        <w:tc>
          <w:tcPr>
            <w:tcW w:w="2037" w:type="pct"/>
          </w:tcPr>
          <w:p w14:paraId="4D817CF2" w14:textId="77777777" w:rsidR="004B5F7D" w:rsidRPr="005C2D3F" w:rsidRDefault="004B5F7D" w:rsidP="005D0190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7BA324A8" w14:textId="77777777" w:rsidR="004B5F7D" w:rsidRPr="005C2D3F" w:rsidRDefault="004B5F7D" w:rsidP="005D019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9A1" w:rsidRPr="005C2D3F" w14:paraId="521CB281" w14:textId="77777777" w:rsidTr="00024CEF">
        <w:tc>
          <w:tcPr>
            <w:tcW w:w="2037" w:type="pct"/>
            <w:shd w:val="clear" w:color="auto" w:fill="auto"/>
          </w:tcPr>
          <w:p w14:paraId="6815C385" w14:textId="389C3CFE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25FAA800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1C0BC3F2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68DA62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738E8F4E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F1C9BE5" w14:textId="77777777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7958412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F8853F" w14:textId="77777777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7539A1" w:rsidRPr="005C2D3F" w14:paraId="20920288" w14:textId="77777777" w:rsidTr="00024CEF">
        <w:tc>
          <w:tcPr>
            <w:tcW w:w="2037" w:type="pct"/>
            <w:shd w:val="clear" w:color="auto" w:fill="auto"/>
          </w:tcPr>
          <w:p w14:paraId="5A831C08" w14:textId="09D2C556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3" w:type="pct"/>
          </w:tcPr>
          <w:p w14:paraId="72D73A64" w14:textId="674140E4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45E80637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43376E" w14:textId="6ABBE10B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3AB273CB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10FDE6" w14:textId="607E08D0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E94184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831A3A" w14:textId="3C8C31D9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39A1" w:rsidRPr="005C2D3F" w14:paraId="4CE83BB8" w14:textId="77777777" w:rsidTr="00024CEF">
        <w:tc>
          <w:tcPr>
            <w:tcW w:w="2037" w:type="pct"/>
            <w:shd w:val="clear" w:color="auto" w:fill="auto"/>
          </w:tcPr>
          <w:p w14:paraId="62D45DA3" w14:textId="77777777" w:rsidR="007539A1" w:rsidRPr="00545E09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8192E68" w14:textId="77777777" w:rsidR="007539A1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915FD62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BA67BE1" w14:textId="77777777" w:rsidR="007539A1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CEB5A6D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BF8F2D3" w14:textId="77777777" w:rsidR="007539A1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3888396E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D101450" w14:textId="77777777" w:rsidR="007539A1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7539A1" w:rsidRPr="005C2D3F" w14:paraId="3CE0ACCF" w14:textId="77777777" w:rsidTr="00024CEF">
        <w:tc>
          <w:tcPr>
            <w:tcW w:w="2037" w:type="pct"/>
            <w:shd w:val="clear" w:color="auto" w:fill="auto"/>
          </w:tcPr>
          <w:p w14:paraId="2E6EFBE5" w14:textId="55A482DE" w:rsidR="007539A1" w:rsidRPr="005C2D3F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B4E9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3" w:type="pct"/>
          </w:tcPr>
          <w:p w14:paraId="72C243C6" w14:textId="77777777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1AEFCFD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2C4BB4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B611168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E59487" w14:textId="77777777" w:rsidR="007539A1" w:rsidRPr="005C2D3F" w:rsidRDefault="007539A1" w:rsidP="007539A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137FDF67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BAA3C86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7539A1" w:rsidRPr="005C2D3F" w14:paraId="54AB3889" w14:textId="77777777" w:rsidTr="00024CEF">
        <w:tc>
          <w:tcPr>
            <w:tcW w:w="2037" w:type="pct"/>
            <w:shd w:val="clear" w:color="auto" w:fill="auto"/>
          </w:tcPr>
          <w:p w14:paraId="41C71E58" w14:textId="233D733D" w:rsidR="007539A1" w:rsidRPr="005C2D3F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rFonts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3" w:type="pct"/>
          </w:tcPr>
          <w:p w14:paraId="0EE3E300" w14:textId="4D636808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516</w:t>
            </w:r>
          </w:p>
        </w:tc>
        <w:tc>
          <w:tcPr>
            <w:tcW w:w="146" w:type="pct"/>
          </w:tcPr>
          <w:p w14:paraId="57881FFC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C3FEE1A" w14:textId="44B5460D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22,730</w:t>
            </w:r>
          </w:p>
        </w:tc>
        <w:tc>
          <w:tcPr>
            <w:tcW w:w="146" w:type="pct"/>
          </w:tcPr>
          <w:p w14:paraId="5B9E0FF8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D78398" w14:textId="4E7F268C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E04AA4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9C490D" w14:textId="557C2DD4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39A1" w:rsidRPr="005C2D3F" w14:paraId="4868BCEC" w14:textId="77777777" w:rsidTr="00024CEF">
        <w:tc>
          <w:tcPr>
            <w:tcW w:w="2037" w:type="pct"/>
            <w:shd w:val="clear" w:color="auto" w:fill="auto"/>
          </w:tcPr>
          <w:p w14:paraId="42D022BE" w14:textId="077AB6EB" w:rsidR="007539A1" w:rsidRPr="005C2D3F" w:rsidRDefault="007539A1" w:rsidP="007539A1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</w:tcPr>
          <w:p w14:paraId="45D1A1B3" w14:textId="799AE8BF" w:rsidR="007539A1" w:rsidRPr="005C2D3F" w:rsidRDefault="007539A1" w:rsidP="007539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2,943</w:t>
            </w:r>
          </w:p>
        </w:tc>
        <w:tc>
          <w:tcPr>
            <w:tcW w:w="146" w:type="pct"/>
          </w:tcPr>
          <w:p w14:paraId="16351F3B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EFBCDB0" w14:textId="794D3F81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441</w:t>
            </w:r>
          </w:p>
        </w:tc>
        <w:tc>
          <w:tcPr>
            <w:tcW w:w="146" w:type="pct"/>
          </w:tcPr>
          <w:p w14:paraId="6D0E95B4" w14:textId="77777777" w:rsidR="007539A1" w:rsidRPr="005C2D3F" w:rsidRDefault="007539A1" w:rsidP="007539A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20024" w14:textId="7EF699EE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1C58B1" w14:textId="77777777" w:rsidR="007539A1" w:rsidRPr="005C2D3F" w:rsidRDefault="007539A1" w:rsidP="007539A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83628F" w14:textId="17F70D49" w:rsidR="007539A1" w:rsidRPr="005C2D3F" w:rsidRDefault="007539A1" w:rsidP="007539A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73396396" w14:textId="652D42A7" w:rsidR="007F3E22" w:rsidRPr="004B5F7D" w:rsidRDefault="007E4F24" w:rsidP="004B5F7D">
      <w:pPr>
        <w:rPr>
          <w:cs/>
        </w:rPr>
      </w:pPr>
      <w:r w:rsidRPr="005C2D3F">
        <w:rPr>
          <w:rFonts w:hint="cs"/>
          <w:cs/>
        </w:rPr>
        <w:t xml:space="preserve">          </w:t>
      </w:r>
    </w:p>
    <w:p w14:paraId="5F6CBEF2" w14:textId="4C159672" w:rsidR="00B67D8D" w:rsidRPr="005C2D3F" w:rsidRDefault="00B67D8D" w:rsidP="00AE32E7">
      <w:pPr>
        <w:pStyle w:val="BodyText2"/>
        <w:tabs>
          <w:tab w:val="left" w:pos="540"/>
        </w:tabs>
        <w:ind w:left="540" w:right="18"/>
      </w:pPr>
      <w:r w:rsidRPr="005C2D3F">
        <w:rPr>
          <w:cs/>
        </w:rPr>
        <w:t>ยอดคงเหลือกับบุคคลหรือกิจการที่เกี่ยวข้องกัน ณ วันที่</w:t>
      </w:r>
      <w:r w:rsidRPr="005C2D3F">
        <w:t xml:space="preserve"> </w:t>
      </w:r>
      <w:r w:rsidR="00190A3F" w:rsidRPr="005C2D3F">
        <w:t xml:space="preserve">31 </w:t>
      </w:r>
      <w:r w:rsidR="00190A3F" w:rsidRPr="005C2D3F">
        <w:rPr>
          <w:cs/>
        </w:rPr>
        <w:t xml:space="preserve">ธันวาคม </w:t>
      </w:r>
      <w:r w:rsidRPr="005C2D3F">
        <w:rPr>
          <w:cs/>
        </w:rPr>
        <w:t>มีดังนี้</w:t>
      </w:r>
    </w:p>
    <w:p w14:paraId="69E62C25" w14:textId="77777777" w:rsidR="00AE32E7" w:rsidRPr="005C2D3F" w:rsidRDefault="00AE32E7" w:rsidP="00AE32E7">
      <w:pPr>
        <w:pStyle w:val="BodyText2"/>
        <w:tabs>
          <w:tab w:val="left" w:pos="540"/>
        </w:tabs>
        <w:ind w:left="540" w:right="18"/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87"/>
        <w:gridCol w:w="1174"/>
        <w:gridCol w:w="263"/>
        <w:gridCol w:w="1175"/>
        <w:gridCol w:w="271"/>
        <w:gridCol w:w="1170"/>
        <w:gridCol w:w="269"/>
        <w:gridCol w:w="1261"/>
      </w:tblGrid>
      <w:tr w:rsidR="000549AA" w:rsidRPr="005C2D3F" w14:paraId="64981033" w14:textId="77777777" w:rsidTr="00AE32E7">
        <w:tc>
          <w:tcPr>
            <w:tcW w:w="1989" w:type="pct"/>
          </w:tcPr>
          <w:p w14:paraId="3E38664D" w14:textId="77777777" w:rsidR="000549AA" w:rsidRPr="005C2D3F" w:rsidRDefault="000549AA" w:rsidP="00742FF0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09" w:type="pct"/>
            <w:gridSpan w:val="3"/>
          </w:tcPr>
          <w:p w14:paraId="14B9702B" w14:textId="77777777" w:rsidR="000549AA" w:rsidRPr="005C2D3F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10CD15" w14:textId="77777777" w:rsidR="000549AA" w:rsidRPr="005C2D3F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04985F98" w14:textId="77777777" w:rsidR="000549AA" w:rsidRPr="005C2D3F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47C" w:rsidRPr="005C2D3F" w14:paraId="722F2E03" w14:textId="77777777" w:rsidTr="00AE32E7">
        <w:tc>
          <w:tcPr>
            <w:tcW w:w="1989" w:type="pct"/>
          </w:tcPr>
          <w:p w14:paraId="38B26765" w14:textId="77777777" w:rsidR="00A5147C" w:rsidRPr="005C2D3F" w:rsidRDefault="00A5147C" w:rsidP="00A5147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F3552A0" w14:textId="679B5C3A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CE2C79">
              <w:rPr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2BAFA229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BECD72A" w14:textId="410B1D51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</w:t>
            </w:r>
            <w:r w:rsidR="00DF2A2D">
              <w:rPr>
                <w:sz w:val="30"/>
                <w:szCs w:val="30"/>
              </w:rPr>
              <w:t>560</w:t>
            </w:r>
          </w:p>
        </w:tc>
        <w:tc>
          <w:tcPr>
            <w:tcW w:w="146" w:type="pct"/>
          </w:tcPr>
          <w:p w14:paraId="180718B0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34AD4C7" w14:textId="40EDFD75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CE2C79">
              <w:rPr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8D1C304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3233396F" w14:textId="6F006B31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CE2C79">
              <w:rPr>
                <w:sz w:val="30"/>
                <w:szCs w:val="30"/>
              </w:rPr>
              <w:t>60</w:t>
            </w:r>
          </w:p>
        </w:tc>
      </w:tr>
      <w:tr w:rsidR="000549AA" w:rsidRPr="005C2D3F" w14:paraId="629AD8E7" w14:textId="77777777" w:rsidTr="00AE32E7">
        <w:trPr>
          <w:trHeight w:val="290"/>
        </w:trPr>
        <w:tc>
          <w:tcPr>
            <w:tcW w:w="1989" w:type="pct"/>
          </w:tcPr>
          <w:p w14:paraId="17052F5D" w14:textId="77777777" w:rsidR="000549AA" w:rsidRPr="005C2D3F" w:rsidRDefault="000549AA" w:rsidP="000549AA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3CF6C971" w14:textId="77777777" w:rsidR="000549AA" w:rsidRPr="005C2D3F" w:rsidRDefault="000549AA" w:rsidP="00AE32E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2956" w:rsidRPr="005C2D3F" w14:paraId="2BFDC12B" w14:textId="77777777" w:rsidTr="00AE32E7">
        <w:tc>
          <w:tcPr>
            <w:tcW w:w="1989" w:type="pct"/>
          </w:tcPr>
          <w:p w14:paraId="6980027D" w14:textId="77777777" w:rsidR="007E2956" w:rsidRPr="005C2D3F" w:rsidRDefault="007E2956" w:rsidP="007E29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6EEC56D0" w14:textId="31474F89" w:rsidR="007E2956" w:rsidRPr="005C2D3F" w:rsidRDefault="00AF1C35" w:rsidP="00AF1C3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CB6EDB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668CD28" w14:textId="44311942" w:rsidR="007E2956" w:rsidRPr="005C2D3F" w:rsidRDefault="007E2956" w:rsidP="00CB4067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34C47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6E203FA" w14:textId="7ADDF595" w:rsidR="007E2956" w:rsidRPr="005C2D3F" w:rsidRDefault="00E76EE1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494,162</w:t>
            </w:r>
          </w:p>
        </w:tc>
        <w:tc>
          <w:tcPr>
            <w:tcW w:w="145" w:type="pct"/>
          </w:tcPr>
          <w:p w14:paraId="37BF72E6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46A7BCAB" w14:textId="23A691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277,457</w:t>
            </w:r>
          </w:p>
        </w:tc>
      </w:tr>
      <w:tr w:rsidR="007E2956" w:rsidRPr="005C2D3F" w14:paraId="6C3B3612" w14:textId="77777777" w:rsidTr="00AE32E7">
        <w:tc>
          <w:tcPr>
            <w:tcW w:w="1989" w:type="pct"/>
          </w:tcPr>
          <w:p w14:paraId="61DBBE57" w14:textId="77777777" w:rsidR="007E2956" w:rsidRPr="005C2D3F" w:rsidRDefault="007E2956" w:rsidP="007E29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4621FD9A" w14:textId="527ABDDF" w:rsidR="007E2956" w:rsidRPr="005C2D3F" w:rsidRDefault="00E76EE1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670,925</w:t>
            </w:r>
          </w:p>
        </w:tc>
        <w:tc>
          <w:tcPr>
            <w:tcW w:w="142" w:type="pct"/>
          </w:tcPr>
          <w:p w14:paraId="210AC94D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35D945F9" w14:textId="44A96026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509,458</w:t>
            </w:r>
          </w:p>
        </w:tc>
        <w:tc>
          <w:tcPr>
            <w:tcW w:w="146" w:type="pct"/>
          </w:tcPr>
          <w:p w14:paraId="6B5E215E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15331108" w14:textId="30234DEA" w:rsidR="007E2956" w:rsidRPr="005C2D3F" w:rsidRDefault="00E76EE1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636,129</w:t>
            </w:r>
          </w:p>
        </w:tc>
        <w:tc>
          <w:tcPr>
            <w:tcW w:w="145" w:type="pct"/>
          </w:tcPr>
          <w:p w14:paraId="63211960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7D75DEE" w14:textId="28D8D22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497,302</w:t>
            </w:r>
          </w:p>
        </w:tc>
      </w:tr>
      <w:tr w:rsidR="007E2956" w:rsidRPr="005C2D3F" w14:paraId="41DE2FE5" w14:textId="77777777" w:rsidTr="00AE32E7">
        <w:tc>
          <w:tcPr>
            <w:tcW w:w="1989" w:type="pct"/>
          </w:tcPr>
          <w:p w14:paraId="36963CBD" w14:textId="77777777" w:rsidR="007E2956" w:rsidRPr="005C2D3F" w:rsidRDefault="007E2956" w:rsidP="007E29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CA4DD3A" w14:textId="49D2E53C" w:rsidR="007E2956" w:rsidRPr="005C2D3F" w:rsidRDefault="00E76EE1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</w:t>
            </w:r>
          </w:p>
        </w:tc>
        <w:tc>
          <w:tcPr>
            <w:tcW w:w="142" w:type="pct"/>
          </w:tcPr>
          <w:p w14:paraId="1BC7C740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A33992C" w14:textId="30DA649A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08880C4C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64C74E2" w14:textId="5570DC5A" w:rsidR="007E2956" w:rsidRPr="005C2D3F" w:rsidRDefault="00E76EE1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1E2CE190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AD61486" w14:textId="2102ECA6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</w:t>
            </w:r>
          </w:p>
        </w:tc>
      </w:tr>
      <w:tr w:rsidR="007E2956" w:rsidRPr="005C2D3F" w14:paraId="0E52532F" w14:textId="77777777" w:rsidTr="00AE32E7">
        <w:tc>
          <w:tcPr>
            <w:tcW w:w="1989" w:type="pct"/>
          </w:tcPr>
          <w:p w14:paraId="03E04E85" w14:textId="77777777" w:rsidR="007E2956" w:rsidRPr="005C2D3F" w:rsidRDefault="007E2956" w:rsidP="007E2956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F30EE20" w14:textId="3AB104BE" w:rsidR="007E2956" w:rsidRPr="005C2D3F" w:rsidRDefault="00E76EE1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671,015</w:t>
            </w:r>
          </w:p>
        </w:tc>
        <w:tc>
          <w:tcPr>
            <w:tcW w:w="142" w:type="pct"/>
          </w:tcPr>
          <w:p w14:paraId="232C291A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0319E5D" w14:textId="455236C5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6" w:type="pct"/>
          </w:tcPr>
          <w:p w14:paraId="3A954069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D4C1E8" w14:textId="65C25A6F" w:rsidR="007E2956" w:rsidRPr="005C2D3F" w:rsidRDefault="00E76EE1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1,130,315</w:t>
            </w:r>
          </w:p>
        </w:tc>
        <w:tc>
          <w:tcPr>
            <w:tcW w:w="145" w:type="pct"/>
          </w:tcPr>
          <w:p w14:paraId="1F1F98E1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1A38C10A" w14:textId="083D64EA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774,777</w:t>
            </w:r>
          </w:p>
        </w:tc>
      </w:tr>
      <w:tr w:rsidR="007E2956" w:rsidRPr="005C2D3F" w14:paraId="0C47D1D8" w14:textId="77777777" w:rsidTr="00AE32E7">
        <w:tc>
          <w:tcPr>
            <w:tcW w:w="1989" w:type="pct"/>
          </w:tcPr>
          <w:p w14:paraId="074DEE8C" w14:textId="77777777" w:rsidR="007E2956" w:rsidRPr="005C2D3F" w:rsidRDefault="007E2956" w:rsidP="007E2956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3C51460" w14:textId="340FAD9D" w:rsidR="007E2956" w:rsidRPr="005C2D3F" w:rsidRDefault="00E76EE1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AB8476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10577B0" w14:textId="7E0C00B3" w:rsidR="007E2956" w:rsidRPr="005C2D3F" w:rsidRDefault="007E2956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CD6617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7D26151" w14:textId="6C144A2F" w:rsidR="007E2956" w:rsidRPr="005C2D3F" w:rsidRDefault="00E76EE1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(10,137)</w:t>
            </w:r>
          </w:p>
        </w:tc>
        <w:tc>
          <w:tcPr>
            <w:tcW w:w="145" w:type="pct"/>
          </w:tcPr>
          <w:p w14:paraId="7CEC158C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80393C0" w14:textId="365518DC" w:rsidR="007E2956" w:rsidRPr="005C2D3F" w:rsidRDefault="007E2956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(11,130)</w:t>
            </w:r>
          </w:p>
        </w:tc>
      </w:tr>
      <w:tr w:rsidR="007E2956" w:rsidRPr="005C2D3F" w14:paraId="2D7DE5B8" w14:textId="77777777" w:rsidTr="00AE32E7">
        <w:tc>
          <w:tcPr>
            <w:tcW w:w="1989" w:type="pct"/>
          </w:tcPr>
          <w:p w14:paraId="3A49FB93" w14:textId="77777777" w:rsidR="007E2956" w:rsidRPr="005C2D3F" w:rsidRDefault="007E2956" w:rsidP="007E295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3450168" w14:textId="1A8A3196" w:rsidR="007E2956" w:rsidRPr="005C2D3F" w:rsidRDefault="00E76EE1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671,015</w:t>
            </w:r>
          </w:p>
        </w:tc>
        <w:tc>
          <w:tcPr>
            <w:tcW w:w="142" w:type="pct"/>
          </w:tcPr>
          <w:p w14:paraId="4953C5CD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DD82D34" w14:textId="2D83CAC4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6" w:type="pct"/>
          </w:tcPr>
          <w:p w14:paraId="594AF4A9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B98F041" w14:textId="616EE28F" w:rsidR="007E2956" w:rsidRPr="005C2D3F" w:rsidRDefault="00E76EE1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1,120,178</w:t>
            </w:r>
          </w:p>
        </w:tc>
        <w:tc>
          <w:tcPr>
            <w:tcW w:w="145" w:type="pct"/>
          </w:tcPr>
          <w:p w14:paraId="2545C6EE" w14:textId="77777777" w:rsidR="007E2956" w:rsidRPr="005C2D3F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ED5FB9" w14:textId="79A77E12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763,647</w:t>
            </w:r>
          </w:p>
        </w:tc>
      </w:tr>
      <w:tr w:rsidR="007E2956" w:rsidRPr="002C69F2" w14:paraId="25A85F54" w14:textId="77777777" w:rsidTr="00AE32E7">
        <w:tc>
          <w:tcPr>
            <w:tcW w:w="1989" w:type="pct"/>
          </w:tcPr>
          <w:p w14:paraId="51E28F72" w14:textId="77777777" w:rsidR="007E2956" w:rsidRPr="002C69F2" w:rsidRDefault="007E2956" w:rsidP="007E2956">
            <w:pPr>
              <w:spacing w:line="340" w:lineRule="exact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7BA5F851" w14:textId="77777777" w:rsidR="007E2956" w:rsidRPr="002C69F2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934332A" w14:textId="77777777" w:rsidR="007E2956" w:rsidRPr="002C69F2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29B8FEC" w14:textId="77777777" w:rsidR="007E2956" w:rsidRPr="002C69F2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4ED3D62" w14:textId="77777777" w:rsidR="007E2956" w:rsidRPr="002C69F2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C589A9E" w14:textId="77777777" w:rsidR="007E2956" w:rsidRPr="002C69F2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3E3053D9" w14:textId="77777777" w:rsidR="007E2956" w:rsidRPr="002C69F2" w:rsidRDefault="007E2956" w:rsidP="0034254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0D8B5D" w14:textId="77777777" w:rsidR="007E2956" w:rsidRPr="002C69F2" w:rsidRDefault="007E2956" w:rsidP="0034254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E2956" w:rsidRPr="005C2D3F" w14:paraId="5B1F5B84" w14:textId="77777777" w:rsidTr="00AE32E7">
        <w:tc>
          <w:tcPr>
            <w:tcW w:w="1989" w:type="pct"/>
          </w:tcPr>
          <w:p w14:paraId="475DEC9C" w14:textId="77777777" w:rsidR="007E2956" w:rsidRPr="005C2D3F" w:rsidRDefault="007E2956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14:paraId="794B075E" w14:textId="77777777" w:rsidR="007E2956" w:rsidRPr="005C2D3F" w:rsidRDefault="007E2956" w:rsidP="007E2956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E66942A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04EE234" w14:textId="77777777" w:rsidR="007E2956" w:rsidRPr="005C2D3F" w:rsidRDefault="007E2956" w:rsidP="0034254A">
            <w:pPr>
              <w:pStyle w:val="BodyText"/>
              <w:tabs>
                <w:tab w:val="decimal" w:pos="618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48C1A6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39F88F" w14:textId="77777777" w:rsidR="007E2956" w:rsidRPr="005C2D3F" w:rsidRDefault="007E2956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017E83" w14:textId="77777777" w:rsidR="007E2956" w:rsidRPr="005C2D3F" w:rsidRDefault="007E2956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165F251C" w14:textId="77777777" w:rsidR="007E2956" w:rsidRPr="005C2D3F" w:rsidRDefault="007E2956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7E2956" w:rsidRPr="005C2D3F" w14:paraId="0E4F1EA3" w14:textId="77777777" w:rsidTr="00AE32E7">
        <w:tc>
          <w:tcPr>
            <w:tcW w:w="1989" w:type="pct"/>
          </w:tcPr>
          <w:p w14:paraId="5D06C792" w14:textId="77777777" w:rsidR="007E2956" w:rsidRPr="005C2D3F" w:rsidRDefault="007E2956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6823061A" w14:textId="4F4BCB9E" w:rsidR="007E2956" w:rsidRPr="005C2D3F" w:rsidRDefault="00E76EE1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ADFA06" w14:textId="77777777" w:rsidR="007E2956" w:rsidRPr="005C2D3F" w:rsidRDefault="007E2956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75D8536" w14:textId="34067EDF" w:rsidR="007E2956" w:rsidRPr="005C2D3F" w:rsidRDefault="007E2956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CC119B" w14:textId="77777777" w:rsidR="007E2956" w:rsidRPr="005C2D3F" w:rsidRDefault="007E2956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4CC2880" w14:textId="75F680F5" w:rsidR="007E2956" w:rsidRPr="005C2D3F" w:rsidRDefault="00E76EE1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(474)</w:t>
            </w:r>
          </w:p>
        </w:tc>
        <w:tc>
          <w:tcPr>
            <w:tcW w:w="145" w:type="pct"/>
          </w:tcPr>
          <w:p w14:paraId="773A6B06" w14:textId="77777777" w:rsidR="007E2956" w:rsidRPr="005C2D3F" w:rsidRDefault="007E2956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1728ABAF" w14:textId="777FE62F" w:rsidR="007E2956" w:rsidRPr="005C2D3F" w:rsidRDefault="007E2956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(383,875)</w:t>
            </w:r>
          </w:p>
        </w:tc>
      </w:tr>
      <w:tr w:rsidR="004B5F7D" w:rsidRPr="005C2D3F" w14:paraId="349AB0D0" w14:textId="77777777" w:rsidTr="004B5F7D">
        <w:tc>
          <w:tcPr>
            <w:tcW w:w="1989" w:type="pct"/>
          </w:tcPr>
          <w:p w14:paraId="6D2F452B" w14:textId="77777777" w:rsidR="004B5F7D" w:rsidRPr="005C2D3F" w:rsidRDefault="004B5F7D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497D7230" w14:textId="77777777" w:rsidR="004B5F7D" w:rsidRDefault="004B5F7D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C92871B" w14:textId="77777777" w:rsidR="004B5F7D" w:rsidRPr="005C2D3F" w:rsidRDefault="004B5F7D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C5617AF" w14:textId="77777777" w:rsidR="004B5F7D" w:rsidRPr="005C2D3F" w:rsidRDefault="004B5F7D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DD77E9A" w14:textId="77777777" w:rsidR="004B5F7D" w:rsidRPr="005C2D3F" w:rsidRDefault="004B5F7D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F208E3E" w14:textId="77777777" w:rsidR="004B5F7D" w:rsidRDefault="004B5F7D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EFDD87C" w14:textId="77777777" w:rsidR="004B5F7D" w:rsidRPr="005C2D3F" w:rsidRDefault="004B5F7D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7B66DF8A" w14:textId="77777777" w:rsidR="004B5F7D" w:rsidRPr="005C2D3F" w:rsidRDefault="004B5F7D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4B5F7D" w:rsidRPr="005C2D3F" w14:paraId="6FB72DA1" w14:textId="77777777" w:rsidTr="004B5F7D">
        <w:tc>
          <w:tcPr>
            <w:tcW w:w="1989" w:type="pct"/>
          </w:tcPr>
          <w:p w14:paraId="091CBC6D" w14:textId="77777777" w:rsidR="004B5F7D" w:rsidRPr="005C2D3F" w:rsidRDefault="004B5F7D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2E7563E9" w14:textId="77777777" w:rsidR="004B5F7D" w:rsidRDefault="004B5F7D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886B1F7" w14:textId="77777777" w:rsidR="004B5F7D" w:rsidRPr="005C2D3F" w:rsidRDefault="004B5F7D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2664625" w14:textId="77777777" w:rsidR="004B5F7D" w:rsidRPr="005C2D3F" w:rsidRDefault="004B5F7D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DC51E" w14:textId="77777777" w:rsidR="004B5F7D" w:rsidRPr="005C2D3F" w:rsidRDefault="004B5F7D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79FFB45" w14:textId="77777777" w:rsidR="004B5F7D" w:rsidRDefault="004B5F7D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776B25" w14:textId="77777777" w:rsidR="004B5F7D" w:rsidRPr="005C2D3F" w:rsidRDefault="004B5F7D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1356458F" w14:textId="77777777" w:rsidR="004B5F7D" w:rsidRPr="005C2D3F" w:rsidRDefault="004B5F7D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4B5F7D" w:rsidRPr="005C2D3F" w14:paraId="4144E52B" w14:textId="77777777" w:rsidTr="004B5F7D">
        <w:tc>
          <w:tcPr>
            <w:tcW w:w="1989" w:type="pct"/>
          </w:tcPr>
          <w:p w14:paraId="7BD794C6" w14:textId="77777777" w:rsidR="004B5F7D" w:rsidRPr="005C2D3F" w:rsidRDefault="004B5F7D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18737634" w14:textId="77777777" w:rsidR="004B5F7D" w:rsidRDefault="004B5F7D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08A6F8D" w14:textId="77777777" w:rsidR="004B5F7D" w:rsidRPr="005C2D3F" w:rsidRDefault="004B5F7D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9E632B6" w14:textId="77777777" w:rsidR="004B5F7D" w:rsidRPr="005C2D3F" w:rsidRDefault="004B5F7D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345CB1" w14:textId="77777777" w:rsidR="004B5F7D" w:rsidRPr="005C2D3F" w:rsidRDefault="004B5F7D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D4AD6B" w14:textId="77777777" w:rsidR="004B5F7D" w:rsidRDefault="004B5F7D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0DC7C7" w14:textId="77777777" w:rsidR="004B5F7D" w:rsidRPr="005C2D3F" w:rsidRDefault="004B5F7D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13B5D1F8" w14:textId="77777777" w:rsidR="004B5F7D" w:rsidRPr="005C2D3F" w:rsidRDefault="004B5F7D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4B5F7D" w:rsidRPr="005C2D3F" w14:paraId="5679035D" w14:textId="77777777" w:rsidTr="004B5F7D">
        <w:tc>
          <w:tcPr>
            <w:tcW w:w="1989" w:type="pct"/>
          </w:tcPr>
          <w:p w14:paraId="428E7ABC" w14:textId="77777777" w:rsidR="004B5F7D" w:rsidRPr="005C2D3F" w:rsidRDefault="004B5F7D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6F0763E6" w14:textId="77777777" w:rsidR="004B5F7D" w:rsidRDefault="004B5F7D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905416" w14:textId="77777777" w:rsidR="004B5F7D" w:rsidRPr="005C2D3F" w:rsidRDefault="004B5F7D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0F68844" w14:textId="77777777" w:rsidR="004B5F7D" w:rsidRPr="005C2D3F" w:rsidRDefault="004B5F7D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CD65BFE" w14:textId="77777777" w:rsidR="004B5F7D" w:rsidRPr="005C2D3F" w:rsidRDefault="004B5F7D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693D719" w14:textId="77777777" w:rsidR="004B5F7D" w:rsidRDefault="004B5F7D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AFA56C" w14:textId="77777777" w:rsidR="004B5F7D" w:rsidRPr="005C2D3F" w:rsidRDefault="004B5F7D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2D69FF6F" w14:textId="77777777" w:rsidR="004B5F7D" w:rsidRPr="005C2D3F" w:rsidRDefault="004B5F7D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4B5F7D" w:rsidRPr="005C2D3F" w14:paraId="53F94FF3" w14:textId="77777777" w:rsidTr="004B5F7D">
        <w:tc>
          <w:tcPr>
            <w:tcW w:w="1989" w:type="pct"/>
          </w:tcPr>
          <w:p w14:paraId="01216458" w14:textId="77777777" w:rsidR="004B5F7D" w:rsidRPr="005C2D3F" w:rsidRDefault="004B5F7D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79133A24" w14:textId="77777777" w:rsidR="004B5F7D" w:rsidRDefault="004B5F7D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1AA5D6E" w14:textId="77777777" w:rsidR="004B5F7D" w:rsidRPr="005C2D3F" w:rsidRDefault="004B5F7D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FCF2EFC" w14:textId="77777777" w:rsidR="004B5F7D" w:rsidRPr="005C2D3F" w:rsidRDefault="004B5F7D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4A5449" w14:textId="77777777" w:rsidR="004B5F7D" w:rsidRPr="005C2D3F" w:rsidRDefault="004B5F7D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0904D16" w14:textId="77777777" w:rsidR="004B5F7D" w:rsidRDefault="004B5F7D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AEA134B" w14:textId="77777777" w:rsidR="004B5F7D" w:rsidRPr="005C2D3F" w:rsidRDefault="004B5F7D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10F2F6F8" w14:textId="77777777" w:rsidR="004B5F7D" w:rsidRPr="005C2D3F" w:rsidRDefault="004B5F7D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E011C5" w:rsidRPr="005C2D3F" w14:paraId="72B5C2C3" w14:textId="77777777" w:rsidTr="004B5F7D">
        <w:tc>
          <w:tcPr>
            <w:tcW w:w="1989" w:type="pct"/>
          </w:tcPr>
          <w:p w14:paraId="07868196" w14:textId="77777777" w:rsidR="00E011C5" w:rsidRPr="005C2D3F" w:rsidRDefault="00E011C5" w:rsidP="007E295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4E260340" w14:textId="77777777" w:rsidR="00E011C5" w:rsidRDefault="00E011C5" w:rsidP="00E76E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3578B17" w14:textId="77777777" w:rsidR="00E011C5" w:rsidRPr="005C2D3F" w:rsidRDefault="00E011C5" w:rsidP="007E295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07FA6DA" w14:textId="77777777" w:rsidR="00E011C5" w:rsidRPr="005C2D3F" w:rsidRDefault="00E011C5" w:rsidP="00CB40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C30ED8E" w14:textId="77777777" w:rsidR="00E011C5" w:rsidRPr="005C2D3F" w:rsidRDefault="00E011C5" w:rsidP="003425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16643D" w14:textId="77777777" w:rsidR="00E011C5" w:rsidRDefault="00E011C5" w:rsidP="003425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10312E" w14:textId="77777777" w:rsidR="00E011C5" w:rsidRPr="005C2D3F" w:rsidRDefault="00E011C5" w:rsidP="0034254A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723B9450" w14:textId="77777777" w:rsidR="00E011C5" w:rsidRPr="005C2D3F" w:rsidRDefault="00E011C5" w:rsidP="0034254A">
            <w:pPr>
              <w:pStyle w:val="BodyText"/>
              <w:tabs>
                <w:tab w:val="decimal" w:pos="1045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7E2956" w:rsidRPr="005C2D3F" w14:paraId="26053275" w14:textId="77777777" w:rsidTr="004B5F7D">
        <w:tc>
          <w:tcPr>
            <w:tcW w:w="1989" w:type="pct"/>
            <w:shd w:val="clear" w:color="auto" w:fill="auto"/>
          </w:tcPr>
          <w:p w14:paraId="65F860AC" w14:textId="77777777" w:rsidR="007E2956" w:rsidRPr="005C2D3F" w:rsidRDefault="007E2956" w:rsidP="007E2956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br w:type="page"/>
            </w:r>
            <w:r w:rsidRPr="005C2D3F">
              <w:rPr>
                <w:rFonts w:hint="cs"/>
                <w:cs/>
              </w:rPr>
              <w:t xml:space="preserve"> 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9" w:type="pct"/>
            <w:gridSpan w:val="3"/>
            <w:vAlign w:val="bottom"/>
          </w:tcPr>
          <w:p w14:paraId="04A196F5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628DAC5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285D8006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956" w:rsidRPr="005C2D3F" w14:paraId="2BA73FFA" w14:textId="77777777" w:rsidTr="00AE32E7">
        <w:tc>
          <w:tcPr>
            <w:tcW w:w="1989" w:type="pct"/>
          </w:tcPr>
          <w:p w14:paraId="306D88E6" w14:textId="77777777" w:rsidR="007E2956" w:rsidRPr="005C2D3F" w:rsidRDefault="007E2956" w:rsidP="007E29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529A396" w14:textId="6C361E67" w:rsidR="007E2956" w:rsidRPr="005C2D3F" w:rsidRDefault="00B44695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5975AEFF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12C75012" w14:textId="36B3A982" w:rsidR="007E2956" w:rsidRPr="005C2D3F" w:rsidRDefault="00B44695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03577771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8DE6AB" w14:textId="17A7E643" w:rsidR="007E2956" w:rsidRPr="005C2D3F" w:rsidRDefault="00B44695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57D705F0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6F0B9D87" w14:textId="77A25D02" w:rsidR="007E2956" w:rsidRPr="005C2D3F" w:rsidRDefault="00B44695" w:rsidP="007E295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7E2956" w:rsidRPr="005C2D3F" w14:paraId="323EC10E" w14:textId="77777777" w:rsidTr="00AE32E7">
        <w:trPr>
          <w:trHeight w:val="425"/>
        </w:trPr>
        <w:tc>
          <w:tcPr>
            <w:tcW w:w="1989" w:type="pct"/>
          </w:tcPr>
          <w:p w14:paraId="4A4E1E14" w14:textId="77777777" w:rsidR="007E2956" w:rsidRPr="005C2D3F" w:rsidRDefault="007E2956" w:rsidP="007E2956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31E4D150" w14:textId="77777777" w:rsidR="007E2956" w:rsidRPr="005C2D3F" w:rsidRDefault="007E2956" w:rsidP="007E2956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303" w:rsidRPr="005C2D3F" w14:paraId="31167F6D" w14:textId="77777777" w:rsidTr="00AE32E7">
        <w:tc>
          <w:tcPr>
            <w:tcW w:w="1989" w:type="pct"/>
          </w:tcPr>
          <w:p w14:paraId="2C810B81" w14:textId="77777777" w:rsidR="009B7303" w:rsidRPr="005C2D3F" w:rsidRDefault="009B7303" w:rsidP="009B7303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6DA33066" w14:textId="101E2F48" w:rsidR="009B7303" w:rsidRPr="005C2D3F" w:rsidRDefault="00E83FFC" w:rsidP="009B7303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49F69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2E4376B" w14:textId="22DB1576" w:rsidR="009B7303" w:rsidRPr="005C2D3F" w:rsidRDefault="009B7303" w:rsidP="00682274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2EC729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59B27B9" w14:textId="705BEE3C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52,677</w:t>
            </w:r>
          </w:p>
        </w:tc>
        <w:tc>
          <w:tcPr>
            <w:tcW w:w="145" w:type="pct"/>
          </w:tcPr>
          <w:p w14:paraId="2C4F94AE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4078F70" w14:textId="70EB4DBC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48,347</w:t>
            </w:r>
          </w:p>
        </w:tc>
      </w:tr>
      <w:tr w:rsidR="009B7303" w:rsidRPr="005C2D3F" w14:paraId="5DB1DF59" w14:textId="77777777" w:rsidTr="00AE32E7">
        <w:tc>
          <w:tcPr>
            <w:tcW w:w="1989" w:type="pct"/>
          </w:tcPr>
          <w:p w14:paraId="472333DE" w14:textId="77777777" w:rsidR="009B7303" w:rsidRPr="005C2D3F" w:rsidRDefault="009B7303" w:rsidP="009B7303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2C899920" w14:textId="0176518A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156,685</w:t>
            </w:r>
          </w:p>
        </w:tc>
        <w:tc>
          <w:tcPr>
            <w:tcW w:w="142" w:type="pct"/>
          </w:tcPr>
          <w:p w14:paraId="35C4336C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2F5850F" w14:textId="49D30B6F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78,575</w:t>
            </w:r>
          </w:p>
        </w:tc>
        <w:tc>
          <w:tcPr>
            <w:tcW w:w="146" w:type="pct"/>
          </w:tcPr>
          <w:p w14:paraId="5FFE6D95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EBEE4DD" w14:textId="71146359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27,558</w:t>
            </w:r>
          </w:p>
        </w:tc>
        <w:tc>
          <w:tcPr>
            <w:tcW w:w="145" w:type="pct"/>
          </w:tcPr>
          <w:p w14:paraId="3C5ED62A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1D4AE7F8" w14:textId="0E121518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28,161</w:t>
            </w:r>
          </w:p>
        </w:tc>
      </w:tr>
      <w:tr w:rsidR="009B7303" w:rsidRPr="005C2D3F" w14:paraId="3E0934B1" w14:textId="77777777" w:rsidTr="00AE32E7">
        <w:tc>
          <w:tcPr>
            <w:tcW w:w="1989" w:type="pct"/>
          </w:tcPr>
          <w:p w14:paraId="0D9AD697" w14:textId="77777777" w:rsidR="009B7303" w:rsidRPr="005C2D3F" w:rsidRDefault="009B7303" w:rsidP="009B730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082716E8" w14:textId="3322CD30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156,685</w:t>
            </w:r>
          </w:p>
        </w:tc>
        <w:tc>
          <w:tcPr>
            <w:tcW w:w="142" w:type="pct"/>
          </w:tcPr>
          <w:p w14:paraId="5EA670A9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23CEDF2" w14:textId="5256D129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78,575</w:t>
            </w:r>
          </w:p>
        </w:tc>
        <w:tc>
          <w:tcPr>
            <w:tcW w:w="146" w:type="pct"/>
          </w:tcPr>
          <w:p w14:paraId="66811BA1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20DCA9B" w14:textId="363441D9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80,235</w:t>
            </w:r>
          </w:p>
        </w:tc>
        <w:tc>
          <w:tcPr>
            <w:tcW w:w="145" w:type="pct"/>
          </w:tcPr>
          <w:p w14:paraId="66224AFD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CA3ABF8" w14:textId="6C06E851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76,508</w:t>
            </w:r>
          </w:p>
        </w:tc>
      </w:tr>
      <w:tr w:rsidR="009B7303" w:rsidRPr="005C2D3F" w14:paraId="433F1E29" w14:textId="77777777" w:rsidTr="00AE32E7">
        <w:tc>
          <w:tcPr>
            <w:tcW w:w="1989" w:type="pct"/>
          </w:tcPr>
          <w:p w14:paraId="02373DDA" w14:textId="77777777" w:rsidR="009B7303" w:rsidRPr="005C2D3F" w:rsidRDefault="009B7303" w:rsidP="009B7303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C4C759E" w14:textId="45ADD275" w:rsidR="009B7303" w:rsidRPr="005C2D3F" w:rsidRDefault="00E83FFC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(20,964</w:t>
            </w:r>
            <w:r w:rsidR="0021677C">
              <w:rPr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C48E254" w14:textId="77777777" w:rsidR="009B7303" w:rsidRPr="005C2D3F" w:rsidRDefault="009B7303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31F7646" w14:textId="67A2E237" w:rsidR="009B7303" w:rsidRPr="005C2D3F" w:rsidRDefault="009B7303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(21,113)</w:t>
            </w:r>
          </w:p>
        </w:tc>
        <w:tc>
          <w:tcPr>
            <w:tcW w:w="146" w:type="pct"/>
          </w:tcPr>
          <w:p w14:paraId="79093963" w14:textId="77777777" w:rsidR="009B7303" w:rsidRPr="005C2D3F" w:rsidRDefault="009B7303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1EB829F" w14:textId="0DCEE6B2" w:rsidR="009B7303" w:rsidRPr="005C2D3F" w:rsidRDefault="00E83FFC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(39,427)</w:t>
            </w:r>
          </w:p>
        </w:tc>
        <w:tc>
          <w:tcPr>
            <w:tcW w:w="145" w:type="pct"/>
          </w:tcPr>
          <w:p w14:paraId="72FF111C" w14:textId="77777777" w:rsidR="009B7303" w:rsidRPr="005C2D3F" w:rsidRDefault="009B7303" w:rsidP="009B7303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E40490C" w14:textId="600B5AB1" w:rsidR="009B7303" w:rsidRPr="005C2D3F" w:rsidRDefault="009B7303" w:rsidP="009B730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(43,056)</w:t>
            </w:r>
          </w:p>
        </w:tc>
      </w:tr>
      <w:tr w:rsidR="009B7303" w:rsidRPr="005C2D3F" w14:paraId="42AE7999" w14:textId="77777777" w:rsidTr="00AE32E7">
        <w:tc>
          <w:tcPr>
            <w:tcW w:w="1989" w:type="pct"/>
          </w:tcPr>
          <w:p w14:paraId="6774EBB3" w14:textId="77777777" w:rsidR="009B7303" w:rsidRPr="005C2D3F" w:rsidRDefault="009B7303" w:rsidP="009B730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B8325F2" w14:textId="31DC20F0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135,721</w:t>
            </w:r>
          </w:p>
        </w:tc>
        <w:tc>
          <w:tcPr>
            <w:tcW w:w="142" w:type="pct"/>
          </w:tcPr>
          <w:p w14:paraId="41536851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7D5B621" w14:textId="6ECD4D64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46" w:type="pct"/>
          </w:tcPr>
          <w:p w14:paraId="1CB8ED80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D7C1559" w14:textId="5574EB5E" w:rsidR="009B7303" w:rsidRPr="005C2D3F" w:rsidRDefault="00E83FFC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40,808</w:t>
            </w:r>
          </w:p>
        </w:tc>
        <w:tc>
          <w:tcPr>
            <w:tcW w:w="145" w:type="pct"/>
          </w:tcPr>
          <w:p w14:paraId="1C4BECF9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7CEC6D4" w14:textId="2EA32E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33,452</w:t>
            </w:r>
          </w:p>
        </w:tc>
      </w:tr>
      <w:tr w:rsidR="009B7303" w:rsidRPr="002C69F2" w14:paraId="0E858FC5" w14:textId="77777777" w:rsidTr="00A00C20">
        <w:trPr>
          <w:trHeight w:val="333"/>
        </w:trPr>
        <w:tc>
          <w:tcPr>
            <w:tcW w:w="1989" w:type="pct"/>
          </w:tcPr>
          <w:p w14:paraId="3A7BC078" w14:textId="77777777" w:rsidR="009B7303" w:rsidRPr="002C69F2" w:rsidRDefault="009B7303" w:rsidP="009B7303">
            <w:pPr>
              <w:spacing w:line="340" w:lineRule="exact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3011" w:type="pct"/>
            <w:gridSpan w:val="7"/>
          </w:tcPr>
          <w:p w14:paraId="389385EC" w14:textId="77777777" w:rsidR="009B7303" w:rsidRPr="002C69F2" w:rsidRDefault="009B7303" w:rsidP="009B7303">
            <w:pPr>
              <w:pStyle w:val="BodyText"/>
              <w:spacing w:after="0"/>
              <w:ind w:left="-108" w:right="-110"/>
              <w:jc w:val="center"/>
              <w:rPr>
                <w:sz w:val="20"/>
                <w:szCs w:val="20"/>
                <w:cs/>
              </w:rPr>
            </w:pPr>
          </w:p>
        </w:tc>
      </w:tr>
      <w:tr w:rsidR="009B7303" w:rsidRPr="005C2D3F" w14:paraId="719538B7" w14:textId="77777777" w:rsidTr="00A00C20">
        <w:trPr>
          <w:trHeight w:val="752"/>
        </w:trPr>
        <w:tc>
          <w:tcPr>
            <w:tcW w:w="1989" w:type="pct"/>
          </w:tcPr>
          <w:p w14:paraId="34E934A9" w14:textId="493FBFDB" w:rsidR="009B7303" w:rsidRPr="005C2D3F" w:rsidRDefault="00E83FFC" w:rsidP="009B7303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9B7303" w:rsidRPr="005C2D3F">
              <w:rPr>
                <w:rFonts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14:paraId="719604CB" w14:textId="77777777" w:rsidR="009B7303" w:rsidRPr="005C2D3F" w:rsidRDefault="009B7303" w:rsidP="009B7303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2342D1F0" w14:textId="710893A0" w:rsidR="009B7303" w:rsidRPr="005C2D3F" w:rsidRDefault="00E83FFC" w:rsidP="009B7303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7CB722" w14:textId="77777777" w:rsidR="009B7303" w:rsidRPr="005C2D3F" w:rsidRDefault="009B7303" w:rsidP="00F25356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2C8A701D" w14:textId="313A9924" w:rsidR="009B7303" w:rsidRPr="005C2D3F" w:rsidRDefault="00F25356" w:rsidP="000924D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FBDD6E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A6A9715" w14:textId="744373EC" w:rsidR="009B7303" w:rsidRPr="005C2D3F" w:rsidRDefault="0021310F" w:rsidP="0021310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(3,913)</w:t>
            </w:r>
          </w:p>
        </w:tc>
        <w:tc>
          <w:tcPr>
            <w:tcW w:w="145" w:type="pct"/>
          </w:tcPr>
          <w:p w14:paraId="2632DD78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0866FA19" w14:textId="3E97E123" w:rsidR="009B7303" w:rsidRPr="005C2D3F" w:rsidRDefault="00F25356" w:rsidP="009B7303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(9,893)</w:t>
            </w:r>
          </w:p>
        </w:tc>
      </w:tr>
    </w:tbl>
    <w:p w14:paraId="6A97F616" w14:textId="7B82EFE8" w:rsidR="00270052" w:rsidRPr="00F47950" w:rsidRDefault="00270052" w:rsidP="007F3E2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9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31"/>
        <w:gridCol w:w="813"/>
        <w:gridCol w:w="272"/>
        <w:gridCol w:w="907"/>
        <w:gridCol w:w="271"/>
        <w:gridCol w:w="990"/>
        <w:gridCol w:w="271"/>
        <w:gridCol w:w="990"/>
        <w:gridCol w:w="271"/>
        <w:gridCol w:w="934"/>
        <w:gridCol w:w="271"/>
        <w:gridCol w:w="1073"/>
      </w:tblGrid>
      <w:tr w:rsidR="00ED1B04" w:rsidRPr="005C2D3F" w14:paraId="5F273784" w14:textId="77777777" w:rsidTr="00E470F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586ACA5B" w14:textId="77777777" w:rsidR="00ED1B04" w:rsidRPr="005C2D3F" w:rsidRDefault="00ED1B04" w:rsidP="001C2919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  <w:p w14:paraId="13E1E425" w14:textId="77777777" w:rsidR="00466D3D" w:rsidRPr="005C2D3F" w:rsidRDefault="00466D3D" w:rsidP="001C2919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pct"/>
            <w:gridSpan w:val="3"/>
            <w:shd w:val="clear" w:color="auto" w:fill="auto"/>
            <w:vAlign w:val="bottom"/>
          </w:tcPr>
          <w:p w14:paraId="5BFA262C" w14:textId="77777777" w:rsidR="00ED1B04" w:rsidRPr="005C2D3F" w:rsidRDefault="00ED1B04" w:rsidP="00AF26F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9751CF" w14:textId="77777777" w:rsidR="00ED1B04" w:rsidRPr="005C2D3F" w:rsidRDefault="00ED1B04" w:rsidP="002C124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8" w:type="pct"/>
            <w:gridSpan w:val="3"/>
            <w:shd w:val="clear" w:color="auto" w:fill="auto"/>
            <w:vAlign w:val="bottom"/>
          </w:tcPr>
          <w:p w14:paraId="162A344A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6C24B64C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pct"/>
            <w:gridSpan w:val="3"/>
            <w:vAlign w:val="bottom"/>
          </w:tcPr>
          <w:p w14:paraId="57728362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5B2" w:rsidRPr="005C2D3F" w14:paraId="468B3084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7E89B8E3" w14:textId="77777777" w:rsidR="008C35B2" w:rsidRPr="005C2D3F" w:rsidRDefault="008C35B2" w:rsidP="008C35B2">
            <w:pPr>
              <w:pStyle w:val="BodyText"/>
              <w:spacing w:after="0" w:line="34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shd w:val="clear" w:color="auto" w:fill="auto"/>
          </w:tcPr>
          <w:p w14:paraId="0486D8ED" w14:textId="326EA08C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443CA456" w14:textId="77777777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65793F79" w14:textId="637C420B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60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784E2B0" w14:textId="77777777" w:rsidR="008C35B2" w:rsidRPr="005C2D3F" w:rsidRDefault="008C35B2" w:rsidP="008C35B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3FF9830E" w14:textId="33086CEC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2259982" w14:textId="77777777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577EFFDE" w14:textId="00AE05A4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3E2ADA37" w14:textId="77777777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0D023F68" w14:textId="7E202A4C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A4740F0" w14:textId="77777777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30DF5" w14:textId="2ECBE500" w:rsidR="008C35B2" w:rsidRPr="005C2D3F" w:rsidRDefault="008C35B2" w:rsidP="008C35B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60</w:t>
            </w:r>
          </w:p>
        </w:tc>
      </w:tr>
      <w:tr w:rsidR="008C35B2" w:rsidRPr="005C2D3F" w14:paraId="68559B98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64D120DA" w14:textId="77777777" w:rsidR="008C35B2" w:rsidRPr="005C2D3F" w:rsidRDefault="008C35B2" w:rsidP="008C35B2">
            <w:pPr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060" w:type="pct"/>
            <w:gridSpan w:val="3"/>
            <w:shd w:val="clear" w:color="auto" w:fill="auto"/>
          </w:tcPr>
          <w:p w14:paraId="45E6306C" w14:textId="77777777" w:rsidR="008C35B2" w:rsidRPr="005C2D3F" w:rsidRDefault="008C35B2" w:rsidP="008C35B2">
            <w:pPr>
              <w:pStyle w:val="BodyText"/>
              <w:spacing w:after="0" w:line="340" w:lineRule="exact"/>
              <w:ind w:left="-122" w:right="-131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" w:type="pct"/>
            <w:shd w:val="clear" w:color="auto" w:fill="auto"/>
          </w:tcPr>
          <w:p w14:paraId="2ADC8849" w14:textId="77777777" w:rsidR="008C35B2" w:rsidRPr="005C2D3F" w:rsidRDefault="008C35B2" w:rsidP="008C35B2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5" w:type="pct"/>
            <w:gridSpan w:val="7"/>
            <w:shd w:val="clear" w:color="auto" w:fill="auto"/>
          </w:tcPr>
          <w:p w14:paraId="69652552" w14:textId="77777777" w:rsidR="008C35B2" w:rsidRPr="005C2D3F" w:rsidRDefault="008C35B2" w:rsidP="008C35B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5B2" w:rsidRPr="005C2D3F" w14:paraId="0151185C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373F0A22" w14:textId="77777777" w:rsidR="008C35B2" w:rsidRPr="005C2D3F" w:rsidRDefault="008C35B2" w:rsidP="008C35B2">
            <w:pPr>
              <w:pStyle w:val="BodyText"/>
              <w:spacing w:after="0"/>
              <w:ind w:left="-108" w:right="-110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0" w:type="pct"/>
            <w:gridSpan w:val="3"/>
            <w:shd w:val="clear" w:color="auto" w:fill="auto"/>
          </w:tcPr>
          <w:p w14:paraId="0874941F" w14:textId="77777777" w:rsidR="008C35B2" w:rsidRPr="005C2D3F" w:rsidRDefault="008C35B2" w:rsidP="008C35B2">
            <w:pPr>
              <w:pStyle w:val="BodyText"/>
              <w:spacing w:after="0" w:line="340" w:lineRule="exact"/>
              <w:ind w:left="-122" w:right="-131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B630D99" w14:textId="77777777" w:rsidR="008C35B2" w:rsidRPr="005C2D3F" w:rsidRDefault="008C35B2" w:rsidP="008C35B2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5" w:type="pct"/>
            <w:gridSpan w:val="7"/>
            <w:shd w:val="clear" w:color="auto" w:fill="auto"/>
          </w:tcPr>
          <w:p w14:paraId="220DAA75" w14:textId="77777777" w:rsidR="008C35B2" w:rsidRPr="005C2D3F" w:rsidRDefault="008C35B2" w:rsidP="008C35B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E83FFC" w:rsidRPr="005C2D3F" w14:paraId="3205B5D7" w14:textId="77777777" w:rsidTr="00AE32E7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1F202A56" w14:textId="77777777" w:rsidR="00E83FFC" w:rsidRPr="005C2D3F" w:rsidRDefault="00E83FFC" w:rsidP="00E83FFC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04DF77" w14:textId="53428A2A" w:rsidR="00E83FFC" w:rsidRPr="00AE09A3" w:rsidRDefault="00E83FFC" w:rsidP="00E83FFC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AE09A3">
              <w:rPr>
                <w:sz w:val="30"/>
                <w:szCs w:val="30"/>
              </w:rPr>
              <w:t>1.9 - 3.2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5FD9C61" w14:textId="77777777" w:rsidR="00E83FFC" w:rsidRPr="005C2D3F" w:rsidRDefault="00E83FFC" w:rsidP="00E83FFC">
            <w:pPr>
              <w:pStyle w:val="BodyText"/>
              <w:spacing w:after="0" w:line="340" w:lineRule="exact"/>
              <w:ind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2D6503A7" w14:textId="1B515E40" w:rsidR="00E83FFC" w:rsidRPr="005C2D3F" w:rsidRDefault="00E83FFC" w:rsidP="00E83FFC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2.1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749E7B3" w14:textId="77777777" w:rsidR="00E83FFC" w:rsidRPr="005C2D3F" w:rsidRDefault="00E83FFC" w:rsidP="00E83FFC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094A8331" w14:textId="74036C96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979505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43C865A" w14:textId="2DD7A943" w:rsidR="00E83FFC" w:rsidRPr="005C2D3F" w:rsidRDefault="00E83FFC" w:rsidP="00E83FFC">
            <w:pPr>
              <w:pStyle w:val="BodyText"/>
              <w:tabs>
                <w:tab w:val="decimal" w:pos="510"/>
              </w:tabs>
              <w:spacing w:after="0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FB2AF9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497" w:type="pct"/>
          </w:tcPr>
          <w:p w14:paraId="4EAC6B19" w14:textId="779A1FDC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1,370,542</w:t>
            </w:r>
          </w:p>
        </w:tc>
        <w:tc>
          <w:tcPr>
            <w:tcW w:w="144" w:type="pct"/>
          </w:tcPr>
          <w:p w14:paraId="4795735A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77124B" w14:textId="068CF361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538,733</w:t>
            </w:r>
          </w:p>
        </w:tc>
      </w:tr>
      <w:tr w:rsidR="00E83FFC" w:rsidRPr="005C2D3F" w14:paraId="000E5B14" w14:textId="77777777" w:rsidTr="00E470F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201DD6D8" w14:textId="77777777" w:rsidR="00E83FFC" w:rsidRPr="005C2D3F" w:rsidRDefault="00E83FFC" w:rsidP="00E83FFC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3C7D8DD" w14:textId="3C616A3D" w:rsidR="00E83FFC" w:rsidRPr="00AE09A3" w:rsidRDefault="00E83FFC" w:rsidP="00E83FFC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AE09A3">
              <w:rPr>
                <w:sz w:val="30"/>
                <w:szCs w:val="30"/>
              </w:rPr>
              <w:t>4 - 6.26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4D75933" w14:textId="77777777" w:rsidR="00E83FFC" w:rsidRPr="005C2D3F" w:rsidRDefault="00E83FFC" w:rsidP="00E83FFC">
            <w:pPr>
              <w:pStyle w:val="BodyText"/>
              <w:spacing w:after="0" w:line="340" w:lineRule="exact"/>
              <w:ind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2485B4DF" w14:textId="1B998329" w:rsidR="00E83FFC" w:rsidRPr="005C2D3F" w:rsidRDefault="00E83FFC" w:rsidP="00E83FFC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4 - 6.26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878A375" w14:textId="77777777" w:rsidR="00E83FFC" w:rsidRPr="005C2D3F" w:rsidRDefault="00E83FFC" w:rsidP="00E83FFC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8E2F" w14:textId="735CF98A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60,534</w:t>
            </w:r>
          </w:p>
        </w:tc>
        <w:tc>
          <w:tcPr>
            <w:tcW w:w="144" w:type="pct"/>
            <w:shd w:val="clear" w:color="auto" w:fill="auto"/>
          </w:tcPr>
          <w:p w14:paraId="7A1249E8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2AAA4943" w14:textId="458531F3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60,965</w:t>
            </w:r>
          </w:p>
        </w:tc>
        <w:tc>
          <w:tcPr>
            <w:tcW w:w="144" w:type="pct"/>
          </w:tcPr>
          <w:p w14:paraId="61C94C1B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02798D91" w14:textId="0F0A1E6C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389A6B" w14:textId="77777777" w:rsidR="00E83FFC" w:rsidRPr="005C2D3F" w:rsidRDefault="00E83FFC" w:rsidP="00E83FFC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8AAD3" w14:textId="13BCB902" w:rsidR="00E83FFC" w:rsidRPr="005C2D3F" w:rsidRDefault="00E83FFC" w:rsidP="00E83FFC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E83FFC" w:rsidRPr="005C2D3F" w14:paraId="3B73F530" w14:textId="77777777" w:rsidTr="00912A0A">
        <w:trPr>
          <w:trHeight w:val="446"/>
        </w:trPr>
        <w:tc>
          <w:tcPr>
            <w:tcW w:w="1241" w:type="pct"/>
            <w:shd w:val="clear" w:color="auto" w:fill="auto"/>
          </w:tcPr>
          <w:p w14:paraId="41C8D154" w14:textId="77777777" w:rsidR="00E83FFC" w:rsidRPr="005C2D3F" w:rsidRDefault="00E83FFC" w:rsidP="00E83FFC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50134CCC" w14:textId="77777777" w:rsidR="00E83FFC" w:rsidRPr="005C2D3F" w:rsidRDefault="00E83FFC" w:rsidP="00E83FFC">
            <w:pPr>
              <w:pStyle w:val="BodyText"/>
              <w:spacing w:after="0" w:line="340" w:lineRule="exact"/>
              <w:ind w:left="-122" w:right="-131"/>
              <w:jc w:val="center"/>
              <w:rPr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F7607F4" w14:textId="77777777" w:rsidR="00E83FFC" w:rsidRPr="005C2D3F" w:rsidRDefault="00E83FFC" w:rsidP="00E83FFC">
            <w:pPr>
              <w:pStyle w:val="BodyText"/>
              <w:spacing w:after="0" w:line="340" w:lineRule="exact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3E1BC6F3" w14:textId="77777777" w:rsidR="00E83FFC" w:rsidRPr="005C2D3F" w:rsidRDefault="00E83FFC" w:rsidP="00E83FFC">
            <w:pPr>
              <w:pStyle w:val="BodyText"/>
              <w:spacing w:after="0" w:line="340" w:lineRule="exact"/>
              <w:ind w:left="-122" w:right="-22"/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31AB" w14:textId="77777777" w:rsidR="00E83FFC" w:rsidRPr="005C2D3F" w:rsidRDefault="00E83FFC" w:rsidP="00E83FFC">
            <w:pPr>
              <w:pStyle w:val="BodyText"/>
              <w:spacing w:after="0" w:line="340" w:lineRule="exact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A3B59" w14:textId="50DE225C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60,534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CC39115" w14:textId="77777777" w:rsidR="00E83FFC" w:rsidRPr="005C2D3F" w:rsidRDefault="00E83FFC" w:rsidP="00E83FFC">
            <w:pPr>
              <w:pStyle w:val="BodyText"/>
              <w:spacing w:after="0" w:line="340" w:lineRule="exact"/>
              <w:ind w:right="-4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75A1C4F7" w14:textId="21DA237A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44" w:type="pct"/>
          </w:tcPr>
          <w:p w14:paraId="5A0E3F20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6F989127" w14:textId="6EC537B6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1,370,542</w:t>
            </w:r>
          </w:p>
        </w:tc>
        <w:tc>
          <w:tcPr>
            <w:tcW w:w="144" w:type="pct"/>
          </w:tcPr>
          <w:p w14:paraId="4B057FE6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2D0888C7" w14:textId="64E3D289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</w:tr>
      <w:tr w:rsidR="00E83FFC" w:rsidRPr="005C2D3F" w14:paraId="174FA2D1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6A92036F" w14:textId="77777777" w:rsidR="00E83FFC" w:rsidRPr="005C2D3F" w:rsidRDefault="00E83FFC" w:rsidP="00E83FFC">
            <w:pPr>
              <w:spacing w:line="240" w:lineRule="auto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  <w:shd w:val="clear" w:color="auto" w:fill="auto"/>
          </w:tcPr>
          <w:p w14:paraId="7E9AA0B9" w14:textId="77777777" w:rsidR="00E83FFC" w:rsidRPr="005C2D3F" w:rsidRDefault="00E83FFC" w:rsidP="00E83FFC">
            <w:pPr>
              <w:pStyle w:val="BodyText"/>
              <w:spacing w:after="0" w:line="240" w:lineRule="auto"/>
              <w:ind w:left="-122" w:right="-131"/>
              <w:jc w:val="center"/>
              <w:rPr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D14CC86" w14:textId="77777777" w:rsidR="00E83FFC" w:rsidRPr="005C2D3F" w:rsidRDefault="00E83FFC" w:rsidP="00E83FFC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71F6F922" w14:textId="77777777" w:rsidR="00E83FFC" w:rsidRPr="005C2D3F" w:rsidRDefault="00E83FFC" w:rsidP="00E83FFC">
            <w:pPr>
              <w:pStyle w:val="BodyText"/>
              <w:spacing w:after="0" w:line="240" w:lineRule="auto"/>
              <w:ind w:left="-122" w:right="-22"/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AC07FFE" w14:textId="77777777" w:rsidR="00E83FFC" w:rsidRPr="005C2D3F" w:rsidRDefault="00E83FFC" w:rsidP="00E83FFC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5FB09D1" w14:textId="3D4F850E" w:rsidR="00E83FFC" w:rsidRPr="005C2D3F" w:rsidRDefault="00696A2A" w:rsidP="00E83FF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(60,534)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AB468E5" w14:textId="77777777" w:rsidR="00E83FFC" w:rsidRPr="005C2D3F" w:rsidRDefault="00E83FFC" w:rsidP="00E83FFC">
            <w:pPr>
              <w:pStyle w:val="BodyText"/>
              <w:spacing w:after="0"/>
              <w:ind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76290E74" w14:textId="488FBDE3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44" w:type="pct"/>
          </w:tcPr>
          <w:p w14:paraId="201C5C52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B0E8A15" w14:textId="1EF74239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(40,000)</w:t>
            </w:r>
          </w:p>
        </w:tc>
        <w:tc>
          <w:tcPr>
            <w:tcW w:w="144" w:type="pct"/>
          </w:tcPr>
          <w:p w14:paraId="77D42EBA" w14:textId="77777777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22119361" w14:textId="1788F746" w:rsidR="00E83FFC" w:rsidRPr="005C2D3F" w:rsidRDefault="00E83FFC" w:rsidP="00E83FF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</w:tr>
      <w:tr w:rsidR="00E83FFC" w:rsidRPr="005C2D3F" w14:paraId="33F6D9B1" w14:textId="77777777" w:rsidTr="006C1B41">
        <w:trPr>
          <w:trHeight w:val="446"/>
        </w:trPr>
        <w:tc>
          <w:tcPr>
            <w:tcW w:w="2301" w:type="pct"/>
            <w:gridSpan w:val="4"/>
            <w:shd w:val="clear" w:color="auto" w:fill="auto"/>
          </w:tcPr>
          <w:p w14:paraId="6525F6B4" w14:textId="77777777" w:rsidR="00E83FFC" w:rsidRPr="005C2D3F" w:rsidRDefault="00E83FFC" w:rsidP="00E83FFC">
            <w:pPr>
              <w:pStyle w:val="BodyText"/>
              <w:spacing w:after="0" w:line="240" w:lineRule="auto"/>
              <w:ind w:left="155" w:right="67" w:hanging="155"/>
              <w:rPr>
                <w:b/>
                <w:bCs/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b/>
                <w:bCs/>
                <w:sz w:val="30"/>
                <w:szCs w:val="30"/>
                <w:cs/>
              </w:rPr>
              <w:t>ระยะสั้น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แก่กิจการที่เกี่ยวข้องกัน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  <w:shd w:val="clear" w:color="auto" w:fill="auto"/>
          </w:tcPr>
          <w:p w14:paraId="7C763BDE" w14:textId="77777777" w:rsidR="00E83FFC" w:rsidRPr="005C2D3F" w:rsidRDefault="00E83FFC" w:rsidP="00E83FFC">
            <w:pPr>
              <w:pStyle w:val="BodyText"/>
              <w:spacing w:after="0" w:line="240" w:lineRule="auto"/>
              <w:ind w:right="-2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3A3BD" w14:textId="531B8773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0D7FAC" w14:textId="77777777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6E7C68C" w14:textId="0891C2DE" w:rsidR="00E83FFC" w:rsidRPr="005C2D3F" w:rsidRDefault="00E83FFC" w:rsidP="00E83FFC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B8B343" w14:textId="77777777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7CC1F956" w14:textId="0EB436FD" w:rsidR="00E83FFC" w:rsidRPr="005C2D3F" w:rsidRDefault="00E83FFC" w:rsidP="00E83FFC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1,330,542</w:t>
            </w:r>
          </w:p>
        </w:tc>
        <w:tc>
          <w:tcPr>
            <w:tcW w:w="144" w:type="pct"/>
          </w:tcPr>
          <w:p w14:paraId="38875CF1" w14:textId="77777777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55767" w14:textId="2647DAB6" w:rsidR="00E83FFC" w:rsidRPr="005C2D3F" w:rsidRDefault="00E83FFC" w:rsidP="00E83FFC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</w:tr>
      <w:tr w:rsidR="00E83FFC" w:rsidRPr="005C2D3F" w14:paraId="177959DF" w14:textId="77777777" w:rsidTr="00FA4AA9">
        <w:tblPrEx>
          <w:tblCellMar>
            <w:left w:w="108" w:type="dxa"/>
            <w:right w:w="108" w:type="dxa"/>
          </w:tblCellMar>
        </w:tblPrEx>
        <w:trPr>
          <w:trHeight w:val="368"/>
        </w:trPr>
        <w:tc>
          <w:tcPr>
            <w:tcW w:w="2445" w:type="pct"/>
            <w:gridSpan w:val="5"/>
            <w:shd w:val="clear" w:color="auto" w:fill="auto"/>
          </w:tcPr>
          <w:p w14:paraId="200A3BE3" w14:textId="77777777" w:rsidR="00E83FFC" w:rsidRPr="005C2D3F" w:rsidRDefault="00E83FFC" w:rsidP="00E83FFC">
            <w:pPr>
              <w:spacing w:line="340" w:lineRule="exact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14:paraId="43A82C1C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5B1144D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1564978E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</w:tcPr>
          <w:p w14:paraId="4F16E44C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3C411CEA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</w:tcPr>
          <w:p w14:paraId="28FF06AA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5AAF7070" w14:textId="77777777" w:rsidR="00E83FFC" w:rsidRPr="005C2D3F" w:rsidRDefault="00E83FFC" w:rsidP="00E83FFC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</w:tr>
      <w:tr w:rsidR="00E83FFC" w:rsidRPr="005C2D3F" w14:paraId="678D0F2F" w14:textId="77777777" w:rsidTr="006C1B41">
        <w:tblPrEx>
          <w:tblCellMar>
            <w:left w:w="108" w:type="dxa"/>
            <w:right w:w="108" w:type="dxa"/>
          </w:tblCellMar>
        </w:tblPrEx>
        <w:trPr>
          <w:trHeight w:val="452"/>
        </w:trPr>
        <w:tc>
          <w:tcPr>
            <w:tcW w:w="2445" w:type="pct"/>
            <w:gridSpan w:val="5"/>
            <w:shd w:val="clear" w:color="auto" w:fill="auto"/>
          </w:tcPr>
          <w:p w14:paraId="25798A0B" w14:textId="42BDABEC" w:rsidR="00E83FFC" w:rsidRPr="005C2D3F" w:rsidRDefault="00E83FFC" w:rsidP="00E83FFC">
            <w:pPr>
              <w:spacing w:line="340" w:lineRule="exact"/>
              <w:jc w:val="thaiDistribute"/>
              <w:rPr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กลับรายการหนี้สูญและหนี้สงสัยจะสูญสำหรับปี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18D28" w14:textId="53D9D3EC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81041C" w14:textId="77777777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60877213" w14:textId="1CF6C4C3" w:rsidR="00E83FFC" w:rsidRPr="005C2D3F" w:rsidRDefault="00E83FFC" w:rsidP="00E83FFC">
            <w:pPr>
              <w:pStyle w:val="BodyText"/>
              <w:tabs>
                <w:tab w:val="decimal" w:pos="517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301CD1" w14:textId="77777777" w:rsidR="00E83FFC" w:rsidRPr="005C2D3F" w:rsidRDefault="00E83FFC" w:rsidP="00E83FF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1BCE5692" w14:textId="27D9FDD5" w:rsidR="00E83FFC" w:rsidRPr="005C2D3F" w:rsidRDefault="00E83FFC" w:rsidP="00E83FFC">
            <w:pPr>
              <w:pStyle w:val="BodyText"/>
              <w:tabs>
                <w:tab w:val="decimal" w:pos="517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E83FFC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DBCDF1" w14:textId="77777777" w:rsidR="00E83FFC" w:rsidRPr="005C2D3F" w:rsidRDefault="00E83FFC" w:rsidP="00E83FFC">
            <w:pPr>
              <w:pStyle w:val="BodyText"/>
              <w:tabs>
                <w:tab w:val="decimal" w:pos="10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6C788B83" w14:textId="207DA1BD" w:rsidR="00E83FFC" w:rsidRPr="005C2D3F" w:rsidRDefault="00E83FFC" w:rsidP="00E83FFC">
            <w:pPr>
              <w:pStyle w:val="BodyText"/>
              <w:tabs>
                <w:tab w:val="decimal" w:pos="10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(90,000)</w:t>
            </w:r>
          </w:p>
        </w:tc>
      </w:tr>
    </w:tbl>
    <w:p w14:paraId="6690BA07" w14:textId="77777777" w:rsidR="0023435E" w:rsidRDefault="0023435E" w:rsidP="00A00C20">
      <w:pPr>
        <w:ind w:left="539" w:hanging="17"/>
        <w:jc w:val="thaiDistribute"/>
        <w:rPr>
          <w:sz w:val="30"/>
          <w:szCs w:val="30"/>
        </w:rPr>
      </w:pPr>
    </w:p>
    <w:p w14:paraId="06E96C59" w14:textId="77777777" w:rsidR="004B5F7D" w:rsidRDefault="004B5F7D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1D0D7EB" w14:textId="693A916A" w:rsidR="009C7CF4" w:rsidRPr="005C2D3F" w:rsidRDefault="00B77EA1" w:rsidP="00A00C20">
      <w:pPr>
        <w:ind w:left="539" w:hanging="1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รายการเคลื่อนไหวของเงินให้กู้ยืมแก่กิจ</w:t>
      </w:r>
      <w:r w:rsidR="00567BAF" w:rsidRPr="005C2D3F">
        <w:rPr>
          <w:sz w:val="30"/>
          <w:szCs w:val="30"/>
          <w:cs/>
        </w:rPr>
        <w:t>การที่เกี่ยวข้องกัน</w:t>
      </w:r>
      <w:r w:rsidR="001C2919" w:rsidRPr="005C2D3F">
        <w:rPr>
          <w:sz w:val="30"/>
          <w:szCs w:val="30"/>
          <w:cs/>
        </w:rPr>
        <w:t xml:space="preserve">สำหรับแต่ละปีสิ้นสุดวันที่ </w:t>
      </w:r>
      <w:r w:rsidR="00F47950">
        <w:rPr>
          <w:sz w:val="30"/>
          <w:szCs w:val="30"/>
        </w:rPr>
        <w:t>31</w:t>
      </w:r>
      <w:r w:rsidR="001C2919" w:rsidRPr="005C2D3F">
        <w:rPr>
          <w:sz w:val="30"/>
          <w:szCs w:val="30"/>
          <w:cs/>
        </w:rPr>
        <w:t xml:space="preserve"> ธันวาคม มีดังนี้</w:t>
      </w:r>
    </w:p>
    <w:p w14:paraId="63F80DB6" w14:textId="77777777" w:rsidR="00FF139F" w:rsidRPr="005C2D3F" w:rsidRDefault="00FF139F" w:rsidP="00B77EA1">
      <w:pPr>
        <w:ind w:firstLine="432"/>
        <w:rPr>
          <w:rFonts w:asciiTheme="majorBidi" w:hAnsiTheme="majorBidi" w:cstheme="majorBidi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263"/>
        <w:gridCol w:w="272"/>
        <w:gridCol w:w="1139"/>
        <w:gridCol w:w="246"/>
        <w:gridCol w:w="1239"/>
        <w:gridCol w:w="268"/>
        <w:gridCol w:w="1217"/>
      </w:tblGrid>
      <w:tr w:rsidR="00C20B34" w:rsidRPr="005C2D3F" w14:paraId="52B42C13" w14:textId="77777777" w:rsidTr="00E26250">
        <w:trPr>
          <w:trHeight w:val="191"/>
          <w:tblHeader/>
        </w:trPr>
        <w:tc>
          <w:tcPr>
            <w:tcW w:w="1948" w:type="pct"/>
          </w:tcPr>
          <w:p w14:paraId="3E32F9ED" w14:textId="77777777" w:rsidR="009138A7" w:rsidRPr="005C2D3F" w:rsidRDefault="009138A7" w:rsidP="001534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6" w:type="pct"/>
            <w:gridSpan w:val="3"/>
          </w:tcPr>
          <w:p w14:paraId="44AAC7C6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66BEC620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3" w:type="pct"/>
            <w:gridSpan w:val="3"/>
          </w:tcPr>
          <w:p w14:paraId="3FC3B99A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E2F" w:rsidRPr="005C2D3F" w14:paraId="2E769DF1" w14:textId="77777777" w:rsidTr="00E26250">
        <w:trPr>
          <w:tblHeader/>
        </w:trPr>
        <w:tc>
          <w:tcPr>
            <w:tcW w:w="1948" w:type="pct"/>
          </w:tcPr>
          <w:p w14:paraId="650BBAA7" w14:textId="77777777" w:rsidR="000A2E2F" w:rsidRPr="005C2D3F" w:rsidRDefault="000A2E2F" w:rsidP="000A2E2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0E048C23" w14:textId="32D4339D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F80CAAB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6AEBE58C" w14:textId="2C52DB2F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60</w:t>
            </w:r>
          </w:p>
        </w:tc>
        <w:tc>
          <w:tcPr>
            <w:tcW w:w="133" w:type="pct"/>
          </w:tcPr>
          <w:p w14:paraId="76D22D7B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7827D12D" w14:textId="4E9AAD42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A90912D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71E3F7F" w14:textId="4E62A4B3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60</w:t>
            </w:r>
          </w:p>
        </w:tc>
      </w:tr>
      <w:tr w:rsidR="000A2E2F" w:rsidRPr="005C2D3F" w14:paraId="64212AD7" w14:textId="77777777" w:rsidTr="00A00C20">
        <w:trPr>
          <w:trHeight w:val="363"/>
          <w:tblHeader/>
        </w:trPr>
        <w:tc>
          <w:tcPr>
            <w:tcW w:w="1948" w:type="pct"/>
          </w:tcPr>
          <w:p w14:paraId="1795DFE0" w14:textId="77777777" w:rsidR="000A2E2F" w:rsidRPr="005C2D3F" w:rsidRDefault="000A2E2F" w:rsidP="000A2E2F">
            <w:pPr>
              <w:pStyle w:val="BodyText"/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14:paraId="6BBA4620" w14:textId="77777777" w:rsidR="000A2E2F" w:rsidRPr="005C2D3F" w:rsidRDefault="000A2E2F" w:rsidP="000A2E2F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E2F" w:rsidRPr="005C2D3F" w14:paraId="706E97E8" w14:textId="77777777" w:rsidTr="00E26250">
        <w:tc>
          <w:tcPr>
            <w:tcW w:w="1948" w:type="pct"/>
          </w:tcPr>
          <w:p w14:paraId="677565A0" w14:textId="77777777" w:rsidR="000A2E2F" w:rsidRPr="005C2D3F" w:rsidRDefault="000A2E2F" w:rsidP="000A2E2F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3" w:type="pct"/>
          </w:tcPr>
          <w:p w14:paraId="1DC89E11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64BE14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17DCDF2F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F6AC05B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0D6211F8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57FF56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78EB281B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8E3F63" w:rsidRPr="005C2D3F" w14:paraId="71717D95" w14:textId="77777777" w:rsidTr="00E26250">
        <w:tc>
          <w:tcPr>
            <w:tcW w:w="1948" w:type="pct"/>
          </w:tcPr>
          <w:p w14:paraId="5DC6821C" w14:textId="77777777" w:rsidR="008E3F63" w:rsidRPr="005C2D3F" w:rsidRDefault="008E3F63" w:rsidP="008E3F63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237A5C7E" w14:textId="7CB0C2B1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3B0BF7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C46D36D" w14:textId="46ABF9CE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429EE7D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17AF0ED9" w14:textId="57E7E667" w:rsidR="008E3F63" w:rsidRPr="005C2D3F" w:rsidRDefault="0038514A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538,733</w:t>
            </w:r>
          </w:p>
        </w:tc>
        <w:tc>
          <w:tcPr>
            <w:tcW w:w="145" w:type="pct"/>
          </w:tcPr>
          <w:p w14:paraId="31D961B7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7B867CDF" w14:textId="2C7CFD6C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1,085,000</w:t>
            </w:r>
          </w:p>
        </w:tc>
      </w:tr>
      <w:tr w:rsidR="008E3F63" w:rsidRPr="005C2D3F" w14:paraId="6BF5C3DD" w14:textId="77777777" w:rsidTr="00E26250">
        <w:tc>
          <w:tcPr>
            <w:tcW w:w="1948" w:type="pct"/>
            <w:shd w:val="clear" w:color="auto" w:fill="auto"/>
          </w:tcPr>
          <w:p w14:paraId="29EB9FA9" w14:textId="77777777" w:rsidR="008E3F63" w:rsidRPr="005C2D3F" w:rsidRDefault="008E3F63" w:rsidP="008E3F63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3" w:type="pct"/>
            <w:shd w:val="clear" w:color="auto" w:fill="auto"/>
          </w:tcPr>
          <w:p w14:paraId="4F58EAD7" w14:textId="2429FD5C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13608C8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0FBAFDB" w14:textId="4E9B2907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2963E2C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18DC011E" w14:textId="767EE33E" w:rsidR="008E3F63" w:rsidRPr="005C2D3F" w:rsidRDefault="0038514A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6,416,616</w:t>
            </w:r>
          </w:p>
        </w:tc>
        <w:tc>
          <w:tcPr>
            <w:tcW w:w="145" w:type="pct"/>
          </w:tcPr>
          <w:p w14:paraId="4B239B4A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300932FC" w14:textId="5212E1E3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3,017,045</w:t>
            </w:r>
          </w:p>
        </w:tc>
      </w:tr>
      <w:tr w:rsidR="008E3F63" w:rsidRPr="005C2D3F" w14:paraId="6923EEDE" w14:textId="77777777" w:rsidTr="00E26250">
        <w:tc>
          <w:tcPr>
            <w:tcW w:w="1948" w:type="pct"/>
            <w:shd w:val="clear" w:color="auto" w:fill="auto"/>
          </w:tcPr>
          <w:p w14:paraId="612018DC" w14:textId="4A10561F" w:rsidR="008E3F63" w:rsidRPr="005C2D3F" w:rsidRDefault="008E3F63" w:rsidP="008E3F63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3" w:type="pct"/>
            <w:shd w:val="clear" w:color="auto" w:fill="auto"/>
          </w:tcPr>
          <w:p w14:paraId="2766A5A3" w14:textId="6FC4B023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ED1F67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EDA8D4E" w14:textId="67A6167D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16BCFD7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1011312B" w14:textId="7CE0BBF4" w:rsidR="008E3F63" w:rsidRPr="005C2D3F" w:rsidRDefault="0038514A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(5,584,807)</w:t>
            </w:r>
          </w:p>
        </w:tc>
        <w:tc>
          <w:tcPr>
            <w:tcW w:w="145" w:type="pct"/>
          </w:tcPr>
          <w:p w14:paraId="7E97EBB9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253B25C0" w14:textId="69B9A94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(3,563,312)</w:t>
            </w:r>
          </w:p>
        </w:tc>
      </w:tr>
      <w:tr w:rsidR="008E3F63" w:rsidRPr="005C2D3F" w14:paraId="67AD5DD0" w14:textId="77777777" w:rsidTr="00E26250">
        <w:tc>
          <w:tcPr>
            <w:tcW w:w="1948" w:type="pct"/>
          </w:tcPr>
          <w:p w14:paraId="438AADA4" w14:textId="77777777" w:rsidR="008E3F63" w:rsidRPr="005C2D3F" w:rsidRDefault="008E3F63" w:rsidP="008E3F63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3A343C27" w14:textId="0AE2AFA0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624A0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47A44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E032ADD" w14:textId="35F18491" w:rsidR="008E3F63" w:rsidRPr="00624A07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624A0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A9047EA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2C23A2F7" w14:textId="0E2F3AD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1,370,542</w:t>
            </w:r>
          </w:p>
        </w:tc>
        <w:tc>
          <w:tcPr>
            <w:tcW w:w="145" w:type="pct"/>
          </w:tcPr>
          <w:p w14:paraId="6E2FB817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37B64CCE" w14:textId="33304C69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</w:tr>
      <w:tr w:rsidR="008E3F63" w:rsidRPr="005C2D3F" w14:paraId="3E13D3D6" w14:textId="77777777" w:rsidTr="00E26250">
        <w:tc>
          <w:tcPr>
            <w:tcW w:w="1948" w:type="pct"/>
          </w:tcPr>
          <w:p w14:paraId="00F4F2BF" w14:textId="77777777" w:rsidR="008E3F63" w:rsidRPr="005C2D3F" w:rsidRDefault="008E3F63" w:rsidP="008E3F63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</w:t>
            </w:r>
            <w:r w:rsidRPr="005C2D3F">
              <w:rPr>
                <w:rFonts w:hint="cs"/>
                <w:sz w:val="28"/>
                <w:szCs w:val="28"/>
                <w:cs/>
              </w:rPr>
              <w:t>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011385E" w14:textId="3578477F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AC43B8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EAEB96B" w14:textId="40F5D4AC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00C13F7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A66B942" w14:textId="6F9E47DF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  <w:tc>
          <w:tcPr>
            <w:tcW w:w="145" w:type="pct"/>
          </w:tcPr>
          <w:p w14:paraId="21DDDA3E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70A3804" w14:textId="5EF0222C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</w:tr>
      <w:tr w:rsidR="008E3F63" w:rsidRPr="005C2D3F" w14:paraId="2EA3B44F" w14:textId="77777777" w:rsidTr="00E26250">
        <w:tc>
          <w:tcPr>
            <w:tcW w:w="1948" w:type="pct"/>
          </w:tcPr>
          <w:p w14:paraId="19B27F2D" w14:textId="39024512" w:rsidR="008E3F63" w:rsidRPr="005C2D3F" w:rsidRDefault="008E3F63" w:rsidP="00C90DAF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DA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6FC5B14B" w14:textId="625B99B8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624A0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2F832F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FC85C25" w14:textId="379510DC" w:rsidR="008E3F63" w:rsidRPr="00624A07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624A0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483C883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5EB037F5" w14:textId="263828F4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1,330,542</w:t>
            </w:r>
          </w:p>
        </w:tc>
        <w:tc>
          <w:tcPr>
            <w:tcW w:w="145" w:type="pct"/>
          </w:tcPr>
          <w:p w14:paraId="295FA133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54B7EA48" w14:textId="3D5BDD82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</w:tr>
      <w:tr w:rsidR="000A2E2F" w:rsidRPr="005C2D3F" w14:paraId="47CB38DD" w14:textId="77777777" w:rsidTr="00A00C20">
        <w:trPr>
          <w:trHeight w:val="301"/>
        </w:trPr>
        <w:tc>
          <w:tcPr>
            <w:tcW w:w="1948" w:type="pct"/>
          </w:tcPr>
          <w:p w14:paraId="5949009B" w14:textId="77777777" w:rsidR="000A2E2F" w:rsidRPr="005C2D3F" w:rsidRDefault="000A2E2F" w:rsidP="000A2E2F">
            <w:pPr>
              <w:spacing w:line="240" w:lineRule="auto"/>
              <w:jc w:val="thaiDistribute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83" w:type="pct"/>
          </w:tcPr>
          <w:p w14:paraId="60A92634" w14:textId="77777777" w:rsidR="000A2E2F" w:rsidRPr="005C2D3F" w:rsidRDefault="000A2E2F" w:rsidP="000A2E2F">
            <w:pPr>
              <w:pStyle w:val="BodyText"/>
              <w:tabs>
                <w:tab w:val="decimal" w:pos="655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47" w:type="pct"/>
          </w:tcPr>
          <w:p w14:paraId="542B884F" w14:textId="77777777" w:rsidR="000A2E2F" w:rsidRPr="005C2D3F" w:rsidRDefault="000A2E2F" w:rsidP="000A2E2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16" w:type="pct"/>
          </w:tcPr>
          <w:p w14:paraId="25191C5D" w14:textId="77777777" w:rsidR="000A2E2F" w:rsidRPr="005C2D3F" w:rsidRDefault="000A2E2F" w:rsidP="000A2E2F">
            <w:pPr>
              <w:pStyle w:val="BodyText"/>
              <w:tabs>
                <w:tab w:val="decimal" w:pos="576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33" w:type="pct"/>
          </w:tcPr>
          <w:p w14:paraId="4F61D135" w14:textId="77777777" w:rsidR="000A2E2F" w:rsidRPr="005C2D3F" w:rsidRDefault="000A2E2F" w:rsidP="000A2E2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70" w:type="pct"/>
          </w:tcPr>
          <w:p w14:paraId="76A3CBA5" w14:textId="77777777" w:rsidR="000A2E2F" w:rsidRPr="005C2D3F" w:rsidRDefault="000A2E2F" w:rsidP="000A2E2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04C880A4" w14:textId="77777777" w:rsidR="000A2E2F" w:rsidRPr="005C2D3F" w:rsidRDefault="000A2E2F" w:rsidP="000A2E2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58" w:type="pct"/>
          </w:tcPr>
          <w:p w14:paraId="1AFBC542" w14:textId="77777777" w:rsidR="000A2E2F" w:rsidRPr="005C2D3F" w:rsidRDefault="000A2E2F" w:rsidP="000A2E2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0A2E2F" w:rsidRPr="005C2D3F" w14:paraId="39C0246A" w14:textId="77777777" w:rsidTr="00E26250">
        <w:tc>
          <w:tcPr>
            <w:tcW w:w="1948" w:type="pct"/>
          </w:tcPr>
          <w:p w14:paraId="5A513F7D" w14:textId="77777777" w:rsidR="000A2E2F" w:rsidRPr="005C2D3F" w:rsidRDefault="000A2E2F" w:rsidP="000A2E2F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3" w:type="pct"/>
          </w:tcPr>
          <w:p w14:paraId="79FD8A01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EA44246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4E8F3F49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687BB4C6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6CD3074A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6CB8948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795E8278" w14:textId="77777777" w:rsidR="000A2E2F" w:rsidRPr="005C2D3F" w:rsidRDefault="000A2E2F" w:rsidP="000A2E2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8E3F63" w:rsidRPr="005C2D3F" w14:paraId="2ED950CA" w14:textId="77777777" w:rsidTr="00E26250">
        <w:tc>
          <w:tcPr>
            <w:tcW w:w="1948" w:type="pct"/>
          </w:tcPr>
          <w:p w14:paraId="1B41C2DD" w14:textId="77777777" w:rsidR="008E3F63" w:rsidRPr="005C2D3F" w:rsidRDefault="008E3F63" w:rsidP="008E3F63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44DD4F48" w14:textId="4A1ECE80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60,965</w:t>
            </w:r>
          </w:p>
        </w:tc>
        <w:tc>
          <w:tcPr>
            <w:tcW w:w="147" w:type="pct"/>
          </w:tcPr>
          <w:p w14:paraId="7937636E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5CEE70D7" w14:textId="0067DE63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66,860</w:t>
            </w:r>
          </w:p>
        </w:tc>
        <w:tc>
          <w:tcPr>
            <w:tcW w:w="133" w:type="pct"/>
          </w:tcPr>
          <w:p w14:paraId="426BC7F0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3BE2283E" w14:textId="505B32F3" w:rsidR="008E3F63" w:rsidRPr="005C2D3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2E9522" w14:textId="77777777" w:rsidR="008E3F63" w:rsidRPr="005C2D3F" w:rsidRDefault="008E3F63" w:rsidP="008E3F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C1C258D" w14:textId="3ABB0871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E3F63" w:rsidRPr="005C2D3F" w14:paraId="5F79E5BC" w14:textId="77777777" w:rsidTr="00E26250">
        <w:tc>
          <w:tcPr>
            <w:tcW w:w="1948" w:type="pct"/>
          </w:tcPr>
          <w:p w14:paraId="61FD228F" w14:textId="77777777" w:rsidR="008E3F63" w:rsidRPr="005C2D3F" w:rsidRDefault="008E3F63" w:rsidP="008E3F63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3" w:type="pct"/>
          </w:tcPr>
          <w:p w14:paraId="4723A53C" w14:textId="58C82610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431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D86CE1B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79DBD71" w14:textId="2BCB3463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(5,895)</w:t>
            </w:r>
          </w:p>
        </w:tc>
        <w:tc>
          <w:tcPr>
            <w:tcW w:w="133" w:type="pct"/>
          </w:tcPr>
          <w:p w14:paraId="79799DDF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A5DBC" w14:textId="55BE7E26" w:rsidR="008E3F63" w:rsidRPr="005C2D3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DADA87" w14:textId="77777777" w:rsidR="008E3F63" w:rsidRPr="005C2D3F" w:rsidRDefault="008E3F63" w:rsidP="008E3F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11FE2FBB" w14:textId="343FA953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E3F63" w:rsidRPr="005C2D3F" w14:paraId="6E6C74A2" w14:textId="77777777" w:rsidTr="00E26250">
        <w:tc>
          <w:tcPr>
            <w:tcW w:w="1948" w:type="pct"/>
          </w:tcPr>
          <w:p w14:paraId="626F3E1A" w14:textId="77777777" w:rsidR="008E3F63" w:rsidRPr="005C2D3F" w:rsidRDefault="008E3F63" w:rsidP="008E3F63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0AE5F5C" w14:textId="16341509" w:rsidR="008E3F63" w:rsidRPr="005C2D3F" w:rsidRDefault="008E3F63" w:rsidP="00F66324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</w:t>
            </w:r>
            <w:r>
              <w:rPr>
                <w:b/>
                <w:bCs/>
                <w:sz w:val="30"/>
                <w:szCs w:val="30"/>
              </w:rPr>
              <w:t>5</w:t>
            </w:r>
            <w:r w:rsidR="00F66324">
              <w:rPr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1C8D2630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DFECA23" w14:textId="2DA58B31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33" w:type="pct"/>
          </w:tcPr>
          <w:p w14:paraId="629DA496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54C002B4" w14:textId="07FA6AE6" w:rsidR="008E3F63" w:rsidRPr="005C2D3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534A907" w14:textId="77777777" w:rsidR="008E3F63" w:rsidRPr="005C2D3F" w:rsidRDefault="008E3F63" w:rsidP="008E3F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30455220" w14:textId="094F9991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E3F63" w:rsidRPr="005C2D3F" w14:paraId="52EFF340" w14:textId="77777777" w:rsidTr="00E26250">
        <w:tc>
          <w:tcPr>
            <w:tcW w:w="1948" w:type="pct"/>
          </w:tcPr>
          <w:p w14:paraId="51C350FA" w14:textId="77777777" w:rsidR="008E3F63" w:rsidRPr="005C2D3F" w:rsidRDefault="008E3F63" w:rsidP="008E3F63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D0676D6" w14:textId="131242D2" w:rsidR="008E3F63" w:rsidRPr="005C2D3F" w:rsidRDefault="008E3F63" w:rsidP="00F66324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</w:t>
            </w:r>
            <w:r>
              <w:rPr>
                <w:sz w:val="30"/>
                <w:szCs w:val="30"/>
              </w:rPr>
              <w:t>5</w:t>
            </w:r>
            <w:r w:rsidR="00F66324">
              <w:rPr>
                <w:sz w:val="30"/>
                <w:szCs w:val="30"/>
              </w:rPr>
              <w:t>34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9DECA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1B4A633" w14:textId="42D994C4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33" w:type="pct"/>
          </w:tcPr>
          <w:p w14:paraId="3A58E2EC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F063CE4" w14:textId="2CE3AD08" w:rsidR="008E3F63" w:rsidRPr="005C2D3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5AE9C5" w14:textId="77777777" w:rsidR="008E3F63" w:rsidRPr="005C2D3F" w:rsidRDefault="008E3F63" w:rsidP="008E3F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3C6F69F" w14:textId="4DC2FCEF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E3F63" w:rsidRPr="005C2D3F" w14:paraId="2D02A494" w14:textId="77777777" w:rsidTr="00E26250">
        <w:tc>
          <w:tcPr>
            <w:tcW w:w="1948" w:type="pct"/>
          </w:tcPr>
          <w:p w14:paraId="5A53AEA6" w14:textId="51EFE74E" w:rsidR="008E3F63" w:rsidRPr="005C2D3F" w:rsidRDefault="008E3F63" w:rsidP="00C90DAF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DA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575FEC52" w14:textId="6D67D741" w:rsidR="008E3F63" w:rsidRPr="005C2D3F" w:rsidRDefault="008E3F63" w:rsidP="008E3F63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F9F3B6" w14:textId="77777777" w:rsidR="008E3F63" w:rsidRPr="005C2D3F" w:rsidRDefault="008E3F63" w:rsidP="008E3F63">
            <w:pPr>
              <w:pStyle w:val="BodyText"/>
              <w:tabs>
                <w:tab w:val="decimal" w:pos="1244"/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1075281" w14:textId="302D055C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F4D9FC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4C5B5816" w14:textId="3571DD94" w:rsidR="008E3F63" w:rsidRPr="0021310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</w:rPr>
            </w:pPr>
            <w:r w:rsidRPr="0021310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4F1F07" w14:textId="77777777" w:rsidR="008E3F63" w:rsidRPr="0021310F" w:rsidRDefault="008E3F63" w:rsidP="008E3F63">
            <w:pPr>
              <w:pStyle w:val="BodyText"/>
              <w:tabs>
                <w:tab w:val="decimal" w:pos="647"/>
                <w:tab w:val="decimal" w:pos="1331"/>
              </w:tabs>
              <w:spacing w:after="0"/>
              <w:ind w:left="-108" w:right="-47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1664F72" w14:textId="4C6E2B93" w:rsidR="008E3F63" w:rsidRPr="0021310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21310F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0A2E2F" w:rsidRPr="002C69F2" w14:paraId="73CDE527" w14:textId="77777777" w:rsidTr="00A00C20">
        <w:trPr>
          <w:trHeight w:val="70"/>
          <w:tblHeader/>
        </w:trPr>
        <w:tc>
          <w:tcPr>
            <w:tcW w:w="1948" w:type="pct"/>
          </w:tcPr>
          <w:p w14:paraId="59708546" w14:textId="77777777" w:rsidR="000A2E2F" w:rsidRPr="002C69F2" w:rsidRDefault="000A2E2F" w:rsidP="000A2E2F">
            <w:pPr>
              <w:ind w:left="162" w:hanging="16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2" w:type="pct"/>
            <w:gridSpan w:val="7"/>
          </w:tcPr>
          <w:p w14:paraId="4CB5C185" w14:textId="77777777" w:rsidR="000A2E2F" w:rsidRPr="002C69F2" w:rsidRDefault="000A2E2F" w:rsidP="000A2E2F">
            <w:pPr>
              <w:pStyle w:val="BodyText"/>
              <w:spacing w:after="0"/>
              <w:ind w:right="-110"/>
              <w:rPr>
                <w:sz w:val="20"/>
                <w:szCs w:val="20"/>
                <w:cs/>
              </w:rPr>
            </w:pPr>
          </w:p>
        </w:tc>
      </w:tr>
      <w:tr w:rsidR="000A2E2F" w:rsidRPr="005C2D3F" w14:paraId="3437B520" w14:textId="77777777" w:rsidTr="00A00C20">
        <w:trPr>
          <w:trHeight w:val="70"/>
          <w:tblHeader/>
        </w:trPr>
        <w:tc>
          <w:tcPr>
            <w:tcW w:w="1948" w:type="pct"/>
          </w:tcPr>
          <w:p w14:paraId="3CDD0134" w14:textId="77777777" w:rsidR="000A2E2F" w:rsidRPr="005C2D3F" w:rsidRDefault="000A2E2F" w:rsidP="000A2E2F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3052" w:type="pct"/>
            <w:gridSpan w:val="7"/>
          </w:tcPr>
          <w:p w14:paraId="0584016F" w14:textId="77777777" w:rsidR="000A2E2F" w:rsidRPr="005C2D3F" w:rsidRDefault="000A2E2F" w:rsidP="000A2E2F">
            <w:pPr>
              <w:pStyle w:val="BodyText"/>
              <w:spacing w:after="0"/>
              <w:ind w:right="-110"/>
              <w:rPr>
                <w:sz w:val="30"/>
                <w:szCs w:val="30"/>
                <w:cs/>
              </w:rPr>
            </w:pPr>
          </w:p>
        </w:tc>
      </w:tr>
      <w:tr w:rsidR="0038514A" w:rsidRPr="005C2D3F" w14:paraId="7639D79A" w14:textId="77777777" w:rsidTr="00E26250">
        <w:trPr>
          <w:trHeight w:val="371"/>
          <w:tblHeader/>
        </w:trPr>
        <w:tc>
          <w:tcPr>
            <w:tcW w:w="1948" w:type="pct"/>
          </w:tcPr>
          <w:p w14:paraId="582C5022" w14:textId="77777777" w:rsidR="0038514A" w:rsidRPr="005C2D3F" w:rsidRDefault="0038514A" w:rsidP="0038514A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370B1B71" w14:textId="48BF1C8B" w:rsidR="0038514A" w:rsidRPr="005C2D3F" w:rsidRDefault="00775930" w:rsidP="0038514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</w:t>
            </w:r>
            <w:r w:rsidR="0038514A" w:rsidRPr="005C2D3F">
              <w:rPr>
                <w:sz w:val="30"/>
                <w:szCs w:val="30"/>
              </w:rPr>
              <w:t>,</w:t>
            </w:r>
            <w:r w:rsidR="0038514A">
              <w:rPr>
                <w:sz w:val="30"/>
                <w:szCs w:val="30"/>
              </w:rPr>
              <w:t>965</w:t>
            </w:r>
          </w:p>
        </w:tc>
        <w:tc>
          <w:tcPr>
            <w:tcW w:w="147" w:type="pct"/>
          </w:tcPr>
          <w:p w14:paraId="402897E4" w14:textId="77777777" w:rsidR="0038514A" w:rsidRPr="005C2D3F" w:rsidRDefault="0038514A" w:rsidP="0038514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057D77F" w14:textId="36238BF0" w:rsidR="0038514A" w:rsidRPr="005C2D3F" w:rsidRDefault="0038514A" w:rsidP="0038514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66,860</w:t>
            </w:r>
          </w:p>
        </w:tc>
        <w:tc>
          <w:tcPr>
            <w:tcW w:w="133" w:type="pct"/>
          </w:tcPr>
          <w:p w14:paraId="74F322E3" w14:textId="77777777" w:rsidR="0038514A" w:rsidRPr="005C2D3F" w:rsidRDefault="0038514A" w:rsidP="0038514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2E8E5321" w14:textId="11F4DDDC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538,733</w:t>
            </w:r>
          </w:p>
        </w:tc>
        <w:tc>
          <w:tcPr>
            <w:tcW w:w="145" w:type="pct"/>
          </w:tcPr>
          <w:p w14:paraId="2517EBC9" w14:textId="77777777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21BD4CD9" w14:textId="3DBAA222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1,085,000</w:t>
            </w:r>
          </w:p>
        </w:tc>
      </w:tr>
      <w:tr w:rsidR="0038514A" w:rsidRPr="005C2D3F" w14:paraId="6FF56603" w14:textId="77777777" w:rsidTr="00E26250">
        <w:trPr>
          <w:trHeight w:val="317"/>
          <w:tblHeader/>
        </w:trPr>
        <w:tc>
          <w:tcPr>
            <w:tcW w:w="1948" w:type="pct"/>
          </w:tcPr>
          <w:p w14:paraId="241126AF" w14:textId="77777777" w:rsidR="0038514A" w:rsidRPr="005C2D3F" w:rsidRDefault="0038514A" w:rsidP="0038514A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3" w:type="pct"/>
          </w:tcPr>
          <w:p w14:paraId="4105C53E" w14:textId="12A9CBDB" w:rsidR="0038514A" w:rsidRPr="005C2D3F" w:rsidRDefault="0038514A" w:rsidP="0038514A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6CA1CF" w14:textId="77777777" w:rsidR="0038514A" w:rsidRPr="005C2D3F" w:rsidRDefault="0038514A" w:rsidP="0038514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3884437" w14:textId="0CBC54FA" w:rsidR="0038514A" w:rsidRPr="005C2D3F" w:rsidRDefault="0038514A" w:rsidP="0038514A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DADA66F" w14:textId="77777777" w:rsidR="0038514A" w:rsidRPr="005C2D3F" w:rsidRDefault="0038514A" w:rsidP="0038514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29D6A97F" w14:textId="088D9B8E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6,416,616</w:t>
            </w:r>
          </w:p>
        </w:tc>
        <w:tc>
          <w:tcPr>
            <w:tcW w:w="145" w:type="pct"/>
          </w:tcPr>
          <w:p w14:paraId="2B313751" w14:textId="77777777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1A23F186" w14:textId="3BEACF43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3,017,045</w:t>
            </w:r>
          </w:p>
        </w:tc>
      </w:tr>
      <w:tr w:rsidR="0038514A" w:rsidRPr="005C2D3F" w14:paraId="416F0D2C" w14:textId="77777777" w:rsidTr="00E26250">
        <w:trPr>
          <w:trHeight w:val="317"/>
          <w:tblHeader/>
        </w:trPr>
        <w:tc>
          <w:tcPr>
            <w:tcW w:w="1948" w:type="pct"/>
          </w:tcPr>
          <w:p w14:paraId="3457741B" w14:textId="77777777" w:rsidR="0038514A" w:rsidRPr="005C2D3F" w:rsidRDefault="0038514A" w:rsidP="0038514A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3" w:type="pct"/>
          </w:tcPr>
          <w:p w14:paraId="1A0E02C2" w14:textId="16FE4E14" w:rsidR="0038514A" w:rsidRPr="005C2D3F" w:rsidRDefault="0038514A" w:rsidP="0038514A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8C82E0" w14:textId="77777777" w:rsidR="0038514A" w:rsidRPr="005C2D3F" w:rsidRDefault="0038514A" w:rsidP="0038514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785A044" w14:textId="3014A5AE" w:rsidR="0038514A" w:rsidRPr="005C2D3F" w:rsidRDefault="0038514A" w:rsidP="0038514A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624930" w14:textId="77777777" w:rsidR="0038514A" w:rsidRPr="005C2D3F" w:rsidRDefault="0038514A" w:rsidP="0038514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419E9346" w14:textId="67F9A87C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(5,584,807)</w:t>
            </w:r>
          </w:p>
        </w:tc>
        <w:tc>
          <w:tcPr>
            <w:tcW w:w="145" w:type="pct"/>
          </w:tcPr>
          <w:p w14:paraId="7B84C04A" w14:textId="77777777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2ED1CB3F" w14:textId="3A1E202C" w:rsidR="0038514A" w:rsidRPr="005C2D3F" w:rsidRDefault="0038514A" w:rsidP="0038514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(3,563,312)</w:t>
            </w:r>
          </w:p>
        </w:tc>
      </w:tr>
      <w:tr w:rsidR="008E3F63" w:rsidRPr="005C2D3F" w14:paraId="2119425E" w14:textId="77777777" w:rsidTr="00F07B47">
        <w:trPr>
          <w:trHeight w:val="393"/>
          <w:tblHeader/>
        </w:trPr>
        <w:tc>
          <w:tcPr>
            <w:tcW w:w="1948" w:type="pct"/>
            <w:shd w:val="clear" w:color="auto" w:fill="auto"/>
          </w:tcPr>
          <w:p w14:paraId="5C59304B" w14:textId="77777777" w:rsidR="008E3F63" w:rsidRPr="005C2D3F" w:rsidRDefault="008E3F63" w:rsidP="008E3F63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49E88E2" w14:textId="5B4A0814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431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0F62590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E0BC885" w14:textId="2324DA28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(5,895)</w:t>
            </w:r>
          </w:p>
        </w:tc>
        <w:tc>
          <w:tcPr>
            <w:tcW w:w="133" w:type="pct"/>
          </w:tcPr>
          <w:p w14:paraId="551893E5" w14:textId="77777777" w:rsidR="008E3F63" w:rsidRPr="005C2D3F" w:rsidRDefault="008E3F63" w:rsidP="008E3F6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AEEA284" w14:textId="5436DB06" w:rsidR="008E3F63" w:rsidRPr="005C2D3F" w:rsidRDefault="008E3F63" w:rsidP="008E3F63">
            <w:pPr>
              <w:pStyle w:val="BodyText"/>
              <w:tabs>
                <w:tab w:val="decimal" w:pos="7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FDD7221" w14:textId="77777777" w:rsidR="008E3F63" w:rsidRPr="005C2D3F" w:rsidRDefault="008E3F63" w:rsidP="008E3F63">
            <w:pPr>
              <w:pStyle w:val="BodyText"/>
              <w:tabs>
                <w:tab w:val="decimal" w:pos="718"/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D701D1B" w14:textId="30C501DD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E3F63" w:rsidRPr="005C2D3F" w14:paraId="5C70DEC3" w14:textId="77777777" w:rsidTr="00E26250">
        <w:trPr>
          <w:trHeight w:val="443"/>
          <w:tblHeader/>
        </w:trPr>
        <w:tc>
          <w:tcPr>
            <w:tcW w:w="1948" w:type="pct"/>
            <w:shd w:val="clear" w:color="auto" w:fill="auto"/>
          </w:tcPr>
          <w:p w14:paraId="6113D468" w14:textId="77777777" w:rsidR="008E3F63" w:rsidRPr="005C2D3F" w:rsidRDefault="008E3F63" w:rsidP="008E3F63">
            <w:pPr>
              <w:rPr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50C885D4" w14:textId="3459C2E5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</w:t>
            </w:r>
            <w:r w:rsidR="00775930">
              <w:rPr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147" w:type="pct"/>
          </w:tcPr>
          <w:p w14:paraId="37C2ED02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C0B3B25" w14:textId="57D1F11E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33" w:type="pct"/>
          </w:tcPr>
          <w:p w14:paraId="65E8D6FA" w14:textId="77777777" w:rsidR="008E3F63" w:rsidRPr="005C2D3F" w:rsidRDefault="008E3F63" w:rsidP="008E3F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08C1B2C" w14:textId="4C7D732B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1,370,542</w:t>
            </w:r>
          </w:p>
        </w:tc>
        <w:tc>
          <w:tcPr>
            <w:tcW w:w="145" w:type="pct"/>
            <w:shd w:val="clear" w:color="auto" w:fill="auto"/>
          </w:tcPr>
          <w:p w14:paraId="09FB4579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7A4E84F" w14:textId="10E558E0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</w:tr>
      <w:tr w:rsidR="008E3F63" w:rsidRPr="005C2D3F" w14:paraId="00019CAD" w14:textId="77777777" w:rsidTr="00E26250">
        <w:trPr>
          <w:trHeight w:val="443"/>
          <w:tblHeader/>
        </w:trPr>
        <w:tc>
          <w:tcPr>
            <w:tcW w:w="1948" w:type="pct"/>
            <w:shd w:val="clear" w:color="auto" w:fill="auto"/>
          </w:tcPr>
          <w:p w14:paraId="711EC44A" w14:textId="77777777" w:rsidR="008E3F63" w:rsidRPr="005C2D3F" w:rsidRDefault="008E3F63" w:rsidP="008E3F63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45D48D6" w14:textId="16E4657D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</w:t>
            </w:r>
            <w:r w:rsidR="00775930">
              <w:rPr>
                <w:sz w:val="30"/>
                <w:szCs w:val="30"/>
              </w:rPr>
              <w:t>534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9C0209E" w14:textId="77777777" w:rsidR="008E3F63" w:rsidRPr="005C2D3F" w:rsidRDefault="008E3F63" w:rsidP="008E3F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AB0364C" w14:textId="2C1BFBC5" w:rsidR="008E3F63" w:rsidRPr="005C2D3F" w:rsidRDefault="008E3F63" w:rsidP="008E3F63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33" w:type="pct"/>
          </w:tcPr>
          <w:p w14:paraId="051FE6D7" w14:textId="77777777" w:rsidR="008E3F63" w:rsidRPr="005C2D3F" w:rsidRDefault="008E3F63" w:rsidP="008E3F6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33E788CB" w14:textId="03B8184F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14:paraId="5477A08C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C56FBAC" w14:textId="498F37D5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</w:tr>
      <w:tr w:rsidR="008E3F63" w:rsidRPr="005C2D3F" w14:paraId="6581C366" w14:textId="77777777" w:rsidTr="00E26250">
        <w:trPr>
          <w:trHeight w:val="366"/>
          <w:tblHeader/>
        </w:trPr>
        <w:tc>
          <w:tcPr>
            <w:tcW w:w="1948" w:type="pct"/>
          </w:tcPr>
          <w:p w14:paraId="58E44C3F" w14:textId="5A60DEA6" w:rsidR="008E3F63" w:rsidRPr="005C2D3F" w:rsidRDefault="008E3F63" w:rsidP="00C90DAF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DA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494DFDF4" w14:textId="091A347F" w:rsidR="008E3F63" w:rsidRPr="005C2D3F" w:rsidRDefault="008E3F63" w:rsidP="008E3F63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146503" w14:textId="77777777" w:rsidR="008E3F63" w:rsidRPr="005C2D3F" w:rsidRDefault="008E3F63" w:rsidP="008E3F63">
            <w:pPr>
              <w:pStyle w:val="BodyText"/>
              <w:tabs>
                <w:tab w:val="decimal" w:pos="576"/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9740918" w14:textId="48966F4F" w:rsidR="008E3F63" w:rsidRPr="005C2D3F" w:rsidRDefault="008E3F63" w:rsidP="008E3F63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38DB1DD" w14:textId="77777777" w:rsidR="008E3F63" w:rsidRPr="005C2D3F" w:rsidRDefault="008E3F63" w:rsidP="008E3F63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DED4473" w14:textId="48894074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1,330,542</w:t>
            </w:r>
          </w:p>
        </w:tc>
        <w:tc>
          <w:tcPr>
            <w:tcW w:w="145" w:type="pct"/>
          </w:tcPr>
          <w:p w14:paraId="7267CF75" w14:textId="77777777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138EB9FC" w14:textId="165DB189" w:rsidR="008E3F63" w:rsidRPr="005C2D3F" w:rsidRDefault="008E3F63" w:rsidP="008E3F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</w:tr>
    </w:tbl>
    <w:p w14:paraId="15158689" w14:textId="57515A73" w:rsidR="004B5F7D" w:rsidRDefault="004B5F7D">
      <w:pPr>
        <w:rPr>
          <w:sz w:val="30"/>
          <w:szCs w:val="30"/>
        </w:rPr>
      </w:pPr>
    </w:p>
    <w:p w14:paraId="6707C61E" w14:textId="77777777" w:rsidR="004B5F7D" w:rsidRDefault="004B5F7D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7"/>
        <w:gridCol w:w="83"/>
        <w:gridCol w:w="187"/>
        <w:gridCol w:w="52"/>
        <w:gridCol w:w="1098"/>
        <w:gridCol w:w="240"/>
        <w:gridCol w:w="1236"/>
        <w:gridCol w:w="61"/>
        <w:gridCol w:w="209"/>
        <w:gridCol w:w="31"/>
        <w:gridCol w:w="1186"/>
      </w:tblGrid>
      <w:tr w:rsidR="0026628C" w:rsidRPr="005C2D3F" w14:paraId="25C3E3E8" w14:textId="77777777" w:rsidTr="00E011C5">
        <w:trPr>
          <w:trHeight w:val="578"/>
        </w:trPr>
        <w:tc>
          <w:tcPr>
            <w:tcW w:w="1948" w:type="pct"/>
            <w:vAlign w:val="bottom"/>
          </w:tcPr>
          <w:p w14:paraId="360E06FB" w14:textId="77777777" w:rsidR="0026628C" w:rsidRPr="005C2D3F" w:rsidRDefault="00E470FA" w:rsidP="0023435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8" w:type="pct"/>
            <w:gridSpan w:val="5"/>
            <w:vAlign w:val="bottom"/>
          </w:tcPr>
          <w:p w14:paraId="532EA4B9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F72295F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5" w:type="pct"/>
            <w:gridSpan w:val="5"/>
            <w:vAlign w:val="bottom"/>
          </w:tcPr>
          <w:p w14:paraId="19A9E506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2E9C34EC" w14:textId="77777777" w:rsidTr="00E011C5">
        <w:tc>
          <w:tcPr>
            <w:tcW w:w="1948" w:type="pct"/>
          </w:tcPr>
          <w:p w14:paraId="670B151E" w14:textId="77777777" w:rsidR="0031469B" w:rsidRPr="005C2D3F" w:rsidRDefault="0031469B" w:rsidP="00E470F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2F3617EF" w14:textId="5C9D39EA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DF525C" w:rsidRPr="005C2D3F">
              <w:rPr>
                <w:sz w:val="30"/>
                <w:szCs w:val="30"/>
              </w:rPr>
              <w:t>6</w:t>
            </w:r>
            <w:r w:rsidR="00110470">
              <w:rPr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14:paraId="49410537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E71DD34" w14:textId="62ED5DF6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110470">
              <w:rPr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14:paraId="51400601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203346B5" w14:textId="2ED30F32" w:rsidR="0031469B" w:rsidRPr="005C2D3F" w:rsidRDefault="0031469B" w:rsidP="0031469B">
            <w:pPr>
              <w:pStyle w:val="BodyText"/>
              <w:spacing w:after="0"/>
              <w:ind w:left="-1023" w:right="-110" w:firstLine="915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DF525C" w:rsidRPr="005C2D3F">
              <w:rPr>
                <w:sz w:val="30"/>
                <w:szCs w:val="30"/>
              </w:rPr>
              <w:t>6</w:t>
            </w:r>
            <w:r w:rsidR="00110470">
              <w:rPr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14:paraId="6A2C4845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3FDD79F3" w14:textId="451CD091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110470">
              <w:rPr>
                <w:sz w:val="30"/>
                <w:szCs w:val="30"/>
              </w:rPr>
              <w:t>60</w:t>
            </w:r>
          </w:p>
        </w:tc>
      </w:tr>
      <w:tr w:rsidR="00750C28" w:rsidRPr="005C2D3F" w14:paraId="0EE23DD6" w14:textId="77777777" w:rsidTr="00E011C5">
        <w:tc>
          <w:tcPr>
            <w:tcW w:w="1948" w:type="pct"/>
          </w:tcPr>
          <w:p w14:paraId="39A70CD0" w14:textId="77777777" w:rsidR="007A271E" w:rsidRPr="005C2D3F" w:rsidRDefault="007A271E" w:rsidP="007A271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58A3618D" w14:textId="77777777" w:rsidR="007A271E" w:rsidRPr="005C2D3F" w:rsidRDefault="007A271E" w:rsidP="007A271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DAF" w:rsidRPr="005C2D3F" w14:paraId="11A9B519" w14:textId="77777777" w:rsidTr="00E011C5">
        <w:tc>
          <w:tcPr>
            <w:tcW w:w="1948" w:type="pct"/>
          </w:tcPr>
          <w:p w14:paraId="186AE587" w14:textId="77777777" w:rsidR="00C90DAF" w:rsidRPr="005C2D3F" w:rsidRDefault="00C90DAF" w:rsidP="00C90DAF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57F43B04" w14:textId="3080032E" w:rsidR="00C90DAF" w:rsidRPr="005C2D3F" w:rsidRDefault="00C90DAF" w:rsidP="00C90DA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4F88F386" w14:textId="77777777" w:rsidR="00C90DAF" w:rsidRPr="005C2D3F" w:rsidRDefault="00C90DAF" w:rsidP="00C90DA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3F34B2C" w14:textId="30216581" w:rsidR="00C90DAF" w:rsidRPr="005C2D3F" w:rsidRDefault="00C90DAF" w:rsidP="00C90DAF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97BB9D" w14:textId="77777777" w:rsidR="00C90DAF" w:rsidRPr="005C2D3F" w:rsidRDefault="00C90DAF" w:rsidP="00C90DA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53054DB3" w14:textId="1E2501E6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643,752</w:t>
            </w:r>
          </w:p>
        </w:tc>
        <w:tc>
          <w:tcPr>
            <w:tcW w:w="146" w:type="pct"/>
            <w:gridSpan w:val="2"/>
          </w:tcPr>
          <w:p w14:paraId="0D82B9CD" w14:textId="77777777" w:rsidR="00C90DAF" w:rsidRPr="005C2D3F" w:rsidRDefault="00C90DAF" w:rsidP="00C90DA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  <w:gridSpan w:val="2"/>
          </w:tcPr>
          <w:p w14:paraId="6B1EA4EB" w14:textId="59AD6C88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706,450</w:t>
            </w:r>
          </w:p>
        </w:tc>
      </w:tr>
      <w:tr w:rsidR="00C90DAF" w:rsidRPr="005C2D3F" w14:paraId="2A5BA6D2" w14:textId="77777777" w:rsidTr="00E011C5">
        <w:tc>
          <w:tcPr>
            <w:tcW w:w="1948" w:type="pct"/>
          </w:tcPr>
          <w:p w14:paraId="6F7BD1C3" w14:textId="77777777" w:rsidR="00C90DAF" w:rsidRPr="005C2D3F" w:rsidRDefault="00C90DAF" w:rsidP="00C90DA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7C2B066B" w14:textId="1D292A1A" w:rsidR="00C90DAF" w:rsidRPr="005C2D3F" w:rsidRDefault="00C90DAF" w:rsidP="00C90D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775,363</w:t>
            </w:r>
          </w:p>
        </w:tc>
        <w:tc>
          <w:tcPr>
            <w:tcW w:w="146" w:type="pct"/>
            <w:gridSpan w:val="2"/>
          </w:tcPr>
          <w:p w14:paraId="19A23C52" w14:textId="77777777" w:rsidR="00C90DAF" w:rsidRPr="005C2D3F" w:rsidRDefault="00C90DAF" w:rsidP="00C90DA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FF0DC98" w14:textId="08D7B52E" w:rsidR="00C90DAF" w:rsidRPr="005C2D3F" w:rsidRDefault="00C90DAF" w:rsidP="00C90D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568,595</w:t>
            </w:r>
          </w:p>
        </w:tc>
        <w:tc>
          <w:tcPr>
            <w:tcW w:w="130" w:type="pct"/>
          </w:tcPr>
          <w:p w14:paraId="564BA602" w14:textId="77777777" w:rsidR="00C90DAF" w:rsidRPr="005C2D3F" w:rsidRDefault="00C90DAF" w:rsidP="00C90DAF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2F2C7F0F" w14:textId="0CC69D63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36,112</w:t>
            </w:r>
          </w:p>
        </w:tc>
        <w:tc>
          <w:tcPr>
            <w:tcW w:w="146" w:type="pct"/>
            <w:gridSpan w:val="2"/>
          </w:tcPr>
          <w:p w14:paraId="59131E3E" w14:textId="77777777" w:rsidR="00C90DAF" w:rsidRPr="005C2D3F" w:rsidRDefault="00C90DAF" w:rsidP="00C90DAF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4D7C086A" w14:textId="6C96A91F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12,364</w:t>
            </w:r>
          </w:p>
        </w:tc>
      </w:tr>
      <w:tr w:rsidR="00C90DAF" w:rsidRPr="005C2D3F" w14:paraId="0CACD7C5" w14:textId="77777777" w:rsidTr="00E011C5">
        <w:tc>
          <w:tcPr>
            <w:tcW w:w="1948" w:type="pct"/>
          </w:tcPr>
          <w:p w14:paraId="191B97BD" w14:textId="77777777" w:rsidR="00C90DAF" w:rsidRPr="005C2D3F" w:rsidRDefault="00C90DAF" w:rsidP="00C90DA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298F225" w14:textId="2D8D3B34" w:rsidR="00C90DAF" w:rsidRPr="00C90DAF" w:rsidRDefault="00C90DAF" w:rsidP="00C90D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90DAF">
              <w:rPr>
                <w:b/>
                <w:bCs/>
                <w:sz w:val="30"/>
                <w:szCs w:val="30"/>
              </w:rPr>
              <w:t>775,363</w:t>
            </w:r>
          </w:p>
        </w:tc>
        <w:tc>
          <w:tcPr>
            <w:tcW w:w="146" w:type="pct"/>
            <w:gridSpan w:val="2"/>
          </w:tcPr>
          <w:p w14:paraId="508E5007" w14:textId="77777777" w:rsidR="00C90DAF" w:rsidRPr="005C2D3F" w:rsidRDefault="00C90DAF" w:rsidP="00C90DA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A10D88" w14:textId="564E5537" w:rsidR="00C90DAF" w:rsidRPr="005C2D3F" w:rsidRDefault="00C90DAF" w:rsidP="00C90D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568,595</w:t>
            </w:r>
          </w:p>
        </w:tc>
        <w:tc>
          <w:tcPr>
            <w:tcW w:w="130" w:type="pct"/>
          </w:tcPr>
          <w:p w14:paraId="03911751" w14:textId="77777777" w:rsidR="00C90DAF" w:rsidRPr="005C2D3F" w:rsidRDefault="00C90DAF" w:rsidP="00C90DA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0382A1B" w14:textId="3A90A7B9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679,864</w:t>
            </w:r>
          </w:p>
        </w:tc>
        <w:tc>
          <w:tcPr>
            <w:tcW w:w="146" w:type="pct"/>
            <w:gridSpan w:val="2"/>
          </w:tcPr>
          <w:p w14:paraId="35B44A0A" w14:textId="77777777" w:rsidR="00C90DAF" w:rsidRPr="005C2D3F" w:rsidRDefault="00C90DAF" w:rsidP="00C90DA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941C4" w14:textId="6AE30B10" w:rsidR="00C90DAF" w:rsidRPr="005C2D3F" w:rsidRDefault="00C90DAF" w:rsidP="00C90D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718,814</w:t>
            </w:r>
          </w:p>
        </w:tc>
      </w:tr>
      <w:tr w:rsidR="003913FC" w:rsidRPr="005C2D3F" w14:paraId="675E0F2F" w14:textId="77777777" w:rsidTr="00E011C5">
        <w:trPr>
          <w:trHeight w:val="461"/>
        </w:trPr>
        <w:tc>
          <w:tcPr>
            <w:tcW w:w="1948" w:type="pct"/>
          </w:tcPr>
          <w:p w14:paraId="5DDE52B1" w14:textId="77777777" w:rsidR="003913FC" w:rsidRPr="005C2D3F" w:rsidRDefault="003913FC" w:rsidP="003913FC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5173DFF" w14:textId="77777777" w:rsidR="003913FC" w:rsidRPr="005C2D3F" w:rsidRDefault="003913FC" w:rsidP="003913F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7B2367A" w14:textId="77777777" w:rsidR="003913FC" w:rsidRPr="005C2D3F" w:rsidRDefault="003913FC" w:rsidP="003913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6AE0D42A" w14:textId="77777777" w:rsidR="003913FC" w:rsidRPr="005C2D3F" w:rsidRDefault="003913FC" w:rsidP="003913F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E383409" w14:textId="77777777" w:rsidR="003913FC" w:rsidRPr="005C2D3F" w:rsidRDefault="003913FC" w:rsidP="003913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D3122F2" w14:textId="77777777" w:rsidR="003913FC" w:rsidRPr="005C2D3F" w:rsidRDefault="003913FC" w:rsidP="003913FC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1168A69" w14:textId="77777777" w:rsidR="003913FC" w:rsidRPr="005C2D3F" w:rsidRDefault="003913FC" w:rsidP="003913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double" w:sz="4" w:space="0" w:color="auto"/>
            </w:tcBorders>
          </w:tcPr>
          <w:p w14:paraId="18C8B896" w14:textId="77777777" w:rsidR="003913FC" w:rsidRPr="005C2D3F" w:rsidRDefault="003913FC" w:rsidP="003913FC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3913FC" w:rsidRPr="005C2D3F" w14:paraId="05B13036" w14:textId="77777777" w:rsidTr="00E011C5">
        <w:tc>
          <w:tcPr>
            <w:tcW w:w="1948" w:type="pct"/>
          </w:tcPr>
          <w:p w14:paraId="1E795CDC" w14:textId="77777777" w:rsidR="003913FC" w:rsidRPr="005C2D3F" w:rsidRDefault="003913FC" w:rsidP="003913FC">
            <w:pPr>
              <w:spacing w:line="340" w:lineRule="exact"/>
              <w:ind w:left="162" w:hanging="162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br w:type="page"/>
            </w:r>
            <w:r w:rsidRPr="005C2D3F">
              <w:br w:type="page"/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  <w:p w14:paraId="30EC3525" w14:textId="77777777" w:rsidR="003913FC" w:rsidRPr="005C2D3F" w:rsidRDefault="003913FC" w:rsidP="003913F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</w:t>
            </w:r>
          </w:p>
        </w:tc>
        <w:tc>
          <w:tcPr>
            <w:tcW w:w="1448" w:type="pct"/>
            <w:gridSpan w:val="5"/>
            <w:vAlign w:val="bottom"/>
          </w:tcPr>
          <w:p w14:paraId="70BFA262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2C5708F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5" w:type="pct"/>
            <w:gridSpan w:val="5"/>
            <w:vAlign w:val="bottom"/>
          </w:tcPr>
          <w:p w14:paraId="6B7BC13D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3FC" w:rsidRPr="005C2D3F" w14:paraId="7A6007F2" w14:textId="77777777" w:rsidTr="00E011C5">
        <w:tc>
          <w:tcPr>
            <w:tcW w:w="1948" w:type="pct"/>
          </w:tcPr>
          <w:p w14:paraId="79933326" w14:textId="77777777" w:rsidR="003913FC" w:rsidRPr="005C2D3F" w:rsidRDefault="003913FC" w:rsidP="003913F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</w:tcPr>
          <w:p w14:paraId="1F1E271A" w14:textId="4213CD48" w:rsidR="003913FC" w:rsidRPr="005C2D3F" w:rsidRDefault="00110470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9" w:type="pct"/>
            <w:gridSpan w:val="2"/>
          </w:tcPr>
          <w:p w14:paraId="62CED24E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3366ED94" w14:textId="712C0324" w:rsidR="003913FC" w:rsidRPr="005C2D3F" w:rsidRDefault="00110470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14:paraId="0EB5082E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52079624" w14:textId="79546AC1" w:rsidR="003913FC" w:rsidRPr="005C2D3F" w:rsidRDefault="00110470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30" w:type="pct"/>
            <w:gridSpan w:val="2"/>
          </w:tcPr>
          <w:p w14:paraId="0817BD38" w14:textId="77777777" w:rsidR="003913FC" w:rsidRPr="005C2D3F" w:rsidRDefault="003913FC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11C2D487" w14:textId="46E1DFC1" w:rsidR="003913FC" w:rsidRPr="005C2D3F" w:rsidRDefault="00110470" w:rsidP="003913F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3913FC" w:rsidRPr="005C2D3F" w14:paraId="7E657A2F" w14:textId="77777777" w:rsidTr="00E011C5">
        <w:tc>
          <w:tcPr>
            <w:tcW w:w="1948" w:type="pct"/>
          </w:tcPr>
          <w:p w14:paraId="511DC500" w14:textId="77777777" w:rsidR="003913FC" w:rsidRPr="005C2D3F" w:rsidRDefault="003913FC" w:rsidP="003913F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7E1B7507" w14:textId="77777777" w:rsidR="003913FC" w:rsidRPr="005C2D3F" w:rsidRDefault="003913FC" w:rsidP="003913FC">
            <w:pPr>
              <w:pStyle w:val="BodyText"/>
              <w:tabs>
                <w:tab w:val="decimal" w:pos="-108"/>
              </w:tabs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456" w:rsidRPr="005C2D3F" w14:paraId="12A8AA9E" w14:textId="77777777" w:rsidTr="00E011C5">
        <w:tc>
          <w:tcPr>
            <w:tcW w:w="1948" w:type="pct"/>
          </w:tcPr>
          <w:p w14:paraId="160D6BF7" w14:textId="77777777" w:rsidR="00341456" w:rsidRPr="005C2D3F" w:rsidRDefault="00341456" w:rsidP="003414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5" w:type="pct"/>
            <w:gridSpan w:val="2"/>
          </w:tcPr>
          <w:p w14:paraId="1BF3A532" w14:textId="5E86D2A7" w:rsidR="00341456" w:rsidRPr="005C2D3F" w:rsidRDefault="00341456" w:rsidP="00341456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D15270F" w14:textId="77777777" w:rsidR="00341456" w:rsidRPr="005C2D3F" w:rsidRDefault="00341456" w:rsidP="00341456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5F88579E" w14:textId="71C73078" w:rsidR="00341456" w:rsidRPr="005C2D3F" w:rsidRDefault="00341456" w:rsidP="00341456">
            <w:pPr>
              <w:pStyle w:val="BodyText"/>
              <w:tabs>
                <w:tab w:val="decimal" w:pos="65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963B44" w14:textId="77777777" w:rsidR="00341456" w:rsidRPr="005C2D3F" w:rsidRDefault="00341456" w:rsidP="00341456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7A6C64A2" w14:textId="555D7851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41,113</w:t>
            </w:r>
          </w:p>
        </w:tc>
        <w:tc>
          <w:tcPr>
            <w:tcW w:w="130" w:type="pct"/>
            <w:gridSpan w:val="2"/>
          </w:tcPr>
          <w:p w14:paraId="2B5D9F40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1B33297" w14:textId="25AF6BEA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39,077</w:t>
            </w:r>
          </w:p>
        </w:tc>
      </w:tr>
      <w:tr w:rsidR="00341456" w:rsidRPr="005C2D3F" w14:paraId="383A894C" w14:textId="77777777" w:rsidTr="00E011C5">
        <w:tc>
          <w:tcPr>
            <w:tcW w:w="1948" w:type="pct"/>
          </w:tcPr>
          <w:p w14:paraId="6BA6281E" w14:textId="77777777" w:rsidR="00341456" w:rsidRPr="005C2D3F" w:rsidRDefault="00341456" w:rsidP="003414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5" w:type="pct"/>
            <w:gridSpan w:val="2"/>
          </w:tcPr>
          <w:p w14:paraId="605DF3FE" w14:textId="7E501E0A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</w:t>
            </w:r>
          </w:p>
        </w:tc>
        <w:tc>
          <w:tcPr>
            <w:tcW w:w="129" w:type="pct"/>
            <w:gridSpan w:val="2"/>
          </w:tcPr>
          <w:p w14:paraId="0F664319" w14:textId="77777777" w:rsidR="00341456" w:rsidRPr="005C2D3F" w:rsidRDefault="00341456" w:rsidP="003414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6128D82B" w14:textId="019B6668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12,536</w:t>
            </w:r>
          </w:p>
        </w:tc>
        <w:tc>
          <w:tcPr>
            <w:tcW w:w="130" w:type="pct"/>
          </w:tcPr>
          <w:p w14:paraId="76F9CB66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67FD09D4" w14:textId="7DDDAF43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</w:t>
            </w:r>
          </w:p>
        </w:tc>
        <w:tc>
          <w:tcPr>
            <w:tcW w:w="130" w:type="pct"/>
            <w:gridSpan w:val="2"/>
          </w:tcPr>
          <w:p w14:paraId="716EFAEE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99D7266" w14:textId="55CBB205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12,536</w:t>
            </w:r>
          </w:p>
        </w:tc>
      </w:tr>
      <w:tr w:rsidR="00341456" w:rsidRPr="005C2D3F" w14:paraId="6A5E990B" w14:textId="77777777" w:rsidTr="00E011C5">
        <w:tc>
          <w:tcPr>
            <w:tcW w:w="1948" w:type="pct"/>
          </w:tcPr>
          <w:p w14:paraId="38B20512" w14:textId="77777777" w:rsidR="00341456" w:rsidRPr="005C2D3F" w:rsidRDefault="00341456" w:rsidP="003414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5" w:type="pct"/>
            <w:gridSpan w:val="2"/>
          </w:tcPr>
          <w:p w14:paraId="207962ED" w14:textId="48E310BC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1,115</w:t>
            </w:r>
          </w:p>
        </w:tc>
        <w:tc>
          <w:tcPr>
            <w:tcW w:w="129" w:type="pct"/>
            <w:gridSpan w:val="2"/>
          </w:tcPr>
          <w:p w14:paraId="6BD4DA56" w14:textId="77777777" w:rsidR="00341456" w:rsidRPr="005C2D3F" w:rsidRDefault="00341456" w:rsidP="003414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5FC916F1" w14:textId="41B44C2B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532</w:t>
            </w:r>
          </w:p>
        </w:tc>
        <w:tc>
          <w:tcPr>
            <w:tcW w:w="130" w:type="pct"/>
          </w:tcPr>
          <w:p w14:paraId="40820593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571CB311" w14:textId="6B2F7B66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1,115</w:t>
            </w:r>
          </w:p>
        </w:tc>
        <w:tc>
          <w:tcPr>
            <w:tcW w:w="130" w:type="pct"/>
            <w:gridSpan w:val="2"/>
          </w:tcPr>
          <w:p w14:paraId="030E64C7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5A3CD259" w14:textId="027944A2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532</w:t>
            </w:r>
          </w:p>
        </w:tc>
      </w:tr>
      <w:tr w:rsidR="00341456" w:rsidRPr="005C2D3F" w14:paraId="50D2C3F6" w14:textId="77777777" w:rsidTr="00E011C5">
        <w:tc>
          <w:tcPr>
            <w:tcW w:w="1948" w:type="pct"/>
          </w:tcPr>
          <w:p w14:paraId="4A221D60" w14:textId="77777777" w:rsidR="00341456" w:rsidRPr="005C2D3F" w:rsidRDefault="00341456" w:rsidP="0034145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5" w:type="pct"/>
            <w:gridSpan w:val="2"/>
          </w:tcPr>
          <w:p w14:paraId="19CDD8AC" w14:textId="6E8FD664" w:rsidR="00341456" w:rsidRPr="005C2D3F" w:rsidRDefault="0038514A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1,566</w:t>
            </w:r>
          </w:p>
        </w:tc>
        <w:tc>
          <w:tcPr>
            <w:tcW w:w="129" w:type="pct"/>
            <w:gridSpan w:val="2"/>
          </w:tcPr>
          <w:p w14:paraId="08FE0E70" w14:textId="77777777" w:rsidR="00341456" w:rsidRPr="005C2D3F" w:rsidRDefault="00341456" w:rsidP="003414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157C8AE6" w14:textId="49BE6E23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</w:t>
            </w:r>
            <w:r>
              <w:rPr>
                <w:sz w:val="30"/>
                <w:szCs w:val="30"/>
              </w:rPr>
              <w:t>761</w:t>
            </w:r>
          </w:p>
        </w:tc>
        <w:tc>
          <w:tcPr>
            <w:tcW w:w="130" w:type="pct"/>
          </w:tcPr>
          <w:p w14:paraId="65E95379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43343275" w14:textId="52363F87" w:rsidR="00341456" w:rsidRPr="005C2D3F" w:rsidRDefault="0038514A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877</w:t>
            </w:r>
          </w:p>
        </w:tc>
        <w:tc>
          <w:tcPr>
            <w:tcW w:w="130" w:type="pct"/>
            <w:gridSpan w:val="2"/>
          </w:tcPr>
          <w:p w14:paraId="448082C1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1124EE33" w14:textId="014AB40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82,7</w:t>
            </w:r>
            <w:r w:rsidRPr="005C2D3F">
              <w:rPr>
                <w:rFonts w:hint="cs"/>
                <w:sz w:val="30"/>
                <w:szCs w:val="30"/>
                <w:cs/>
              </w:rPr>
              <w:t>00</w:t>
            </w:r>
          </w:p>
        </w:tc>
      </w:tr>
      <w:tr w:rsidR="00341456" w:rsidRPr="005C2D3F" w14:paraId="2EE80159" w14:textId="77777777" w:rsidTr="00E011C5">
        <w:tc>
          <w:tcPr>
            <w:tcW w:w="1948" w:type="pct"/>
          </w:tcPr>
          <w:p w14:paraId="40B49F5D" w14:textId="77777777" w:rsidR="00341456" w:rsidRPr="005C2D3F" w:rsidRDefault="00341456" w:rsidP="0034145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29B4F" w14:textId="417EF4BF" w:rsidR="00341456" w:rsidRPr="005C2D3F" w:rsidRDefault="0038514A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2,708</w:t>
            </w:r>
          </w:p>
        </w:tc>
        <w:tc>
          <w:tcPr>
            <w:tcW w:w="129" w:type="pct"/>
            <w:gridSpan w:val="2"/>
          </w:tcPr>
          <w:p w14:paraId="381D0E73" w14:textId="77777777" w:rsidR="00341456" w:rsidRPr="005C2D3F" w:rsidRDefault="00341456" w:rsidP="003414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DC02938" w14:textId="4903214B" w:rsidR="00341456" w:rsidRPr="005C2D3F" w:rsidRDefault="00341456" w:rsidP="003414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95,</w:t>
            </w:r>
            <w:r>
              <w:rPr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130" w:type="pct"/>
            <w:tcBorders>
              <w:bottom w:val="nil"/>
            </w:tcBorders>
          </w:tcPr>
          <w:p w14:paraId="5FFA2235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F356E" w14:textId="70CDC997" w:rsidR="00341456" w:rsidRPr="005C2D3F" w:rsidRDefault="0038514A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43,132</w:t>
            </w:r>
          </w:p>
        </w:tc>
        <w:tc>
          <w:tcPr>
            <w:tcW w:w="130" w:type="pct"/>
            <w:gridSpan w:val="2"/>
            <w:tcBorders>
              <w:bottom w:val="nil"/>
            </w:tcBorders>
          </w:tcPr>
          <w:p w14:paraId="6EB17F32" w14:textId="77777777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A6990E2" w14:textId="29E9145D" w:rsidR="00341456" w:rsidRPr="005C2D3F" w:rsidRDefault="00341456" w:rsidP="003414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134,845</w:t>
            </w:r>
          </w:p>
        </w:tc>
      </w:tr>
    </w:tbl>
    <w:p w14:paraId="51FAC40B" w14:textId="77777777" w:rsidR="00E011C5" w:rsidRDefault="00E011C5" w:rsidP="00F26C39">
      <w:pPr>
        <w:rPr>
          <w:sz w:val="30"/>
          <w:szCs w:val="30"/>
        </w:rPr>
      </w:pPr>
    </w:p>
    <w:tbl>
      <w:tblPr>
        <w:tblW w:w="959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32"/>
        <w:gridCol w:w="810"/>
        <w:gridCol w:w="250"/>
        <w:gridCol w:w="867"/>
        <w:gridCol w:w="253"/>
        <w:gridCol w:w="969"/>
        <w:gridCol w:w="250"/>
        <w:gridCol w:w="1084"/>
        <w:gridCol w:w="253"/>
        <w:gridCol w:w="1032"/>
        <w:gridCol w:w="253"/>
        <w:gridCol w:w="1040"/>
      </w:tblGrid>
      <w:tr w:rsidR="00E011C5" w:rsidRPr="005C2D3F" w14:paraId="72264AAE" w14:textId="77777777" w:rsidTr="00E011C5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4A864ECA" w14:textId="77777777" w:rsidR="00E011C5" w:rsidRPr="005C2D3F" w:rsidRDefault="00E011C5" w:rsidP="00BA5D3E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1004" w:type="pct"/>
            <w:gridSpan w:val="3"/>
            <w:shd w:val="clear" w:color="auto" w:fill="auto"/>
            <w:vAlign w:val="center"/>
          </w:tcPr>
          <w:p w14:paraId="1D89821D" w14:textId="77777777" w:rsidR="00E011C5" w:rsidRPr="005C2D3F" w:rsidRDefault="00E011C5" w:rsidP="00BA5D3E">
            <w:pPr>
              <w:pStyle w:val="BodyText"/>
              <w:spacing w:after="0" w:line="340" w:lineRule="exact"/>
              <w:ind w:left="-110" w:right="-13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" w:type="pct"/>
            <w:shd w:val="clear" w:color="auto" w:fill="auto"/>
          </w:tcPr>
          <w:p w14:paraId="3F514723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3"/>
            <w:shd w:val="clear" w:color="auto" w:fill="auto"/>
            <w:vAlign w:val="bottom"/>
          </w:tcPr>
          <w:p w14:paraId="2C22D0D3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EB1F097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1B67A4B4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1C5" w:rsidRPr="005C2D3F" w14:paraId="781DFE75" w14:textId="77777777" w:rsidTr="00E011C5">
        <w:trPr>
          <w:trHeight w:val="446"/>
        </w:trPr>
        <w:tc>
          <w:tcPr>
            <w:tcW w:w="1320" w:type="pct"/>
            <w:shd w:val="clear" w:color="auto" w:fill="auto"/>
          </w:tcPr>
          <w:p w14:paraId="420BE561" w14:textId="77777777" w:rsidR="00E011C5" w:rsidRPr="005C2D3F" w:rsidRDefault="00E011C5" w:rsidP="00BA5D3E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22" w:type="pct"/>
            <w:shd w:val="clear" w:color="auto" w:fill="auto"/>
          </w:tcPr>
          <w:p w14:paraId="5D6B90EE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14:paraId="02A3DA60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</w:tcPr>
          <w:p w14:paraId="62FD352B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14:paraId="26ED977B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</w:tcPr>
          <w:p w14:paraId="03D90089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14:paraId="36F639BF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F123426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14:paraId="18674E87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E3C57C6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14:paraId="7C0032C0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EA7D834" w14:textId="77777777" w:rsidR="00E011C5" w:rsidRPr="005C2D3F" w:rsidRDefault="00E011C5" w:rsidP="00BA5D3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E011C5" w:rsidRPr="005C2D3F" w14:paraId="75ACAC24" w14:textId="77777777" w:rsidTr="00E011C5">
        <w:trPr>
          <w:trHeight w:val="446"/>
        </w:trPr>
        <w:tc>
          <w:tcPr>
            <w:tcW w:w="1320" w:type="pct"/>
            <w:shd w:val="clear" w:color="auto" w:fill="auto"/>
          </w:tcPr>
          <w:p w14:paraId="31B7B7DB" w14:textId="77777777" w:rsidR="00E011C5" w:rsidRPr="005C2D3F" w:rsidRDefault="00E011C5" w:rsidP="00BA5D3E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gridSpan w:val="3"/>
            <w:shd w:val="clear" w:color="auto" w:fill="auto"/>
          </w:tcPr>
          <w:p w14:paraId="70150F04" w14:textId="77777777" w:rsidR="00E011C5" w:rsidRPr="005C2D3F" w:rsidRDefault="00E011C5" w:rsidP="00BA5D3E">
            <w:pPr>
              <w:pStyle w:val="BodyText"/>
              <w:spacing w:after="0" w:line="340" w:lineRule="exact"/>
              <w:ind w:left="-110" w:right="-131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" w:type="pct"/>
            <w:shd w:val="clear" w:color="auto" w:fill="auto"/>
          </w:tcPr>
          <w:p w14:paraId="72EE1113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45" w:type="pct"/>
            <w:gridSpan w:val="7"/>
            <w:shd w:val="clear" w:color="auto" w:fill="auto"/>
          </w:tcPr>
          <w:p w14:paraId="3211F339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11C5" w:rsidRPr="005C2D3F" w14:paraId="176F55CE" w14:textId="77777777" w:rsidTr="00E011C5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7C54EA7E" w14:textId="77777777" w:rsidR="00E011C5" w:rsidRPr="005C2D3F" w:rsidRDefault="00E011C5" w:rsidP="00BA5D3E">
            <w:pPr>
              <w:spacing w:line="340" w:lineRule="exact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0B4E912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  <w:vAlign w:val="center"/>
          </w:tcPr>
          <w:p w14:paraId="175E36C7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4681E9A" w14:textId="77777777" w:rsidR="00E011C5" w:rsidRPr="005C2D3F" w:rsidRDefault="00E011C5" w:rsidP="00BA5D3E">
            <w:pPr>
              <w:pStyle w:val="BodyText"/>
              <w:spacing w:after="0" w:line="340" w:lineRule="exact"/>
              <w:ind w:left="-122" w:right="-131"/>
              <w:rPr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96AB729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E018919" w14:textId="77777777" w:rsidR="00E011C5" w:rsidRPr="005C2D3F" w:rsidRDefault="00E011C5" w:rsidP="00BA5D3E">
            <w:pPr>
              <w:pStyle w:val="BodyText"/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BF53874" w14:textId="77777777" w:rsidR="00E011C5" w:rsidRPr="005C2D3F" w:rsidRDefault="00E011C5" w:rsidP="00BA5D3E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983B912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D5FB5FE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2BD58B92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A581FA7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61C32BAC" w14:textId="77777777" w:rsidR="00E011C5" w:rsidRPr="005C2D3F" w:rsidRDefault="00E011C5" w:rsidP="00BA5D3E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</w:tr>
      <w:tr w:rsidR="00E011C5" w:rsidRPr="005C2D3F" w14:paraId="5DBBA2CE" w14:textId="77777777" w:rsidTr="00E011C5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253B7E07" w14:textId="77777777" w:rsidR="00E011C5" w:rsidRPr="005C2D3F" w:rsidRDefault="00E011C5" w:rsidP="00BA5D3E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65EA33D" w14:textId="77777777" w:rsidR="00E011C5" w:rsidRPr="005C2D3F" w:rsidRDefault="00E011C5" w:rsidP="00BA5D3E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1 - 1.5</w:t>
            </w:r>
          </w:p>
        </w:tc>
        <w:tc>
          <w:tcPr>
            <w:tcW w:w="130" w:type="pct"/>
            <w:shd w:val="clear" w:color="auto" w:fill="auto"/>
          </w:tcPr>
          <w:p w14:paraId="27A94D0E" w14:textId="77777777" w:rsidR="00E011C5" w:rsidRPr="005C2D3F" w:rsidRDefault="00E011C5" w:rsidP="00BA5D3E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24FDC929" w14:textId="77777777" w:rsidR="00E011C5" w:rsidRPr="005C2D3F" w:rsidRDefault="00E011C5" w:rsidP="00BA5D3E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1 - 1.5</w:t>
            </w:r>
          </w:p>
        </w:tc>
        <w:tc>
          <w:tcPr>
            <w:tcW w:w="132" w:type="pct"/>
            <w:shd w:val="clear" w:color="auto" w:fill="auto"/>
          </w:tcPr>
          <w:p w14:paraId="371AF0C7" w14:textId="77777777" w:rsidR="00E011C5" w:rsidRPr="005C2D3F" w:rsidRDefault="00E011C5" w:rsidP="00BA5D3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F93D5B1" w14:textId="77777777" w:rsidR="00E011C5" w:rsidRPr="005C2D3F" w:rsidRDefault="00E011C5" w:rsidP="00BA5D3E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79A126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627EAF9" w14:textId="77777777" w:rsidR="00E011C5" w:rsidRPr="005C2D3F" w:rsidRDefault="00E011C5" w:rsidP="00BA5D3E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6E26D3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38" w:type="pct"/>
          </w:tcPr>
          <w:p w14:paraId="70D45AB8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940,065</w:t>
            </w:r>
          </w:p>
        </w:tc>
        <w:tc>
          <w:tcPr>
            <w:tcW w:w="132" w:type="pct"/>
          </w:tcPr>
          <w:p w14:paraId="1DA93E88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0D09A49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</w:tr>
      <w:tr w:rsidR="00E011C5" w:rsidRPr="005C2D3F" w14:paraId="7D081E65" w14:textId="77777777" w:rsidTr="00E011C5">
        <w:trPr>
          <w:trHeight w:val="446"/>
        </w:trPr>
        <w:tc>
          <w:tcPr>
            <w:tcW w:w="2324" w:type="pct"/>
            <w:gridSpan w:val="4"/>
            <w:shd w:val="clear" w:color="auto" w:fill="auto"/>
            <w:vAlign w:val="center"/>
          </w:tcPr>
          <w:p w14:paraId="0261B333" w14:textId="77777777" w:rsidR="00E011C5" w:rsidRPr="005C2D3F" w:rsidRDefault="00E011C5" w:rsidP="00BA5D3E">
            <w:pPr>
              <w:pStyle w:val="BodyText"/>
              <w:spacing w:after="0" w:line="240" w:lineRule="auto"/>
              <w:ind w:left="-18" w:right="-22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Pr="005C2D3F">
              <w:rPr>
                <w:b/>
                <w:bCs/>
                <w:sz w:val="30"/>
                <w:szCs w:val="30"/>
                <w:cs/>
              </w:rPr>
              <w:t>ระยะสั้น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32" w:type="pct"/>
            <w:shd w:val="clear" w:color="auto" w:fill="auto"/>
          </w:tcPr>
          <w:p w14:paraId="79245BDA" w14:textId="77777777" w:rsidR="00E011C5" w:rsidRPr="005C2D3F" w:rsidRDefault="00E011C5" w:rsidP="00BA5D3E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4C079" w14:textId="77777777" w:rsidR="00E011C5" w:rsidRPr="005C2D3F" w:rsidRDefault="00E011C5" w:rsidP="00BA5D3E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1CB89955" w14:textId="77777777" w:rsidR="00E011C5" w:rsidRPr="005C2D3F" w:rsidRDefault="00E011C5" w:rsidP="00BA5D3E">
            <w:pPr>
              <w:pStyle w:val="BodyText"/>
              <w:spacing w:after="0" w:line="240" w:lineRule="auto"/>
              <w:ind w:right="-4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0E45" w14:textId="77777777" w:rsidR="00E011C5" w:rsidRPr="005C2D3F" w:rsidRDefault="00E011C5" w:rsidP="00BA5D3E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8336D58" w14:textId="77777777" w:rsidR="00E011C5" w:rsidRPr="005C2D3F" w:rsidRDefault="00E011C5" w:rsidP="00BA5D3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7F6A19C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940,065</w:t>
            </w:r>
          </w:p>
        </w:tc>
        <w:tc>
          <w:tcPr>
            <w:tcW w:w="132" w:type="pct"/>
            <w:vAlign w:val="center"/>
          </w:tcPr>
          <w:p w14:paraId="3BA2B2F1" w14:textId="77777777" w:rsidR="00E011C5" w:rsidRPr="005C2D3F" w:rsidRDefault="00E011C5" w:rsidP="00BA5D3E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BB79626" w14:textId="77777777" w:rsidR="00E011C5" w:rsidRPr="005C2D3F" w:rsidRDefault="00E011C5" w:rsidP="00BA5D3E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629,825</w:t>
            </w:r>
          </w:p>
        </w:tc>
      </w:tr>
    </w:tbl>
    <w:p w14:paraId="3B27F306" w14:textId="77777777" w:rsidR="00E011C5" w:rsidRPr="005C2D3F" w:rsidRDefault="00E011C5" w:rsidP="00F26C39">
      <w:pPr>
        <w:rPr>
          <w:sz w:val="30"/>
          <w:szCs w:val="30"/>
        </w:rPr>
      </w:pPr>
    </w:p>
    <w:p w14:paraId="60B1A81D" w14:textId="77777777" w:rsidR="004B5F7D" w:rsidRDefault="004B5F7D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9687C2B" w14:textId="1C3FCB84" w:rsidR="0013608A" w:rsidRPr="005C2D3F" w:rsidRDefault="0013608A" w:rsidP="0020114C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รายการเคลื่อนไหว</w:t>
      </w:r>
      <w:r w:rsidR="002A451D" w:rsidRPr="005C2D3F">
        <w:rPr>
          <w:sz w:val="30"/>
          <w:szCs w:val="30"/>
          <w:cs/>
        </w:rPr>
        <w:t>ของเงิน</w:t>
      </w:r>
      <w:r w:rsidRPr="005C2D3F">
        <w:rPr>
          <w:sz w:val="30"/>
          <w:szCs w:val="30"/>
          <w:cs/>
        </w:rPr>
        <w:t>กู้ยืม</w:t>
      </w:r>
      <w:r w:rsidR="002A451D" w:rsidRPr="005C2D3F">
        <w:rPr>
          <w:rFonts w:hint="cs"/>
          <w:sz w:val="30"/>
          <w:szCs w:val="30"/>
          <w:cs/>
        </w:rPr>
        <w:t>จาก</w:t>
      </w:r>
      <w:r w:rsidRPr="005C2D3F">
        <w:rPr>
          <w:sz w:val="30"/>
          <w:szCs w:val="30"/>
          <w:cs/>
        </w:rPr>
        <w:t>กิจ</w:t>
      </w:r>
      <w:r w:rsidR="00E44DDD" w:rsidRPr="005C2D3F">
        <w:rPr>
          <w:sz w:val="30"/>
          <w:szCs w:val="30"/>
          <w:cs/>
        </w:rPr>
        <w:t>การที่เกี่ยวข้องกัน</w:t>
      </w:r>
      <w:r w:rsidR="000334CC" w:rsidRPr="005C2D3F">
        <w:rPr>
          <w:sz w:val="30"/>
          <w:szCs w:val="30"/>
          <w:cs/>
        </w:rPr>
        <w:t xml:space="preserve">สำหรับแต่ละปีสิ้นสุดวันที่ </w:t>
      </w:r>
      <w:r w:rsidR="00F66324">
        <w:rPr>
          <w:sz w:val="30"/>
          <w:szCs w:val="30"/>
        </w:rPr>
        <w:t>31</w:t>
      </w:r>
      <w:r w:rsidR="000334CC" w:rsidRPr="005C2D3F">
        <w:rPr>
          <w:sz w:val="30"/>
          <w:szCs w:val="30"/>
          <w:cs/>
        </w:rPr>
        <w:t xml:space="preserve"> ธันวาคม มีดังนี้</w:t>
      </w:r>
    </w:p>
    <w:p w14:paraId="38707788" w14:textId="77777777" w:rsidR="0013608A" w:rsidRPr="005C2D3F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3"/>
        <w:gridCol w:w="1218"/>
        <w:gridCol w:w="238"/>
        <w:gridCol w:w="1115"/>
        <w:gridCol w:w="270"/>
        <w:gridCol w:w="1242"/>
        <w:gridCol w:w="236"/>
        <w:gridCol w:w="1178"/>
      </w:tblGrid>
      <w:tr w:rsidR="00E44DDD" w:rsidRPr="005C2D3F" w14:paraId="17644893" w14:textId="77777777" w:rsidTr="00E4539E">
        <w:trPr>
          <w:tblHeader/>
        </w:trPr>
        <w:tc>
          <w:tcPr>
            <w:tcW w:w="2022" w:type="pct"/>
          </w:tcPr>
          <w:p w14:paraId="4DA66443" w14:textId="77777777" w:rsidR="00E44DDD" w:rsidRPr="005C2D3F" w:rsidRDefault="00E44DDD" w:rsidP="00E44DD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93" w:type="pct"/>
            <w:gridSpan w:val="3"/>
          </w:tcPr>
          <w:p w14:paraId="03613F9A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4D1A194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3930922B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79D" w:rsidRPr="005C2D3F" w14:paraId="1AD37DAE" w14:textId="77777777" w:rsidTr="00E4539E">
        <w:trPr>
          <w:tblHeader/>
        </w:trPr>
        <w:tc>
          <w:tcPr>
            <w:tcW w:w="2022" w:type="pct"/>
          </w:tcPr>
          <w:p w14:paraId="7D40F7C8" w14:textId="77777777" w:rsidR="006E679D" w:rsidRPr="005C2D3F" w:rsidRDefault="006E679D" w:rsidP="006E679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406E9F54" w14:textId="62FF1B9C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6EE3341A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1D52BA71" w14:textId="0F5A0A2B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09C7313C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39B87668" w14:textId="20C245C1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74A342AE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3641F151" w14:textId="499CE846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6E679D" w:rsidRPr="005C2D3F" w14:paraId="1C4B6CDE" w14:textId="77777777" w:rsidTr="00E4539E">
        <w:trPr>
          <w:tblHeader/>
        </w:trPr>
        <w:tc>
          <w:tcPr>
            <w:tcW w:w="2022" w:type="pct"/>
          </w:tcPr>
          <w:p w14:paraId="3E893A1A" w14:textId="77777777" w:rsidR="006E679D" w:rsidRPr="005C2D3F" w:rsidRDefault="006E679D" w:rsidP="006E679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8" w:type="pct"/>
            <w:gridSpan w:val="7"/>
          </w:tcPr>
          <w:p w14:paraId="3186D2A2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79D" w:rsidRPr="005C2D3F" w14:paraId="245323B3" w14:textId="77777777" w:rsidTr="00E4539E">
        <w:tc>
          <w:tcPr>
            <w:tcW w:w="2022" w:type="pct"/>
          </w:tcPr>
          <w:p w14:paraId="149C363A" w14:textId="77777777" w:rsidR="006E679D" w:rsidRPr="005C2D3F" w:rsidRDefault="006E679D" w:rsidP="006E679D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3" w:type="pct"/>
            <w:gridSpan w:val="3"/>
          </w:tcPr>
          <w:p w14:paraId="47D8FDAD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A88AEEF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8AC05E8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A6B4B28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212F0803" w14:textId="77777777" w:rsidR="006E679D" w:rsidRPr="005C2D3F" w:rsidRDefault="006E679D" w:rsidP="006E679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90D68" w:rsidRPr="005C2D3F" w14:paraId="7FB3316E" w14:textId="77777777" w:rsidTr="00E4539E">
        <w:tc>
          <w:tcPr>
            <w:tcW w:w="2022" w:type="pct"/>
          </w:tcPr>
          <w:p w14:paraId="248D3DE1" w14:textId="77777777" w:rsidR="00E90D68" w:rsidRPr="005C2D3F" w:rsidRDefault="00E90D68" w:rsidP="00E90D68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60" w:type="pct"/>
          </w:tcPr>
          <w:p w14:paraId="598BAEE3" w14:textId="71281725" w:rsidR="00E90D68" w:rsidRPr="005C2D3F" w:rsidRDefault="00E90D68" w:rsidP="00E90D6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EC1259C" w14:textId="77777777" w:rsidR="00E90D68" w:rsidRPr="005C2D3F" w:rsidRDefault="00E90D68" w:rsidP="00E90D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32CCC822" w14:textId="7BB925DC" w:rsidR="00E90D68" w:rsidRPr="005C2D3F" w:rsidRDefault="00E90D68" w:rsidP="00E90D68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26A0DB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65F5EFF6" w14:textId="58977249" w:rsidR="00E90D68" w:rsidRPr="00E90D68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E90D68">
              <w:rPr>
                <w:sz w:val="30"/>
                <w:szCs w:val="30"/>
              </w:rPr>
              <w:t>629,825</w:t>
            </w:r>
          </w:p>
        </w:tc>
        <w:tc>
          <w:tcPr>
            <w:tcW w:w="128" w:type="pct"/>
          </w:tcPr>
          <w:p w14:paraId="27039AB1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50524879" w14:textId="623CF23E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455,000</w:t>
            </w:r>
          </w:p>
        </w:tc>
      </w:tr>
      <w:tr w:rsidR="00E90D68" w:rsidRPr="005C2D3F" w14:paraId="43ABD39F" w14:textId="77777777" w:rsidTr="00E4539E">
        <w:tc>
          <w:tcPr>
            <w:tcW w:w="2022" w:type="pct"/>
          </w:tcPr>
          <w:p w14:paraId="187C433F" w14:textId="77777777" w:rsidR="00E90D68" w:rsidRPr="005C2D3F" w:rsidRDefault="00E90D68" w:rsidP="00E90D68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0" w:type="pct"/>
          </w:tcPr>
          <w:p w14:paraId="722C8C25" w14:textId="2A0CE4D9" w:rsidR="00E90D68" w:rsidRPr="005C2D3F" w:rsidRDefault="00E90D68" w:rsidP="00E90D6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09537D" w14:textId="77777777" w:rsidR="00E90D68" w:rsidRPr="005C2D3F" w:rsidRDefault="00E90D68" w:rsidP="00E90D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2AD4B98E" w14:textId="08EE67A1" w:rsidR="00E90D68" w:rsidRPr="005C2D3F" w:rsidRDefault="00E90D68" w:rsidP="00E90D68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DF3994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37B0B710" w14:textId="35D5EB18" w:rsidR="00E90D68" w:rsidRPr="005C2D3F" w:rsidRDefault="00E90D68" w:rsidP="0038514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</w:t>
            </w:r>
            <w:r w:rsidR="0038514A">
              <w:rPr>
                <w:sz w:val="30"/>
                <w:szCs w:val="30"/>
              </w:rPr>
              <w:t>038,477</w:t>
            </w:r>
          </w:p>
        </w:tc>
        <w:tc>
          <w:tcPr>
            <w:tcW w:w="128" w:type="pct"/>
          </w:tcPr>
          <w:p w14:paraId="116BA18E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692175A9" w14:textId="5726304E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10,387,300</w:t>
            </w:r>
          </w:p>
        </w:tc>
      </w:tr>
      <w:tr w:rsidR="00E90D68" w:rsidRPr="005C2D3F" w14:paraId="1369995B" w14:textId="77777777" w:rsidTr="00E4539E">
        <w:tc>
          <w:tcPr>
            <w:tcW w:w="2022" w:type="pct"/>
          </w:tcPr>
          <w:p w14:paraId="31E264F0" w14:textId="77777777" w:rsidR="00E90D68" w:rsidRPr="005C2D3F" w:rsidRDefault="00E90D68" w:rsidP="00E90D68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60" w:type="pct"/>
          </w:tcPr>
          <w:p w14:paraId="55470D6C" w14:textId="4BB41CCB" w:rsidR="00E90D68" w:rsidRPr="005C2D3F" w:rsidRDefault="00E90D68" w:rsidP="00E90D6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1DAD7F4" w14:textId="77777777" w:rsidR="00E90D68" w:rsidRPr="005C2D3F" w:rsidRDefault="00E90D68" w:rsidP="00E90D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639B7ECF" w14:textId="3D0A44F5" w:rsidR="00E90D68" w:rsidRPr="005C2D3F" w:rsidRDefault="00E90D68" w:rsidP="00E90D68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5CBCDD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03C6592F" w14:textId="69C9C921" w:rsidR="00E90D68" w:rsidRPr="005C2D3F" w:rsidRDefault="0038514A" w:rsidP="00E90D68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(10,728,237</w:t>
            </w:r>
            <w:r w:rsidR="00E90D68"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B580CF4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2BF5E547" w14:textId="6F17FCDF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(10,212,475)</w:t>
            </w:r>
          </w:p>
        </w:tc>
      </w:tr>
      <w:tr w:rsidR="00E90D68" w:rsidRPr="005C2D3F" w14:paraId="21E6FD0F" w14:textId="77777777" w:rsidTr="002C69F2">
        <w:tc>
          <w:tcPr>
            <w:tcW w:w="2022" w:type="pct"/>
          </w:tcPr>
          <w:p w14:paraId="552CF340" w14:textId="04C9D35D" w:rsidR="00E90D68" w:rsidRPr="005C2D3F" w:rsidRDefault="00E90D68" w:rsidP="00F66324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66324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387CCB1F" w14:textId="57C167EB" w:rsidR="00E90D68" w:rsidRPr="005C2D3F" w:rsidRDefault="00E90D68" w:rsidP="00E90D6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847A4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6893B2E" w14:textId="77777777" w:rsidR="00E90D68" w:rsidRPr="005C2D3F" w:rsidRDefault="00E90D68" w:rsidP="00E90D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9B02228" w14:textId="4E04510E" w:rsidR="00E90D68" w:rsidRPr="00847A4E" w:rsidRDefault="00E90D68" w:rsidP="00E90D68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847A4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1B5F8D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362D8A5A" w14:textId="17692FCC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940,065</w:t>
            </w:r>
          </w:p>
        </w:tc>
        <w:tc>
          <w:tcPr>
            <w:tcW w:w="128" w:type="pct"/>
          </w:tcPr>
          <w:p w14:paraId="0C21685A" w14:textId="77777777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78AD0D5F" w14:textId="064CDD5E" w:rsidR="00E90D68" w:rsidRPr="005C2D3F" w:rsidRDefault="00E90D68" w:rsidP="00E90D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629,825</w:t>
            </w:r>
          </w:p>
        </w:tc>
      </w:tr>
      <w:tr w:rsidR="002C69F2" w:rsidRPr="005C2D3F" w14:paraId="4823858B" w14:textId="77777777" w:rsidTr="002C69F2">
        <w:tc>
          <w:tcPr>
            <w:tcW w:w="2022" w:type="pct"/>
          </w:tcPr>
          <w:p w14:paraId="4E20DB1A" w14:textId="77777777" w:rsidR="002C69F2" w:rsidRPr="005C2D3F" w:rsidRDefault="002C69F2" w:rsidP="006E679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5D825A1F" w14:textId="77777777" w:rsidR="002C69F2" w:rsidRPr="005C2D3F" w:rsidRDefault="002C69F2" w:rsidP="006E679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CC843C1" w14:textId="77777777" w:rsidR="002C69F2" w:rsidRPr="005C2D3F" w:rsidRDefault="002C69F2" w:rsidP="006E679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9DC43EA" w14:textId="77777777" w:rsidR="002C69F2" w:rsidRPr="00847A4E" w:rsidRDefault="002C69F2" w:rsidP="00847A4E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264B23" w14:textId="77777777" w:rsidR="002C69F2" w:rsidRPr="005C2D3F" w:rsidRDefault="002C69F2" w:rsidP="006E679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21D6378" w14:textId="77777777" w:rsidR="002C69F2" w:rsidRPr="005C2D3F" w:rsidRDefault="002C69F2" w:rsidP="006E679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C7DBFD7" w14:textId="77777777" w:rsidR="002C69F2" w:rsidRPr="005C2D3F" w:rsidRDefault="002C69F2" w:rsidP="006E679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F35A5B8" w14:textId="77777777" w:rsidR="002C69F2" w:rsidRPr="005C2D3F" w:rsidRDefault="002C69F2" w:rsidP="006E679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2C69F2" w:rsidRPr="005C2D3F" w14:paraId="7DB971A4" w14:textId="77777777" w:rsidTr="00BA7791">
        <w:trPr>
          <w:tblHeader/>
        </w:trPr>
        <w:tc>
          <w:tcPr>
            <w:tcW w:w="2022" w:type="pct"/>
          </w:tcPr>
          <w:p w14:paraId="2BE53B66" w14:textId="465982AE" w:rsidR="002C69F2" w:rsidRPr="005C2D3F" w:rsidRDefault="002C69F2" w:rsidP="00BA779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93" w:type="pct"/>
            <w:gridSpan w:val="3"/>
          </w:tcPr>
          <w:p w14:paraId="14247606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5D07FF9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3ACA4B59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9F2" w:rsidRPr="005C2D3F" w14:paraId="1AC14B97" w14:textId="77777777" w:rsidTr="002C69F2">
        <w:trPr>
          <w:tblHeader/>
        </w:trPr>
        <w:tc>
          <w:tcPr>
            <w:tcW w:w="2022" w:type="pct"/>
          </w:tcPr>
          <w:p w14:paraId="4E499863" w14:textId="77777777" w:rsidR="002C69F2" w:rsidRPr="005C2D3F" w:rsidRDefault="002C69F2" w:rsidP="00BA779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867F8E2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47C3FE05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44F4F2D6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0414E09A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2FF913CB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01790DCB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1C12DD52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2C69F2" w:rsidRPr="005C2D3F" w14:paraId="7E47778A" w14:textId="77777777" w:rsidTr="00BA7791">
        <w:trPr>
          <w:tblHeader/>
        </w:trPr>
        <w:tc>
          <w:tcPr>
            <w:tcW w:w="2022" w:type="pct"/>
          </w:tcPr>
          <w:p w14:paraId="047D92B3" w14:textId="77777777" w:rsidR="002C69F2" w:rsidRPr="005C2D3F" w:rsidRDefault="002C69F2" w:rsidP="00BA779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8" w:type="pct"/>
            <w:gridSpan w:val="7"/>
          </w:tcPr>
          <w:p w14:paraId="607186A6" w14:textId="77777777" w:rsidR="002C69F2" w:rsidRPr="005C2D3F" w:rsidRDefault="002C69F2" w:rsidP="00BA779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9F2" w:rsidRPr="005C2D3F" w14:paraId="74A420FB" w14:textId="77777777" w:rsidTr="002C69F2">
        <w:tc>
          <w:tcPr>
            <w:tcW w:w="2022" w:type="pct"/>
          </w:tcPr>
          <w:p w14:paraId="28EA975D" w14:textId="1B4053CB" w:rsidR="002C69F2" w:rsidRPr="005C2D3F" w:rsidRDefault="002C69F2" w:rsidP="002C69F2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4ABD88E6" w14:textId="1198F82D" w:rsidR="002C69F2" w:rsidRPr="005C2D3F" w:rsidRDefault="002C69F2" w:rsidP="002C69F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439CFA5" w14:textId="77777777" w:rsidR="002C69F2" w:rsidRPr="005C2D3F" w:rsidRDefault="002C69F2" w:rsidP="002C69F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18DFE2F5" w14:textId="34758328" w:rsidR="002C69F2" w:rsidRPr="00847A4E" w:rsidRDefault="002C69F2" w:rsidP="002C69F2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2D6FE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1287B3" w14:textId="77777777" w:rsidR="002C69F2" w:rsidRPr="005C2D3F" w:rsidRDefault="002C69F2" w:rsidP="002C69F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41ECCECB" w14:textId="1B3560D6" w:rsidR="002C69F2" w:rsidRPr="005C2D3F" w:rsidRDefault="002C69F2" w:rsidP="002C69F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3,026</w:t>
            </w:r>
          </w:p>
        </w:tc>
        <w:tc>
          <w:tcPr>
            <w:tcW w:w="128" w:type="pct"/>
          </w:tcPr>
          <w:p w14:paraId="34C629BF" w14:textId="77777777" w:rsidR="002C69F2" w:rsidRPr="005C2D3F" w:rsidRDefault="002C69F2" w:rsidP="002C69F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13C62B9" w14:textId="69D0BA45" w:rsidR="002C69F2" w:rsidRPr="005C2D3F" w:rsidRDefault="002C69F2" w:rsidP="002C69F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</w:t>
            </w:r>
          </w:p>
        </w:tc>
      </w:tr>
    </w:tbl>
    <w:p w14:paraId="2A8ECBCE" w14:textId="77777777" w:rsidR="002C69F2" w:rsidRPr="005C2D3F" w:rsidRDefault="002C69F2" w:rsidP="002C69F2">
      <w:pPr>
        <w:spacing w:line="240" w:lineRule="auto"/>
        <w:rPr>
          <w:b/>
          <w:bCs/>
          <w:sz w:val="30"/>
          <w:szCs w:val="30"/>
        </w:rPr>
      </w:pPr>
    </w:p>
    <w:p w14:paraId="1513FDB7" w14:textId="77777777" w:rsidR="006D2747" w:rsidRPr="005C2D3F" w:rsidRDefault="003A379B" w:rsidP="008B71AB">
      <w:pPr>
        <w:spacing w:line="240" w:lineRule="auto"/>
        <w:ind w:firstLine="432"/>
        <w:rPr>
          <w:b/>
          <w:bCs/>
          <w:sz w:val="30"/>
          <w:szCs w:val="30"/>
        </w:rPr>
      </w:pPr>
      <w:r w:rsidRPr="005C2D3F">
        <w:rPr>
          <w:b/>
          <w:bCs/>
          <w:sz w:val="30"/>
          <w:szCs w:val="30"/>
        </w:rPr>
        <w:t xml:space="preserve">  </w:t>
      </w:r>
      <w:r w:rsidR="006D2747" w:rsidRPr="005C2D3F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3AF91DF0" w14:textId="77777777" w:rsidR="006D2747" w:rsidRPr="005C2D3F" w:rsidRDefault="006D2747" w:rsidP="006501E4">
      <w:pPr>
        <w:spacing w:line="240" w:lineRule="auto"/>
        <w:ind w:left="540" w:hanging="18"/>
        <w:rPr>
          <w:b/>
          <w:bCs/>
        </w:rPr>
      </w:pPr>
    </w:p>
    <w:p w14:paraId="01FE4C78" w14:textId="52E9C3D2" w:rsidR="00F26C39" w:rsidRDefault="006D2747" w:rsidP="008569F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2161DF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FC5B80" w:rsidRPr="005C2D3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F2592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A008F">
        <w:rPr>
          <w:rFonts w:asciiTheme="majorBidi" w:hAnsiTheme="majorBidi" w:cstheme="majorBidi"/>
          <w:spacing w:val="-4"/>
          <w:sz w:val="30"/>
          <w:szCs w:val="30"/>
        </w:rPr>
        <w:t>2561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สิ้นสุดวันที่ 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96CF7" w:rsidRPr="005C2D3F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6CF7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A008F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และบริษัทตกลงที่จะจ่ายค่าบริการเดือนละ </w:t>
      </w:r>
      <w:r w:rsidR="002F2592" w:rsidRPr="005C2D3F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4A008F">
        <w:rPr>
          <w:rFonts w:asciiTheme="majorBidi" w:hAnsiTheme="majorBidi" w:cstheme="majorBidi"/>
          <w:spacing w:val="-4"/>
          <w:sz w:val="30"/>
          <w:szCs w:val="30"/>
        </w:rPr>
        <w:t xml:space="preserve">.3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ล้านบาทต่อเดือน</w:t>
      </w:r>
    </w:p>
    <w:p w14:paraId="30FCD2EE" w14:textId="1A8B4DA2" w:rsidR="009510CA" w:rsidRDefault="009510CA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16CDE8F" w14:textId="77777777" w:rsidR="00ED5DC4" w:rsidRP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ED5DC4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8A2CC73" w14:textId="77777777" w:rsidR="00ED5DC4" w:rsidRP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EDB6412" w14:textId="195D8F8F" w:rsid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D5DC4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94648A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ดอกเบี้ยรับและดอกเบี้ยจ่ายที่เกิดจากการบริหารคำนวณจากอัตราดอกเบี้ยเงิน</w:t>
      </w:r>
      <w:r w:rsidRPr="00FE7A2E">
        <w:rPr>
          <w:rFonts w:asciiTheme="majorBidi" w:hAnsiTheme="majorBidi"/>
          <w:spacing w:val="-4"/>
          <w:sz w:val="30"/>
          <w:szCs w:val="30"/>
          <w:cs/>
        </w:rPr>
        <w:t>กู้ยืม</w:t>
      </w:r>
      <w:r w:rsidR="0021310F" w:rsidRPr="00FE7A2E">
        <w:rPr>
          <w:rFonts w:asciiTheme="majorBidi" w:hAnsiTheme="majorBidi" w:hint="cs"/>
          <w:spacing w:val="-4"/>
          <w:sz w:val="30"/>
          <w:szCs w:val="30"/>
          <w:cs/>
        </w:rPr>
        <w:t xml:space="preserve">หรือเงินฝากประจำ </w:t>
      </w:r>
      <w:r w:rsidR="0021310F" w:rsidRPr="00FE7A2E">
        <w:rPr>
          <w:rFonts w:asciiTheme="majorBidi" w:hAnsiTheme="majorBidi"/>
          <w:spacing w:val="-4"/>
          <w:sz w:val="30"/>
          <w:szCs w:val="30"/>
        </w:rPr>
        <w:t xml:space="preserve">1 </w:t>
      </w:r>
      <w:r w:rsidR="0021310F" w:rsidRPr="00FE7A2E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FE7A2E">
        <w:rPr>
          <w:rFonts w:asciiTheme="majorBidi" w:hAnsiTheme="majorBidi"/>
          <w:spacing w:val="-4"/>
          <w:sz w:val="30"/>
          <w:szCs w:val="30"/>
          <w:cs/>
        </w:rPr>
        <w:t>จาก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ธนาคารพาณิชย์เฉลี่ยบวกร้อยละ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0.5</w:t>
      </w:r>
      <w:r w:rsidR="000150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50A1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50A1" w:rsidRPr="00ED5DC4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อัตราดอกเบี้ยธุรกรรมซื้อคืนพันธบัตรหักร้อยละ </w:t>
      </w:r>
      <w:r w:rsidR="000150A1" w:rsidRPr="00ED5DC4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ตามลำดับ ยอดเงินต้นคงเหลือ ณ วันที่รายงานที่เกิดจากระบบการบริหารดังกล่าวแสดงเป็น</w:t>
      </w:r>
      <w:r w:rsidR="00E541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13C847A0" w14:textId="6D2E054F" w:rsidR="004B5F7D" w:rsidRDefault="004B5F7D">
      <w:pPr>
        <w:spacing w:line="240" w:lineRule="auto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br w:type="page"/>
      </w:r>
    </w:p>
    <w:p w14:paraId="0570892B" w14:textId="73B9453B" w:rsidR="000334CC" w:rsidRPr="005C2D3F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94AD80A" w14:textId="77777777" w:rsidR="00A32ED9" w:rsidRPr="005C2D3F" w:rsidRDefault="00A32ED9" w:rsidP="000334CC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5C2D3F" w14:paraId="095A0DB3" w14:textId="77777777" w:rsidTr="00E83591">
        <w:trPr>
          <w:tblHeader/>
        </w:trPr>
        <w:tc>
          <w:tcPr>
            <w:tcW w:w="2121" w:type="pct"/>
          </w:tcPr>
          <w:p w14:paraId="574ED1EC" w14:textId="77777777" w:rsidR="00A32ED9" w:rsidRPr="005C2D3F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5D81FDB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F4AD539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4E2BC2F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932" w:rsidRPr="005C2D3F" w14:paraId="487E2962" w14:textId="77777777" w:rsidTr="00307932">
        <w:trPr>
          <w:tblHeader/>
        </w:trPr>
        <w:tc>
          <w:tcPr>
            <w:tcW w:w="2121" w:type="pct"/>
          </w:tcPr>
          <w:p w14:paraId="5ECC4F76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F114DFD" w14:textId="54983B5A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35E9C0DF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398FC4F" w14:textId="33158D3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14:paraId="7F143F9B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6D92681" w14:textId="55A95144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13A6ECD2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5D7F27C" w14:textId="0F8063C2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307932" w:rsidRPr="005C2D3F" w14:paraId="3230AF7B" w14:textId="77777777" w:rsidTr="00E83591">
        <w:trPr>
          <w:tblHeader/>
        </w:trPr>
        <w:tc>
          <w:tcPr>
            <w:tcW w:w="2121" w:type="pct"/>
          </w:tcPr>
          <w:p w14:paraId="2B066022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2EA2AF6D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CA5" w:rsidRPr="005C2D3F" w14:paraId="51F6B13C" w14:textId="77777777" w:rsidTr="00307932">
        <w:tc>
          <w:tcPr>
            <w:tcW w:w="2121" w:type="pct"/>
          </w:tcPr>
          <w:p w14:paraId="10C8D515" w14:textId="77777777" w:rsidR="00984CA5" w:rsidRPr="005C2D3F" w:rsidRDefault="00984CA5" w:rsidP="00984CA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3A3407A" w14:textId="0B2507A4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854 </w:t>
            </w:r>
          </w:p>
        </w:tc>
        <w:tc>
          <w:tcPr>
            <w:tcW w:w="124" w:type="pct"/>
          </w:tcPr>
          <w:p w14:paraId="28ED447D" w14:textId="77777777" w:rsidR="00984CA5" w:rsidRPr="005C2D3F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16943C8" w14:textId="29A851E7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761</w:t>
            </w:r>
          </w:p>
        </w:tc>
        <w:tc>
          <w:tcPr>
            <w:tcW w:w="141" w:type="pct"/>
          </w:tcPr>
          <w:p w14:paraId="2E5A175D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13F1E1B" w14:textId="19B660AE" w:rsidR="00984CA5" w:rsidRPr="005C2D3F" w:rsidRDefault="00984CA5" w:rsidP="00984CA5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72CB0B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7E47203" w14:textId="4A610B4B" w:rsidR="00984CA5" w:rsidRPr="005C2D3F" w:rsidRDefault="00984CA5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84CA5" w:rsidRPr="005C2D3F" w14:paraId="160D531E" w14:textId="77777777" w:rsidTr="00307932">
        <w:tc>
          <w:tcPr>
            <w:tcW w:w="2121" w:type="pct"/>
          </w:tcPr>
          <w:p w14:paraId="7FFA23F5" w14:textId="77777777" w:rsidR="00984CA5" w:rsidRPr="005C2D3F" w:rsidRDefault="00984CA5" w:rsidP="00984CA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3A42740D" w14:textId="26A2C95D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188,399 </w:t>
            </w:r>
          </w:p>
        </w:tc>
        <w:tc>
          <w:tcPr>
            <w:tcW w:w="124" w:type="pct"/>
          </w:tcPr>
          <w:p w14:paraId="226AEEEA" w14:textId="77777777" w:rsidR="00984CA5" w:rsidRPr="005C2D3F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B5C58D4" w14:textId="395ACB82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175,426</w:t>
            </w:r>
          </w:p>
        </w:tc>
        <w:tc>
          <w:tcPr>
            <w:tcW w:w="141" w:type="pct"/>
          </w:tcPr>
          <w:p w14:paraId="20C8A458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C558A07" w14:textId="134D4161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20,137 </w:t>
            </w:r>
          </w:p>
        </w:tc>
        <w:tc>
          <w:tcPr>
            <w:tcW w:w="124" w:type="pct"/>
          </w:tcPr>
          <w:p w14:paraId="089D0204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A631445" w14:textId="07FB0814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22,521</w:t>
            </w:r>
          </w:p>
        </w:tc>
      </w:tr>
      <w:tr w:rsidR="00984CA5" w:rsidRPr="005C2D3F" w14:paraId="7C65C353" w14:textId="77777777" w:rsidTr="00307932">
        <w:tc>
          <w:tcPr>
            <w:tcW w:w="2121" w:type="pct"/>
          </w:tcPr>
          <w:p w14:paraId="183A5448" w14:textId="77777777" w:rsidR="00984CA5" w:rsidRPr="005C2D3F" w:rsidRDefault="00984CA5" w:rsidP="00984CA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10C01258" w14:textId="4E13C3C2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453,064 </w:t>
            </w:r>
          </w:p>
        </w:tc>
        <w:tc>
          <w:tcPr>
            <w:tcW w:w="124" w:type="pct"/>
          </w:tcPr>
          <w:p w14:paraId="338C78AF" w14:textId="77777777" w:rsidR="00984CA5" w:rsidRPr="005C2D3F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EFEACB0" w14:textId="6B3E03BB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199,547</w:t>
            </w:r>
          </w:p>
        </w:tc>
        <w:tc>
          <w:tcPr>
            <w:tcW w:w="141" w:type="pct"/>
          </w:tcPr>
          <w:p w14:paraId="7B33B0FA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196D3F" w14:textId="15D1F3F1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101,540 </w:t>
            </w:r>
          </w:p>
        </w:tc>
        <w:tc>
          <w:tcPr>
            <w:tcW w:w="124" w:type="pct"/>
          </w:tcPr>
          <w:p w14:paraId="2F80B845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29F340" w14:textId="447193D9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31,395</w:t>
            </w:r>
          </w:p>
        </w:tc>
      </w:tr>
      <w:tr w:rsidR="00984CA5" w:rsidRPr="00984CA5" w14:paraId="0833C637" w14:textId="77777777" w:rsidTr="00307932">
        <w:tc>
          <w:tcPr>
            <w:tcW w:w="2121" w:type="pct"/>
          </w:tcPr>
          <w:p w14:paraId="6D88AE28" w14:textId="264CA500" w:rsidR="00984CA5" w:rsidRPr="006A4E09" w:rsidRDefault="00F55222" w:rsidP="00F55222">
            <w:pPr>
              <w:spacing w:line="240" w:lineRule="auto"/>
              <w:ind w:left="162" w:right="-45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6A4E09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เงินฝากธนาคารประเภทประจำ </w:t>
            </w:r>
            <w:r w:rsidRPr="006A4E0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A4E09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6A4E09">
              <w:rPr>
                <w:rFonts w:asciiTheme="majorBidi" w:hAnsiTheme="majorBidi"/>
                <w:sz w:val="30"/>
                <w:szCs w:val="30"/>
                <w:cs/>
              </w:rPr>
              <w:t>ระยะสั้นกว่า 3 เดือนนับตั้งแต่วันที่ลงทุน</w:t>
            </w:r>
            <w:r w:rsidRPr="006A4E09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14:paraId="500D0A3E" w14:textId="77777777" w:rsidR="00F55222" w:rsidRPr="006A4E09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 xml:space="preserve"> </w:t>
            </w:r>
          </w:p>
          <w:p w14:paraId="2F8E2DB1" w14:textId="1F4EDFC4" w:rsidR="00984CA5" w:rsidRPr="006A4E09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6A4E09">
              <w:rPr>
                <w:sz w:val="30"/>
                <w:szCs w:val="30"/>
              </w:rPr>
              <w:t xml:space="preserve">3,833,600 </w:t>
            </w:r>
          </w:p>
        </w:tc>
        <w:tc>
          <w:tcPr>
            <w:tcW w:w="124" w:type="pct"/>
          </w:tcPr>
          <w:p w14:paraId="7C7BAE32" w14:textId="77777777" w:rsidR="00984CA5" w:rsidRPr="006A4E09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FEB239E" w14:textId="77777777" w:rsidR="00F55222" w:rsidRPr="006A4E09" w:rsidRDefault="00F55222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2FD6BEA2" w14:textId="556C76F4" w:rsidR="00984CA5" w:rsidRPr="006A4E09" w:rsidRDefault="00984CA5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C5C1A1A" w14:textId="77777777" w:rsidR="00984CA5" w:rsidRPr="006A4E09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6AC22DD3" w14:textId="77777777" w:rsidR="00F55222" w:rsidRPr="006A4E09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 xml:space="preserve"> </w:t>
            </w:r>
          </w:p>
          <w:p w14:paraId="54623BB3" w14:textId="3664F828" w:rsidR="00984CA5" w:rsidRPr="006A4E09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 xml:space="preserve">3,350,000 </w:t>
            </w:r>
          </w:p>
        </w:tc>
        <w:tc>
          <w:tcPr>
            <w:tcW w:w="124" w:type="pct"/>
          </w:tcPr>
          <w:p w14:paraId="57991D37" w14:textId="77777777" w:rsidR="00984CA5" w:rsidRPr="006A4E09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A90DDB6" w14:textId="77777777" w:rsidR="00F55222" w:rsidRPr="006A4E09" w:rsidRDefault="00F55222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2802A2FF" w14:textId="0F0713F1" w:rsidR="00984CA5" w:rsidRPr="00F55222" w:rsidRDefault="00984CA5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>-</w:t>
            </w:r>
          </w:p>
        </w:tc>
      </w:tr>
      <w:tr w:rsidR="00984CA5" w:rsidRPr="005C2D3F" w14:paraId="231E0CA3" w14:textId="77777777" w:rsidTr="00307932">
        <w:tc>
          <w:tcPr>
            <w:tcW w:w="2121" w:type="pct"/>
          </w:tcPr>
          <w:p w14:paraId="198D5CF6" w14:textId="77777777" w:rsidR="00984CA5" w:rsidRPr="00904EDA" w:rsidRDefault="00984CA5" w:rsidP="00984CA5">
            <w:pPr>
              <w:spacing w:line="240" w:lineRule="auto"/>
              <w:ind w:right="-45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904EDA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BDEF00F" w14:textId="5F340B01" w:rsidR="00984CA5" w:rsidRPr="00904EDA" w:rsidRDefault="00984CA5" w:rsidP="00984CA5">
            <w:pPr>
              <w:spacing w:line="240" w:lineRule="auto"/>
              <w:ind w:left="293" w:right="-4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DA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2" w:type="pct"/>
          </w:tcPr>
          <w:p w14:paraId="5DDC98B1" w14:textId="77777777" w:rsidR="00830A9C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</w:p>
          <w:p w14:paraId="42AC54D4" w14:textId="72DAB1B0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10,508 </w:t>
            </w:r>
          </w:p>
        </w:tc>
        <w:tc>
          <w:tcPr>
            <w:tcW w:w="124" w:type="pct"/>
          </w:tcPr>
          <w:p w14:paraId="683F19A3" w14:textId="77777777" w:rsidR="00984CA5" w:rsidRPr="005C2D3F" w:rsidRDefault="00984CA5" w:rsidP="00984C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ADFA2A6" w14:textId="77777777" w:rsidR="00830A9C" w:rsidRDefault="00830A9C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57C76D23" w14:textId="547C609D" w:rsidR="00984CA5" w:rsidRPr="005C2D3F" w:rsidRDefault="00984CA5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8B2B946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06FA1EF" w14:textId="77777777" w:rsidR="00830A9C" w:rsidRDefault="00830A9C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B7A78F1" w14:textId="2C225E4B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10,508 </w:t>
            </w:r>
          </w:p>
        </w:tc>
        <w:tc>
          <w:tcPr>
            <w:tcW w:w="124" w:type="pct"/>
          </w:tcPr>
          <w:p w14:paraId="447E661B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5A40951" w14:textId="77777777" w:rsidR="00830A9C" w:rsidRDefault="00830A9C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401FE842" w14:textId="42934658" w:rsidR="00984CA5" w:rsidRPr="005C2D3F" w:rsidRDefault="00984CA5" w:rsidP="00984CA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84CA5" w:rsidRPr="005C2D3F" w14:paraId="508A4203" w14:textId="77777777" w:rsidTr="00307932">
        <w:tc>
          <w:tcPr>
            <w:tcW w:w="2121" w:type="pct"/>
          </w:tcPr>
          <w:p w14:paraId="670348B4" w14:textId="77777777" w:rsidR="00984CA5" w:rsidRPr="005C2D3F" w:rsidRDefault="00984CA5" w:rsidP="00984CA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5DC9E072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84CA5">
              <w:rPr>
                <w:b/>
                <w:bCs/>
                <w:sz w:val="30"/>
                <w:szCs w:val="30"/>
              </w:rPr>
              <w:t>4,486,425</w:t>
            </w:r>
          </w:p>
        </w:tc>
        <w:tc>
          <w:tcPr>
            <w:tcW w:w="124" w:type="pct"/>
          </w:tcPr>
          <w:p w14:paraId="67F11439" w14:textId="77777777" w:rsidR="00984CA5" w:rsidRPr="005C2D3F" w:rsidRDefault="00984CA5" w:rsidP="00984CA5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4521FE0A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375,734</w:t>
            </w:r>
          </w:p>
        </w:tc>
        <w:tc>
          <w:tcPr>
            <w:tcW w:w="141" w:type="pct"/>
          </w:tcPr>
          <w:p w14:paraId="2732A1D6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691FD426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84CA5">
              <w:rPr>
                <w:b/>
                <w:bCs/>
                <w:sz w:val="30"/>
                <w:szCs w:val="30"/>
              </w:rPr>
              <w:t>3,482,185</w:t>
            </w:r>
          </w:p>
        </w:tc>
        <w:tc>
          <w:tcPr>
            <w:tcW w:w="124" w:type="pct"/>
          </w:tcPr>
          <w:p w14:paraId="6B41B5D1" w14:textId="77777777" w:rsidR="00984CA5" w:rsidRPr="005C2D3F" w:rsidRDefault="00984CA5" w:rsidP="00984C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5441C898" w:rsidR="00984CA5" w:rsidRPr="005C2D3F" w:rsidRDefault="00984CA5" w:rsidP="00984C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53,916</w:t>
            </w:r>
          </w:p>
        </w:tc>
      </w:tr>
    </w:tbl>
    <w:p w14:paraId="48E54BF7" w14:textId="77777777" w:rsidR="00FE7A2E" w:rsidRPr="00FE7A2E" w:rsidRDefault="00FE7A2E" w:rsidP="00FE7A2E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7D68A2" w14:textId="77777777" w:rsidR="00A9741F" w:rsidRPr="009510CA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</w:t>
      </w:r>
      <w:r w:rsidRPr="005C2D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451C1E1B" w14:textId="77777777" w:rsidR="009510CA" w:rsidRPr="009510CA" w:rsidRDefault="009510CA" w:rsidP="009510C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B62D0E" w:rsidRPr="005C2D3F" w14:paraId="7690B436" w14:textId="77777777" w:rsidTr="00ED4321">
        <w:trPr>
          <w:tblHeader/>
        </w:trPr>
        <w:tc>
          <w:tcPr>
            <w:tcW w:w="2120" w:type="pct"/>
          </w:tcPr>
          <w:p w14:paraId="4956B2C4" w14:textId="77777777" w:rsidR="00B62D0E" w:rsidRPr="005C2D3F" w:rsidRDefault="00B62D0E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1E14DDA6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2187F7FB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78412761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932" w:rsidRPr="005C2D3F" w14:paraId="1C00CF6D" w14:textId="77777777" w:rsidTr="00ED4321">
        <w:trPr>
          <w:tblHeader/>
        </w:trPr>
        <w:tc>
          <w:tcPr>
            <w:tcW w:w="2120" w:type="pct"/>
          </w:tcPr>
          <w:p w14:paraId="285E851D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4D256900" w14:textId="2D75C83D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2F39F912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5E14F9BC" w14:textId="11A6F948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14:paraId="65BD851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32A80E30" w14:textId="4DD30CA1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743515CF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3392A641" w14:textId="56D23C8B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307932" w:rsidRPr="005C2D3F" w14:paraId="5A6C3B40" w14:textId="77777777" w:rsidTr="00D83785">
        <w:trPr>
          <w:tblHeader/>
        </w:trPr>
        <w:tc>
          <w:tcPr>
            <w:tcW w:w="2120" w:type="pct"/>
          </w:tcPr>
          <w:p w14:paraId="66224AD5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4C9DBD1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932" w:rsidRPr="005C2D3F" w14:paraId="041D1D36" w14:textId="77777777" w:rsidTr="00D47A93">
        <w:trPr>
          <w:tblHeader/>
        </w:trPr>
        <w:tc>
          <w:tcPr>
            <w:tcW w:w="2120" w:type="pct"/>
          </w:tcPr>
          <w:p w14:paraId="0529F7EC" w14:textId="77777777" w:rsidR="00307932" w:rsidRPr="005C2D3F" w:rsidRDefault="00307932" w:rsidP="0030793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14:paraId="3618BAE7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DC7032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6D13488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2D909F8" w14:textId="77777777" w:rsidR="00307932" w:rsidRPr="005C2D3F" w:rsidRDefault="00307932" w:rsidP="0030793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7B602A4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3431F64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1181652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9B450E" w:rsidRPr="005C2D3F" w14:paraId="327BB88D" w14:textId="77777777" w:rsidTr="00ED4321">
        <w:trPr>
          <w:tblHeader/>
        </w:trPr>
        <w:tc>
          <w:tcPr>
            <w:tcW w:w="2120" w:type="pct"/>
          </w:tcPr>
          <w:p w14:paraId="6BF656CA" w14:textId="77777777" w:rsidR="009B450E" w:rsidRPr="005C2D3F" w:rsidRDefault="009B450E" w:rsidP="009B450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646C69BC" w14:textId="7544CB97" w:rsidR="009B450E" w:rsidRPr="005C2D3F" w:rsidRDefault="001D5DE2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8,494</w:t>
            </w:r>
          </w:p>
        </w:tc>
        <w:tc>
          <w:tcPr>
            <w:tcW w:w="124" w:type="pct"/>
          </w:tcPr>
          <w:p w14:paraId="2E212FEF" w14:textId="77777777" w:rsidR="009B450E" w:rsidRPr="005C2D3F" w:rsidRDefault="009B450E" w:rsidP="009B450E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A38A71C" w14:textId="7585D627" w:rsidR="009B450E" w:rsidRPr="005C2D3F" w:rsidRDefault="009B450E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9,047</w:t>
            </w:r>
          </w:p>
        </w:tc>
        <w:tc>
          <w:tcPr>
            <w:tcW w:w="141" w:type="pct"/>
          </w:tcPr>
          <w:p w14:paraId="7A6FBB5A" w14:textId="77777777" w:rsidR="009B450E" w:rsidRPr="005C2D3F" w:rsidRDefault="009B450E" w:rsidP="009B450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B737843" w14:textId="30E90604" w:rsidR="009B450E" w:rsidRPr="005C2D3F" w:rsidRDefault="006C1B41" w:rsidP="009B450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7D972E4" w14:textId="77777777" w:rsidR="009B450E" w:rsidRPr="005C2D3F" w:rsidRDefault="009B450E" w:rsidP="009B450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3C19526B" w14:textId="784E47C8" w:rsidR="009B450E" w:rsidRPr="005C2D3F" w:rsidRDefault="009B450E" w:rsidP="00847A4E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23435E" w:rsidRPr="005C2D3F" w14:paraId="14A15268" w14:textId="77777777" w:rsidTr="00ED4321">
        <w:trPr>
          <w:tblHeader/>
        </w:trPr>
        <w:tc>
          <w:tcPr>
            <w:tcW w:w="2120" w:type="pct"/>
          </w:tcPr>
          <w:p w14:paraId="6498A167" w14:textId="77777777" w:rsidR="006C1B41" w:rsidRPr="006C1B41" w:rsidRDefault="0023435E" w:rsidP="0023435E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2A689305" w14:textId="4E74CBA7" w:rsidR="0023435E" w:rsidRPr="005C2D3F" w:rsidRDefault="0023435E" w:rsidP="006C1B41">
            <w:pPr>
              <w:spacing w:line="240" w:lineRule="auto"/>
              <w:ind w:left="435" w:right="-43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B41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051FC7A6" w14:textId="77777777" w:rsidR="0023435E" w:rsidRDefault="0023435E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8DCF9EA" w14:textId="528AEB2B" w:rsidR="00E3094B" w:rsidRPr="005C2D3F" w:rsidRDefault="00906F95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3,491,782</w:t>
            </w:r>
          </w:p>
        </w:tc>
        <w:tc>
          <w:tcPr>
            <w:tcW w:w="124" w:type="pct"/>
          </w:tcPr>
          <w:p w14:paraId="206C4A58" w14:textId="77777777" w:rsidR="0023435E" w:rsidRPr="005C2D3F" w:rsidRDefault="0023435E" w:rsidP="009B450E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46BA6C2" w14:textId="77777777" w:rsidR="006C1B41" w:rsidRDefault="006C1B41" w:rsidP="006C1B41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756CDE9E" w14:textId="34FDC705" w:rsidR="0023435E" w:rsidRPr="005C2D3F" w:rsidRDefault="006C1B41" w:rsidP="006C1B41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CA54CA1" w14:textId="77777777" w:rsidR="0023435E" w:rsidRPr="005C2D3F" w:rsidRDefault="0023435E" w:rsidP="009B450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3ECE17B2" w14:textId="77777777" w:rsidR="006C1B41" w:rsidRDefault="006C1B41" w:rsidP="006C1B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C79B8CC" w14:textId="5003ABAE" w:rsidR="006C1B41" w:rsidRPr="005C2D3F" w:rsidRDefault="00906F95" w:rsidP="006C1B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3,491,782</w:t>
            </w:r>
          </w:p>
        </w:tc>
        <w:tc>
          <w:tcPr>
            <w:tcW w:w="124" w:type="pct"/>
          </w:tcPr>
          <w:p w14:paraId="04B32AC7" w14:textId="77777777" w:rsidR="0023435E" w:rsidRPr="005C2D3F" w:rsidRDefault="0023435E" w:rsidP="009B450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06C8EC01" w14:textId="77777777" w:rsidR="006C1B41" w:rsidRDefault="006C1B41" w:rsidP="00847A4E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687CBE67" w14:textId="735F95AB" w:rsidR="0023435E" w:rsidRPr="005C2D3F" w:rsidRDefault="006C1B41" w:rsidP="00847A4E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B450E" w:rsidRPr="005C2D3F" w14:paraId="299CFD19" w14:textId="77777777" w:rsidTr="00ED4321">
        <w:trPr>
          <w:tblHeader/>
        </w:trPr>
        <w:tc>
          <w:tcPr>
            <w:tcW w:w="2120" w:type="pct"/>
          </w:tcPr>
          <w:p w14:paraId="4E11B253" w14:textId="77777777" w:rsidR="009B450E" w:rsidRPr="005C2D3F" w:rsidRDefault="009B450E" w:rsidP="009B450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F305AD" w14:textId="048BE33F" w:rsidR="009B450E" w:rsidRPr="005C2D3F" w:rsidRDefault="00906F95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3,500,276</w:t>
            </w:r>
          </w:p>
        </w:tc>
        <w:tc>
          <w:tcPr>
            <w:tcW w:w="124" w:type="pct"/>
          </w:tcPr>
          <w:p w14:paraId="612D8A6C" w14:textId="77777777" w:rsidR="009B450E" w:rsidRPr="005C2D3F" w:rsidRDefault="009B450E" w:rsidP="009B450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244380" w14:textId="7B8C9276" w:rsidR="009B450E" w:rsidRPr="005C2D3F" w:rsidRDefault="009B450E" w:rsidP="009B450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9,047</w:t>
            </w:r>
          </w:p>
        </w:tc>
        <w:tc>
          <w:tcPr>
            <w:tcW w:w="141" w:type="pct"/>
          </w:tcPr>
          <w:p w14:paraId="293E5F6A" w14:textId="77777777" w:rsidR="009B450E" w:rsidRPr="005C2D3F" w:rsidRDefault="009B450E" w:rsidP="009B450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8DF3E26" w14:textId="32EE6649" w:rsidR="009B450E" w:rsidRPr="005C2D3F" w:rsidRDefault="00906F95" w:rsidP="006C1B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06F95">
              <w:rPr>
                <w:b/>
                <w:bCs/>
                <w:sz w:val="30"/>
                <w:szCs w:val="30"/>
              </w:rPr>
              <w:t>3,491,782</w:t>
            </w:r>
          </w:p>
        </w:tc>
        <w:tc>
          <w:tcPr>
            <w:tcW w:w="124" w:type="pct"/>
          </w:tcPr>
          <w:p w14:paraId="07600D14" w14:textId="77777777" w:rsidR="009B450E" w:rsidRPr="005C2D3F" w:rsidRDefault="009B450E" w:rsidP="009B450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AE26081" w14:textId="127DAC0D" w:rsidR="009B450E" w:rsidRPr="00847A4E" w:rsidRDefault="009B450E" w:rsidP="00847A4E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b/>
                <w:bCs/>
                <w:sz w:val="30"/>
                <w:szCs w:val="30"/>
              </w:rPr>
            </w:pPr>
            <w:r w:rsidRPr="00847A4E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1EBDFBA9" w14:textId="77777777" w:rsidR="00FE7A2E" w:rsidRDefault="00FE7A2E">
      <w:pPr>
        <w:spacing w:line="240" w:lineRule="auto"/>
        <w:rPr>
          <w:i/>
          <w:iCs/>
          <w:spacing w:val="-4"/>
          <w:sz w:val="30"/>
          <w:szCs w:val="30"/>
          <w:highlight w:val="yellow"/>
        </w:rPr>
      </w:pPr>
      <w:r>
        <w:rPr>
          <w:i/>
          <w:iCs/>
          <w:spacing w:val="-4"/>
          <w:highlight w:val="yellow"/>
        </w:rPr>
        <w:br w:type="page"/>
      </w: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FE7A2E" w:rsidRPr="005C2D3F" w14:paraId="1EE27334" w14:textId="77777777" w:rsidTr="007E7D3D">
        <w:trPr>
          <w:tblHeader/>
        </w:trPr>
        <w:tc>
          <w:tcPr>
            <w:tcW w:w="2120" w:type="pct"/>
          </w:tcPr>
          <w:p w14:paraId="677B80D1" w14:textId="77777777" w:rsidR="00FE7A2E" w:rsidRPr="005C2D3F" w:rsidRDefault="00FE7A2E" w:rsidP="007E7D3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0809B07D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76C467B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67CC2CE0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A2E" w:rsidRPr="005C2D3F" w14:paraId="2C04EEC1" w14:textId="77777777" w:rsidTr="007E7D3D">
        <w:trPr>
          <w:tblHeader/>
        </w:trPr>
        <w:tc>
          <w:tcPr>
            <w:tcW w:w="2120" w:type="pct"/>
          </w:tcPr>
          <w:p w14:paraId="706A65F5" w14:textId="77777777" w:rsidR="00FE7A2E" w:rsidRPr="005C2D3F" w:rsidRDefault="00FE7A2E" w:rsidP="007E7D3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CD66090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07435832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3D9B2E83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14:paraId="055421D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7A3358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1B4988FC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6F18F892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FE7A2E" w:rsidRPr="005C2D3F" w14:paraId="0BA31751" w14:textId="77777777" w:rsidTr="007E7D3D">
        <w:trPr>
          <w:tblHeader/>
        </w:trPr>
        <w:tc>
          <w:tcPr>
            <w:tcW w:w="2120" w:type="pct"/>
          </w:tcPr>
          <w:p w14:paraId="54482360" w14:textId="77777777" w:rsidR="00FE7A2E" w:rsidRPr="005C2D3F" w:rsidRDefault="00FE7A2E" w:rsidP="007E7D3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6E81FBBB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A2E" w:rsidRPr="005C2D3F" w14:paraId="4FB60728" w14:textId="77777777" w:rsidTr="007E7D3D">
        <w:trPr>
          <w:tblHeader/>
        </w:trPr>
        <w:tc>
          <w:tcPr>
            <w:tcW w:w="2120" w:type="pct"/>
          </w:tcPr>
          <w:p w14:paraId="1B9EB363" w14:textId="77777777" w:rsidR="00FE7A2E" w:rsidRPr="005C2D3F" w:rsidRDefault="00FE7A2E" w:rsidP="007E7D3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32548C3F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095265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4ED1FE4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37ED3589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22B9C18" w14:textId="77777777" w:rsidR="00FE7A2E" w:rsidRPr="005C2D3F" w:rsidRDefault="00FE7A2E" w:rsidP="007E7D3D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E0FF797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59A68DF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</w:tr>
      <w:tr w:rsidR="00FE7A2E" w:rsidRPr="005C2D3F" w14:paraId="3F74E874" w14:textId="77777777" w:rsidTr="007E7D3D">
        <w:trPr>
          <w:tblHeader/>
        </w:trPr>
        <w:tc>
          <w:tcPr>
            <w:tcW w:w="2120" w:type="pct"/>
          </w:tcPr>
          <w:p w14:paraId="153D62B3" w14:textId="77777777" w:rsidR="00FE7A2E" w:rsidRPr="005C2D3F" w:rsidRDefault="00FE7A2E" w:rsidP="007E7D3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30" w:type="pct"/>
          </w:tcPr>
          <w:p w14:paraId="6F002658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8,113</w:t>
            </w:r>
          </w:p>
        </w:tc>
        <w:tc>
          <w:tcPr>
            <w:tcW w:w="124" w:type="pct"/>
          </w:tcPr>
          <w:p w14:paraId="73CBFC72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73A092A1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11,880</w:t>
            </w:r>
          </w:p>
        </w:tc>
        <w:tc>
          <w:tcPr>
            <w:tcW w:w="141" w:type="pct"/>
          </w:tcPr>
          <w:p w14:paraId="72261602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3A273DBE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8,113</w:t>
            </w:r>
          </w:p>
        </w:tc>
        <w:tc>
          <w:tcPr>
            <w:tcW w:w="124" w:type="pct"/>
          </w:tcPr>
          <w:p w14:paraId="0E7874F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E2C2ADB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11,880</w:t>
            </w:r>
          </w:p>
        </w:tc>
      </w:tr>
      <w:tr w:rsidR="00FE7A2E" w:rsidRPr="005C2D3F" w14:paraId="404DDFDB" w14:textId="77777777" w:rsidTr="007E7D3D">
        <w:trPr>
          <w:tblHeader/>
        </w:trPr>
        <w:tc>
          <w:tcPr>
            <w:tcW w:w="2120" w:type="pct"/>
          </w:tcPr>
          <w:p w14:paraId="03067C44" w14:textId="77777777" w:rsidR="00FE7A2E" w:rsidRPr="006C1B41" w:rsidRDefault="00FE7A2E" w:rsidP="007E7D3D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2AD9F32D" w14:textId="77777777" w:rsidR="00FE7A2E" w:rsidRPr="00906F95" w:rsidRDefault="00FE7A2E" w:rsidP="007E7D3D">
            <w:pPr>
              <w:spacing w:line="240" w:lineRule="auto"/>
              <w:ind w:right="-43" w:firstLine="151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0652E137" w14:textId="77777777" w:rsidR="00FE7A2E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1,758,816</w:t>
            </w:r>
          </w:p>
        </w:tc>
        <w:tc>
          <w:tcPr>
            <w:tcW w:w="124" w:type="pct"/>
            <w:vAlign w:val="bottom"/>
          </w:tcPr>
          <w:p w14:paraId="3496B99F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55BDCE9" w14:textId="77777777" w:rsidR="00FE7A2E" w:rsidRPr="005C2D3F" w:rsidRDefault="00FE7A2E" w:rsidP="007E7D3D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0368973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4743BA19" w14:textId="77777777" w:rsidR="00FE7A2E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1,758,816</w:t>
            </w:r>
          </w:p>
        </w:tc>
        <w:tc>
          <w:tcPr>
            <w:tcW w:w="124" w:type="pct"/>
            <w:vAlign w:val="bottom"/>
          </w:tcPr>
          <w:p w14:paraId="0C472934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right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210462C5" w14:textId="77777777" w:rsidR="00FE7A2E" w:rsidRPr="005C2D3F" w:rsidRDefault="00FE7A2E" w:rsidP="007E7D3D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E7A2E" w:rsidRPr="005C2D3F" w14:paraId="09F77E59" w14:textId="77777777" w:rsidTr="007E7D3D">
        <w:trPr>
          <w:tblHeader/>
        </w:trPr>
        <w:tc>
          <w:tcPr>
            <w:tcW w:w="2120" w:type="pct"/>
          </w:tcPr>
          <w:p w14:paraId="0691A88F" w14:textId="77777777" w:rsidR="00FE7A2E" w:rsidRPr="005C2D3F" w:rsidRDefault="00FE7A2E" w:rsidP="007E7D3D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1CFC1AD1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</w:tcPr>
          <w:p w14:paraId="0E9D857E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C16E3C7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  <w:tc>
          <w:tcPr>
            <w:tcW w:w="141" w:type="pct"/>
            <w:vAlign w:val="bottom"/>
          </w:tcPr>
          <w:p w14:paraId="252D1B31" w14:textId="77777777" w:rsidR="00FE7A2E" w:rsidRPr="005C2D3F" w:rsidRDefault="00FE7A2E" w:rsidP="007E7D3D">
            <w:pPr>
              <w:pStyle w:val="BodyText"/>
              <w:spacing w:after="0"/>
              <w:ind w:left="-120" w:right="-110" w:firstLine="12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4E78EEBB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  <w:vAlign w:val="bottom"/>
          </w:tcPr>
          <w:p w14:paraId="106B642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02EE45C6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</w:tr>
      <w:tr w:rsidR="00FE7A2E" w:rsidRPr="005C2D3F" w14:paraId="6144A9E9" w14:textId="77777777" w:rsidTr="007E7D3D">
        <w:trPr>
          <w:tblHeader/>
        </w:trPr>
        <w:tc>
          <w:tcPr>
            <w:tcW w:w="2120" w:type="pct"/>
          </w:tcPr>
          <w:p w14:paraId="76B6BF66" w14:textId="77777777" w:rsidR="00FE7A2E" w:rsidRPr="005C2D3F" w:rsidRDefault="00FE7A2E" w:rsidP="007E7D3D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5BD99D30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46700FC8" w14:textId="77777777" w:rsidR="00FE7A2E" w:rsidRPr="005C2D3F" w:rsidRDefault="00FE7A2E" w:rsidP="007E7D3D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41A4139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 w:right="-5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  <w:tc>
          <w:tcPr>
            <w:tcW w:w="141" w:type="pct"/>
          </w:tcPr>
          <w:p w14:paraId="0E45122F" w14:textId="77777777" w:rsidR="00FE7A2E" w:rsidRPr="005C2D3F" w:rsidRDefault="00FE7A2E" w:rsidP="007E7D3D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D74CD3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00AAF387" w14:textId="77777777" w:rsidR="00FE7A2E" w:rsidRPr="005C2D3F" w:rsidRDefault="00FE7A2E" w:rsidP="007E7D3D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94D3059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 w:right="-6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</w:tr>
      <w:tr w:rsidR="00FE7A2E" w:rsidRPr="005C2D3F" w14:paraId="744BC505" w14:textId="77777777" w:rsidTr="007E7D3D">
        <w:trPr>
          <w:tblHeader/>
        </w:trPr>
        <w:tc>
          <w:tcPr>
            <w:tcW w:w="2120" w:type="pct"/>
          </w:tcPr>
          <w:p w14:paraId="2237444F" w14:textId="04BFB39D" w:rsidR="00FE7A2E" w:rsidRPr="005C2D3F" w:rsidRDefault="00BF2906" w:rsidP="007E7D3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1,810,900</w:t>
            </w:r>
          </w:p>
        </w:tc>
        <w:tc>
          <w:tcPr>
            <w:tcW w:w="124" w:type="pct"/>
          </w:tcPr>
          <w:p w14:paraId="02C0C018" w14:textId="77777777" w:rsidR="00FE7A2E" w:rsidRPr="005C2D3F" w:rsidRDefault="00FE7A2E" w:rsidP="007E7D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796139D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55,851</w:t>
            </w:r>
          </w:p>
        </w:tc>
        <w:tc>
          <w:tcPr>
            <w:tcW w:w="141" w:type="pct"/>
          </w:tcPr>
          <w:p w14:paraId="137B3F0A" w14:textId="77777777" w:rsidR="00FE7A2E" w:rsidRPr="005C2D3F" w:rsidRDefault="00FE7A2E" w:rsidP="007E7D3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A2E144F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1,810,900</w:t>
            </w:r>
          </w:p>
        </w:tc>
        <w:tc>
          <w:tcPr>
            <w:tcW w:w="124" w:type="pct"/>
          </w:tcPr>
          <w:p w14:paraId="54CE04F2" w14:textId="77777777" w:rsidR="00FE7A2E" w:rsidRPr="005C2D3F" w:rsidRDefault="00FE7A2E" w:rsidP="007E7D3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EA0A7A1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55,851</w:t>
            </w:r>
          </w:p>
        </w:tc>
      </w:tr>
    </w:tbl>
    <w:p w14:paraId="1BF37FD3" w14:textId="77777777" w:rsidR="00FE7A2E" w:rsidRDefault="00FE7A2E" w:rsidP="006C1B41">
      <w:pPr>
        <w:pStyle w:val="a"/>
        <w:tabs>
          <w:tab w:val="clear" w:pos="1080"/>
        </w:tabs>
        <w:ind w:firstLine="540"/>
        <w:jc w:val="both"/>
        <w:rPr>
          <w:rFonts w:cs="Angsana New"/>
          <w:i/>
          <w:iCs/>
          <w:spacing w:val="-4"/>
          <w:highlight w:val="yellow"/>
          <w:lang w:val="en-US"/>
        </w:rPr>
      </w:pPr>
    </w:p>
    <w:p w14:paraId="783E1306" w14:textId="77777777" w:rsidR="006C1B41" w:rsidRPr="00FE7A2E" w:rsidRDefault="006C1B41" w:rsidP="006C1B41">
      <w:pPr>
        <w:pStyle w:val="a"/>
        <w:tabs>
          <w:tab w:val="clear" w:pos="1080"/>
        </w:tabs>
        <w:ind w:firstLine="540"/>
        <w:jc w:val="both"/>
        <w:rPr>
          <w:rFonts w:cs="Angsana New"/>
          <w:i/>
          <w:iCs/>
          <w:spacing w:val="-4"/>
          <w:lang w:val="en-US"/>
        </w:rPr>
      </w:pPr>
      <w:r w:rsidRPr="00FE7A2E">
        <w:rPr>
          <w:rFonts w:cs="Angsana New"/>
          <w:i/>
          <w:iCs/>
          <w:spacing w:val="-4"/>
          <w:cs/>
          <w:lang w:val="en-US"/>
        </w:rPr>
        <w:t>ตราสาร</w:t>
      </w:r>
      <w:r w:rsidRPr="00FE7A2E">
        <w:rPr>
          <w:rFonts w:cs="Angsana New" w:hint="cs"/>
          <w:i/>
          <w:iCs/>
          <w:spacing w:val="-4"/>
          <w:cs/>
          <w:lang w:val="en-US"/>
        </w:rPr>
        <w:t>หนี้</w:t>
      </w:r>
      <w:r w:rsidRPr="00FE7A2E">
        <w:rPr>
          <w:rFonts w:cs="Angsana New"/>
          <w:i/>
          <w:iCs/>
          <w:spacing w:val="-4"/>
          <w:cs/>
          <w:lang w:val="en-US"/>
        </w:rPr>
        <w:t>ที่เป็นหลักทรัพย์เผื่อขาย</w:t>
      </w:r>
    </w:p>
    <w:p w14:paraId="465CFC0B" w14:textId="77777777" w:rsidR="006C1B41" w:rsidRPr="00FE7A2E" w:rsidRDefault="006C1B41" w:rsidP="006E0278">
      <w:pPr>
        <w:tabs>
          <w:tab w:val="left" w:pos="540"/>
        </w:tabs>
        <w:ind w:left="540" w:right="-45"/>
        <w:jc w:val="thaiDistribute"/>
        <w:rPr>
          <w:sz w:val="18"/>
          <w:szCs w:val="18"/>
        </w:rPr>
      </w:pPr>
    </w:p>
    <w:p w14:paraId="3F8505CF" w14:textId="1DD05F60" w:rsidR="006E0278" w:rsidRPr="00FE7A2E" w:rsidRDefault="009A1ECC" w:rsidP="006E0278">
      <w:pPr>
        <w:tabs>
          <w:tab w:val="left" w:pos="540"/>
        </w:tabs>
        <w:ind w:left="540" w:right="-45"/>
        <w:jc w:val="thaiDistribute"/>
        <w:rPr>
          <w:sz w:val="30"/>
          <w:szCs w:val="30"/>
          <w:cs/>
        </w:rPr>
      </w:pPr>
      <w:r w:rsidRPr="00FE7A2E">
        <w:rPr>
          <w:rFonts w:hint="cs"/>
          <w:sz w:val="30"/>
          <w:szCs w:val="30"/>
          <w:cs/>
        </w:rPr>
        <w:t xml:space="preserve">ในระหว่างปี </w:t>
      </w:r>
      <w:r w:rsidRPr="00FE7A2E">
        <w:rPr>
          <w:sz w:val="30"/>
          <w:szCs w:val="30"/>
        </w:rPr>
        <w:t xml:space="preserve">2561 </w:t>
      </w:r>
      <w:r w:rsidRPr="00FE7A2E">
        <w:rPr>
          <w:rFonts w:hint="cs"/>
          <w:sz w:val="30"/>
          <w:szCs w:val="30"/>
          <w:cs/>
        </w:rPr>
        <w:t xml:space="preserve">บริษัทได้จัดตั้งกองทุนส่วนบุคคลซึ่งบริหารงานโดยบริษัทบริหารสินทรัพย์อิสระหลายแห่ง ทั้งนี้ ณ วันที่ </w:t>
      </w:r>
      <w:r w:rsidRPr="00FE7A2E">
        <w:rPr>
          <w:sz w:val="30"/>
          <w:szCs w:val="30"/>
        </w:rPr>
        <w:t xml:space="preserve">31 </w:t>
      </w:r>
      <w:r w:rsidRPr="00FE7A2E">
        <w:rPr>
          <w:rFonts w:hint="cs"/>
          <w:sz w:val="30"/>
          <w:szCs w:val="30"/>
          <w:cs/>
        </w:rPr>
        <w:t xml:space="preserve">ธันวาคม </w:t>
      </w:r>
      <w:r w:rsidRPr="00FE7A2E">
        <w:rPr>
          <w:sz w:val="30"/>
          <w:szCs w:val="30"/>
        </w:rPr>
        <w:t xml:space="preserve">2561 </w:t>
      </w:r>
      <w:r w:rsidRPr="00FE7A2E">
        <w:rPr>
          <w:rFonts w:hint="cs"/>
          <w:sz w:val="30"/>
          <w:szCs w:val="30"/>
          <w:cs/>
        </w:rPr>
        <w:t>มูลค่ากองทุนส่วนบุคคลมีจำนวนรวมทั้งสิ้น</w:t>
      </w:r>
      <w:r w:rsidR="006E0278" w:rsidRPr="00FE7A2E">
        <w:rPr>
          <w:spacing w:val="-4"/>
          <w:sz w:val="30"/>
          <w:szCs w:val="30"/>
          <w:cs/>
        </w:rPr>
        <w:t xml:space="preserve"> </w:t>
      </w:r>
      <w:r w:rsidR="00E5411E" w:rsidRPr="00FE7A2E">
        <w:rPr>
          <w:spacing w:val="-4"/>
          <w:sz w:val="30"/>
          <w:szCs w:val="30"/>
        </w:rPr>
        <w:t>5,261.1</w:t>
      </w:r>
      <w:r w:rsidR="006E0278" w:rsidRPr="00FE7A2E">
        <w:rPr>
          <w:spacing w:val="-4"/>
          <w:sz w:val="30"/>
          <w:szCs w:val="30"/>
        </w:rPr>
        <w:t xml:space="preserve"> </w:t>
      </w:r>
      <w:r w:rsidR="006E0278" w:rsidRPr="00FE7A2E">
        <w:rPr>
          <w:spacing w:val="-4"/>
          <w:sz w:val="30"/>
          <w:szCs w:val="30"/>
          <w:cs/>
        </w:rPr>
        <w:t xml:space="preserve">ล้านบาท </w:t>
      </w:r>
      <w:r w:rsidRPr="00FE7A2E">
        <w:rPr>
          <w:rFonts w:hint="cs"/>
          <w:spacing w:val="-4"/>
          <w:sz w:val="30"/>
          <w:szCs w:val="30"/>
          <w:cs/>
        </w:rPr>
        <w:t>(รวมเงิน</w:t>
      </w:r>
      <w:r w:rsidRPr="00FE7A2E">
        <w:rPr>
          <w:spacing w:val="-4"/>
          <w:sz w:val="30"/>
          <w:szCs w:val="30"/>
          <w:cs/>
        </w:rPr>
        <w:t>ฝากธนาคารประเภทออมทรัพย์</w:t>
      </w:r>
      <w:r w:rsidRPr="00FE7A2E">
        <w:rPr>
          <w:rFonts w:hint="cs"/>
          <w:spacing w:val="-4"/>
          <w:sz w:val="30"/>
          <w:szCs w:val="30"/>
          <w:cs/>
        </w:rPr>
        <w:t xml:space="preserve"> ตามที่เปิดเผยในหมายเหตุประกอบงบการเงินข้อ </w:t>
      </w:r>
      <w:r w:rsidRPr="00FE7A2E">
        <w:rPr>
          <w:spacing w:val="-4"/>
          <w:sz w:val="30"/>
          <w:szCs w:val="30"/>
        </w:rPr>
        <w:t>5</w:t>
      </w:r>
      <w:r w:rsidR="00760AA1" w:rsidRPr="00FE7A2E">
        <w:rPr>
          <w:spacing w:val="-4"/>
          <w:sz w:val="30"/>
          <w:szCs w:val="30"/>
        </w:rPr>
        <w:t>)</w:t>
      </w:r>
      <w:r w:rsidRPr="00FE7A2E">
        <w:rPr>
          <w:rFonts w:hint="cs"/>
          <w:sz w:val="30"/>
          <w:szCs w:val="30"/>
          <w:cs/>
        </w:rPr>
        <w:t xml:space="preserve"> </w:t>
      </w:r>
      <w:r w:rsidR="006E0278" w:rsidRPr="00FE7A2E">
        <w:rPr>
          <w:spacing w:val="-4"/>
          <w:sz w:val="30"/>
          <w:szCs w:val="30"/>
          <w:cs/>
        </w:rPr>
        <w:t>กองทุนส่วนบุคคลดังกล่าวได้ลงทุนในตราสารหนี้ที่</w:t>
      </w:r>
      <w:r w:rsidR="006E0278" w:rsidRPr="00FE7A2E">
        <w:rPr>
          <w:sz w:val="30"/>
          <w:szCs w:val="30"/>
          <w:cs/>
        </w:rPr>
        <w:t>ถูกจัดอันดับอยู่ในระดับความน่าเชื่อถือที่สามารถลงทุนได้</w:t>
      </w:r>
      <w:r w:rsidR="00E74C34" w:rsidRPr="00FE7A2E">
        <w:rPr>
          <w:rFonts w:hint="cs"/>
          <w:sz w:val="30"/>
          <w:szCs w:val="30"/>
          <w:cs/>
        </w:rPr>
        <w:t xml:space="preserve"> มีอัตราผลตอบแทนร้อยละ</w:t>
      </w:r>
      <w:r w:rsidR="00E74C34" w:rsidRPr="00FE7A2E">
        <w:rPr>
          <w:sz w:val="30"/>
          <w:szCs w:val="30"/>
        </w:rPr>
        <w:t xml:space="preserve"> 1.62 </w:t>
      </w:r>
      <w:r w:rsidR="00E74C34" w:rsidRPr="00FE7A2E">
        <w:rPr>
          <w:rFonts w:hint="cs"/>
          <w:sz w:val="30"/>
          <w:szCs w:val="30"/>
          <w:cs/>
        </w:rPr>
        <w:t>ถึง</w:t>
      </w:r>
      <w:r w:rsidR="00E74C34" w:rsidRPr="00FE7A2E">
        <w:rPr>
          <w:sz w:val="30"/>
          <w:szCs w:val="30"/>
        </w:rPr>
        <w:t xml:space="preserve"> 3.13 </w:t>
      </w:r>
      <w:r w:rsidR="00E74C34" w:rsidRPr="00FE7A2E">
        <w:rPr>
          <w:rFonts w:hint="cs"/>
          <w:sz w:val="30"/>
          <w:szCs w:val="30"/>
          <w:cs/>
        </w:rPr>
        <w:t>ต่อปี</w:t>
      </w:r>
    </w:p>
    <w:p w14:paraId="1457C1DF" w14:textId="737AC100" w:rsidR="00FA5580" w:rsidRDefault="003D00AA" w:rsidP="003D00A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17CF796C" w14:textId="77777777" w:rsidR="00A9741F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0D71E98C" w14:textId="77777777" w:rsidR="00320A81" w:rsidRPr="005C2D3F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1"/>
        <w:gridCol w:w="1205"/>
        <w:gridCol w:w="239"/>
        <w:gridCol w:w="1123"/>
        <w:gridCol w:w="265"/>
        <w:gridCol w:w="1247"/>
        <w:gridCol w:w="239"/>
        <w:gridCol w:w="1180"/>
      </w:tblGrid>
      <w:tr w:rsidR="00F06474" w:rsidRPr="005C2D3F" w14:paraId="5E9D5181" w14:textId="77777777" w:rsidTr="00193823">
        <w:tc>
          <w:tcPr>
            <w:tcW w:w="1602" w:type="pct"/>
          </w:tcPr>
          <w:p w14:paraId="66195402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74B8BABF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6DE13269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357DE40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0CF6440D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823" w:rsidRPr="005C2D3F" w14:paraId="3964F802" w14:textId="77777777" w:rsidTr="00193823">
        <w:tc>
          <w:tcPr>
            <w:tcW w:w="1602" w:type="pct"/>
          </w:tcPr>
          <w:p w14:paraId="544CB733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E1D0A9A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B2C7F13" w14:textId="41A09203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14:paraId="5513E088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76999912" w14:textId="673B5060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9" w:type="pct"/>
          </w:tcPr>
          <w:p w14:paraId="7D92354E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6D13F595" w14:textId="5668923B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14:paraId="31C145E6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EA34A44" w14:textId="2411FEE1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193823" w:rsidRPr="005C2D3F" w14:paraId="6BEBD060" w14:textId="77777777" w:rsidTr="00E83591">
        <w:tc>
          <w:tcPr>
            <w:tcW w:w="1602" w:type="pct"/>
          </w:tcPr>
          <w:p w14:paraId="718B2E61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37F2E49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411F617D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823" w:rsidRPr="005C2D3F" w14:paraId="53487BBB" w14:textId="77777777" w:rsidTr="00193823">
        <w:tc>
          <w:tcPr>
            <w:tcW w:w="1602" w:type="pct"/>
          </w:tcPr>
          <w:p w14:paraId="50A5D628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5C2D3F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519" w:type="pct"/>
          </w:tcPr>
          <w:p w14:paraId="051589F0" w14:textId="14B8BA92" w:rsidR="00193823" w:rsidRPr="005C2D3F" w:rsidRDefault="0017096C" w:rsidP="0019382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9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</w:tcPr>
          <w:p w14:paraId="265961A7" w14:textId="71E24EC1" w:rsidR="00193823" w:rsidRPr="005C2D3F" w:rsidRDefault="00543F49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671,015</w:t>
            </w:r>
          </w:p>
        </w:tc>
        <w:tc>
          <w:tcPr>
            <w:tcW w:w="125" w:type="pct"/>
          </w:tcPr>
          <w:p w14:paraId="4E04169D" w14:textId="77777777" w:rsidR="00193823" w:rsidRPr="005C2D3F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0DE461CD" w14:textId="5F839DF5" w:rsidR="00193823" w:rsidRPr="005C2D3F" w:rsidRDefault="00193823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509,533</w:t>
            </w:r>
          </w:p>
        </w:tc>
        <w:tc>
          <w:tcPr>
            <w:tcW w:w="139" w:type="pct"/>
          </w:tcPr>
          <w:p w14:paraId="0D88A402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4E088C7C" w14:textId="73DE452A" w:rsidR="00193823" w:rsidRPr="005C2D3F" w:rsidRDefault="007C1896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1,130,315</w:t>
            </w:r>
          </w:p>
        </w:tc>
        <w:tc>
          <w:tcPr>
            <w:tcW w:w="125" w:type="pct"/>
          </w:tcPr>
          <w:p w14:paraId="39024DE2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872B2F7" w14:textId="4F094922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774,777</w:t>
            </w:r>
          </w:p>
        </w:tc>
      </w:tr>
      <w:tr w:rsidR="00193823" w:rsidRPr="005C2D3F" w14:paraId="09118CC1" w14:textId="77777777" w:rsidTr="00193823">
        <w:tc>
          <w:tcPr>
            <w:tcW w:w="1602" w:type="pct"/>
          </w:tcPr>
          <w:p w14:paraId="1EBF9226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9" w:type="pct"/>
          </w:tcPr>
          <w:p w14:paraId="36566DC8" w14:textId="77777777" w:rsidR="00193823" w:rsidRPr="005C2D3F" w:rsidRDefault="00193823" w:rsidP="0019382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CBE716B" w14:textId="62E5EC11" w:rsidR="00193823" w:rsidRPr="005C2D3F" w:rsidRDefault="00543F49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2,380,392</w:t>
            </w:r>
          </w:p>
        </w:tc>
        <w:tc>
          <w:tcPr>
            <w:tcW w:w="125" w:type="pct"/>
          </w:tcPr>
          <w:p w14:paraId="2111CE98" w14:textId="77777777" w:rsidR="00193823" w:rsidRPr="005C2D3F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2F63F4" w14:textId="574FB976" w:rsidR="00193823" w:rsidRPr="005C2D3F" w:rsidRDefault="00193823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2,458,025</w:t>
            </w:r>
          </w:p>
        </w:tc>
        <w:tc>
          <w:tcPr>
            <w:tcW w:w="139" w:type="pct"/>
          </w:tcPr>
          <w:p w14:paraId="0C1A4D1A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80CA088" w14:textId="311042FC" w:rsidR="00193823" w:rsidRPr="005C2D3F" w:rsidRDefault="007C1896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767,223</w:t>
            </w:r>
          </w:p>
        </w:tc>
        <w:tc>
          <w:tcPr>
            <w:tcW w:w="125" w:type="pct"/>
          </w:tcPr>
          <w:p w14:paraId="47776330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A2503DA" w14:textId="32477FF5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794,004</w:t>
            </w:r>
          </w:p>
        </w:tc>
      </w:tr>
      <w:tr w:rsidR="00193823" w:rsidRPr="005C2D3F" w14:paraId="31FD4816" w14:textId="77777777" w:rsidTr="00193823">
        <w:tc>
          <w:tcPr>
            <w:tcW w:w="1602" w:type="pct"/>
          </w:tcPr>
          <w:p w14:paraId="01517154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2C75533F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C07666A" w14:textId="299E38B8" w:rsidR="00193823" w:rsidRPr="005C2D3F" w:rsidRDefault="00543F49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3,051,407</w:t>
            </w:r>
          </w:p>
        </w:tc>
        <w:tc>
          <w:tcPr>
            <w:tcW w:w="125" w:type="pct"/>
          </w:tcPr>
          <w:p w14:paraId="32F0BD46" w14:textId="77777777" w:rsidR="00193823" w:rsidRPr="005C2D3F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899F092" w14:textId="288ACE91" w:rsidR="00193823" w:rsidRPr="005C2D3F" w:rsidRDefault="00193823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2,967,558</w:t>
            </w:r>
          </w:p>
        </w:tc>
        <w:tc>
          <w:tcPr>
            <w:tcW w:w="139" w:type="pct"/>
          </w:tcPr>
          <w:p w14:paraId="24AEF3D6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66CD0BFE" w14:textId="44788091" w:rsidR="00193823" w:rsidRPr="005C2D3F" w:rsidRDefault="007C1896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1,897,538</w:t>
            </w:r>
          </w:p>
        </w:tc>
        <w:tc>
          <w:tcPr>
            <w:tcW w:w="125" w:type="pct"/>
          </w:tcPr>
          <w:p w14:paraId="6351F267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9CD3F2B" w14:textId="7C04B55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1,568,781</w:t>
            </w:r>
          </w:p>
        </w:tc>
      </w:tr>
      <w:tr w:rsidR="00193823" w:rsidRPr="005C2D3F" w14:paraId="7F412347" w14:textId="77777777" w:rsidTr="00193823">
        <w:tc>
          <w:tcPr>
            <w:tcW w:w="1602" w:type="pct"/>
          </w:tcPr>
          <w:p w14:paraId="5CC34A4F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19" w:type="pct"/>
          </w:tcPr>
          <w:p w14:paraId="4B069C21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7A07940" w14:textId="35F2BDF1" w:rsidR="00193823" w:rsidRPr="005C2D3F" w:rsidRDefault="00543F49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(433,953)</w:t>
            </w:r>
          </w:p>
        </w:tc>
        <w:tc>
          <w:tcPr>
            <w:tcW w:w="125" w:type="pct"/>
          </w:tcPr>
          <w:p w14:paraId="42586F3B" w14:textId="77777777" w:rsidR="00193823" w:rsidRPr="005C2D3F" w:rsidRDefault="00193823" w:rsidP="00193823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5B00240" w14:textId="70235D53" w:rsidR="00193823" w:rsidRPr="005C2D3F" w:rsidRDefault="00193823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(465,070)</w:t>
            </w:r>
          </w:p>
        </w:tc>
        <w:tc>
          <w:tcPr>
            <w:tcW w:w="139" w:type="pct"/>
          </w:tcPr>
          <w:p w14:paraId="5C532698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7CFC6AC9" w14:textId="5DE91EDA" w:rsidR="00193823" w:rsidRPr="005C2D3F" w:rsidRDefault="007C1896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(10,217)</w:t>
            </w:r>
          </w:p>
        </w:tc>
        <w:tc>
          <w:tcPr>
            <w:tcW w:w="125" w:type="pct"/>
          </w:tcPr>
          <w:p w14:paraId="7A998B7D" w14:textId="77777777" w:rsidR="00193823" w:rsidRPr="005C2D3F" w:rsidRDefault="00193823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F893EF5" w14:textId="5BADB48D" w:rsidR="00193823" w:rsidRPr="005C2D3F" w:rsidRDefault="00193823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(11,722)</w:t>
            </w:r>
          </w:p>
        </w:tc>
      </w:tr>
      <w:tr w:rsidR="00193823" w:rsidRPr="005C2D3F" w14:paraId="470ABE1E" w14:textId="77777777" w:rsidTr="00193823">
        <w:tc>
          <w:tcPr>
            <w:tcW w:w="1602" w:type="pct"/>
          </w:tcPr>
          <w:p w14:paraId="00F358C0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2A07E44" w14:textId="77777777" w:rsidR="00193823" w:rsidRPr="005C2D3F" w:rsidRDefault="00193823" w:rsidP="0019382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218B93E" w14:textId="3C6D8AE3" w:rsidR="00193823" w:rsidRPr="005C2D3F" w:rsidRDefault="00543F49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2,617,454</w:t>
            </w:r>
          </w:p>
        </w:tc>
        <w:tc>
          <w:tcPr>
            <w:tcW w:w="125" w:type="pct"/>
          </w:tcPr>
          <w:p w14:paraId="798749E3" w14:textId="77777777" w:rsidR="00193823" w:rsidRPr="005C2D3F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62A8129" w14:textId="17C03264" w:rsidR="00193823" w:rsidRPr="005C2D3F" w:rsidRDefault="00193823" w:rsidP="001938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39" w:type="pct"/>
          </w:tcPr>
          <w:p w14:paraId="37A9F582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E3C607C" w14:textId="7A6C316C" w:rsidR="00193823" w:rsidRPr="005C2D3F" w:rsidRDefault="007C1896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1,887,321</w:t>
            </w:r>
          </w:p>
        </w:tc>
        <w:tc>
          <w:tcPr>
            <w:tcW w:w="125" w:type="pct"/>
          </w:tcPr>
          <w:p w14:paraId="3D4E29DF" w14:textId="77777777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A92C05" w14:textId="31F47F6F" w:rsidR="00193823" w:rsidRPr="005C2D3F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1,557,059</w:t>
            </w:r>
          </w:p>
        </w:tc>
      </w:tr>
      <w:tr w:rsidR="00193823" w:rsidRPr="005C2D3F" w14:paraId="29C1C752" w14:textId="77777777" w:rsidTr="00E83591">
        <w:tc>
          <w:tcPr>
            <w:tcW w:w="1602" w:type="pct"/>
          </w:tcPr>
          <w:p w14:paraId="022C59F2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7A83529B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1B04FF45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193823" w:rsidRPr="005C2D3F" w14:paraId="56F21454" w14:textId="77777777" w:rsidTr="003C5B25">
        <w:trPr>
          <w:trHeight w:val="425"/>
        </w:trPr>
        <w:tc>
          <w:tcPr>
            <w:tcW w:w="2121" w:type="pct"/>
            <w:gridSpan w:val="2"/>
          </w:tcPr>
          <w:p w14:paraId="0A0852AF" w14:textId="77777777" w:rsidR="00193823" w:rsidRPr="005C2D3F" w:rsidRDefault="00193823" w:rsidP="00193823">
            <w:pPr>
              <w:spacing w:line="240" w:lineRule="auto"/>
              <w:ind w:left="162" w:right="-45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Pr="005C2D3F">
              <w:rPr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C58B865" w14:textId="5175F31E" w:rsidR="00193823" w:rsidRPr="003C5B25" w:rsidRDefault="00543F49" w:rsidP="003C5B2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(3,534)</w:t>
            </w:r>
          </w:p>
        </w:tc>
        <w:tc>
          <w:tcPr>
            <w:tcW w:w="125" w:type="pct"/>
          </w:tcPr>
          <w:p w14:paraId="72A6FD10" w14:textId="77777777" w:rsidR="00193823" w:rsidRPr="003C5B25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B47511E" w14:textId="7845A9CA" w:rsidR="00193823" w:rsidRPr="003C5B25" w:rsidRDefault="00541221" w:rsidP="003C5B2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(22,753)</w:t>
            </w:r>
          </w:p>
        </w:tc>
        <w:tc>
          <w:tcPr>
            <w:tcW w:w="139" w:type="pct"/>
          </w:tcPr>
          <w:p w14:paraId="49FF9A94" w14:textId="77777777" w:rsidR="00193823" w:rsidRPr="003C5B25" w:rsidRDefault="00193823" w:rsidP="001938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6DD9FFD2" w14:textId="23B0FE29" w:rsidR="00193823" w:rsidRPr="003C5B25" w:rsidRDefault="007C1896" w:rsidP="0019382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(986)</w:t>
            </w:r>
          </w:p>
        </w:tc>
        <w:tc>
          <w:tcPr>
            <w:tcW w:w="125" w:type="pct"/>
          </w:tcPr>
          <w:p w14:paraId="5F38163F" w14:textId="77777777" w:rsidR="00193823" w:rsidRPr="003C5B25" w:rsidRDefault="00193823" w:rsidP="00193823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5BA4B94" w14:textId="1C328119" w:rsidR="00193823" w:rsidRPr="003C5B25" w:rsidRDefault="00541221" w:rsidP="003C5B25">
            <w:pPr>
              <w:pStyle w:val="BodyText"/>
              <w:tabs>
                <w:tab w:val="decimal" w:pos="1512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(383,639)</w:t>
            </w:r>
          </w:p>
        </w:tc>
      </w:tr>
    </w:tbl>
    <w:p w14:paraId="5EC2F033" w14:textId="3E7140C7" w:rsidR="00FA5580" w:rsidRDefault="00FA5580" w:rsidP="005675EB">
      <w:pPr>
        <w:spacing w:line="240" w:lineRule="auto"/>
        <w:ind w:left="630" w:hanging="90"/>
        <w:rPr>
          <w:sz w:val="30"/>
          <w:szCs w:val="30"/>
          <w:cs/>
        </w:rPr>
      </w:pPr>
    </w:p>
    <w:p w14:paraId="22038DB8" w14:textId="77777777" w:rsidR="00320A81" w:rsidRPr="005C2D3F" w:rsidRDefault="00320A81" w:rsidP="005675EB">
      <w:pPr>
        <w:spacing w:line="240" w:lineRule="auto"/>
        <w:ind w:left="630" w:hanging="90"/>
        <w:rPr>
          <w:sz w:val="30"/>
          <w:szCs w:val="30"/>
        </w:rPr>
      </w:pPr>
      <w:r w:rsidRPr="005C2D3F">
        <w:rPr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7D60A18F" w14:textId="77777777" w:rsidR="00D76E64" w:rsidRPr="005C2D3F" w:rsidRDefault="00D76E64" w:rsidP="001C2344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987"/>
        <w:gridCol w:w="1205"/>
        <w:gridCol w:w="237"/>
        <w:gridCol w:w="1125"/>
        <w:gridCol w:w="270"/>
        <w:gridCol w:w="6"/>
        <w:gridCol w:w="1226"/>
        <w:gridCol w:w="12"/>
        <w:gridCol w:w="226"/>
        <w:gridCol w:w="11"/>
        <w:gridCol w:w="1198"/>
      </w:tblGrid>
      <w:tr w:rsidR="00F06474" w:rsidRPr="005C2D3F" w14:paraId="7F8AAF4D" w14:textId="77777777" w:rsidTr="004B5F7D">
        <w:trPr>
          <w:tblHeader/>
        </w:trPr>
        <w:tc>
          <w:tcPr>
            <w:tcW w:w="1601" w:type="pct"/>
          </w:tcPr>
          <w:p w14:paraId="7F22E35B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7879165D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585BD4CF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600001C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6"/>
          </w:tcPr>
          <w:p w14:paraId="59111620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9BA" w:rsidRPr="005C2D3F" w14:paraId="660A54E4" w14:textId="77777777" w:rsidTr="003A39BA">
        <w:trPr>
          <w:tblHeader/>
        </w:trPr>
        <w:tc>
          <w:tcPr>
            <w:tcW w:w="1600" w:type="pct"/>
          </w:tcPr>
          <w:p w14:paraId="06740979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2C9C1B09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BC5E4F5" w14:textId="4BFBC3CE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</w:tcPr>
          <w:p w14:paraId="71ED9026" w14:textId="77777777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41BFF977" w14:textId="7D96BF06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14:paraId="7CD22737" w14:textId="77777777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53752C8" w14:textId="0CA2F19B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24" w:type="pct"/>
            <w:gridSpan w:val="2"/>
          </w:tcPr>
          <w:p w14:paraId="566F886A" w14:textId="77777777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FD12879" w14:textId="52706C22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3A39BA" w:rsidRPr="005C2D3F" w14:paraId="74225740" w14:textId="77777777" w:rsidTr="00E83591">
        <w:trPr>
          <w:tblHeader/>
        </w:trPr>
        <w:tc>
          <w:tcPr>
            <w:tcW w:w="1600" w:type="pct"/>
          </w:tcPr>
          <w:p w14:paraId="35678BBD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6068B47D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4" w:type="pct"/>
            <w:gridSpan w:val="10"/>
          </w:tcPr>
          <w:p w14:paraId="2BE10FA7" w14:textId="77777777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9BA" w:rsidRPr="005C2D3F" w14:paraId="7FCD27D4" w14:textId="77777777" w:rsidTr="003A39BA">
        <w:tc>
          <w:tcPr>
            <w:tcW w:w="1600" w:type="pct"/>
          </w:tcPr>
          <w:p w14:paraId="647A2D6E" w14:textId="77777777" w:rsidR="003A39BA" w:rsidRPr="005C2D3F" w:rsidRDefault="003A39BA" w:rsidP="003A39BA">
            <w:pPr>
              <w:pStyle w:val="BodyText"/>
              <w:spacing w:after="0"/>
              <w:ind w:right="-131"/>
              <w:rPr>
                <w:sz w:val="28"/>
                <w:szCs w:val="28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16" w:type="pct"/>
          </w:tcPr>
          <w:p w14:paraId="3E2DC67A" w14:textId="77777777" w:rsidR="003A39BA" w:rsidRPr="005C2D3F" w:rsidRDefault="003A39BA" w:rsidP="003A39BA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D241746" w14:textId="77777777" w:rsidR="003A39BA" w:rsidRPr="005C2D3F" w:rsidRDefault="003A39BA" w:rsidP="003A39B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C9DDA47" w14:textId="77777777" w:rsidR="003A39BA" w:rsidRPr="005C2D3F" w:rsidRDefault="003A39BA" w:rsidP="003A39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7ECBCDC0" w14:textId="77777777" w:rsidR="003A39BA" w:rsidRPr="005C2D3F" w:rsidRDefault="003A39BA" w:rsidP="003A39B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6BA1379B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2DF3510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6803751C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67B0AC41" w14:textId="77777777" w:rsidR="003A39BA" w:rsidRPr="005C2D3F" w:rsidRDefault="003A39BA" w:rsidP="003A39B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1573C2" w:rsidRPr="005C2D3F" w14:paraId="0C6F6B9C" w14:textId="77777777" w:rsidTr="003A39BA">
        <w:tc>
          <w:tcPr>
            <w:tcW w:w="1600" w:type="pct"/>
          </w:tcPr>
          <w:p w14:paraId="7C7DF7A2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0791F95E" w14:textId="77777777" w:rsidR="001573C2" w:rsidRPr="005C2D3F" w:rsidRDefault="001573C2" w:rsidP="001573C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1833D7" w14:textId="07B84AD4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671,005</w:t>
            </w:r>
          </w:p>
        </w:tc>
        <w:tc>
          <w:tcPr>
            <w:tcW w:w="124" w:type="pct"/>
          </w:tcPr>
          <w:p w14:paraId="6989646B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6DE483E" w14:textId="08D9BA7A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509,533</w:t>
            </w:r>
          </w:p>
        </w:tc>
        <w:tc>
          <w:tcPr>
            <w:tcW w:w="141" w:type="pct"/>
          </w:tcPr>
          <w:p w14:paraId="28865787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44D8AA30" w14:textId="34FC98C5" w:rsidR="001573C2" w:rsidRPr="005C2D3F" w:rsidRDefault="00543F49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1,027,744</w:t>
            </w:r>
          </w:p>
        </w:tc>
        <w:tc>
          <w:tcPr>
            <w:tcW w:w="124" w:type="pct"/>
            <w:gridSpan w:val="2"/>
          </w:tcPr>
          <w:p w14:paraId="4705CC9A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44870FA1" w14:textId="0972521C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679,242</w:t>
            </w:r>
          </w:p>
        </w:tc>
      </w:tr>
      <w:tr w:rsidR="001573C2" w:rsidRPr="005C2D3F" w14:paraId="2B60DF26" w14:textId="77777777" w:rsidTr="003A39BA">
        <w:tc>
          <w:tcPr>
            <w:tcW w:w="1600" w:type="pct"/>
          </w:tcPr>
          <w:p w14:paraId="297FE42A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2A60E458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224C993" w14:textId="7777777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385602CA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6B5D8EC" w14:textId="7777777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194FB1E6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1688811" w14:textId="77777777" w:rsidR="001573C2" w:rsidRPr="005C2D3F" w:rsidRDefault="001573C2" w:rsidP="001573C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4238C0E7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164D37C3" w14:textId="77777777" w:rsidR="001573C2" w:rsidRPr="005C2D3F" w:rsidRDefault="001573C2" w:rsidP="001573C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1573C2" w:rsidRPr="005C2D3F" w14:paraId="30421818" w14:textId="77777777" w:rsidTr="003A39BA">
        <w:tc>
          <w:tcPr>
            <w:tcW w:w="1600" w:type="pct"/>
          </w:tcPr>
          <w:p w14:paraId="3E5D8E32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2624E264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00DE214" w14:textId="441B661B" w:rsidR="001573C2" w:rsidRPr="005C2D3F" w:rsidRDefault="00543F49" w:rsidP="00543F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24" w:type="pct"/>
          </w:tcPr>
          <w:p w14:paraId="5FA70B9B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26751A58" w14:textId="23D3A2A1" w:rsidR="001573C2" w:rsidRPr="005C2D3F" w:rsidRDefault="001573C2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805E0F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58A55936" w14:textId="597D935C" w:rsidR="001573C2" w:rsidRPr="005C2D3F" w:rsidRDefault="00543F49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89,241</w:t>
            </w:r>
          </w:p>
        </w:tc>
        <w:tc>
          <w:tcPr>
            <w:tcW w:w="124" w:type="pct"/>
            <w:gridSpan w:val="2"/>
          </w:tcPr>
          <w:p w14:paraId="5A5C5EE2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24B0DE04" w14:textId="01C4C408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53,351</w:t>
            </w:r>
          </w:p>
        </w:tc>
      </w:tr>
      <w:tr w:rsidR="001573C2" w:rsidRPr="005C2D3F" w14:paraId="5A38B894" w14:textId="77777777" w:rsidTr="003A39BA">
        <w:tc>
          <w:tcPr>
            <w:tcW w:w="1600" w:type="pct"/>
          </w:tcPr>
          <w:p w14:paraId="72A325FC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3 - 6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7F52982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464EE6" w14:textId="6A28F166" w:rsidR="001573C2" w:rsidRPr="005C2D3F" w:rsidRDefault="00543F49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B4D8BF9" w14:textId="77777777" w:rsidR="001573C2" w:rsidRPr="005C2D3F" w:rsidRDefault="001573C2" w:rsidP="001573C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38FF8EB3" w14:textId="0912B8D5" w:rsidR="001573C2" w:rsidRPr="005C2D3F" w:rsidRDefault="001573C2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F122831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369CBE5C" w14:textId="418B0970" w:rsidR="001573C2" w:rsidRPr="005C2D3F" w:rsidRDefault="00543F49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2,746</w:t>
            </w:r>
          </w:p>
        </w:tc>
        <w:tc>
          <w:tcPr>
            <w:tcW w:w="124" w:type="pct"/>
            <w:gridSpan w:val="2"/>
          </w:tcPr>
          <w:p w14:paraId="363FB21A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4A071C0" w14:textId="74A121CC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31,054</w:t>
            </w:r>
          </w:p>
        </w:tc>
      </w:tr>
      <w:tr w:rsidR="001573C2" w:rsidRPr="005C2D3F" w14:paraId="14750AC2" w14:textId="77777777" w:rsidTr="003A39BA">
        <w:tc>
          <w:tcPr>
            <w:tcW w:w="1600" w:type="pct"/>
          </w:tcPr>
          <w:p w14:paraId="4D0DD9D6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6 - 12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276AB8F1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445B2FE" w14:textId="3FC1BCDB" w:rsidR="001573C2" w:rsidRPr="005C2D3F" w:rsidRDefault="00543F49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0F09204" w14:textId="77777777" w:rsidR="001573C2" w:rsidRPr="005C2D3F" w:rsidRDefault="001573C2" w:rsidP="001573C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681E71D3" w14:textId="2E497BA7" w:rsidR="001573C2" w:rsidRPr="005C2D3F" w:rsidRDefault="001573C2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301ABB4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225027E" w14:textId="0DF5DF70" w:rsidR="001573C2" w:rsidRPr="005C2D3F" w:rsidRDefault="00543F49" w:rsidP="00543F49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14:paraId="00DD570C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6610E79" w14:textId="649A8678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3,626</w:t>
            </w:r>
          </w:p>
        </w:tc>
      </w:tr>
      <w:tr w:rsidR="001573C2" w:rsidRPr="005C2D3F" w14:paraId="4F2EC1AB" w14:textId="77777777" w:rsidTr="003A39BA">
        <w:tc>
          <w:tcPr>
            <w:tcW w:w="1600" w:type="pct"/>
          </w:tcPr>
          <w:p w14:paraId="692A6866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C2D3F">
              <w:rPr>
                <w:sz w:val="30"/>
                <w:szCs w:val="30"/>
              </w:rPr>
              <w:t xml:space="preserve">12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1AF40C8A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F91CACC" w14:textId="0676FF7E" w:rsidR="001573C2" w:rsidRPr="005C2D3F" w:rsidRDefault="00543F49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71DC495" w14:textId="77777777" w:rsidR="001573C2" w:rsidRPr="005C2D3F" w:rsidRDefault="001573C2" w:rsidP="001573C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C0B651E" w14:textId="541978F4" w:rsidR="001573C2" w:rsidRPr="005C2D3F" w:rsidRDefault="001573C2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32F356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single" w:sz="4" w:space="0" w:color="auto"/>
            </w:tcBorders>
          </w:tcPr>
          <w:p w14:paraId="39ADF000" w14:textId="2C8985AF" w:rsidR="001573C2" w:rsidRPr="005C2D3F" w:rsidRDefault="00543F49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10,584</w:t>
            </w:r>
          </w:p>
        </w:tc>
        <w:tc>
          <w:tcPr>
            <w:tcW w:w="124" w:type="pct"/>
            <w:gridSpan w:val="2"/>
          </w:tcPr>
          <w:p w14:paraId="60DD0DF5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B6D67AB" w14:textId="1725A800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7,504</w:t>
            </w:r>
          </w:p>
        </w:tc>
      </w:tr>
      <w:tr w:rsidR="001573C2" w:rsidRPr="005C2D3F" w14:paraId="0D649440" w14:textId="77777777" w:rsidTr="003A39BA">
        <w:tc>
          <w:tcPr>
            <w:tcW w:w="1600" w:type="pct"/>
          </w:tcPr>
          <w:p w14:paraId="4FC89FF3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6" w:type="pct"/>
          </w:tcPr>
          <w:p w14:paraId="5EAD1D85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25254E7" w14:textId="7D0B967D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671,015</w:t>
            </w:r>
          </w:p>
        </w:tc>
        <w:tc>
          <w:tcPr>
            <w:tcW w:w="124" w:type="pct"/>
          </w:tcPr>
          <w:p w14:paraId="1B8FF6BD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CF97BCF" w14:textId="704206D3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1" w:type="pct"/>
          </w:tcPr>
          <w:p w14:paraId="0A0FBB86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1899B8F5" w14:textId="06C2C911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1,130,315</w:t>
            </w:r>
          </w:p>
        </w:tc>
        <w:tc>
          <w:tcPr>
            <w:tcW w:w="124" w:type="pct"/>
            <w:gridSpan w:val="2"/>
          </w:tcPr>
          <w:p w14:paraId="5C594819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82FD0A7" w14:textId="1AAACBE3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774,777</w:t>
            </w:r>
          </w:p>
        </w:tc>
      </w:tr>
      <w:tr w:rsidR="001573C2" w:rsidRPr="005C2D3F" w14:paraId="72926E3D" w14:textId="77777777" w:rsidTr="003A39BA">
        <w:tc>
          <w:tcPr>
            <w:tcW w:w="1600" w:type="pct"/>
          </w:tcPr>
          <w:p w14:paraId="66981F35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74F22ACA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606EDD" w14:textId="40992ED3" w:rsidR="001573C2" w:rsidRPr="005C2D3F" w:rsidRDefault="00543F49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389C1EA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6E11F99" w14:textId="300CB2DB" w:rsidR="001573C2" w:rsidRPr="005C2D3F" w:rsidRDefault="001573C2" w:rsidP="001573C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5861881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single" w:sz="4" w:space="0" w:color="auto"/>
            </w:tcBorders>
          </w:tcPr>
          <w:p w14:paraId="64670A97" w14:textId="79A83729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(10,137)</w:t>
            </w:r>
          </w:p>
        </w:tc>
        <w:tc>
          <w:tcPr>
            <w:tcW w:w="124" w:type="pct"/>
            <w:gridSpan w:val="2"/>
          </w:tcPr>
          <w:p w14:paraId="600E3B1D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CFEB5D5" w14:textId="255C8CAC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(11,130)</w:t>
            </w:r>
          </w:p>
        </w:tc>
      </w:tr>
      <w:tr w:rsidR="001573C2" w:rsidRPr="005C2D3F" w14:paraId="13442041" w14:textId="77777777" w:rsidTr="003A39BA">
        <w:tc>
          <w:tcPr>
            <w:tcW w:w="1600" w:type="pct"/>
          </w:tcPr>
          <w:p w14:paraId="769C0D66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5BBAE9FB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CAF19A0" w14:textId="4FA62067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671,015</w:t>
            </w:r>
          </w:p>
        </w:tc>
        <w:tc>
          <w:tcPr>
            <w:tcW w:w="124" w:type="pct"/>
          </w:tcPr>
          <w:p w14:paraId="5476E7FD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0AEBF15" w14:textId="72364C1B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1" w:type="pct"/>
          </w:tcPr>
          <w:p w14:paraId="7AE5713A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5ADCA" w14:textId="4559239E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1,120,178</w:t>
            </w:r>
          </w:p>
        </w:tc>
        <w:tc>
          <w:tcPr>
            <w:tcW w:w="124" w:type="pct"/>
            <w:gridSpan w:val="2"/>
          </w:tcPr>
          <w:p w14:paraId="5958F1A0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443A7FC2" w14:textId="6A8D67B7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763,647</w:t>
            </w:r>
          </w:p>
        </w:tc>
      </w:tr>
      <w:tr w:rsidR="004B5F7D" w:rsidRPr="005C2D3F" w14:paraId="1B6EFD18" w14:textId="77777777" w:rsidTr="004B5F7D">
        <w:tc>
          <w:tcPr>
            <w:tcW w:w="1600" w:type="pct"/>
          </w:tcPr>
          <w:p w14:paraId="38FBCBB6" w14:textId="77777777" w:rsidR="004B5F7D" w:rsidRPr="005C2D3F" w:rsidRDefault="004B5F7D" w:rsidP="001573C2">
            <w:pPr>
              <w:ind w:left="34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2EC2DF7B" w14:textId="77777777" w:rsidR="004B5F7D" w:rsidRPr="005C2D3F" w:rsidRDefault="004B5F7D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5044DC6" w14:textId="77777777" w:rsidR="004B5F7D" w:rsidRDefault="004B5F7D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128617A" w14:textId="77777777" w:rsidR="004B5F7D" w:rsidRPr="005C2D3F" w:rsidRDefault="004B5F7D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5302FCE" w14:textId="77777777" w:rsidR="004B5F7D" w:rsidRPr="005C2D3F" w:rsidRDefault="004B5F7D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4A6CB4D" w14:textId="77777777" w:rsidR="004B5F7D" w:rsidRPr="005C2D3F" w:rsidRDefault="004B5F7D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</w:tcBorders>
          </w:tcPr>
          <w:p w14:paraId="7DD21E2A" w14:textId="77777777" w:rsidR="004B5F7D" w:rsidRDefault="004B5F7D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00DC1F42" w14:textId="77777777" w:rsidR="004B5F7D" w:rsidRPr="005C2D3F" w:rsidRDefault="004B5F7D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7A7CCF8" w14:textId="77777777" w:rsidR="004B5F7D" w:rsidRPr="005C2D3F" w:rsidRDefault="004B5F7D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6E0278" w:rsidRPr="005C2D3F" w14:paraId="6C3E6091" w14:textId="77777777" w:rsidTr="00641CE7">
        <w:tc>
          <w:tcPr>
            <w:tcW w:w="1601" w:type="pct"/>
            <w:vAlign w:val="bottom"/>
          </w:tcPr>
          <w:p w14:paraId="69CB4FFB" w14:textId="1923EA19" w:rsidR="006E0278" w:rsidRPr="005C2D3F" w:rsidRDefault="006E0278" w:rsidP="00CA03CF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นๆ</w:t>
            </w:r>
          </w:p>
        </w:tc>
        <w:tc>
          <w:tcPr>
            <w:tcW w:w="516" w:type="pct"/>
          </w:tcPr>
          <w:p w14:paraId="37C849B8" w14:textId="77777777" w:rsidR="006E0278" w:rsidRPr="005C2D3F" w:rsidRDefault="006E0278" w:rsidP="00CA03CF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9C0E326" w14:textId="77777777" w:rsidR="006E0278" w:rsidRPr="005C2D3F" w:rsidRDefault="006E0278" w:rsidP="00CA03C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17D6F157" w14:textId="77777777" w:rsidR="006E0278" w:rsidRPr="005C2D3F" w:rsidRDefault="006E0278" w:rsidP="00CA03C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2BF5437D" w14:textId="77777777" w:rsidR="006E0278" w:rsidRPr="005C2D3F" w:rsidRDefault="006E0278" w:rsidP="00CA03C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B2AE4AE" w14:textId="77777777" w:rsidR="006E0278" w:rsidRPr="005C2D3F" w:rsidRDefault="006E0278" w:rsidP="00CA03C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3793D1FC" w14:textId="77777777" w:rsidR="006E0278" w:rsidRPr="005C2D3F" w:rsidRDefault="006E0278" w:rsidP="00CA03C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3CEB843E" w14:textId="77777777" w:rsidR="006E0278" w:rsidRPr="005C2D3F" w:rsidRDefault="006E0278" w:rsidP="00CA03C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323D143E" w14:textId="77777777" w:rsidR="006E0278" w:rsidRPr="005C2D3F" w:rsidRDefault="006E0278" w:rsidP="00CA03CF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1573C2" w:rsidRPr="005C2D3F" w14:paraId="0E35339F" w14:textId="77777777" w:rsidTr="00641CE7">
        <w:tc>
          <w:tcPr>
            <w:tcW w:w="1601" w:type="pct"/>
          </w:tcPr>
          <w:p w14:paraId="2F0AA1AB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45E8E20E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351120" w14:textId="26363ED7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1,801,616</w:t>
            </w:r>
          </w:p>
        </w:tc>
        <w:tc>
          <w:tcPr>
            <w:tcW w:w="124" w:type="pct"/>
          </w:tcPr>
          <w:p w14:paraId="18DEAA88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140D5D6" w14:textId="64855B71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1,744,929</w:t>
            </w:r>
          </w:p>
        </w:tc>
        <w:tc>
          <w:tcPr>
            <w:tcW w:w="144" w:type="pct"/>
            <w:gridSpan w:val="2"/>
          </w:tcPr>
          <w:p w14:paraId="1F582F96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152653DA" w14:textId="333601C2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717,627</w:t>
            </w:r>
          </w:p>
        </w:tc>
        <w:tc>
          <w:tcPr>
            <w:tcW w:w="124" w:type="pct"/>
            <w:gridSpan w:val="2"/>
          </w:tcPr>
          <w:p w14:paraId="7A6B9B2C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D2CE40B" w14:textId="0BD67036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757,415</w:t>
            </w:r>
          </w:p>
        </w:tc>
      </w:tr>
      <w:tr w:rsidR="001573C2" w:rsidRPr="005C2D3F" w14:paraId="2C6B7D39" w14:textId="77777777" w:rsidTr="00641CE7">
        <w:tc>
          <w:tcPr>
            <w:tcW w:w="1601" w:type="pct"/>
          </w:tcPr>
          <w:p w14:paraId="2A0A0207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5CFC80E9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EA5797" w14:textId="7777777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22F19BF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3FB585A" w14:textId="7777777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C7955BB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15DABA08" w14:textId="77777777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031F893F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BE0DC2C" w14:textId="77777777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1573C2" w:rsidRPr="005C2D3F" w14:paraId="5680BF61" w14:textId="77777777" w:rsidTr="00641CE7">
        <w:tc>
          <w:tcPr>
            <w:tcW w:w="1601" w:type="pct"/>
          </w:tcPr>
          <w:p w14:paraId="32AFBA37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1A87A6E6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1A9401" w14:textId="676806E5" w:rsidR="001573C2" w:rsidRPr="005C2D3F" w:rsidRDefault="000D383F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121,760</w:t>
            </w:r>
          </w:p>
        </w:tc>
        <w:tc>
          <w:tcPr>
            <w:tcW w:w="124" w:type="pct"/>
          </w:tcPr>
          <w:p w14:paraId="53ACCB05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6F564CC" w14:textId="6B11DBC9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219,475</w:t>
            </w:r>
          </w:p>
        </w:tc>
        <w:tc>
          <w:tcPr>
            <w:tcW w:w="144" w:type="pct"/>
            <w:gridSpan w:val="2"/>
          </w:tcPr>
          <w:p w14:paraId="2F28A1C1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44D23311" w14:textId="39EE505C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49,409</w:t>
            </w:r>
          </w:p>
        </w:tc>
        <w:tc>
          <w:tcPr>
            <w:tcW w:w="124" w:type="pct"/>
            <w:gridSpan w:val="2"/>
          </w:tcPr>
          <w:p w14:paraId="4EFDF7BB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01591A3" w14:textId="3C9B89B4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34,335</w:t>
            </w:r>
          </w:p>
        </w:tc>
      </w:tr>
      <w:tr w:rsidR="001573C2" w:rsidRPr="005C2D3F" w14:paraId="509F629F" w14:textId="77777777" w:rsidTr="00641CE7">
        <w:tc>
          <w:tcPr>
            <w:tcW w:w="1601" w:type="pct"/>
          </w:tcPr>
          <w:p w14:paraId="243AC9AD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3 - 6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E57C65D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861D9CC" w14:textId="78987A69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887</w:t>
            </w:r>
          </w:p>
        </w:tc>
        <w:tc>
          <w:tcPr>
            <w:tcW w:w="124" w:type="pct"/>
          </w:tcPr>
          <w:p w14:paraId="2CED0BE7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CEE5784" w14:textId="272990C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3,395</w:t>
            </w:r>
          </w:p>
        </w:tc>
        <w:tc>
          <w:tcPr>
            <w:tcW w:w="144" w:type="pct"/>
            <w:gridSpan w:val="2"/>
          </w:tcPr>
          <w:p w14:paraId="7EA01813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5EC888C9" w14:textId="068DADF2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</w:t>
            </w:r>
          </w:p>
        </w:tc>
        <w:tc>
          <w:tcPr>
            <w:tcW w:w="124" w:type="pct"/>
            <w:gridSpan w:val="2"/>
          </w:tcPr>
          <w:p w14:paraId="4E3478D6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4E0C8035" w14:textId="35FEA02C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1,626</w:t>
            </w:r>
          </w:p>
        </w:tc>
      </w:tr>
      <w:tr w:rsidR="001573C2" w:rsidRPr="005C2D3F" w14:paraId="28EAD946" w14:textId="77777777" w:rsidTr="00641CE7">
        <w:tc>
          <w:tcPr>
            <w:tcW w:w="1601" w:type="pct"/>
          </w:tcPr>
          <w:p w14:paraId="0D9740C9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6 - 12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E9D1C62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C56D2BC" w14:textId="75061E8C" w:rsidR="001573C2" w:rsidRPr="005C2D3F" w:rsidRDefault="000D383F" w:rsidP="000D38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257</w:t>
            </w:r>
          </w:p>
        </w:tc>
        <w:tc>
          <w:tcPr>
            <w:tcW w:w="124" w:type="pct"/>
          </w:tcPr>
          <w:p w14:paraId="59DF6F4E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BBDEAA9" w14:textId="00A3E55C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2,088</w:t>
            </w:r>
          </w:p>
        </w:tc>
        <w:tc>
          <w:tcPr>
            <w:tcW w:w="144" w:type="pct"/>
            <w:gridSpan w:val="2"/>
          </w:tcPr>
          <w:p w14:paraId="6FE041BD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46E2AE" w14:textId="0456CC33" w:rsidR="001573C2" w:rsidRPr="005C2D3F" w:rsidRDefault="00543F49" w:rsidP="005A03B6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14:paraId="7F72D9CA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41A1D81" w14:textId="04539367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545</w:t>
            </w:r>
          </w:p>
        </w:tc>
      </w:tr>
      <w:tr w:rsidR="001573C2" w:rsidRPr="005C2D3F" w14:paraId="5C2678C8" w14:textId="77777777" w:rsidTr="00641CE7">
        <w:tc>
          <w:tcPr>
            <w:tcW w:w="1601" w:type="pct"/>
          </w:tcPr>
          <w:p w14:paraId="549E0C33" w14:textId="77777777" w:rsidR="001573C2" w:rsidRPr="005C2D3F" w:rsidRDefault="001573C2" w:rsidP="001573C2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C2D3F">
              <w:rPr>
                <w:sz w:val="30"/>
                <w:szCs w:val="30"/>
              </w:rPr>
              <w:t xml:space="preserve">12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4E46DC17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F7636D9" w14:textId="011C73FF" w:rsidR="001573C2" w:rsidRPr="005C2D3F" w:rsidRDefault="00543F49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455,872</w:t>
            </w:r>
          </w:p>
        </w:tc>
        <w:tc>
          <w:tcPr>
            <w:tcW w:w="124" w:type="pct"/>
          </w:tcPr>
          <w:p w14:paraId="4522EA2A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77E2419" w14:textId="2AA29D57" w:rsidR="001573C2" w:rsidRPr="005C2D3F" w:rsidRDefault="001573C2" w:rsidP="001573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488,138</w:t>
            </w:r>
          </w:p>
        </w:tc>
        <w:tc>
          <w:tcPr>
            <w:tcW w:w="144" w:type="pct"/>
            <w:gridSpan w:val="2"/>
          </w:tcPr>
          <w:p w14:paraId="6D3BC0ED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86528E1" w14:textId="10E4653F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</w:t>
            </w:r>
          </w:p>
        </w:tc>
        <w:tc>
          <w:tcPr>
            <w:tcW w:w="124" w:type="pct"/>
            <w:gridSpan w:val="2"/>
          </w:tcPr>
          <w:p w14:paraId="4BDDFF0D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1E8E8239" w14:textId="154A7A9C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83</w:t>
            </w:r>
          </w:p>
        </w:tc>
      </w:tr>
      <w:tr w:rsidR="001573C2" w:rsidRPr="005C2D3F" w14:paraId="5B01FB29" w14:textId="77777777" w:rsidTr="00641CE7">
        <w:tc>
          <w:tcPr>
            <w:tcW w:w="1601" w:type="pct"/>
          </w:tcPr>
          <w:p w14:paraId="4AF473B6" w14:textId="77777777" w:rsidR="001573C2" w:rsidRPr="005C2D3F" w:rsidRDefault="001573C2" w:rsidP="001573C2">
            <w:pPr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F07EBE7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DF1CE25" w14:textId="13DCD751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2,380,392</w:t>
            </w:r>
          </w:p>
        </w:tc>
        <w:tc>
          <w:tcPr>
            <w:tcW w:w="124" w:type="pct"/>
          </w:tcPr>
          <w:p w14:paraId="107E1106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F5FD3C4" w14:textId="3B7ADECF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2,458,025</w:t>
            </w:r>
          </w:p>
        </w:tc>
        <w:tc>
          <w:tcPr>
            <w:tcW w:w="144" w:type="pct"/>
            <w:gridSpan w:val="2"/>
          </w:tcPr>
          <w:p w14:paraId="2A4BF613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F2BF1A6" w14:textId="250CD584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767,223</w:t>
            </w:r>
          </w:p>
        </w:tc>
        <w:tc>
          <w:tcPr>
            <w:tcW w:w="124" w:type="pct"/>
            <w:gridSpan w:val="2"/>
          </w:tcPr>
          <w:p w14:paraId="13E2305E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</w:tcPr>
          <w:p w14:paraId="67664F6D" w14:textId="654E823E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794,004</w:t>
            </w:r>
          </w:p>
        </w:tc>
      </w:tr>
      <w:tr w:rsidR="001573C2" w:rsidRPr="005C2D3F" w14:paraId="4B2EA3E1" w14:textId="77777777" w:rsidTr="00641CE7">
        <w:tc>
          <w:tcPr>
            <w:tcW w:w="1601" w:type="pct"/>
          </w:tcPr>
          <w:p w14:paraId="760D49AE" w14:textId="77777777" w:rsidR="001573C2" w:rsidRPr="005C2D3F" w:rsidRDefault="001573C2" w:rsidP="001573C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76D086BA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CD8AC7" w14:textId="2EE81ECA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(433,953)</w:t>
            </w:r>
          </w:p>
        </w:tc>
        <w:tc>
          <w:tcPr>
            <w:tcW w:w="124" w:type="pct"/>
          </w:tcPr>
          <w:p w14:paraId="4051BBDA" w14:textId="77777777" w:rsidR="001573C2" w:rsidRPr="005C2D3F" w:rsidRDefault="001573C2" w:rsidP="001573C2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AA05F95" w14:textId="73C2861F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(465,070)</w:t>
            </w:r>
          </w:p>
        </w:tc>
        <w:tc>
          <w:tcPr>
            <w:tcW w:w="144" w:type="pct"/>
            <w:gridSpan w:val="2"/>
          </w:tcPr>
          <w:p w14:paraId="157F9240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1A60CA" w14:textId="445D8FAD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(80)</w:t>
            </w:r>
          </w:p>
        </w:tc>
        <w:tc>
          <w:tcPr>
            <w:tcW w:w="124" w:type="pct"/>
            <w:gridSpan w:val="2"/>
          </w:tcPr>
          <w:p w14:paraId="4100006C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381CFD4F" w14:textId="0FE780FC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(592)</w:t>
            </w:r>
          </w:p>
        </w:tc>
      </w:tr>
      <w:tr w:rsidR="001573C2" w:rsidRPr="005C2D3F" w14:paraId="492803E0" w14:textId="77777777" w:rsidTr="00641CE7">
        <w:tc>
          <w:tcPr>
            <w:tcW w:w="1601" w:type="pct"/>
          </w:tcPr>
          <w:p w14:paraId="5751C2F5" w14:textId="77777777" w:rsidR="001573C2" w:rsidRPr="005C2D3F" w:rsidRDefault="001573C2" w:rsidP="001573C2">
            <w:pPr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76B11122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1EB4748" w14:textId="1F40BE3A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1,946</w:t>
            </w:r>
            <w:r w:rsidR="00B81830">
              <w:rPr>
                <w:b/>
                <w:bCs/>
                <w:sz w:val="30"/>
                <w:szCs w:val="30"/>
              </w:rPr>
              <w:t>,439</w:t>
            </w:r>
          </w:p>
        </w:tc>
        <w:tc>
          <w:tcPr>
            <w:tcW w:w="124" w:type="pct"/>
          </w:tcPr>
          <w:p w14:paraId="3A1A476F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D334299" w14:textId="08A05065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1,992,955</w:t>
            </w:r>
          </w:p>
        </w:tc>
        <w:tc>
          <w:tcPr>
            <w:tcW w:w="144" w:type="pct"/>
            <w:gridSpan w:val="2"/>
          </w:tcPr>
          <w:p w14:paraId="528EA6D2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5A2ABD1" w14:textId="545DAEE5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767,143</w:t>
            </w:r>
          </w:p>
        </w:tc>
        <w:tc>
          <w:tcPr>
            <w:tcW w:w="124" w:type="pct"/>
            <w:gridSpan w:val="2"/>
          </w:tcPr>
          <w:p w14:paraId="0CA64F7D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42ABA" w14:textId="3F4BEBB5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793,412</w:t>
            </w:r>
          </w:p>
        </w:tc>
      </w:tr>
      <w:tr w:rsidR="001573C2" w:rsidRPr="005C2D3F" w14:paraId="7B48FE00" w14:textId="77777777" w:rsidTr="00641CE7">
        <w:trPr>
          <w:trHeight w:val="405"/>
        </w:trPr>
        <w:tc>
          <w:tcPr>
            <w:tcW w:w="1601" w:type="pct"/>
          </w:tcPr>
          <w:p w14:paraId="1F298E34" w14:textId="77777777" w:rsidR="001573C2" w:rsidRPr="005C2D3F" w:rsidRDefault="001573C2" w:rsidP="001573C2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6" w:type="pct"/>
          </w:tcPr>
          <w:p w14:paraId="184134F7" w14:textId="77777777" w:rsidR="001573C2" w:rsidRPr="005C2D3F" w:rsidRDefault="001573C2" w:rsidP="001573C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8999391" w14:textId="3836B7CE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2,617,454</w:t>
            </w:r>
          </w:p>
        </w:tc>
        <w:tc>
          <w:tcPr>
            <w:tcW w:w="124" w:type="pct"/>
          </w:tcPr>
          <w:p w14:paraId="56BEDF1E" w14:textId="77777777" w:rsidR="001573C2" w:rsidRPr="005C2D3F" w:rsidRDefault="001573C2" w:rsidP="001573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38259A3" w14:textId="0938F35C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44" w:type="pct"/>
            <w:gridSpan w:val="2"/>
          </w:tcPr>
          <w:p w14:paraId="6AB5B6F3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838887A" w14:textId="290B793C" w:rsidR="001573C2" w:rsidRPr="005C2D3F" w:rsidRDefault="00543F49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1,887,321</w:t>
            </w:r>
          </w:p>
        </w:tc>
        <w:tc>
          <w:tcPr>
            <w:tcW w:w="124" w:type="pct"/>
            <w:gridSpan w:val="2"/>
          </w:tcPr>
          <w:p w14:paraId="0BD8A85C" w14:textId="77777777" w:rsidR="001573C2" w:rsidRPr="005C2D3F" w:rsidRDefault="001573C2" w:rsidP="001573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F8474" w14:textId="5E9E6661" w:rsidR="001573C2" w:rsidRPr="005C2D3F" w:rsidRDefault="001573C2" w:rsidP="001573C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1,557,059</w:t>
            </w:r>
          </w:p>
        </w:tc>
      </w:tr>
    </w:tbl>
    <w:p w14:paraId="3A45381E" w14:textId="77777777" w:rsidR="006D2323" w:rsidRPr="005C2D3F" w:rsidRDefault="006D2323" w:rsidP="00D9578F">
      <w:pPr>
        <w:spacing w:before="120"/>
        <w:ind w:left="539" w:right="-45"/>
        <w:jc w:val="thaiDistribute"/>
        <w:rPr>
          <w:sz w:val="20"/>
          <w:szCs w:val="20"/>
        </w:rPr>
      </w:pPr>
    </w:p>
    <w:p w14:paraId="0C86A2F4" w14:textId="1F21B3B3" w:rsidR="00FC4CF0" w:rsidRPr="00641CE7" w:rsidRDefault="00697F53" w:rsidP="00641CE7">
      <w:pPr>
        <w:ind w:left="540" w:right="-45"/>
        <w:jc w:val="thaiDistribute"/>
        <w:rPr>
          <w:i/>
          <w:iCs/>
          <w:spacing w:val="-4"/>
          <w:sz w:val="30"/>
          <w:szCs w:val="30"/>
          <w:cs/>
        </w:rPr>
      </w:pPr>
      <w:r w:rsidRPr="00641CE7">
        <w:rPr>
          <w:spacing w:val="-4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54EBE" w:rsidRPr="00641CE7">
        <w:rPr>
          <w:spacing w:val="-4"/>
          <w:sz w:val="30"/>
          <w:szCs w:val="30"/>
        </w:rPr>
        <w:t>10</w:t>
      </w:r>
      <w:r w:rsidRPr="00641CE7">
        <w:rPr>
          <w:spacing w:val="-4"/>
          <w:sz w:val="30"/>
          <w:szCs w:val="30"/>
          <w:cs/>
        </w:rPr>
        <w:t xml:space="preserve"> วัน ถึง </w:t>
      </w:r>
      <w:r w:rsidR="00720F8E" w:rsidRPr="00641CE7">
        <w:rPr>
          <w:spacing w:val="-4"/>
          <w:sz w:val="30"/>
          <w:szCs w:val="30"/>
        </w:rPr>
        <w:t>100</w:t>
      </w:r>
      <w:r w:rsidRPr="00641CE7">
        <w:rPr>
          <w:spacing w:val="-4"/>
          <w:sz w:val="30"/>
          <w:szCs w:val="30"/>
          <w:cs/>
        </w:rPr>
        <w:t xml:space="preserve"> วัน</w:t>
      </w:r>
      <w:r w:rsidR="00540E7F" w:rsidRPr="00641CE7">
        <w:rPr>
          <w:spacing w:val="-4"/>
          <w:sz w:val="30"/>
          <w:szCs w:val="30"/>
        </w:rPr>
        <w:t xml:space="preserve"> </w:t>
      </w:r>
      <w:r w:rsidR="00C54EBE" w:rsidRPr="00641CE7">
        <w:rPr>
          <w:i/>
          <w:iCs/>
          <w:spacing w:val="-4"/>
          <w:sz w:val="30"/>
          <w:szCs w:val="30"/>
        </w:rPr>
        <w:t>(2560: 15</w:t>
      </w:r>
      <w:r w:rsidR="00540E7F" w:rsidRPr="00641CE7">
        <w:rPr>
          <w:i/>
          <w:iCs/>
          <w:spacing w:val="-4"/>
          <w:sz w:val="30"/>
          <w:szCs w:val="30"/>
        </w:rPr>
        <w:t xml:space="preserve"> </w:t>
      </w:r>
      <w:r w:rsidR="00641CE7" w:rsidRPr="00641CE7">
        <w:rPr>
          <w:rFonts w:hint="cs"/>
          <w:i/>
          <w:iCs/>
          <w:spacing w:val="-4"/>
          <w:sz w:val="30"/>
          <w:szCs w:val="30"/>
          <w:cs/>
        </w:rPr>
        <w:t>วัน ถึง</w:t>
      </w:r>
      <w:r w:rsidR="00DE5C65" w:rsidRPr="00641CE7">
        <w:rPr>
          <w:rFonts w:hint="cs"/>
          <w:i/>
          <w:iCs/>
          <w:spacing w:val="-4"/>
          <w:sz w:val="30"/>
          <w:szCs w:val="30"/>
          <w:cs/>
        </w:rPr>
        <w:t xml:space="preserve"> </w:t>
      </w:r>
      <w:r w:rsidR="00C54EBE" w:rsidRPr="00641CE7">
        <w:rPr>
          <w:i/>
          <w:iCs/>
          <w:spacing w:val="-4"/>
          <w:sz w:val="30"/>
          <w:szCs w:val="30"/>
        </w:rPr>
        <w:t>100</w:t>
      </w:r>
      <w:r w:rsidR="00540E7F" w:rsidRPr="00641CE7">
        <w:rPr>
          <w:i/>
          <w:iCs/>
          <w:spacing w:val="-4"/>
          <w:sz w:val="30"/>
          <w:szCs w:val="30"/>
        </w:rPr>
        <w:t xml:space="preserve"> </w:t>
      </w:r>
      <w:r w:rsidR="00540E7F" w:rsidRPr="00641CE7">
        <w:rPr>
          <w:rFonts w:hint="cs"/>
          <w:i/>
          <w:iCs/>
          <w:spacing w:val="-4"/>
          <w:sz w:val="30"/>
          <w:szCs w:val="30"/>
          <w:cs/>
        </w:rPr>
        <w:t>วัน)</w:t>
      </w:r>
    </w:p>
    <w:p w14:paraId="21EAD896" w14:textId="0BF04D23" w:rsidR="004B5F7D" w:rsidRDefault="004B5F7D">
      <w:pPr>
        <w:spacing w:line="240" w:lineRule="auto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p w14:paraId="6777BE62" w14:textId="77777777" w:rsidR="00471DE6" w:rsidRPr="00C54EBE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C54EBE">
        <w:rPr>
          <w:rFonts w:asciiTheme="majorBidi" w:hAnsiTheme="majorBidi"/>
          <w:b/>
          <w:bCs/>
          <w:sz w:val="30"/>
          <w:szCs w:val="30"/>
          <w:cs/>
          <w:lang w:val="th-TH"/>
        </w:rPr>
        <w:t>ลูกหนี้</w:t>
      </w:r>
      <w:r w:rsidR="008116F5" w:rsidRPr="00C54EBE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หมุนเวียน</w:t>
      </w:r>
      <w:r w:rsidRPr="00C54EBE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อื่น</w:t>
      </w:r>
      <w:r w:rsidR="003C020C" w:rsidRPr="00C54EBE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 xml:space="preserve">   </w:t>
      </w:r>
    </w:p>
    <w:p w14:paraId="77CFB1FB" w14:textId="77777777" w:rsidR="00A9741F" w:rsidRPr="005C2D3F" w:rsidRDefault="00A9741F" w:rsidP="00A9741F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4947" w:type="pct"/>
        <w:tblInd w:w="426" w:type="dxa"/>
        <w:tblLook w:val="01E0" w:firstRow="1" w:lastRow="1" w:firstColumn="1" w:lastColumn="1" w:noHBand="0" w:noVBand="0"/>
      </w:tblPr>
      <w:tblGrid>
        <w:gridCol w:w="3092"/>
        <w:gridCol w:w="1010"/>
        <w:gridCol w:w="1184"/>
        <w:gridCol w:w="290"/>
        <w:gridCol w:w="1062"/>
        <w:gridCol w:w="275"/>
        <w:gridCol w:w="1239"/>
        <w:gridCol w:w="313"/>
        <w:gridCol w:w="1081"/>
      </w:tblGrid>
      <w:tr w:rsidR="00471DE6" w:rsidRPr="005C2D3F" w14:paraId="3764D274" w14:textId="77777777" w:rsidTr="00FA5580">
        <w:trPr>
          <w:trHeight w:val="245"/>
          <w:tblHeader/>
        </w:trPr>
        <w:tc>
          <w:tcPr>
            <w:tcW w:w="2149" w:type="pct"/>
            <w:gridSpan w:val="2"/>
            <w:shd w:val="clear" w:color="auto" w:fill="auto"/>
            <w:hideMark/>
          </w:tcPr>
          <w:p w14:paraId="75EBD81A" w14:textId="77777777" w:rsidR="00471DE6" w:rsidRPr="005C2D3F" w:rsidRDefault="00471DE6" w:rsidP="00CB4874">
            <w:pPr>
              <w:pStyle w:val="Heading1"/>
              <w:numPr>
                <w:ilvl w:val="0"/>
                <w:numId w:val="0"/>
              </w:numPr>
              <w:ind w:left="-18"/>
              <w:rPr>
                <w:rFonts w:cs="Angsana New"/>
                <w:b w:val="0"/>
                <w:bCs w:val="0"/>
                <w:i w:val="0"/>
                <w:iCs w:val="0"/>
                <w:color w:val="0000FF"/>
                <w:szCs w:val="30"/>
                <w:shd w:val="clear" w:color="auto" w:fill="E6E6E6"/>
                <w:cs/>
              </w:rPr>
            </w:pPr>
          </w:p>
        </w:tc>
        <w:tc>
          <w:tcPr>
            <w:tcW w:w="1328" w:type="pct"/>
            <w:gridSpan w:val="3"/>
            <w:shd w:val="clear" w:color="auto" w:fill="auto"/>
            <w:hideMark/>
          </w:tcPr>
          <w:p w14:paraId="73CE4944" w14:textId="77777777" w:rsidR="00471DE6" w:rsidRPr="005C2D3F" w:rsidRDefault="00471DE6" w:rsidP="00471DE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BDD9E3A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  <w:shd w:val="clear" w:color="auto" w:fill="auto"/>
            <w:hideMark/>
          </w:tcPr>
          <w:p w14:paraId="100BFFE6" w14:textId="77777777" w:rsidR="00471DE6" w:rsidRPr="005C2D3F" w:rsidRDefault="00471DE6" w:rsidP="00471DE6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E9D" w:rsidRPr="005C2D3F" w14:paraId="64100F20" w14:textId="77777777" w:rsidTr="00FA5580">
        <w:trPr>
          <w:trHeight w:val="241"/>
          <w:tblHeader/>
        </w:trPr>
        <w:tc>
          <w:tcPr>
            <w:tcW w:w="1620" w:type="pct"/>
            <w:shd w:val="clear" w:color="auto" w:fill="auto"/>
          </w:tcPr>
          <w:p w14:paraId="31EA72F3" w14:textId="77777777" w:rsidR="00702E9D" w:rsidRPr="005C2D3F" w:rsidRDefault="00702E9D" w:rsidP="00702E9D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8A0B5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0" w:type="pct"/>
            <w:shd w:val="clear" w:color="auto" w:fill="auto"/>
            <w:hideMark/>
          </w:tcPr>
          <w:p w14:paraId="1F49FDB9" w14:textId="6B6C65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52" w:type="pct"/>
            <w:shd w:val="clear" w:color="auto" w:fill="auto"/>
          </w:tcPr>
          <w:p w14:paraId="74975DFF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hideMark/>
          </w:tcPr>
          <w:p w14:paraId="6DFDFDE3" w14:textId="3F25C9E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14:paraId="4401F037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hideMark/>
          </w:tcPr>
          <w:p w14:paraId="19694679" w14:textId="63712959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64" w:type="pct"/>
            <w:shd w:val="clear" w:color="auto" w:fill="auto"/>
          </w:tcPr>
          <w:p w14:paraId="76C15749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hideMark/>
          </w:tcPr>
          <w:p w14:paraId="723E88B9" w14:textId="102AC440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702E9D" w:rsidRPr="005C2D3F" w14:paraId="3A8FDE97" w14:textId="77777777" w:rsidTr="00FA5580">
        <w:trPr>
          <w:trHeight w:val="232"/>
          <w:tblHeader/>
        </w:trPr>
        <w:tc>
          <w:tcPr>
            <w:tcW w:w="1620" w:type="pct"/>
            <w:shd w:val="clear" w:color="auto" w:fill="auto"/>
          </w:tcPr>
          <w:p w14:paraId="57212A72" w14:textId="77777777" w:rsidR="00702E9D" w:rsidRPr="005C2D3F" w:rsidRDefault="00702E9D" w:rsidP="00702E9D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2E663FDE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  <w:shd w:val="clear" w:color="auto" w:fill="auto"/>
            <w:hideMark/>
          </w:tcPr>
          <w:p w14:paraId="23ACE312" w14:textId="77777777" w:rsidR="00702E9D" w:rsidRPr="005C2D3F" w:rsidRDefault="00702E9D" w:rsidP="00702E9D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2E9D" w:rsidRPr="005C2D3F" w14:paraId="3E060AAE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3C5B1169" w14:textId="77777777" w:rsidR="00702E9D" w:rsidRPr="005C2D3F" w:rsidRDefault="00702E9D" w:rsidP="00702E9D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9" w:type="pct"/>
          </w:tcPr>
          <w:p w14:paraId="0CB7B8B9" w14:textId="440B81B6" w:rsidR="00702E9D" w:rsidRPr="00C54EBE" w:rsidRDefault="00C54EBE" w:rsidP="00702E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C54EBE">
              <w:rPr>
                <w:rFonts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620" w:type="pct"/>
            <w:shd w:val="clear" w:color="auto" w:fill="auto"/>
          </w:tcPr>
          <w:p w14:paraId="7F3640EF" w14:textId="77777777" w:rsidR="00702E9D" w:rsidRPr="005C2D3F" w:rsidRDefault="00702E9D" w:rsidP="00702E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5F6605B6" w14:textId="77777777" w:rsidR="00702E9D" w:rsidRPr="005C2D3F" w:rsidRDefault="00702E9D" w:rsidP="00702E9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7F5FEBE" w14:textId="77777777" w:rsidR="00702E9D" w:rsidRPr="005C2D3F" w:rsidRDefault="00702E9D" w:rsidP="00702E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33AA0E1" w14:textId="77777777" w:rsidR="00702E9D" w:rsidRPr="005C2D3F" w:rsidRDefault="00702E9D" w:rsidP="00702E9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B3ABA1E" w14:textId="77777777" w:rsidR="00702E9D" w:rsidRPr="005C2D3F" w:rsidRDefault="00702E9D" w:rsidP="00702E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7702FDB1" w14:textId="77777777" w:rsidR="00702E9D" w:rsidRPr="005C2D3F" w:rsidRDefault="00702E9D" w:rsidP="00702E9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8CB659D" w14:textId="77777777" w:rsidR="00702E9D" w:rsidRPr="005C2D3F" w:rsidRDefault="00702E9D" w:rsidP="00702E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B57CE" w:rsidRPr="005C2D3F" w14:paraId="1F487F1E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8D49C77" w14:textId="77777777" w:rsidR="00CB57CE" w:rsidRPr="005C2D3F" w:rsidRDefault="00CB57CE" w:rsidP="00CB57CE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</w:t>
            </w:r>
            <w:r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อื่นบุคคล</w:t>
            </w:r>
            <w:r w:rsidRPr="005C2D3F">
              <w:rPr>
                <w:sz w:val="30"/>
                <w:szCs w:val="30"/>
              </w:rPr>
              <w:br/>
              <w:t xml:space="preserve">    </w:t>
            </w:r>
            <w:r w:rsidRPr="005C2D3F">
              <w:rPr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529" w:type="pct"/>
          </w:tcPr>
          <w:p w14:paraId="5F83403E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shd w:val="clear" w:color="auto" w:fill="auto"/>
          </w:tcPr>
          <w:p w14:paraId="5A771FA4" w14:textId="77777777" w:rsidR="00CB57CE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64294326" w14:textId="2705AE05" w:rsidR="00FA7305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156,685</w:t>
            </w:r>
          </w:p>
        </w:tc>
        <w:tc>
          <w:tcPr>
            <w:tcW w:w="152" w:type="pct"/>
            <w:shd w:val="clear" w:color="auto" w:fill="auto"/>
          </w:tcPr>
          <w:p w14:paraId="1E01EA5D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F5F979C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7A12EC29" w14:textId="51481B48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78,575</w:t>
            </w:r>
          </w:p>
        </w:tc>
        <w:tc>
          <w:tcPr>
            <w:tcW w:w="144" w:type="pct"/>
            <w:shd w:val="clear" w:color="auto" w:fill="auto"/>
          </w:tcPr>
          <w:p w14:paraId="42FAD5B5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1CE695A" w14:textId="77777777" w:rsidR="00CB57CE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19D9BEFF" w14:textId="731756B8" w:rsidR="00B81830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80,235</w:t>
            </w:r>
          </w:p>
        </w:tc>
        <w:tc>
          <w:tcPr>
            <w:tcW w:w="164" w:type="pct"/>
            <w:shd w:val="clear" w:color="auto" w:fill="auto"/>
          </w:tcPr>
          <w:p w14:paraId="5180F428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6F66EFD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7ED3D2BC" w14:textId="770CB46D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76,508</w:t>
            </w:r>
          </w:p>
        </w:tc>
      </w:tr>
      <w:tr w:rsidR="00CB57CE" w:rsidRPr="005C2D3F" w14:paraId="399FFA12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3B416F73" w14:textId="77777777" w:rsidR="00CB57CE" w:rsidRPr="005C2D3F" w:rsidRDefault="00CB57CE" w:rsidP="00CB57CE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585D688A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2806734" w14:textId="1FF1CEAF" w:rsidR="00CB57CE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(20,964)</w:t>
            </w:r>
          </w:p>
        </w:tc>
        <w:tc>
          <w:tcPr>
            <w:tcW w:w="152" w:type="pct"/>
            <w:shd w:val="clear" w:color="auto" w:fill="auto"/>
          </w:tcPr>
          <w:p w14:paraId="6303ED09" w14:textId="77777777" w:rsidR="00CB57CE" w:rsidRPr="005C2D3F" w:rsidRDefault="00CB57CE" w:rsidP="00CB57CE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8A9667C" w14:textId="564B6A4D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(21,113)</w:t>
            </w:r>
          </w:p>
        </w:tc>
        <w:tc>
          <w:tcPr>
            <w:tcW w:w="144" w:type="pct"/>
            <w:shd w:val="clear" w:color="auto" w:fill="auto"/>
          </w:tcPr>
          <w:p w14:paraId="05CD7253" w14:textId="77777777" w:rsidR="00CB57CE" w:rsidRPr="005C2D3F" w:rsidRDefault="00CB57CE" w:rsidP="00CB57CE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35A7945F" w14:textId="042A2918" w:rsidR="00CB57CE" w:rsidRPr="005C2D3F" w:rsidRDefault="00B81830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(39,427)</w:t>
            </w:r>
          </w:p>
        </w:tc>
        <w:tc>
          <w:tcPr>
            <w:tcW w:w="164" w:type="pct"/>
            <w:shd w:val="clear" w:color="auto" w:fill="auto"/>
          </w:tcPr>
          <w:p w14:paraId="78F3DF85" w14:textId="77777777" w:rsidR="00CB57CE" w:rsidRPr="005C2D3F" w:rsidRDefault="00CB57CE" w:rsidP="00CB57CE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3ED2D772" w14:textId="3D72B59B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(43,056)</w:t>
            </w:r>
          </w:p>
        </w:tc>
      </w:tr>
      <w:tr w:rsidR="00CB57CE" w:rsidRPr="005C2D3F" w14:paraId="7089C7E8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49494D38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1C243E87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8B13" w14:textId="1A92D363" w:rsidR="00CB57CE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135,721</w:t>
            </w:r>
          </w:p>
        </w:tc>
        <w:tc>
          <w:tcPr>
            <w:tcW w:w="152" w:type="pct"/>
            <w:shd w:val="clear" w:color="auto" w:fill="auto"/>
          </w:tcPr>
          <w:p w14:paraId="79071D0F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2BB64" w14:textId="263A0150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44" w:type="pct"/>
            <w:shd w:val="clear" w:color="auto" w:fill="auto"/>
          </w:tcPr>
          <w:p w14:paraId="1B0BB762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6EC17" w14:textId="52C13E12" w:rsidR="00CB57CE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40,808</w:t>
            </w:r>
          </w:p>
        </w:tc>
        <w:tc>
          <w:tcPr>
            <w:tcW w:w="164" w:type="pct"/>
            <w:shd w:val="clear" w:color="auto" w:fill="auto"/>
          </w:tcPr>
          <w:p w14:paraId="721BFEC0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90822" w14:textId="74ADC675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33,452</w:t>
            </w:r>
          </w:p>
        </w:tc>
      </w:tr>
      <w:tr w:rsidR="00CB57CE" w:rsidRPr="005C2D3F" w14:paraId="1C281687" w14:textId="77777777" w:rsidTr="00A052FE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70C6FB07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1C991D2D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390114E6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798B9551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7AEC357D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2CD005C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1D939E51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432D5B8C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3E1DE6B2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B57CE" w:rsidRPr="005C2D3F" w14:paraId="3E078CF9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  <w:hideMark/>
          </w:tcPr>
          <w:p w14:paraId="48F5070B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9" w:type="pct"/>
          </w:tcPr>
          <w:p w14:paraId="7B1C0E34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7E59DF97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58E3AA0D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0FF9ADA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8E466C6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D47A201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  <w:vAlign w:val="bottom"/>
          </w:tcPr>
          <w:p w14:paraId="501EE5AA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C5D9AC6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B57CE" w:rsidRPr="005C2D3F" w14:paraId="418C2B8F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42B80DA4" w14:textId="77777777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529" w:type="pct"/>
          </w:tcPr>
          <w:p w14:paraId="29F0169C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AA023D4" w14:textId="346B589D" w:rsidR="00CB57CE" w:rsidRPr="005C2D3F" w:rsidRDefault="001D5DE2" w:rsidP="008903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90,67</w:t>
            </w:r>
            <w:r w:rsidR="008903CD">
              <w:rPr>
                <w:rFonts w:cs="Angsana New"/>
                <w:sz w:val="30"/>
                <w:szCs w:val="30"/>
              </w:rPr>
              <w:t>0</w:t>
            </w:r>
          </w:p>
        </w:tc>
        <w:tc>
          <w:tcPr>
            <w:tcW w:w="152" w:type="pct"/>
            <w:shd w:val="clear" w:color="auto" w:fill="auto"/>
          </w:tcPr>
          <w:p w14:paraId="6C8B6EF4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C2C790F" w14:textId="08304D60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101,019</w:t>
            </w:r>
          </w:p>
        </w:tc>
        <w:tc>
          <w:tcPr>
            <w:tcW w:w="144" w:type="pct"/>
            <w:shd w:val="clear" w:color="auto" w:fill="auto"/>
          </w:tcPr>
          <w:p w14:paraId="112CF604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4E6A876" w14:textId="0DC43F34" w:rsidR="00CB57CE" w:rsidRPr="005C2D3F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32,903</w:t>
            </w:r>
          </w:p>
        </w:tc>
        <w:tc>
          <w:tcPr>
            <w:tcW w:w="164" w:type="pct"/>
            <w:shd w:val="clear" w:color="auto" w:fill="auto"/>
          </w:tcPr>
          <w:p w14:paraId="1FD96267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1A0D159" w14:textId="64135887" w:rsidR="00CB57CE" w:rsidRPr="005C2D3F" w:rsidRDefault="00CB57CE" w:rsidP="00837B1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46,324</w:t>
            </w:r>
          </w:p>
        </w:tc>
      </w:tr>
      <w:tr w:rsidR="00CB57CE" w:rsidRPr="005C2D3F" w14:paraId="0F4A938B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396FD9E7" w14:textId="2ACA22D3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9" w:type="pct"/>
          </w:tcPr>
          <w:p w14:paraId="13073B4D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77ABE49" w14:textId="4CCBA030" w:rsidR="00CB57CE" w:rsidRPr="005C2D3F" w:rsidRDefault="003C5B2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94,174</w:t>
            </w:r>
          </w:p>
        </w:tc>
        <w:tc>
          <w:tcPr>
            <w:tcW w:w="152" w:type="pct"/>
            <w:shd w:val="clear" w:color="auto" w:fill="auto"/>
          </w:tcPr>
          <w:p w14:paraId="5AE2AAAB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4BA4C25" w14:textId="401506A9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69,172</w:t>
            </w:r>
          </w:p>
        </w:tc>
        <w:tc>
          <w:tcPr>
            <w:tcW w:w="144" w:type="pct"/>
            <w:shd w:val="clear" w:color="auto" w:fill="auto"/>
          </w:tcPr>
          <w:p w14:paraId="3A08021B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0459767" w14:textId="683AD797" w:rsidR="00CB57CE" w:rsidRPr="005C2D3F" w:rsidRDefault="00FA7305" w:rsidP="001201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79,85</w:t>
            </w:r>
            <w:r w:rsidR="00BC406B">
              <w:rPr>
                <w:rFonts w:cs="Angsana New"/>
                <w:sz w:val="30"/>
                <w:szCs w:val="30"/>
              </w:rPr>
              <w:t>6</w:t>
            </w:r>
          </w:p>
        </w:tc>
        <w:tc>
          <w:tcPr>
            <w:tcW w:w="164" w:type="pct"/>
            <w:shd w:val="clear" w:color="auto" w:fill="auto"/>
          </w:tcPr>
          <w:p w14:paraId="68CE4333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BF4F43D" w14:textId="5538124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53,013</w:t>
            </w:r>
          </w:p>
        </w:tc>
      </w:tr>
      <w:tr w:rsidR="00CB57CE" w:rsidRPr="005C2D3F" w14:paraId="2D1C288A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3B0AE4A2" w14:textId="77777777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29" w:type="pct"/>
          </w:tcPr>
          <w:p w14:paraId="2BF1E9FA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AA9EE77" w14:textId="5507AB4C" w:rsidR="00CB57CE" w:rsidRPr="005C2D3F" w:rsidRDefault="008903CD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8903CD">
              <w:rPr>
                <w:rFonts w:cs="Angsana New"/>
                <w:sz w:val="30"/>
                <w:szCs w:val="30"/>
              </w:rPr>
              <w:t>7,991</w:t>
            </w:r>
          </w:p>
        </w:tc>
        <w:tc>
          <w:tcPr>
            <w:tcW w:w="152" w:type="pct"/>
            <w:shd w:val="clear" w:color="auto" w:fill="auto"/>
          </w:tcPr>
          <w:p w14:paraId="642E327B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B537E36" w14:textId="01AD5060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67,426</w:t>
            </w:r>
          </w:p>
        </w:tc>
        <w:tc>
          <w:tcPr>
            <w:tcW w:w="144" w:type="pct"/>
            <w:shd w:val="clear" w:color="auto" w:fill="auto"/>
          </w:tcPr>
          <w:p w14:paraId="2D1DBC2E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8C8ED07" w14:textId="3C3D316F" w:rsidR="00CB57CE" w:rsidRPr="005C2D3F" w:rsidRDefault="008903CD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8903CD">
              <w:rPr>
                <w:rFonts w:cs="Angsana New"/>
                <w:sz w:val="30"/>
                <w:szCs w:val="30"/>
              </w:rPr>
              <w:t>7,642</w:t>
            </w:r>
          </w:p>
        </w:tc>
        <w:tc>
          <w:tcPr>
            <w:tcW w:w="164" w:type="pct"/>
            <w:shd w:val="clear" w:color="auto" w:fill="auto"/>
          </w:tcPr>
          <w:p w14:paraId="7F3A07D8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4BF5A8" w14:textId="63220276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63,344</w:t>
            </w:r>
          </w:p>
        </w:tc>
      </w:tr>
      <w:tr w:rsidR="00CB57CE" w:rsidRPr="005C2D3F" w14:paraId="4CF42964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2C4C0F60" w14:textId="77777777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29" w:type="pct"/>
          </w:tcPr>
          <w:p w14:paraId="7CF69629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AEB9D41" w14:textId="64CA99CC" w:rsidR="00CB57CE" w:rsidRPr="005C2D3F" w:rsidRDefault="008903CD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8903CD">
              <w:rPr>
                <w:rFonts w:cs="Angsana New"/>
                <w:sz w:val="30"/>
                <w:szCs w:val="30"/>
              </w:rPr>
              <w:t>63,100</w:t>
            </w:r>
          </w:p>
        </w:tc>
        <w:tc>
          <w:tcPr>
            <w:tcW w:w="152" w:type="pct"/>
            <w:shd w:val="clear" w:color="auto" w:fill="auto"/>
          </w:tcPr>
          <w:p w14:paraId="5BFC91EA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376ACE8" w14:textId="70F11138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50,853</w:t>
            </w:r>
          </w:p>
        </w:tc>
        <w:tc>
          <w:tcPr>
            <w:tcW w:w="144" w:type="pct"/>
            <w:shd w:val="clear" w:color="auto" w:fill="auto"/>
          </w:tcPr>
          <w:p w14:paraId="7AD3ED29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F3E3688" w14:textId="6C2892EB" w:rsidR="00CB57CE" w:rsidRPr="005C2D3F" w:rsidRDefault="008903CD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8903CD">
              <w:rPr>
                <w:rFonts w:cs="Angsana New"/>
                <w:sz w:val="30"/>
                <w:szCs w:val="30"/>
              </w:rPr>
              <w:t>48,82</w:t>
            </w:r>
            <w:r w:rsidR="00BC406B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164" w:type="pct"/>
            <w:shd w:val="clear" w:color="auto" w:fill="auto"/>
          </w:tcPr>
          <w:p w14:paraId="00BEC3F8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170BC4A" w14:textId="2AC54C73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42,279</w:t>
            </w:r>
          </w:p>
        </w:tc>
      </w:tr>
      <w:tr w:rsidR="00CB57CE" w:rsidRPr="005C2D3F" w14:paraId="3687CC81" w14:textId="77777777" w:rsidTr="00E83591">
        <w:trPr>
          <w:trHeight w:val="241"/>
        </w:trPr>
        <w:tc>
          <w:tcPr>
            <w:tcW w:w="1620" w:type="pct"/>
            <w:shd w:val="clear" w:color="auto" w:fill="auto"/>
            <w:vAlign w:val="bottom"/>
            <w:hideMark/>
          </w:tcPr>
          <w:p w14:paraId="4DE4C3BF" w14:textId="77777777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29" w:type="pct"/>
          </w:tcPr>
          <w:p w14:paraId="5C365372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2C2D2F" w14:textId="41D5C2D6" w:rsidR="00CB57CE" w:rsidRPr="005C2D3F" w:rsidDel="00D60FB5" w:rsidRDefault="003C5B2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14,912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8CE25B6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7899573" w14:textId="6B2E80D6" w:rsidR="00CB57CE" w:rsidRPr="005C2D3F" w:rsidDel="00D60FB5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1,756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43750EA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9280FD5" w14:textId="45630DA5" w:rsidR="00CB57CE" w:rsidRPr="005C2D3F" w:rsidDel="00D60FB5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14,912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0F4045E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C586783" w14:textId="6E129A9C" w:rsidR="00CB57CE" w:rsidRPr="005C2D3F" w:rsidDel="00D60FB5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135</w:t>
            </w:r>
          </w:p>
        </w:tc>
      </w:tr>
      <w:tr w:rsidR="00CB57CE" w:rsidRPr="005C2D3F" w14:paraId="72ED91FE" w14:textId="77777777" w:rsidTr="00E83591">
        <w:trPr>
          <w:trHeight w:val="232"/>
        </w:trPr>
        <w:tc>
          <w:tcPr>
            <w:tcW w:w="1620" w:type="pct"/>
          </w:tcPr>
          <w:p w14:paraId="12BD4862" w14:textId="77777777" w:rsidR="00CB57CE" w:rsidRPr="005C2D3F" w:rsidRDefault="00CB57CE" w:rsidP="00CB57CE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29" w:type="pct"/>
          </w:tcPr>
          <w:p w14:paraId="028E9113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2604598" w14:textId="40A05ACB" w:rsidR="00CB57CE" w:rsidRPr="005C2D3F" w:rsidRDefault="003C5B25" w:rsidP="00CB57CE">
            <w:pPr>
              <w:pStyle w:val="acctfourfigures"/>
              <w:tabs>
                <w:tab w:val="clear" w:pos="765"/>
                <w:tab w:val="left" w:pos="0"/>
                <w:tab w:val="decimal" w:pos="300"/>
              </w:tabs>
              <w:spacing w:line="240" w:lineRule="atLeast"/>
              <w:ind w:left="-18" w:right="-183" w:firstLine="177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18,548</w:t>
            </w:r>
          </w:p>
        </w:tc>
        <w:tc>
          <w:tcPr>
            <w:tcW w:w="152" w:type="pct"/>
            <w:shd w:val="clear" w:color="auto" w:fill="auto"/>
          </w:tcPr>
          <w:p w14:paraId="325A9AD5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8F2BA37" w14:textId="72118D72" w:rsidR="00CB57CE" w:rsidRPr="005C2D3F" w:rsidRDefault="00CB57CE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DEABD7" w14:textId="77777777" w:rsidR="00CB57CE" w:rsidRPr="00847A4E" w:rsidRDefault="00CB57CE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3734B78" w14:textId="040F4631" w:rsidR="00CB57CE" w:rsidRPr="005C2D3F" w:rsidRDefault="00FA7305" w:rsidP="00FA73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FA7305">
              <w:rPr>
                <w:rFonts w:cs="Angsana New"/>
                <w:sz w:val="30"/>
                <w:szCs w:val="30"/>
                <w:lang w:bidi="th-TH"/>
              </w:rPr>
              <w:t>17,655</w:t>
            </w:r>
          </w:p>
        </w:tc>
        <w:tc>
          <w:tcPr>
            <w:tcW w:w="164" w:type="pct"/>
            <w:shd w:val="clear" w:color="auto" w:fill="auto"/>
          </w:tcPr>
          <w:p w14:paraId="592317E1" w14:textId="77777777" w:rsidR="00CB57CE" w:rsidRPr="00847A4E" w:rsidRDefault="00CB57CE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257F20C" w14:textId="5AC253C6" w:rsidR="00CB57CE" w:rsidRPr="005C2D3F" w:rsidRDefault="00CB57CE" w:rsidP="00847A4E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CB57CE" w:rsidRPr="005C2D3F" w14:paraId="74180C70" w14:textId="77777777" w:rsidTr="00E83591">
        <w:trPr>
          <w:trHeight w:val="232"/>
        </w:trPr>
        <w:tc>
          <w:tcPr>
            <w:tcW w:w="1620" w:type="pct"/>
            <w:shd w:val="clear" w:color="auto" w:fill="auto"/>
            <w:vAlign w:val="bottom"/>
            <w:hideMark/>
          </w:tcPr>
          <w:p w14:paraId="1F06C319" w14:textId="77777777" w:rsidR="00CB57CE" w:rsidRPr="005C2D3F" w:rsidDel="00D60FB5" w:rsidRDefault="00CB57CE" w:rsidP="00CB57CE">
            <w:pPr>
              <w:tabs>
                <w:tab w:val="left" w:pos="147"/>
                <w:tab w:val="left" w:pos="720"/>
              </w:tabs>
              <w:ind w:firstLine="175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61775971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AAF2934" w14:textId="62C7E96C" w:rsidR="00CB57CE" w:rsidRPr="005C2D3F" w:rsidDel="00D60FB5" w:rsidRDefault="003C5B2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(12,426)</w:t>
            </w:r>
          </w:p>
        </w:tc>
        <w:tc>
          <w:tcPr>
            <w:tcW w:w="152" w:type="pct"/>
            <w:shd w:val="clear" w:color="auto" w:fill="auto"/>
          </w:tcPr>
          <w:p w14:paraId="6CCC91F8" w14:textId="77777777" w:rsidR="00CB57CE" w:rsidRPr="005C2D3F" w:rsidRDefault="00CB57CE" w:rsidP="00CB57CE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F08CE60" w14:textId="266C4A6C" w:rsidR="00CB57CE" w:rsidRPr="005C2D3F" w:rsidDel="00D60FB5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(13,076)</w:t>
            </w:r>
          </w:p>
        </w:tc>
        <w:tc>
          <w:tcPr>
            <w:tcW w:w="144" w:type="pct"/>
            <w:shd w:val="clear" w:color="auto" w:fill="auto"/>
          </w:tcPr>
          <w:p w14:paraId="0FE23FAD" w14:textId="77777777" w:rsidR="00CB57CE" w:rsidRPr="005C2D3F" w:rsidRDefault="00CB57CE" w:rsidP="00CB57CE">
            <w:pPr>
              <w:tabs>
                <w:tab w:val="left" w:pos="720"/>
                <w:tab w:val="decimal" w:pos="765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5B17AA1" w14:textId="590471B5" w:rsidR="00CB57CE" w:rsidRPr="005C2D3F" w:rsidDel="00D60FB5" w:rsidRDefault="00FA7305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(3,736)</w:t>
            </w:r>
          </w:p>
        </w:tc>
        <w:tc>
          <w:tcPr>
            <w:tcW w:w="164" w:type="pct"/>
            <w:shd w:val="clear" w:color="auto" w:fill="auto"/>
          </w:tcPr>
          <w:p w14:paraId="34BA67D4" w14:textId="77777777" w:rsidR="00CB57CE" w:rsidRPr="005C2D3F" w:rsidRDefault="00CB57CE" w:rsidP="00CB57CE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E2DF4DF" w14:textId="6C14AB91" w:rsidR="00CB57CE" w:rsidRPr="005C2D3F" w:rsidDel="00D60FB5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(3,896)</w:t>
            </w:r>
          </w:p>
        </w:tc>
      </w:tr>
      <w:tr w:rsidR="00CB57CE" w:rsidRPr="005C2D3F" w14:paraId="638FAF1E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59A22796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3CD58BEB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9BD2" w14:textId="72EE2C7C" w:rsidR="00CB57CE" w:rsidRPr="005C2D3F" w:rsidRDefault="00120194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20194">
              <w:rPr>
                <w:rFonts w:cs="Angsana New"/>
                <w:b/>
                <w:bCs/>
                <w:sz w:val="30"/>
                <w:szCs w:val="30"/>
              </w:rPr>
              <w:t>276,969</w:t>
            </w:r>
          </w:p>
        </w:tc>
        <w:tc>
          <w:tcPr>
            <w:tcW w:w="152" w:type="pct"/>
            <w:shd w:val="clear" w:color="auto" w:fill="auto"/>
          </w:tcPr>
          <w:p w14:paraId="4017C53E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6C253" w14:textId="236FDC64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277,150</w:t>
            </w:r>
          </w:p>
        </w:tc>
        <w:tc>
          <w:tcPr>
            <w:tcW w:w="144" w:type="pct"/>
            <w:shd w:val="clear" w:color="auto" w:fill="auto"/>
          </w:tcPr>
          <w:p w14:paraId="1789CC16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72B0E" w14:textId="65A5E268" w:rsidR="00CB57CE" w:rsidRPr="005C2D3F" w:rsidRDefault="00120194" w:rsidP="001201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20194">
              <w:rPr>
                <w:rFonts w:cs="Angsana New"/>
                <w:b/>
                <w:bCs/>
                <w:sz w:val="30"/>
                <w:szCs w:val="30"/>
              </w:rPr>
              <w:t>198,05</w:t>
            </w:r>
            <w:r>
              <w:rPr>
                <w:rFonts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4" w:type="pct"/>
            <w:shd w:val="clear" w:color="auto" w:fill="auto"/>
          </w:tcPr>
          <w:p w14:paraId="3CEB815E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BF5A" w14:textId="7006D54E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201,199</w:t>
            </w:r>
          </w:p>
        </w:tc>
      </w:tr>
      <w:tr w:rsidR="00CB57CE" w:rsidRPr="005C2D3F" w14:paraId="75CAF28A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1A3E006C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14:paraId="57A2DFA3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A5718" w14:textId="2C7C0E7C" w:rsidR="00CB57CE" w:rsidRPr="005C2D3F" w:rsidRDefault="00120194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20194">
              <w:rPr>
                <w:rFonts w:cs="Angsana New"/>
                <w:b/>
                <w:bCs/>
                <w:sz w:val="30"/>
                <w:szCs w:val="30"/>
              </w:rPr>
              <w:t>412,690</w:t>
            </w:r>
          </w:p>
        </w:tc>
        <w:tc>
          <w:tcPr>
            <w:tcW w:w="152" w:type="pct"/>
            <w:shd w:val="clear" w:color="auto" w:fill="auto"/>
          </w:tcPr>
          <w:p w14:paraId="709BF641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300D8" w14:textId="1566A2ED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334,612</w:t>
            </w:r>
          </w:p>
        </w:tc>
        <w:tc>
          <w:tcPr>
            <w:tcW w:w="144" w:type="pct"/>
            <w:shd w:val="clear" w:color="auto" w:fill="auto"/>
          </w:tcPr>
          <w:p w14:paraId="6784213A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BA834" w14:textId="15474531" w:rsidR="00CB57CE" w:rsidRPr="005C2D3F" w:rsidRDefault="00120194" w:rsidP="001201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20194">
              <w:rPr>
                <w:rFonts w:cs="Angsana New"/>
                <w:b/>
                <w:bCs/>
                <w:sz w:val="30"/>
                <w:szCs w:val="30"/>
              </w:rPr>
              <w:t>238,86</w:t>
            </w:r>
            <w:r>
              <w:rPr>
                <w:rFonts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4" w:type="pct"/>
            <w:shd w:val="clear" w:color="auto" w:fill="auto"/>
          </w:tcPr>
          <w:p w14:paraId="1B70AF94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C8EB1" w14:textId="51320673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234,651</w:t>
            </w:r>
          </w:p>
        </w:tc>
      </w:tr>
      <w:tr w:rsidR="00CB57CE" w:rsidRPr="005C2D3F" w14:paraId="0D0266C7" w14:textId="77777777" w:rsidTr="001C117A">
        <w:trPr>
          <w:trHeight w:val="357"/>
        </w:trPr>
        <w:tc>
          <w:tcPr>
            <w:tcW w:w="1620" w:type="pct"/>
            <w:shd w:val="clear" w:color="auto" w:fill="auto"/>
            <w:vAlign w:val="bottom"/>
          </w:tcPr>
          <w:p w14:paraId="05C79AF6" w14:textId="77777777" w:rsidR="00CB57CE" w:rsidRPr="005C2D3F" w:rsidRDefault="00CB57CE" w:rsidP="00CB57CE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55908889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4D2E050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8F43028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14:paraId="5AE8593A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EB3F916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796793DC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15A05B15" w14:textId="77777777" w:rsidR="00CB57CE" w:rsidRPr="005C2D3F" w:rsidRDefault="00CB57CE" w:rsidP="00CB57CE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43D2E75B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B57CE" w:rsidRPr="005C2D3F" w14:paraId="3EAC0D60" w14:textId="77777777" w:rsidTr="001C117A">
        <w:trPr>
          <w:trHeight w:val="468"/>
        </w:trPr>
        <w:tc>
          <w:tcPr>
            <w:tcW w:w="2149" w:type="pct"/>
            <w:gridSpan w:val="2"/>
            <w:shd w:val="clear" w:color="auto" w:fill="auto"/>
            <w:hideMark/>
          </w:tcPr>
          <w:p w14:paraId="302D962B" w14:textId="3A9DF41E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หนี้สูญและหนี้สงสัยจะสูญ</w:t>
            </w:r>
            <w:r w:rsidR="00E54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5411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(กลับรายการ)</w:t>
            </w:r>
          </w:p>
          <w:p w14:paraId="5FE6BA19" w14:textId="77777777" w:rsidR="00CB57CE" w:rsidRPr="005C2D3F" w:rsidRDefault="00CB57CE" w:rsidP="00CB57CE">
            <w:pPr>
              <w:pStyle w:val="acctfourfigures"/>
              <w:tabs>
                <w:tab w:val="left" w:pos="216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62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7E400D" w14:textId="338C0660" w:rsidR="00CB57CE" w:rsidRPr="003C5B25" w:rsidRDefault="00E5411E" w:rsidP="00BC406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370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36C0CEF" w14:textId="77777777" w:rsidR="00CB57CE" w:rsidRPr="005C2D3F" w:rsidRDefault="00CB57CE" w:rsidP="00CB57CE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392156" w14:textId="3702F9E3" w:rsidR="00CB57CE" w:rsidRPr="003C5B25" w:rsidRDefault="00CB57CE" w:rsidP="003C5B25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(230,590)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C0CB63" w14:textId="77777777" w:rsidR="00CB57CE" w:rsidRPr="005C2D3F" w:rsidRDefault="00CB57CE" w:rsidP="00CB57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478B94" w14:textId="26CD0B35" w:rsidR="00CB57CE" w:rsidRPr="003C5B25" w:rsidRDefault="003C5B25" w:rsidP="003C5B25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(4,073)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2FC274EC" w14:textId="77777777" w:rsidR="00CB57CE" w:rsidRPr="005C2D3F" w:rsidRDefault="00CB57CE" w:rsidP="00CB57CE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C5880" w14:textId="7CC16F2C" w:rsidR="00CB57CE" w:rsidRPr="003C5B25" w:rsidRDefault="00CB57CE" w:rsidP="003C5B25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(228,024)</w:t>
            </w:r>
          </w:p>
        </w:tc>
      </w:tr>
    </w:tbl>
    <w:p w14:paraId="698A04C6" w14:textId="77777777" w:rsidR="00F26C39" w:rsidRPr="005C2D3F" w:rsidRDefault="00F26C39" w:rsidP="00425523">
      <w:pPr>
        <w:ind w:right="-43"/>
        <w:jc w:val="thaiDistribute"/>
        <w:rPr>
          <w:sz w:val="20"/>
          <w:szCs w:val="20"/>
        </w:rPr>
      </w:pPr>
    </w:p>
    <w:p w14:paraId="10BF0FA7" w14:textId="1567B4E2" w:rsidR="002A60CA" w:rsidRDefault="00780ABC" w:rsidP="00F61562">
      <w:pPr>
        <w:spacing w:line="240" w:lineRule="auto"/>
        <w:ind w:left="540"/>
        <w:jc w:val="thaiDistribute"/>
        <w:rPr>
          <w:sz w:val="30"/>
          <w:szCs w:val="30"/>
        </w:rPr>
      </w:pPr>
      <w:r w:rsidRPr="009A4523">
        <w:rPr>
          <w:rFonts w:hint="cs"/>
          <w:sz w:val="30"/>
          <w:szCs w:val="30"/>
          <w:cs/>
        </w:rPr>
        <w:t xml:space="preserve">ในระหว่างปี </w:t>
      </w:r>
      <w:r w:rsidRPr="009A4523">
        <w:rPr>
          <w:sz w:val="30"/>
          <w:szCs w:val="30"/>
        </w:rPr>
        <w:t xml:space="preserve">2560 </w:t>
      </w:r>
      <w:r w:rsidR="002A60CA" w:rsidRPr="009A4523">
        <w:rPr>
          <w:rFonts w:hint="cs"/>
          <w:sz w:val="30"/>
          <w:szCs w:val="30"/>
          <w:cs/>
        </w:rPr>
        <w:t>บริษัท</w:t>
      </w:r>
      <w:r w:rsidRPr="009A4523">
        <w:rPr>
          <w:rFonts w:hint="cs"/>
          <w:sz w:val="30"/>
          <w:szCs w:val="30"/>
          <w:cs/>
        </w:rPr>
        <w:t>ได้มีการเจรจากับคู่</w:t>
      </w:r>
      <w:r w:rsidR="000F2BDB" w:rsidRPr="009A4523">
        <w:rPr>
          <w:rFonts w:hint="cs"/>
          <w:sz w:val="30"/>
          <w:szCs w:val="30"/>
          <w:cs/>
        </w:rPr>
        <w:t>สัญญา</w:t>
      </w:r>
      <w:r w:rsidRPr="009A4523">
        <w:rPr>
          <w:rFonts w:hint="cs"/>
          <w:sz w:val="30"/>
          <w:szCs w:val="30"/>
          <w:cs/>
        </w:rPr>
        <w:t>รายหนึ่ง</w:t>
      </w:r>
      <w:r w:rsidR="00F61562" w:rsidRPr="009A4523">
        <w:rPr>
          <w:rFonts w:hint="cs"/>
          <w:sz w:val="30"/>
          <w:szCs w:val="30"/>
          <w:cs/>
        </w:rPr>
        <w:t>สำเร็จ</w:t>
      </w:r>
      <w:r w:rsidR="001C117A">
        <w:rPr>
          <w:rFonts w:hint="cs"/>
          <w:sz w:val="30"/>
          <w:szCs w:val="30"/>
          <w:cs/>
        </w:rPr>
        <w:t xml:space="preserve"> </w:t>
      </w:r>
      <w:r w:rsidRPr="009A4523">
        <w:rPr>
          <w:rFonts w:hint="cs"/>
          <w:sz w:val="30"/>
          <w:szCs w:val="30"/>
          <w:cs/>
        </w:rPr>
        <w:t>ทำให้</w:t>
      </w:r>
      <w:r w:rsidR="00713234" w:rsidRPr="009A4523">
        <w:rPr>
          <w:rFonts w:hint="cs"/>
          <w:sz w:val="30"/>
          <w:szCs w:val="30"/>
          <w:cs/>
        </w:rPr>
        <w:t>บริษัท</w:t>
      </w:r>
      <w:r w:rsidR="000E2861" w:rsidRPr="009A4523">
        <w:rPr>
          <w:rFonts w:hint="cs"/>
          <w:sz w:val="30"/>
          <w:szCs w:val="30"/>
          <w:cs/>
        </w:rPr>
        <w:t>ได้รับ</w:t>
      </w:r>
      <w:r w:rsidR="002A60CA" w:rsidRPr="009A4523">
        <w:rPr>
          <w:rFonts w:hint="cs"/>
          <w:sz w:val="30"/>
          <w:szCs w:val="30"/>
          <w:cs/>
        </w:rPr>
        <w:t>ชำระเงินคืน</w:t>
      </w:r>
      <w:r w:rsidR="000E2861" w:rsidRPr="009A4523">
        <w:rPr>
          <w:rFonts w:hint="cs"/>
          <w:sz w:val="30"/>
          <w:szCs w:val="30"/>
          <w:cs/>
        </w:rPr>
        <w:t xml:space="preserve">เป็นจำนวนเงิน </w:t>
      </w:r>
      <w:r w:rsidR="000D0B68" w:rsidRPr="009A4523">
        <w:rPr>
          <w:sz w:val="30"/>
          <w:szCs w:val="30"/>
        </w:rPr>
        <w:t>218</w:t>
      </w:r>
      <w:r w:rsidR="00880975" w:rsidRPr="009A4523">
        <w:rPr>
          <w:rFonts w:hint="cs"/>
          <w:sz w:val="30"/>
          <w:szCs w:val="30"/>
          <w:cs/>
        </w:rPr>
        <w:t xml:space="preserve"> </w:t>
      </w:r>
      <w:r w:rsidR="000E2861" w:rsidRPr="009A4523">
        <w:rPr>
          <w:rFonts w:hint="cs"/>
          <w:sz w:val="30"/>
          <w:szCs w:val="30"/>
          <w:cs/>
        </w:rPr>
        <w:t xml:space="preserve">ล้านบาท </w:t>
      </w:r>
      <w:r w:rsidR="000F2BDB" w:rsidRPr="009A4523">
        <w:rPr>
          <w:rFonts w:hint="cs"/>
          <w:sz w:val="30"/>
          <w:szCs w:val="30"/>
          <w:cs/>
        </w:rPr>
        <w:t>ทั้งนี้มูลหนี้</w:t>
      </w:r>
      <w:r w:rsidR="00880975" w:rsidRPr="009A4523">
        <w:rPr>
          <w:rFonts w:hint="cs"/>
          <w:sz w:val="30"/>
          <w:szCs w:val="30"/>
          <w:cs/>
        </w:rPr>
        <w:t>ดังกล่าว</w:t>
      </w:r>
      <w:r w:rsidR="000D0B68" w:rsidRPr="009A4523">
        <w:rPr>
          <w:rFonts w:hint="cs"/>
          <w:sz w:val="30"/>
          <w:szCs w:val="30"/>
          <w:cs/>
        </w:rPr>
        <w:t>บริษัทได้</w:t>
      </w:r>
      <w:r w:rsidR="000F2BDB" w:rsidRPr="009A4523">
        <w:rPr>
          <w:rFonts w:hint="cs"/>
          <w:sz w:val="30"/>
          <w:szCs w:val="30"/>
          <w:cs/>
        </w:rPr>
        <w:t>เคย</w:t>
      </w:r>
      <w:r w:rsidR="00713234" w:rsidRPr="009A4523">
        <w:rPr>
          <w:rFonts w:hint="cs"/>
          <w:sz w:val="30"/>
          <w:szCs w:val="30"/>
          <w:cs/>
        </w:rPr>
        <w:t>ตั้ง</w:t>
      </w:r>
      <w:r w:rsidR="000D0B68" w:rsidRPr="009A4523">
        <w:rPr>
          <w:rFonts w:hint="cs"/>
          <w:sz w:val="30"/>
          <w:szCs w:val="30"/>
          <w:cs/>
        </w:rPr>
        <w:t>ค่าเผื่อ</w:t>
      </w:r>
      <w:r w:rsidR="00713234" w:rsidRPr="009A4523">
        <w:rPr>
          <w:rFonts w:hint="cs"/>
          <w:sz w:val="30"/>
          <w:szCs w:val="30"/>
          <w:cs/>
        </w:rPr>
        <w:t>หนี้สงสัยจะสูญ</w:t>
      </w:r>
      <w:r w:rsidR="000F2BDB" w:rsidRPr="009A4523">
        <w:rPr>
          <w:rFonts w:hint="cs"/>
          <w:sz w:val="30"/>
          <w:szCs w:val="30"/>
          <w:cs/>
        </w:rPr>
        <w:t>ไว้แล้ว</w:t>
      </w:r>
    </w:p>
    <w:p w14:paraId="77D76655" w14:textId="77777777" w:rsidR="002A60CA" w:rsidRDefault="002A60CA" w:rsidP="00F61562">
      <w:pPr>
        <w:spacing w:line="240" w:lineRule="auto"/>
        <w:ind w:left="540"/>
        <w:jc w:val="thaiDistribute"/>
        <w:rPr>
          <w:sz w:val="30"/>
          <w:szCs w:val="30"/>
        </w:rPr>
      </w:pPr>
    </w:p>
    <w:p w14:paraId="6EE60528" w14:textId="46FAE52C" w:rsidR="000E2AF9" w:rsidRPr="00780ABC" w:rsidRDefault="000E2AF9" w:rsidP="00F61562">
      <w:pPr>
        <w:spacing w:line="240" w:lineRule="auto"/>
        <w:ind w:left="540"/>
        <w:jc w:val="thaiDistribute"/>
        <w:rPr>
          <w:sz w:val="30"/>
          <w:szCs w:val="30"/>
        </w:rPr>
      </w:pPr>
      <w:r w:rsidRPr="00780ABC">
        <w:rPr>
          <w:sz w:val="30"/>
          <w:szCs w:val="30"/>
        </w:rPr>
        <w:br w:type="page"/>
      </w:r>
    </w:p>
    <w:p w14:paraId="0960B896" w14:textId="77777777" w:rsidR="00A9741F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C2D3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5E95F914" w14:textId="77777777" w:rsidR="009734CD" w:rsidRPr="005C2D3F" w:rsidRDefault="009734CD" w:rsidP="00471DE6">
      <w:pPr>
        <w:spacing w:line="240" w:lineRule="auto"/>
        <w:ind w:left="540" w:right="-43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5C2D3F" w14:paraId="7C7CA7B0" w14:textId="77777777" w:rsidTr="00C921E9">
        <w:tc>
          <w:tcPr>
            <w:tcW w:w="3762" w:type="dxa"/>
          </w:tcPr>
          <w:p w14:paraId="3A816303" w14:textId="77777777" w:rsidR="009734CD" w:rsidRPr="005C2D3F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5C2D3F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601" w:rsidRPr="005C2D3F" w14:paraId="0F9B153B" w14:textId="77777777" w:rsidTr="002D7FD8">
        <w:tc>
          <w:tcPr>
            <w:tcW w:w="3762" w:type="dxa"/>
          </w:tcPr>
          <w:p w14:paraId="553A02E6" w14:textId="77777777" w:rsidR="00897601" w:rsidRPr="005C2D3F" w:rsidRDefault="00897601" w:rsidP="008976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D8E040D" w14:textId="12A6D343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C3E400A" w14:textId="77777777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B2B86E4" w14:textId="0F114E29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FE2A8B4" w14:textId="77777777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56ECCFF" w14:textId="384C40F0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6BB10AE" w14:textId="77777777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17BA5F9" w14:textId="790AF56E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897601" w:rsidRPr="005C2D3F" w14:paraId="5606C3A9" w14:textId="77777777" w:rsidTr="00C921E9">
        <w:tc>
          <w:tcPr>
            <w:tcW w:w="3762" w:type="dxa"/>
          </w:tcPr>
          <w:p w14:paraId="4B8A2EC2" w14:textId="77777777" w:rsidR="00897601" w:rsidRPr="005C2D3F" w:rsidRDefault="00897601" w:rsidP="008976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77777777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0183" w:rsidRPr="005C2D3F" w14:paraId="2FDC7916" w14:textId="77777777" w:rsidTr="00C921E9">
        <w:tc>
          <w:tcPr>
            <w:tcW w:w="3762" w:type="dxa"/>
            <w:hideMark/>
          </w:tcPr>
          <w:p w14:paraId="5C8D06DB" w14:textId="77777777" w:rsidR="00CD0183" w:rsidRPr="005C2D3F" w:rsidRDefault="00CD0183" w:rsidP="00CD018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776D9AB0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785,951</w:t>
            </w:r>
          </w:p>
        </w:tc>
        <w:tc>
          <w:tcPr>
            <w:tcW w:w="270" w:type="dxa"/>
          </w:tcPr>
          <w:p w14:paraId="0511A629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342650FE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>783,195</w:t>
            </w:r>
          </w:p>
        </w:tc>
        <w:tc>
          <w:tcPr>
            <w:tcW w:w="270" w:type="dxa"/>
          </w:tcPr>
          <w:p w14:paraId="19A6599A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47BD17AE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550,095</w:t>
            </w:r>
          </w:p>
        </w:tc>
        <w:tc>
          <w:tcPr>
            <w:tcW w:w="270" w:type="dxa"/>
          </w:tcPr>
          <w:p w14:paraId="200B7783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099AB2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580,249</w:t>
            </w:r>
          </w:p>
        </w:tc>
      </w:tr>
      <w:tr w:rsidR="00CD0183" w:rsidRPr="005C2D3F" w14:paraId="52614556" w14:textId="77777777" w:rsidTr="00C921E9">
        <w:tc>
          <w:tcPr>
            <w:tcW w:w="3762" w:type="dxa"/>
            <w:hideMark/>
          </w:tcPr>
          <w:p w14:paraId="381DFAC3" w14:textId="77777777" w:rsidR="00CD0183" w:rsidRPr="005C2D3F" w:rsidRDefault="00CD0183" w:rsidP="00CD018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11BF8846" w:rsidR="00CD0183" w:rsidRPr="005C2D3F" w:rsidRDefault="00046701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046701">
              <w:rPr>
                <w:rFonts w:cs="Angsana New"/>
                <w:sz w:val="30"/>
                <w:szCs w:val="30"/>
              </w:rPr>
              <w:t>14,368</w:t>
            </w:r>
          </w:p>
        </w:tc>
        <w:tc>
          <w:tcPr>
            <w:tcW w:w="270" w:type="dxa"/>
          </w:tcPr>
          <w:p w14:paraId="6F78D5E8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3CFDFFF5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21,053</w:t>
            </w:r>
          </w:p>
        </w:tc>
        <w:tc>
          <w:tcPr>
            <w:tcW w:w="270" w:type="dxa"/>
          </w:tcPr>
          <w:p w14:paraId="35EEB79C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56349783" w:rsidR="00CD0183" w:rsidRPr="005C2D3F" w:rsidRDefault="00046701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46701">
              <w:rPr>
                <w:rFonts w:cs="Angsana New"/>
                <w:sz w:val="30"/>
                <w:szCs w:val="30"/>
              </w:rPr>
              <w:t>5,657</w:t>
            </w:r>
          </w:p>
        </w:tc>
        <w:tc>
          <w:tcPr>
            <w:tcW w:w="270" w:type="dxa"/>
          </w:tcPr>
          <w:p w14:paraId="741B2F07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0EBD3B40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10,890</w:t>
            </w:r>
          </w:p>
        </w:tc>
      </w:tr>
      <w:tr w:rsidR="00CD0183" w:rsidRPr="005C2D3F" w14:paraId="0C3FF1FE" w14:textId="77777777" w:rsidTr="00C921E9">
        <w:tc>
          <w:tcPr>
            <w:tcW w:w="3762" w:type="dxa"/>
            <w:hideMark/>
          </w:tcPr>
          <w:p w14:paraId="78ADCE01" w14:textId="77777777" w:rsidR="00CD0183" w:rsidRPr="005C2D3F" w:rsidRDefault="00CD0183" w:rsidP="00CD018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1E9EBA7A" w:rsidR="00CD0183" w:rsidRPr="005C2D3F" w:rsidRDefault="00046701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046701">
              <w:rPr>
                <w:rFonts w:cs="Angsana New"/>
                <w:sz w:val="30"/>
                <w:szCs w:val="30"/>
              </w:rPr>
              <w:t>543,011</w:t>
            </w:r>
          </w:p>
        </w:tc>
        <w:tc>
          <w:tcPr>
            <w:tcW w:w="270" w:type="dxa"/>
          </w:tcPr>
          <w:p w14:paraId="23D5728C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7751321E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548,540</w:t>
            </w:r>
          </w:p>
        </w:tc>
        <w:tc>
          <w:tcPr>
            <w:tcW w:w="270" w:type="dxa"/>
          </w:tcPr>
          <w:p w14:paraId="40E9935D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3556043E" w:rsidR="00CD0183" w:rsidRPr="005C2D3F" w:rsidRDefault="00046701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46701">
              <w:rPr>
                <w:rFonts w:cs="Angsana New"/>
                <w:sz w:val="30"/>
                <w:szCs w:val="30"/>
              </w:rPr>
              <w:t>316,986</w:t>
            </w:r>
          </w:p>
        </w:tc>
        <w:tc>
          <w:tcPr>
            <w:tcW w:w="270" w:type="dxa"/>
          </w:tcPr>
          <w:p w14:paraId="04B24F84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0C96CCB0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374,836</w:t>
            </w:r>
          </w:p>
        </w:tc>
      </w:tr>
      <w:tr w:rsidR="00CD0183" w:rsidRPr="005C2D3F" w14:paraId="70DE2845" w14:textId="77777777" w:rsidTr="00C921E9">
        <w:tc>
          <w:tcPr>
            <w:tcW w:w="3762" w:type="dxa"/>
            <w:hideMark/>
          </w:tcPr>
          <w:p w14:paraId="0C334D62" w14:textId="77777777" w:rsidR="00CD0183" w:rsidRPr="005C2D3F" w:rsidRDefault="00CD0183" w:rsidP="00CD018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5B0ADC21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203,776</w:t>
            </w:r>
          </w:p>
        </w:tc>
        <w:tc>
          <w:tcPr>
            <w:tcW w:w="270" w:type="dxa"/>
          </w:tcPr>
          <w:p w14:paraId="699C168B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00FC9A1F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332,014</w:t>
            </w:r>
          </w:p>
        </w:tc>
        <w:tc>
          <w:tcPr>
            <w:tcW w:w="270" w:type="dxa"/>
          </w:tcPr>
          <w:p w14:paraId="09709FD9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70A1E0D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138,482</w:t>
            </w:r>
          </w:p>
        </w:tc>
        <w:tc>
          <w:tcPr>
            <w:tcW w:w="270" w:type="dxa"/>
          </w:tcPr>
          <w:p w14:paraId="5F8C240B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1037258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206,739</w:t>
            </w:r>
          </w:p>
        </w:tc>
      </w:tr>
      <w:tr w:rsidR="00CD0183" w:rsidRPr="005C2D3F" w14:paraId="4DAE8627" w14:textId="77777777" w:rsidTr="00C921E9">
        <w:tc>
          <w:tcPr>
            <w:tcW w:w="3762" w:type="dxa"/>
            <w:hideMark/>
          </w:tcPr>
          <w:p w14:paraId="15BBD109" w14:textId="77777777" w:rsidR="00CD0183" w:rsidRPr="005C2D3F" w:rsidRDefault="00CD0183" w:rsidP="00CD018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อะไหล่</w:t>
            </w:r>
            <w:r w:rsidRPr="005C2D3F">
              <w:rPr>
                <w:rFonts w:hint="cs"/>
                <w:sz w:val="30"/>
                <w:szCs w:val="30"/>
                <w:cs/>
              </w:rPr>
              <w:t>และ</w:t>
            </w:r>
            <w:r w:rsidRPr="005C2D3F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4AABC7DD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119,358</w:t>
            </w:r>
          </w:p>
        </w:tc>
        <w:tc>
          <w:tcPr>
            <w:tcW w:w="270" w:type="dxa"/>
          </w:tcPr>
          <w:p w14:paraId="2F6813B2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75B1360E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68,046</w:t>
            </w:r>
          </w:p>
        </w:tc>
        <w:tc>
          <w:tcPr>
            <w:tcW w:w="270" w:type="dxa"/>
          </w:tcPr>
          <w:p w14:paraId="1096D120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0D3B807C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39,798</w:t>
            </w:r>
          </w:p>
        </w:tc>
        <w:tc>
          <w:tcPr>
            <w:tcW w:w="270" w:type="dxa"/>
          </w:tcPr>
          <w:p w14:paraId="5A6C8B8B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2EA75841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22,187</w:t>
            </w:r>
          </w:p>
        </w:tc>
      </w:tr>
      <w:tr w:rsidR="00CD0183" w:rsidRPr="005C2D3F" w14:paraId="205961A1" w14:textId="77777777" w:rsidTr="00C921E9">
        <w:tc>
          <w:tcPr>
            <w:tcW w:w="3762" w:type="dxa"/>
            <w:hideMark/>
          </w:tcPr>
          <w:p w14:paraId="3B5D74D6" w14:textId="77777777" w:rsidR="00CD0183" w:rsidRPr="005C2D3F" w:rsidRDefault="00CD0183" w:rsidP="00CD018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656B4D25" w:rsidR="00CD0183" w:rsidRPr="005C2D3F" w:rsidRDefault="00027629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17,865</w:t>
            </w:r>
          </w:p>
        </w:tc>
        <w:tc>
          <w:tcPr>
            <w:tcW w:w="270" w:type="dxa"/>
          </w:tcPr>
          <w:p w14:paraId="4DFB660C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2A73AA0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25,751</w:t>
            </w:r>
          </w:p>
        </w:tc>
        <w:tc>
          <w:tcPr>
            <w:tcW w:w="270" w:type="dxa"/>
          </w:tcPr>
          <w:p w14:paraId="0D1A5EEA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3921A80C" w:rsidR="00CD0183" w:rsidRPr="005C2D3F" w:rsidRDefault="00027629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17,865</w:t>
            </w:r>
          </w:p>
        </w:tc>
        <w:tc>
          <w:tcPr>
            <w:tcW w:w="270" w:type="dxa"/>
          </w:tcPr>
          <w:p w14:paraId="7785B360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64F16F88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24,869</w:t>
            </w:r>
          </w:p>
        </w:tc>
      </w:tr>
      <w:tr w:rsidR="00CD0183" w:rsidRPr="005C2D3F" w14:paraId="5B0251D1" w14:textId="77777777" w:rsidTr="00C921E9">
        <w:tc>
          <w:tcPr>
            <w:tcW w:w="3762" w:type="dxa"/>
            <w:hideMark/>
          </w:tcPr>
          <w:p w14:paraId="2003318F" w14:textId="77777777" w:rsidR="00CD0183" w:rsidRPr="005C2D3F" w:rsidRDefault="00CD0183" w:rsidP="00CD0183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775AD883" w:rsidR="00CD0183" w:rsidRPr="005C2D3F" w:rsidRDefault="00CD0183" w:rsidP="000276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027629">
              <w:rPr>
                <w:rFonts w:cs="Angsana New"/>
                <w:b/>
                <w:bCs/>
                <w:sz w:val="30"/>
                <w:szCs w:val="30"/>
              </w:rPr>
              <w:t>684,329</w:t>
            </w:r>
          </w:p>
        </w:tc>
        <w:tc>
          <w:tcPr>
            <w:tcW w:w="270" w:type="dxa"/>
          </w:tcPr>
          <w:p w14:paraId="18B22840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324EA5FC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1,778,599</w:t>
            </w:r>
          </w:p>
        </w:tc>
        <w:tc>
          <w:tcPr>
            <w:tcW w:w="270" w:type="dxa"/>
          </w:tcPr>
          <w:p w14:paraId="04567EDE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261E479E" w:rsidR="00CD0183" w:rsidRPr="005C2D3F" w:rsidRDefault="00027629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1,068,883</w:t>
            </w:r>
          </w:p>
        </w:tc>
        <w:tc>
          <w:tcPr>
            <w:tcW w:w="270" w:type="dxa"/>
          </w:tcPr>
          <w:p w14:paraId="127DE38F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1D509DE8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1,219,770</w:t>
            </w:r>
          </w:p>
        </w:tc>
      </w:tr>
      <w:tr w:rsidR="00CD0183" w:rsidRPr="005C2D3F" w14:paraId="663B0ADA" w14:textId="77777777" w:rsidTr="00C921E9">
        <w:tc>
          <w:tcPr>
            <w:tcW w:w="3762" w:type="dxa"/>
          </w:tcPr>
          <w:p w14:paraId="0309B817" w14:textId="77777777" w:rsidR="00CD0183" w:rsidRPr="005C2D3F" w:rsidRDefault="00CD0183" w:rsidP="00CD0183">
            <w:pPr>
              <w:rPr>
                <w:b/>
                <w:bCs/>
                <w:sz w:val="14"/>
                <w:szCs w:val="14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28AC7E22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(127,098)</w:t>
            </w:r>
          </w:p>
        </w:tc>
        <w:tc>
          <w:tcPr>
            <w:tcW w:w="270" w:type="dxa"/>
          </w:tcPr>
          <w:p w14:paraId="2ECD915D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0E428D6A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(35,079)</w:t>
            </w:r>
          </w:p>
        </w:tc>
        <w:tc>
          <w:tcPr>
            <w:tcW w:w="270" w:type="dxa"/>
          </w:tcPr>
          <w:p w14:paraId="1CB73181" w14:textId="77777777" w:rsidR="00CD0183" w:rsidRPr="005C2D3F" w:rsidRDefault="00CD0183" w:rsidP="00CD018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633C4FB2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(98,265)</w:t>
            </w:r>
          </w:p>
        </w:tc>
        <w:tc>
          <w:tcPr>
            <w:tcW w:w="270" w:type="dxa"/>
          </w:tcPr>
          <w:p w14:paraId="10BE5E7B" w14:textId="77777777" w:rsidR="00CD0183" w:rsidRPr="005C2D3F" w:rsidRDefault="00CD0183" w:rsidP="00CD018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38C69D88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(29,647)</w:t>
            </w:r>
          </w:p>
        </w:tc>
      </w:tr>
      <w:tr w:rsidR="00CD0183" w:rsidRPr="005C2D3F" w14:paraId="02BBE926" w14:textId="77777777" w:rsidTr="00C921E9">
        <w:tc>
          <w:tcPr>
            <w:tcW w:w="3762" w:type="dxa"/>
            <w:hideMark/>
          </w:tcPr>
          <w:p w14:paraId="021C2E88" w14:textId="77777777" w:rsidR="00CD0183" w:rsidRPr="005C2D3F" w:rsidRDefault="00CD0183" w:rsidP="00CD0183">
            <w:pPr>
              <w:ind w:left="252" w:hanging="252"/>
              <w:rPr>
                <w:b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3D7476F1" w:rsidR="00CD0183" w:rsidRPr="005C2D3F" w:rsidRDefault="00391E02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1,557,23</w:t>
            </w:r>
            <w:r w:rsidR="00027629">
              <w:rPr>
                <w:rFonts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F93503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2A37DF52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1,743,520</w:t>
            </w:r>
          </w:p>
        </w:tc>
        <w:tc>
          <w:tcPr>
            <w:tcW w:w="270" w:type="dxa"/>
          </w:tcPr>
          <w:p w14:paraId="04EB653F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23370F9D" w:rsidR="00CD0183" w:rsidRPr="005C2D3F" w:rsidRDefault="00027629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970,618</w:t>
            </w:r>
          </w:p>
        </w:tc>
        <w:tc>
          <w:tcPr>
            <w:tcW w:w="270" w:type="dxa"/>
          </w:tcPr>
          <w:p w14:paraId="3C9665D2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3696327D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1,190,123</w:t>
            </w:r>
          </w:p>
        </w:tc>
      </w:tr>
      <w:tr w:rsidR="00CD0183" w:rsidRPr="005C2D3F" w14:paraId="4C83F0DA" w14:textId="77777777" w:rsidTr="00C921E9">
        <w:tc>
          <w:tcPr>
            <w:tcW w:w="3762" w:type="dxa"/>
          </w:tcPr>
          <w:p w14:paraId="7DEC0B2D" w14:textId="77777777" w:rsidR="00CD0183" w:rsidRPr="005C2D3F" w:rsidRDefault="00CD0183" w:rsidP="00CD018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2A3C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CD0183" w:rsidRPr="005C2D3F" w:rsidRDefault="00CD0183" w:rsidP="00CD018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</w:tr>
      <w:tr w:rsidR="00CD0183" w:rsidRPr="005C2D3F" w14:paraId="6C12A6D7" w14:textId="77777777" w:rsidTr="00C921E9">
        <w:tc>
          <w:tcPr>
            <w:tcW w:w="3762" w:type="dxa"/>
            <w:hideMark/>
          </w:tcPr>
          <w:p w14:paraId="7CBBBBD9" w14:textId="77777777" w:rsidR="00CD0183" w:rsidRPr="005C2D3F" w:rsidRDefault="00CD0183" w:rsidP="00CD0183">
            <w:pPr>
              <w:ind w:left="252" w:hanging="252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4922802C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BFA11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D0183" w:rsidRPr="005C2D3F" w14:paraId="221051BA" w14:textId="77777777" w:rsidTr="00BF3B0D">
        <w:tc>
          <w:tcPr>
            <w:tcW w:w="3762" w:type="dxa"/>
            <w:hideMark/>
          </w:tcPr>
          <w:p w14:paraId="22976E55" w14:textId="77777777" w:rsidR="00CD0183" w:rsidRPr="005C2D3F" w:rsidRDefault="00CD0183" w:rsidP="00CD0183">
            <w:pPr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2C109641" w:rsidR="00CD0183" w:rsidRPr="005C2D3F" w:rsidRDefault="00CD0183" w:rsidP="000276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16,</w:t>
            </w:r>
            <w:r w:rsidR="00027629">
              <w:rPr>
                <w:rFonts w:cs="Angsana New"/>
                <w:sz w:val="30"/>
                <w:szCs w:val="30"/>
              </w:rPr>
              <w:t>274,395</w:t>
            </w:r>
          </w:p>
        </w:tc>
        <w:tc>
          <w:tcPr>
            <w:tcW w:w="270" w:type="dxa"/>
          </w:tcPr>
          <w:p w14:paraId="44E4D6C2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00904CB3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16,693,935</w:t>
            </w:r>
          </w:p>
        </w:tc>
        <w:tc>
          <w:tcPr>
            <w:tcW w:w="270" w:type="dxa"/>
          </w:tcPr>
          <w:p w14:paraId="68B1D851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55BD460E" w:rsidR="00CD0183" w:rsidRPr="005C2D3F" w:rsidRDefault="00CD0183" w:rsidP="000276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14,</w:t>
            </w:r>
            <w:r w:rsidR="00027629">
              <w:rPr>
                <w:rFonts w:cs="Angsana New"/>
                <w:sz w:val="30"/>
                <w:szCs w:val="30"/>
              </w:rPr>
              <w:t>126,139</w:t>
            </w:r>
          </w:p>
        </w:tc>
        <w:tc>
          <w:tcPr>
            <w:tcW w:w="270" w:type="dxa"/>
          </w:tcPr>
          <w:p w14:paraId="53406771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5AF93874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14,074,483</w:t>
            </w:r>
          </w:p>
        </w:tc>
      </w:tr>
      <w:tr w:rsidR="00CD0183" w:rsidRPr="005C2D3F" w14:paraId="08EDF34B" w14:textId="77777777" w:rsidTr="00C921E9">
        <w:tc>
          <w:tcPr>
            <w:tcW w:w="3762" w:type="dxa"/>
            <w:hideMark/>
          </w:tcPr>
          <w:p w14:paraId="671C1EEA" w14:textId="77777777" w:rsidR="00CD0183" w:rsidRPr="005C2D3F" w:rsidRDefault="00CD0183" w:rsidP="00CD0183">
            <w:pPr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7B949106" w14:textId="77777777" w:rsidR="00CD0183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351FDD40" w14:textId="0D8C9675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139,571</w:t>
            </w:r>
          </w:p>
        </w:tc>
        <w:tc>
          <w:tcPr>
            <w:tcW w:w="270" w:type="dxa"/>
          </w:tcPr>
          <w:p w14:paraId="2277AF60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B2520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7B0C7D90" w14:textId="042C1C04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70,495</w:t>
            </w:r>
          </w:p>
        </w:tc>
        <w:tc>
          <w:tcPr>
            <w:tcW w:w="270" w:type="dxa"/>
          </w:tcPr>
          <w:p w14:paraId="293A090E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7BCEB" w14:textId="77777777" w:rsidR="00CD0183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  <w:p w14:paraId="1461A08D" w14:textId="13D746CF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86,577</w:t>
            </w:r>
          </w:p>
        </w:tc>
        <w:tc>
          <w:tcPr>
            <w:tcW w:w="270" w:type="dxa"/>
          </w:tcPr>
          <w:p w14:paraId="0058F84D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7A3F1" w14:textId="77777777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  <w:p w14:paraId="0615AF2D" w14:textId="28591A50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49,710</w:t>
            </w:r>
          </w:p>
        </w:tc>
      </w:tr>
      <w:tr w:rsidR="00CD0183" w:rsidRPr="005C2D3F" w14:paraId="7C06F66A" w14:textId="77777777" w:rsidTr="00BF3B0D">
        <w:tc>
          <w:tcPr>
            <w:tcW w:w="3762" w:type="dxa"/>
            <w:hideMark/>
          </w:tcPr>
          <w:p w14:paraId="2B9B4297" w14:textId="77777777" w:rsidR="00CD0183" w:rsidRPr="005C2D3F" w:rsidRDefault="00CD0183" w:rsidP="00CD0183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0CCBE879" w:rsidR="00CD0183" w:rsidRPr="005C2D3F" w:rsidRDefault="00CD0183" w:rsidP="000276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16,</w:t>
            </w:r>
            <w:r w:rsidR="00027629">
              <w:rPr>
                <w:rFonts w:cs="Angsana New"/>
                <w:b/>
                <w:bCs/>
                <w:sz w:val="30"/>
                <w:szCs w:val="30"/>
              </w:rPr>
              <w:t>413,966</w:t>
            </w:r>
          </w:p>
        </w:tc>
        <w:tc>
          <w:tcPr>
            <w:tcW w:w="270" w:type="dxa"/>
          </w:tcPr>
          <w:p w14:paraId="50BFDC46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2B3B66CC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16,764,430</w:t>
            </w:r>
          </w:p>
        </w:tc>
        <w:tc>
          <w:tcPr>
            <w:tcW w:w="270" w:type="dxa"/>
          </w:tcPr>
          <w:p w14:paraId="1A37F7FB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6EDD00E4" w:rsidR="00CD0183" w:rsidRPr="005C2D3F" w:rsidRDefault="00CD0183" w:rsidP="000276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14,</w:t>
            </w:r>
            <w:r w:rsidR="00027629">
              <w:rPr>
                <w:rFonts w:cs="Angsana New"/>
                <w:b/>
                <w:bCs/>
                <w:sz w:val="30"/>
                <w:szCs w:val="30"/>
              </w:rPr>
              <w:t>212,716</w:t>
            </w:r>
          </w:p>
        </w:tc>
        <w:tc>
          <w:tcPr>
            <w:tcW w:w="270" w:type="dxa"/>
          </w:tcPr>
          <w:p w14:paraId="27BDFFDB" w14:textId="77777777" w:rsidR="00CD0183" w:rsidRPr="005C2D3F" w:rsidRDefault="00CD0183" w:rsidP="00CD018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0D4B1A" w14:textId="7D5326A8" w:rsidR="00CD0183" w:rsidRPr="005C2D3F" w:rsidRDefault="00CD0183" w:rsidP="00CD01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14,124,193</w:t>
            </w:r>
          </w:p>
        </w:tc>
      </w:tr>
    </w:tbl>
    <w:p w14:paraId="35682568" w14:textId="2E3AB8B8" w:rsidR="005A0070" w:rsidRDefault="005A0070" w:rsidP="00425523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CD44AF" w14:textId="77777777" w:rsidR="005A0070" w:rsidRDefault="005A007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BA3AABF" w14:textId="77777777" w:rsidR="00880F99" w:rsidRPr="003A1D69" w:rsidRDefault="00DF4543" w:rsidP="00880F9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3A1D69">
        <w:rPr>
          <w:rFonts w:asciiTheme="majorBidi" w:hAnsiTheme="majorBidi" w:hint="cs"/>
          <w:i w:val="0"/>
          <w:iCs w:val="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0DA359B" w14:textId="77777777" w:rsidR="00880F99" w:rsidRPr="00DF10DE" w:rsidRDefault="00880F99" w:rsidP="00880F99">
      <w:pPr>
        <w:tabs>
          <w:tab w:val="left" w:pos="540"/>
        </w:tabs>
        <w:spacing w:line="240" w:lineRule="auto"/>
        <w:ind w:left="547"/>
        <w:rPr>
          <w:highlight w:val="yellow"/>
        </w:rPr>
      </w:pPr>
    </w:p>
    <w:p w14:paraId="4E39DDA4" w14:textId="77777777" w:rsidR="000751F3" w:rsidRDefault="000751F3" w:rsidP="000751F3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  <w:r w:rsidRPr="00A9212F">
        <w:rPr>
          <w:rFonts w:hint="cs"/>
          <w:sz w:val="30"/>
          <w:szCs w:val="30"/>
          <w:cs/>
        </w:rPr>
        <w:t xml:space="preserve">เมื่อวันที่ </w:t>
      </w:r>
      <w:r w:rsidRPr="00A9212F">
        <w:rPr>
          <w:sz w:val="30"/>
          <w:szCs w:val="30"/>
        </w:rPr>
        <w:t xml:space="preserve">31 </w:t>
      </w:r>
      <w:r w:rsidRPr="00A9212F">
        <w:rPr>
          <w:rFonts w:hint="cs"/>
          <w:sz w:val="30"/>
          <w:szCs w:val="30"/>
          <w:cs/>
        </w:rPr>
        <w:t xml:space="preserve">มกราคม </w:t>
      </w:r>
      <w:r w:rsidRPr="00A9212F">
        <w:rPr>
          <w:sz w:val="30"/>
          <w:szCs w:val="30"/>
        </w:rPr>
        <w:t xml:space="preserve">2561 </w:t>
      </w:r>
      <w:r w:rsidRPr="00A9212F">
        <w:rPr>
          <w:rFonts w:hint="cs"/>
          <w:sz w:val="30"/>
          <w:szCs w:val="30"/>
          <w:cs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เอเชียแปซิฟิค จำกัด โดยตกลงราคาซื้อขายเบื้องต้นเป็นจำนวนเงิน </w:t>
      </w:r>
      <w:r w:rsidRPr="00A9212F">
        <w:rPr>
          <w:sz w:val="30"/>
          <w:szCs w:val="30"/>
        </w:rPr>
        <w:t xml:space="preserve">947.5 </w:t>
      </w:r>
      <w:r w:rsidRPr="00A9212F">
        <w:rPr>
          <w:rFonts w:hint="cs"/>
          <w:sz w:val="30"/>
          <w:szCs w:val="30"/>
          <w:cs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Pr="00A9212F">
        <w:rPr>
          <w:sz w:val="30"/>
          <w:szCs w:val="30"/>
        </w:rPr>
        <w:t xml:space="preserve">19 </w:t>
      </w:r>
      <w:r w:rsidRPr="00A9212F">
        <w:rPr>
          <w:rFonts w:hint="cs"/>
          <w:sz w:val="30"/>
          <w:szCs w:val="30"/>
          <w:cs/>
        </w:rPr>
        <w:t xml:space="preserve">ธันวาคม </w:t>
      </w:r>
      <w:r w:rsidRPr="00A9212F">
        <w:rPr>
          <w:sz w:val="30"/>
          <w:szCs w:val="30"/>
        </w:rPr>
        <w:t>2560</w:t>
      </w:r>
    </w:p>
    <w:p w14:paraId="125F0E3B" w14:textId="66D0BF3E" w:rsidR="005A0070" w:rsidRDefault="005A0070">
      <w:pPr>
        <w:spacing w:line="240" w:lineRule="auto"/>
        <w:rPr>
          <w:sz w:val="30"/>
          <w:szCs w:val="30"/>
          <w:cs/>
        </w:rPr>
      </w:pPr>
    </w:p>
    <w:p w14:paraId="7071DC30" w14:textId="49D64925" w:rsidR="00BC366B" w:rsidRDefault="00BC366B" w:rsidP="00BC366B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  <w:r w:rsidRPr="00A9212F">
        <w:rPr>
          <w:rFonts w:hint="cs"/>
          <w:sz w:val="30"/>
          <w:szCs w:val="30"/>
          <w:cs/>
        </w:rPr>
        <w:t>รายการ</w:t>
      </w:r>
      <w:r w:rsidR="009A3237">
        <w:rPr>
          <w:rFonts w:hint="cs"/>
          <w:sz w:val="30"/>
          <w:szCs w:val="30"/>
          <w:cs/>
        </w:rPr>
        <w:t>เคลื่อนไหวในระหว่างปี</w:t>
      </w:r>
      <w:r w:rsidRPr="0063133E">
        <w:rPr>
          <w:rFonts w:hint="cs"/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</w:t>
      </w:r>
      <w:r w:rsidRPr="0063133E">
        <w:rPr>
          <w:sz w:val="30"/>
          <w:szCs w:val="30"/>
        </w:rPr>
        <w:t xml:space="preserve"> 2561</w:t>
      </w:r>
      <w:r w:rsidRPr="0063133E">
        <w:rPr>
          <w:rFonts w:hint="cs"/>
          <w:sz w:val="30"/>
          <w:szCs w:val="30"/>
          <w:cs/>
        </w:rPr>
        <w:t xml:space="preserve"> ของ</w:t>
      </w:r>
      <w:r w:rsidRPr="00A9212F">
        <w:rPr>
          <w:rFonts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สินทรัพย์ไม่หมุนเวียนที่จัดประเภทเป็นสินทรัพย์ที่ถือไว้เพื่อขายมีดังนี้</w:t>
      </w:r>
    </w:p>
    <w:p w14:paraId="5E164F49" w14:textId="77777777" w:rsidR="005A0070" w:rsidRPr="00A9212F" w:rsidRDefault="005A0070" w:rsidP="00BC366B">
      <w:pPr>
        <w:tabs>
          <w:tab w:val="left" w:pos="540"/>
        </w:tabs>
        <w:ind w:left="540" w:right="-45"/>
        <w:jc w:val="thaiDistribute"/>
        <w:rPr>
          <w:sz w:val="30"/>
          <w:szCs w:val="30"/>
          <w:cs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042"/>
        <w:gridCol w:w="236"/>
        <w:gridCol w:w="1952"/>
      </w:tblGrid>
      <w:tr w:rsidR="00BC366B" w14:paraId="5EA4460B" w14:textId="77777777" w:rsidTr="00BA7791">
        <w:tc>
          <w:tcPr>
            <w:tcW w:w="4770" w:type="dxa"/>
          </w:tcPr>
          <w:p w14:paraId="51E91533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042" w:type="dxa"/>
          </w:tcPr>
          <w:p w14:paraId="75DF14B9" w14:textId="77777777" w:rsidR="00BC366B" w:rsidRDefault="00BC366B" w:rsidP="00BA779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  <w:p w14:paraId="0A2AFD30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E3FD735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952" w:type="dxa"/>
          </w:tcPr>
          <w:p w14:paraId="622FCBA4" w14:textId="77777777" w:rsidR="00BC366B" w:rsidRDefault="00BC366B" w:rsidP="00BA7791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66B" w14:paraId="7A39D708" w14:textId="77777777" w:rsidTr="00BA7791">
        <w:tc>
          <w:tcPr>
            <w:tcW w:w="4770" w:type="dxa"/>
          </w:tcPr>
          <w:p w14:paraId="5F1FEA50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66CE27E" w14:textId="77777777" w:rsidR="00BC366B" w:rsidRDefault="00BC366B" w:rsidP="00BA7791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66B" w14:paraId="58C48EE1" w14:textId="77777777" w:rsidTr="00BA7791">
        <w:tc>
          <w:tcPr>
            <w:tcW w:w="4770" w:type="dxa"/>
          </w:tcPr>
          <w:p w14:paraId="17FB5741" w14:textId="77777777" w:rsidR="00BC366B" w:rsidRDefault="00BC366B" w:rsidP="00BA77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สินทรัพย์ไม่หมุนเวียนที่จัดประเภทเป็น</w:t>
            </w:r>
          </w:p>
          <w:p w14:paraId="204F0A25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2042" w:type="dxa"/>
          </w:tcPr>
          <w:p w14:paraId="1344E365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4D444C6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952" w:type="dxa"/>
          </w:tcPr>
          <w:p w14:paraId="6E5F4AC6" w14:textId="77777777" w:rsidR="00BC366B" w:rsidRDefault="00BC366B" w:rsidP="00BA7791">
            <w:pPr>
              <w:spacing w:line="240" w:lineRule="auto"/>
              <w:rPr>
                <w:sz w:val="30"/>
                <w:szCs w:val="30"/>
              </w:rPr>
            </w:pPr>
          </w:p>
        </w:tc>
      </w:tr>
      <w:tr w:rsidR="00BC366B" w14:paraId="7B6FF710" w14:textId="77777777" w:rsidTr="00BA7791">
        <w:tc>
          <w:tcPr>
            <w:tcW w:w="4770" w:type="dxa"/>
          </w:tcPr>
          <w:p w14:paraId="07AA3ECF" w14:textId="77777777" w:rsidR="00BC366B" w:rsidRPr="00A9212F" w:rsidRDefault="00BC366B" w:rsidP="00BA77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042" w:type="dxa"/>
          </w:tcPr>
          <w:p w14:paraId="29384259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1,186,079</w:t>
            </w:r>
          </w:p>
        </w:tc>
        <w:tc>
          <w:tcPr>
            <w:tcW w:w="236" w:type="dxa"/>
          </w:tcPr>
          <w:p w14:paraId="6E561E2E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14:paraId="78D0C058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92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</w:tr>
      <w:tr w:rsidR="00BC366B" w14:paraId="50F2D0B4" w14:textId="77777777" w:rsidTr="00BA7791">
        <w:tc>
          <w:tcPr>
            <w:tcW w:w="4770" w:type="dxa"/>
          </w:tcPr>
          <w:p w14:paraId="11660DD6" w14:textId="77777777" w:rsidR="00BC366B" w:rsidRPr="00A9212F" w:rsidRDefault="00BC366B" w:rsidP="00BA77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  <w:vAlign w:val="center"/>
          </w:tcPr>
          <w:p w14:paraId="132D894F" w14:textId="77777777" w:rsidR="00BC366B" w:rsidRPr="00A9212F" w:rsidRDefault="00BC366B" w:rsidP="00BA7791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(26,425)</w:t>
            </w:r>
          </w:p>
        </w:tc>
        <w:tc>
          <w:tcPr>
            <w:tcW w:w="236" w:type="dxa"/>
          </w:tcPr>
          <w:p w14:paraId="54F968E0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14:paraId="7F3936A8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66B" w14:paraId="1F533FB9" w14:textId="77777777" w:rsidTr="00BA7791">
        <w:tc>
          <w:tcPr>
            <w:tcW w:w="4770" w:type="dxa"/>
          </w:tcPr>
          <w:p w14:paraId="0E3D6508" w14:textId="77777777" w:rsidR="00BC366B" w:rsidRPr="00A9212F" w:rsidRDefault="00BC366B" w:rsidP="00BA779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64599D00" w14:textId="77777777" w:rsidR="00BC366B" w:rsidRPr="00A9212F" w:rsidRDefault="00BC366B" w:rsidP="00BA7791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1,159,654</w:t>
            </w: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CE8F293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6FAEC89E" w14:textId="77777777" w:rsidR="00BC366B" w:rsidRPr="00A9212F" w:rsidRDefault="00BC366B" w:rsidP="00BA7791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</w:tr>
      <w:tr w:rsidR="00BC366B" w14:paraId="4B07D343" w14:textId="77777777" w:rsidTr="00BA7791">
        <w:tc>
          <w:tcPr>
            <w:tcW w:w="4770" w:type="dxa"/>
          </w:tcPr>
          <w:p w14:paraId="57C06C74" w14:textId="79B6C273" w:rsidR="00BC366B" w:rsidRPr="0063133E" w:rsidRDefault="00BC366B" w:rsidP="00BC3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0C0D8C97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ED7264A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14:paraId="1EE4CFE2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BC366B" w14:paraId="26CCDBAF" w14:textId="77777777" w:rsidTr="00BA7791">
        <w:tc>
          <w:tcPr>
            <w:tcW w:w="4770" w:type="dxa"/>
          </w:tcPr>
          <w:p w14:paraId="06409A18" w14:textId="77777777" w:rsidR="00BC366B" w:rsidRPr="0063133E" w:rsidRDefault="00BC366B" w:rsidP="00BA7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double" w:sz="4" w:space="0" w:color="auto"/>
            </w:tcBorders>
          </w:tcPr>
          <w:p w14:paraId="77643BA5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5B511A3B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</w:tcPr>
          <w:p w14:paraId="51683BD9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366B" w14:paraId="099B8CBF" w14:textId="77777777" w:rsidTr="00BA7791">
        <w:tc>
          <w:tcPr>
            <w:tcW w:w="4770" w:type="dxa"/>
          </w:tcPr>
          <w:p w14:paraId="1C1498FA" w14:textId="77777777" w:rsidR="00BC366B" w:rsidRPr="0063133E" w:rsidRDefault="00BC366B" w:rsidP="00BA77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หนี้สินที่รวมในกลุ่มสินทรัพย์ไม่หมุนเวียนที่จัดประเภทเป็นสินทรัพย์ที่ถือไว้เพื่อขาย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2042" w:type="dxa"/>
          </w:tcPr>
          <w:p w14:paraId="5D3D5E79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165E35E1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14:paraId="3745BE1F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366B" w14:paraId="6285AE45" w14:textId="77777777" w:rsidTr="00BA7791">
        <w:tc>
          <w:tcPr>
            <w:tcW w:w="4770" w:type="dxa"/>
          </w:tcPr>
          <w:p w14:paraId="2F733AED" w14:textId="77777777" w:rsidR="00BC366B" w:rsidRPr="0063133E" w:rsidRDefault="00BC366B" w:rsidP="00BA7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042" w:type="dxa"/>
          </w:tcPr>
          <w:p w14:paraId="72A87122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393,953</w:t>
            </w:r>
          </w:p>
        </w:tc>
        <w:tc>
          <w:tcPr>
            <w:tcW w:w="236" w:type="dxa"/>
          </w:tcPr>
          <w:p w14:paraId="430919CA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14:paraId="4F2F3EB6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66B" w14:paraId="1ED38770" w14:textId="77777777" w:rsidTr="00BA7791">
        <w:tc>
          <w:tcPr>
            <w:tcW w:w="4770" w:type="dxa"/>
          </w:tcPr>
          <w:p w14:paraId="3D7B8B52" w14:textId="77777777" w:rsidR="00BC366B" w:rsidRPr="0063133E" w:rsidRDefault="00BC366B" w:rsidP="00BA7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</w:tcPr>
          <w:p w14:paraId="479CA51A" w14:textId="77777777" w:rsidR="00BC366B" w:rsidRPr="00A9212F" w:rsidRDefault="00BC366B" w:rsidP="00BA7791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(35,217)</w:t>
            </w:r>
          </w:p>
        </w:tc>
        <w:tc>
          <w:tcPr>
            <w:tcW w:w="236" w:type="dxa"/>
          </w:tcPr>
          <w:p w14:paraId="5F76A7E4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14:paraId="6613C0AD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66B" w14:paraId="4DBD42BF" w14:textId="77777777" w:rsidTr="00BA7791">
        <w:tc>
          <w:tcPr>
            <w:tcW w:w="4770" w:type="dxa"/>
          </w:tcPr>
          <w:p w14:paraId="33FF9E51" w14:textId="77777777" w:rsidR="00BC366B" w:rsidRPr="0063133E" w:rsidRDefault="00BC366B" w:rsidP="00BA7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70695FF7" w14:textId="77777777" w:rsidR="00BC366B" w:rsidRPr="00A9212F" w:rsidRDefault="00BC366B" w:rsidP="00BA7791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(358,736)</w:t>
            </w:r>
          </w:p>
        </w:tc>
        <w:tc>
          <w:tcPr>
            <w:tcW w:w="236" w:type="dxa"/>
          </w:tcPr>
          <w:p w14:paraId="15937F11" w14:textId="77777777" w:rsidR="00BC366B" w:rsidRPr="00A9212F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567E7E39" w14:textId="77777777" w:rsidR="00BC366B" w:rsidRPr="00A9212F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66B" w14:paraId="10E9938C" w14:textId="77777777" w:rsidTr="00BA7791">
        <w:tc>
          <w:tcPr>
            <w:tcW w:w="4770" w:type="dxa"/>
          </w:tcPr>
          <w:p w14:paraId="70B684C2" w14:textId="5DB17A4E" w:rsidR="00BC366B" w:rsidRPr="0063133E" w:rsidRDefault="00BC366B" w:rsidP="00BA7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250FEB7B" w14:textId="77777777" w:rsidR="00BC366B" w:rsidRPr="00D915BD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EC9A1D3" w14:textId="77777777" w:rsidR="00BC366B" w:rsidRPr="00D915BD" w:rsidRDefault="00BC366B" w:rsidP="00BA779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14:paraId="48521B2E" w14:textId="77777777" w:rsidR="00BC366B" w:rsidRPr="00D915BD" w:rsidRDefault="00BC366B" w:rsidP="00BA7791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7772C3E" w14:textId="60EBCA91" w:rsidR="005A0070" w:rsidRDefault="005A0070" w:rsidP="00BC366B">
      <w:pPr>
        <w:tabs>
          <w:tab w:val="left" w:pos="540"/>
        </w:tabs>
        <w:spacing w:line="240" w:lineRule="auto"/>
        <w:rPr>
          <w:sz w:val="30"/>
          <w:szCs w:val="30"/>
          <w:cs/>
        </w:rPr>
      </w:pPr>
    </w:p>
    <w:p w14:paraId="50C70F04" w14:textId="77777777" w:rsidR="005A0070" w:rsidRDefault="005A0070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06B40B1" w14:textId="7CC2BA07" w:rsidR="00395A44" w:rsidRPr="003913E9" w:rsidRDefault="00BD081D" w:rsidP="00493E11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4009C9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Pr="004009C9">
        <w:rPr>
          <w:rFonts w:hint="cs"/>
          <w:sz w:val="30"/>
          <w:szCs w:val="30"/>
          <w:cs/>
        </w:rPr>
        <w:t>บริษัท ฟิวเจอร์ มาร์เก็ตติ้ง คอมมิวนิเคชั่นส์ กรุ๊ป จำกัดและ</w:t>
      </w:r>
      <w:r w:rsidR="00493E11">
        <w:rPr>
          <w:sz w:val="30"/>
          <w:szCs w:val="30"/>
          <w:cs/>
        </w:rPr>
        <w:br/>
      </w:r>
      <w:r w:rsidRPr="004009C9">
        <w:rPr>
          <w:rFonts w:hint="cs"/>
          <w:sz w:val="30"/>
          <w:szCs w:val="30"/>
          <w:cs/>
        </w:rPr>
        <w:t>บริษัท</w:t>
      </w:r>
      <w:r w:rsidRPr="00493E11">
        <w:rPr>
          <w:rFonts w:hint="cs"/>
          <w:sz w:val="30"/>
          <w:szCs w:val="30"/>
          <w:cs/>
        </w:rPr>
        <w:t>ย่อย</w:t>
      </w:r>
      <w:r w:rsidRPr="00493E11">
        <w:rPr>
          <w:sz w:val="30"/>
          <w:szCs w:val="30"/>
          <w:cs/>
        </w:rPr>
        <w:t xml:space="preserve"> ณ </w:t>
      </w:r>
      <w:r w:rsidR="002162B1" w:rsidRPr="00493E11">
        <w:rPr>
          <w:rFonts w:hint="cs"/>
          <w:sz w:val="30"/>
          <w:szCs w:val="30"/>
          <w:cs/>
        </w:rPr>
        <w:t xml:space="preserve">วันที่ </w:t>
      </w:r>
      <w:r w:rsidR="002162B1" w:rsidRPr="00493E11">
        <w:rPr>
          <w:sz w:val="30"/>
          <w:szCs w:val="30"/>
        </w:rPr>
        <w:t>31</w:t>
      </w:r>
      <w:r w:rsidR="002162B1" w:rsidRPr="00493E11">
        <w:rPr>
          <w:rFonts w:hint="cs"/>
          <w:sz w:val="30"/>
          <w:szCs w:val="30"/>
          <w:cs/>
        </w:rPr>
        <w:t xml:space="preserve"> มกราคม </w:t>
      </w:r>
      <w:r w:rsidR="002162B1" w:rsidRPr="00493E11">
        <w:rPr>
          <w:sz w:val="30"/>
          <w:szCs w:val="30"/>
        </w:rPr>
        <w:t xml:space="preserve">2561 </w:t>
      </w:r>
      <w:r w:rsidR="002162B1" w:rsidRPr="00493E11">
        <w:rPr>
          <w:rFonts w:hint="cs"/>
          <w:sz w:val="30"/>
          <w:szCs w:val="30"/>
          <w:cs/>
        </w:rPr>
        <w:t>(</w:t>
      </w:r>
      <w:r w:rsidRPr="00493E11">
        <w:rPr>
          <w:sz w:val="30"/>
          <w:szCs w:val="30"/>
          <w:cs/>
        </w:rPr>
        <w:t>วันที่</w:t>
      </w:r>
      <w:r w:rsidRPr="00493E11">
        <w:rPr>
          <w:rFonts w:hint="cs"/>
          <w:sz w:val="30"/>
          <w:szCs w:val="30"/>
          <w:cs/>
        </w:rPr>
        <w:t>สูญเสียการควบคุม</w:t>
      </w:r>
      <w:r w:rsidR="002162B1" w:rsidRPr="00493E11">
        <w:rPr>
          <w:rFonts w:hint="cs"/>
          <w:sz w:val="30"/>
          <w:szCs w:val="30"/>
          <w:cs/>
        </w:rPr>
        <w:t xml:space="preserve">) และ วันที่ </w:t>
      </w:r>
      <w:r w:rsidR="002162B1" w:rsidRPr="00493E11">
        <w:rPr>
          <w:sz w:val="30"/>
          <w:szCs w:val="30"/>
        </w:rPr>
        <w:t xml:space="preserve">31 </w:t>
      </w:r>
      <w:r w:rsidR="002162B1" w:rsidRPr="00493E11">
        <w:rPr>
          <w:rFonts w:hint="cs"/>
          <w:sz w:val="30"/>
          <w:szCs w:val="30"/>
          <w:cs/>
        </w:rPr>
        <w:t xml:space="preserve">ธันวาคม </w:t>
      </w:r>
      <w:r w:rsidR="002162B1" w:rsidRPr="00493E11">
        <w:rPr>
          <w:sz w:val="30"/>
          <w:szCs w:val="30"/>
        </w:rPr>
        <w:t>2560</w:t>
      </w:r>
      <w:r w:rsidRPr="00493E11">
        <w:rPr>
          <w:sz w:val="30"/>
          <w:szCs w:val="30"/>
          <w:cs/>
        </w:rPr>
        <w:t xml:space="preserve"> ประกอบด้วยรายการต่อไปนี้</w:t>
      </w:r>
      <w:r w:rsidR="0008133B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458" w:tblpY="46"/>
        <w:tblW w:w="927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170"/>
        <w:gridCol w:w="270"/>
        <w:gridCol w:w="1080"/>
        <w:gridCol w:w="270"/>
        <w:gridCol w:w="1080"/>
        <w:gridCol w:w="270"/>
        <w:gridCol w:w="1080"/>
      </w:tblGrid>
      <w:tr w:rsidR="002162B1" w:rsidRPr="005C2D3F" w14:paraId="5E530E9F" w14:textId="04596DC8" w:rsidTr="0043262D">
        <w:tc>
          <w:tcPr>
            <w:tcW w:w="3240" w:type="dxa"/>
          </w:tcPr>
          <w:p w14:paraId="4A283486" w14:textId="77777777" w:rsidR="002162B1" w:rsidRPr="005C2D3F" w:rsidRDefault="002162B1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059DEB9" w14:textId="77777777" w:rsidR="002162B1" w:rsidRPr="005C2D3F" w:rsidRDefault="002162B1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7B9CF50" w14:textId="72D7D85F" w:rsidR="002162B1" w:rsidRPr="005C2D3F" w:rsidRDefault="002162B1" w:rsidP="0043262D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  <w:cs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8BD796" w14:textId="77777777" w:rsidR="002162B1" w:rsidRPr="005C2D3F" w:rsidRDefault="002162B1" w:rsidP="0043262D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D534FB" w14:textId="5273E742" w:rsidR="002162B1" w:rsidRPr="005C2D3F" w:rsidRDefault="002162B1" w:rsidP="0043262D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332" w:rsidRPr="00555332" w14:paraId="468AE20C" w14:textId="1CFCF643" w:rsidTr="0043262D">
        <w:tc>
          <w:tcPr>
            <w:tcW w:w="3240" w:type="dxa"/>
          </w:tcPr>
          <w:p w14:paraId="5D18F989" w14:textId="1640818D" w:rsidR="002162B1" w:rsidRPr="0043262D" w:rsidRDefault="002162B1" w:rsidP="0043262D">
            <w:pPr>
              <w:tabs>
                <w:tab w:val="center" w:pos="4536"/>
                <w:tab w:val="right" w:pos="9072"/>
              </w:tabs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39CA73F7" w14:textId="6E02C0E6" w:rsidR="002162B1" w:rsidRPr="00493E11" w:rsidRDefault="0043262D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93E11">
              <w:rPr>
                <w:rFonts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6CFA46C" w14:textId="224D61FF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21310F">
              <w:rPr>
                <w:rFonts w:cs="Angsana New"/>
                <w:sz w:val="30"/>
                <w:szCs w:val="30"/>
              </w:rPr>
              <w:t xml:space="preserve">31 </w:t>
            </w:r>
            <w:r w:rsidRPr="0021310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21310F">
              <w:rPr>
                <w:rFonts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14:paraId="06E386F9" w14:textId="77777777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DB9B9" w14:textId="1BCBE369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21310F">
              <w:rPr>
                <w:rFonts w:cs="Angsana New"/>
                <w:sz w:val="30"/>
                <w:szCs w:val="30"/>
              </w:rPr>
              <w:t xml:space="preserve">31 </w:t>
            </w:r>
            <w:r w:rsidRPr="0021310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1310F">
              <w:rPr>
                <w:rFonts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6DE4C26" w14:textId="77777777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672F0" w14:textId="36C63FAC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21310F">
              <w:rPr>
                <w:rFonts w:cs="Angsana New"/>
                <w:sz w:val="30"/>
                <w:szCs w:val="30"/>
              </w:rPr>
              <w:t xml:space="preserve">31 </w:t>
            </w:r>
            <w:r w:rsidRPr="0021310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21310F">
              <w:rPr>
                <w:rFonts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DF6F390" w14:textId="162E68C8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19DE" w14:textId="6E85844C" w:rsidR="002162B1" w:rsidRPr="0021310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21310F">
              <w:rPr>
                <w:rFonts w:cs="Angsana New"/>
                <w:sz w:val="30"/>
                <w:szCs w:val="30"/>
              </w:rPr>
              <w:t xml:space="preserve">31 </w:t>
            </w:r>
            <w:r w:rsidRPr="0021310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1310F">
              <w:rPr>
                <w:rFonts w:cs="Angsana New"/>
                <w:sz w:val="30"/>
                <w:szCs w:val="30"/>
              </w:rPr>
              <w:t>2560</w:t>
            </w:r>
          </w:p>
        </w:tc>
      </w:tr>
      <w:tr w:rsidR="00502A43" w:rsidRPr="00502A43" w14:paraId="3FF3E005" w14:textId="77777777" w:rsidTr="0043262D">
        <w:tc>
          <w:tcPr>
            <w:tcW w:w="3240" w:type="dxa"/>
          </w:tcPr>
          <w:p w14:paraId="409EC9BC" w14:textId="77777777" w:rsidR="00502A43" w:rsidRPr="00502A43" w:rsidRDefault="00502A43" w:rsidP="0043262D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6AE1374" w14:textId="77777777" w:rsidR="00502A43" w:rsidRPr="00493E11" w:rsidRDefault="00502A43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5C082803" w14:textId="73331912" w:rsidR="00502A43" w:rsidRPr="00875204" w:rsidRDefault="00875204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87520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5332" w:rsidRPr="005C2D3F" w14:paraId="5D327214" w14:textId="77777777" w:rsidTr="0043262D">
        <w:tc>
          <w:tcPr>
            <w:tcW w:w="3240" w:type="dxa"/>
          </w:tcPr>
          <w:p w14:paraId="1B4054B9" w14:textId="43B6B9CA" w:rsidR="002162B1" w:rsidRPr="005C2D3F" w:rsidRDefault="002162B1" w:rsidP="0043262D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สินทรัพย์</w:t>
            </w:r>
            <w:r w:rsidRPr="005C2D3F">
              <w:rPr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</w:tcPr>
          <w:p w14:paraId="0DFF05AB" w14:textId="77777777" w:rsidR="002162B1" w:rsidRPr="00493E11" w:rsidRDefault="002162B1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9170A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58AAA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55FCA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8C5E3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C78E5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6C474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B7920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913E9" w:rsidRPr="005C2D3F" w14:paraId="274DAEB5" w14:textId="606D35F5" w:rsidTr="0043262D">
        <w:tc>
          <w:tcPr>
            <w:tcW w:w="3240" w:type="dxa"/>
          </w:tcPr>
          <w:p w14:paraId="590EB927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0D813A33" w14:textId="77777777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2618A" w14:textId="3C69A7A9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  <w:tc>
          <w:tcPr>
            <w:tcW w:w="270" w:type="dxa"/>
          </w:tcPr>
          <w:p w14:paraId="3D84A8A6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C704" w14:textId="5500700B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81,676</w:t>
            </w:r>
          </w:p>
        </w:tc>
        <w:tc>
          <w:tcPr>
            <w:tcW w:w="270" w:type="dxa"/>
          </w:tcPr>
          <w:p w14:paraId="397447BE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A3752" w14:textId="19432A28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29BD8" w14:textId="14241018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BEFD0" w14:textId="774B6C09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3E9" w:rsidRPr="005C2D3F" w14:paraId="3CCD6E8E" w14:textId="3CEBE969" w:rsidTr="0043262D">
        <w:tc>
          <w:tcPr>
            <w:tcW w:w="3240" w:type="dxa"/>
          </w:tcPr>
          <w:p w14:paraId="6A342FD1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052C60E5" w14:textId="77777777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DDA2E" w14:textId="29CD53E3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262,625</w:t>
            </w:r>
          </w:p>
        </w:tc>
        <w:tc>
          <w:tcPr>
            <w:tcW w:w="270" w:type="dxa"/>
          </w:tcPr>
          <w:p w14:paraId="66F7D7E6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26D71" w14:textId="0CD72C51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303,725</w:t>
            </w:r>
          </w:p>
        </w:tc>
        <w:tc>
          <w:tcPr>
            <w:tcW w:w="270" w:type="dxa"/>
          </w:tcPr>
          <w:p w14:paraId="06F9F125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5568E" w14:textId="40B511D4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17C5F" w14:textId="3F790D05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63BBC" w14:textId="7E314CAF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3E9" w:rsidRPr="005C2D3F" w14:paraId="3EA40951" w14:textId="0A0E65EE" w:rsidTr="0043262D">
        <w:tc>
          <w:tcPr>
            <w:tcW w:w="3240" w:type="dxa"/>
          </w:tcPr>
          <w:p w14:paraId="301703A5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</w:t>
            </w:r>
            <w:r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14:paraId="06F73753" w14:textId="77777777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22346" w14:textId="418B414F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25,467</w:t>
            </w:r>
          </w:p>
        </w:tc>
        <w:tc>
          <w:tcPr>
            <w:tcW w:w="270" w:type="dxa"/>
          </w:tcPr>
          <w:p w14:paraId="33E01025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81B82" w14:textId="35CBDC7E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40,103</w:t>
            </w:r>
          </w:p>
        </w:tc>
        <w:tc>
          <w:tcPr>
            <w:tcW w:w="270" w:type="dxa"/>
          </w:tcPr>
          <w:p w14:paraId="769FE2FF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DFD17" w14:textId="7D79CEEC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535E" w14:textId="5C0641FA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90BA3" w14:textId="75DF856C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3E9" w:rsidRPr="005C2D3F" w14:paraId="392C3C41" w14:textId="09F0648E" w:rsidTr="0043262D">
        <w:tc>
          <w:tcPr>
            <w:tcW w:w="3240" w:type="dxa"/>
          </w:tcPr>
          <w:p w14:paraId="36064005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14:paraId="38265F8C" w14:textId="77777777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C40D9" w14:textId="5E5C1D88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270" w:type="dxa"/>
          </w:tcPr>
          <w:p w14:paraId="43C08725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D66C4" w14:textId="68D6A909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11,289</w:t>
            </w:r>
          </w:p>
        </w:tc>
        <w:tc>
          <w:tcPr>
            <w:tcW w:w="270" w:type="dxa"/>
          </w:tcPr>
          <w:p w14:paraId="61060719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A210B" w14:textId="45043CEE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DE204" w14:textId="5483636D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E441F" w14:textId="161A3DBF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3E9" w:rsidRPr="005C2D3F" w14:paraId="4ACDF8C0" w14:textId="63983D5D" w:rsidTr="0043262D">
        <w:tc>
          <w:tcPr>
            <w:tcW w:w="3240" w:type="dxa"/>
          </w:tcPr>
          <w:p w14:paraId="7110554A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</w:tcPr>
          <w:p w14:paraId="42AF19B1" w14:textId="246C64F3" w:rsidR="003913E9" w:rsidRPr="00493E11" w:rsidRDefault="0043262D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93E11">
              <w:rPr>
                <w:bCs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5279766A" w14:textId="228095B6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13,900</w:t>
            </w:r>
          </w:p>
        </w:tc>
        <w:tc>
          <w:tcPr>
            <w:tcW w:w="270" w:type="dxa"/>
          </w:tcPr>
          <w:p w14:paraId="18C0958E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62248" w14:textId="0E1FA141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14,005</w:t>
            </w:r>
          </w:p>
        </w:tc>
        <w:tc>
          <w:tcPr>
            <w:tcW w:w="270" w:type="dxa"/>
          </w:tcPr>
          <w:p w14:paraId="40FE62C9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FA2B0" w14:textId="4EA2406A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B1A57" w14:textId="012271AD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C66" w14:textId="58363C80" w:rsidR="003913E9" w:rsidRPr="004009C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5332" w:rsidRPr="005C2D3F" w14:paraId="650CCBED" w14:textId="0C238950" w:rsidTr="0043262D">
        <w:tc>
          <w:tcPr>
            <w:tcW w:w="3240" w:type="dxa"/>
          </w:tcPr>
          <w:p w14:paraId="5ACCBA5C" w14:textId="77777777" w:rsidR="00502A43" w:rsidRPr="005C2D3F" w:rsidRDefault="00502A43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เงินลงทุนในบริษัท</w:t>
            </w:r>
            <w:r w:rsidRPr="005C2D3F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10" w:type="dxa"/>
          </w:tcPr>
          <w:p w14:paraId="20F17B64" w14:textId="6D699245" w:rsidR="00502A43" w:rsidRPr="00493E11" w:rsidRDefault="0043262D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93E11">
              <w:rPr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170" w:type="dxa"/>
          </w:tcPr>
          <w:p w14:paraId="6B176133" w14:textId="1B9FDC56" w:rsidR="00502A43" w:rsidRPr="005C2D3F" w:rsidRDefault="00502A43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8D25E" w14:textId="77777777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B4F45" w14:textId="6E79EC10" w:rsidR="00502A43" w:rsidRPr="003913E9" w:rsidRDefault="00502A43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214E3" w14:textId="77777777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83912" w14:textId="418E0710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26147B5B" w14:textId="52C0ED30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776E3" w14:textId="28581105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3913E9" w:rsidRPr="005C2D3F" w14:paraId="5501B9EF" w14:textId="1878BE7B" w:rsidTr="0043262D">
        <w:tc>
          <w:tcPr>
            <w:tcW w:w="3240" w:type="dxa"/>
          </w:tcPr>
          <w:p w14:paraId="36F83657" w14:textId="77777777" w:rsidR="003913E9" w:rsidRPr="005C2D3F" w:rsidRDefault="003913E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810" w:type="dxa"/>
          </w:tcPr>
          <w:p w14:paraId="7A4EAE3E" w14:textId="061D52A9" w:rsidR="003913E9" w:rsidRPr="00493E11" w:rsidRDefault="0043262D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93E11">
              <w:rPr>
                <w:bCs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377F8107" w14:textId="1B794991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645,531</w:t>
            </w:r>
          </w:p>
        </w:tc>
        <w:tc>
          <w:tcPr>
            <w:tcW w:w="270" w:type="dxa"/>
          </w:tcPr>
          <w:p w14:paraId="3185B0CD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C7858" w14:textId="56621D85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650,430</w:t>
            </w:r>
          </w:p>
        </w:tc>
        <w:tc>
          <w:tcPr>
            <w:tcW w:w="270" w:type="dxa"/>
          </w:tcPr>
          <w:p w14:paraId="65E4D7DE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FAC36" w14:textId="7CF10ADD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4287D" w14:textId="2992359E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02A41" w14:textId="569E3117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3E9" w:rsidRPr="005C2D3F" w14:paraId="23DA6990" w14:textId="31D1FAF2" w:rsidTr="0043262D">
        <w:tc>
          <w:tcPr>
            <w:tcW w:w="3240" w:type="dxa"/>
          </w:tcPr>
          <w:p w14:paraId="3E46EA4E" w14:textId="77777777" w:rsidR="003913E9" w:rsidRPr="005C2D3F" w:rsidRDefault="003913E9" w:rsidP="0043262D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810" w:type="dxa"/>
          </w:tcPr>
          <w:p w14:paraId="6B7F67D2" w14:textId="50DB8128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E6B7" w14:textId="2A664A0B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14:paraId="63A5C508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4B9D7" w14:textId="0D134CF6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10,301</w:t>
            </w:r>
          </w:p>
        </w:tc>
        <w:tc>
          <w:tcPr>
            <w:tcW w:w="270" w:type="dxa"/>
          </w:tcPr>
          <w:p w14:paraId="32E6DD9D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21AA9" w14:textId="387DEFC2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426AF" w14:textId="7F1E8E32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4EF27" w14:textId="54AFDAA0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3E9" w:rsidRPr="005C2D3F" w14:paraId="5806BFBB" w14:textId="6FA791D1" w:rsidTr="0043262D">
        <w:tc>
          <w:tcPr>
            <w:tcW w:w="3240" w:type="dxa"/>
          </w:tcPr>
          <w:p w14:paraId="0D1087D7" w14:textId="77777777" w:rsidR="003913E9" w:rsidRPr="005C2D3F" w:rsidRDefault="003913E9" w:rsidP="0043262D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810" w:type="dxa"/>
          </w:tcPr>
          <w:p w14:paraId="560C6C01" w14:textId="4D2E6D22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844BF" w14:textId="19DE7032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270" w:type="dxa"/>
          </w:tcPr>
          <w:p w14:paraId="2D9219D2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55D3D" w14:textId="387C4472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10,819</w:t>
            </w:r>
          </w:p>
        </w:tc>
        <w:tc>
          <w:tcPr>
            <w:tcW w:w="270" w:type="dxa"/>
          </w:tcPr>
          <w:p w14:paraId="27515C39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F8F5D" w14:textId="6AC29A0B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1FB32" w14:textId="4D05A108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1F94A" w14:textId="7B9CA6D7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3E9" w:rsidRPr="005C2D3F" w14:paraId="38F6FADE" w14:textId="1D1530D3" w:rsidTr="0043262D">
        <w:tc>
          <w:tcPr>
            <w:tcW w:w="3240" w:type="dxa"/>
          </w:tcPr>
          <w:p w14:paraId="15F64938" w14:textId="77777777" w:rsidR="003913E9" w:rsidRPr="005C2D3F" w:rsidRDefault="003913E9" w:rsidP="0043262D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1EDCBAEF" w14:textId="136A7A31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C2AE8" w14:textId="09A11C0C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70" w:type="dxa"/>
          </w:tcPr>
          <w:p w14:paraId="2906D615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FA844" w14:textId="125AA368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17,110</w:t>
            </w:r>
          </w:p>
        </w:tc>
        <w:tc>
          <w:tcPr>
            <w:tcW w:w="270" w:type="dxa"/>
          </w:tcPr>
          <w:p w14:paraId="3116AD58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BBCB7" w14:textId="3F9BD3DC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7D151" w14:textId="462BCC5C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ED72F" w14:textId="31144117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3E9" w:rsidRPr="005C2D3F" w14:paraId="2CB7DB5A" w14:textId="5B91F951" w:rsidTr="0043262D">
        <w:tc>
          <w:tcPr>
            <w:tcW w:w="3240" w:type="dxa"/>
          </w:tcPr>
          <w:p w14:paraId="7602D908" w14:textId="77777777" w:rsidR="003913E9" w:rsidRPr="005C2D3F" w:rsidRDefault="003913E9" w:rsidP="0043262D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</w:tcPr>
          <w:p w14:paraId="33DB3051" w14:textId="77777777" w:rsidR="003913E9" w:rsidRPr="00493E11" w:rsidRDefault="003913E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D96671" w14:textId="7A7ECD88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46,864</w:t>
            </w:r>
          </w:p>
        </w:tc>
        <w:tc>
          <w:tcPr>
            <w:tcW w:w="270" w:type="dxa"/>
          </w:tcPr>
          <w:p w14:paraId="013C0726" w14:textId="7777777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EAE749" w14:textId="3A3B8607" w:rsidR="003913E9" w:rsidRPr="005C2D3F" w:rsidRDefault="003913E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46,621</w:t>
            </w:r>
          </w:p>
        </w:tc>
        <w:tc>
          <w:tcPr>
            <w:tcW w:w="270" w:type="dxa"/>
          </w:tcPr>
          <w:p w14:paraId="2C38F3FA" w14:textId="77777777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51F32" w14:textId="560F61A3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B7245" w14:textId="0993836A" w:rsidR="003913E9" w:rsidRPr="004009C9" w:rsidRDefault="003913E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169110" w14:textId="4F6BB55F" w:rsidR="003913E9" w:rsidRPr="003913E9" w:rsidRDefault="003913E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5332" w:rsidRPr="005C2D3F" w14:paraId="528081C0" w14:textId="1EC7D739" w:rsidTr="0043262D">
        <w:tc>
          <w:tcPr>
            <w:tcW w:w="3240" w:type="dxa"/>
          </w:tcPr>
          <w:p w14:paraId="2466C611" w14:textId="77777777" w:rsidR="00502A43" w:rsidRPr="005C2D3F" w:rsidRDefault="00502A43" w:rsidP="0043262D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10" w:type="dxa"/>
          </w:tcPr>
          <w:p w14:paraId="64C6305C" w14:textId="77777777" w:rsidR="00502A43" w:rsidRPr="00493E11" w:rsidRDefault="00502A43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3A2A1E" w14:textId="29DFD56B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1,159,654</w:t>
            </w:r>
          </w:p>
        </w:tc>
        <w:tc>
          <w:tcPr>
            <w:tcW w:w="270" w:type="dxa"/>
          </w:tcPr>
          <w:p w14:paraId="2C6E7B92" w14:textId="77777777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874C22" w14:textId="18918BB1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1,186,079</w:t>
            </w:r>
          </w:p>
        </w:tc>
        <w:tc>
          <w:tcPr>
            <w:tcW w:w="270" w:type="dxa"/>
          </w:tcPr>
          <w:p w14:paraId="02ECDCC8" w14:textId="77777777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A2CF01" w14:textId="1EA29C4C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1537CB52" w14:textId="5A2AA903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987953" w14:textId="24A6F904" w:rsidR="00502A43" w:rsidRPr="004009C9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555332" w:rsidRPr="005C2D3F" w14:paraId="0FB2D532" w14:textId="3B735A44" w:rsidTr="0043262D">
        <w:tc>
          <w:tcPr>
            <w:tcW w:w="3240" w:type="dxa"/>
          </w:tcPr>
          <w:p w14:paraId="26FE94F1" w14:textId="77777777" w:rsidR="002162B1" w:rsidRPr="005C2D3F" w:rsidRDefault="002162B1" w:rsidP="0043262D">
            <w:pPr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AD48E6" w14:textId="77777777" w:rsidR="002162B1" w:rsidRPr="00493E11" w:rsidRDefault="002162B1" w:rsidP="0043262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D27472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ACA31E6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E92164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C8DACE4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397451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6245CDB" w14:textId="4DEC16F4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AB8F2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</w:tr>
      <w:tr w:rsidR="00555332" w:rsidRPr="005C2D3F" w14:paraId="35ED01DC" w14:textId="5A75F860" w:rsidTr="0043262D">
        <w:tc>
          <w:tcPr>
            <w:tcW w:w="3240" w:type="dxa"/>
          </w:tcPr>
          <w:p w14:paraId="5AA986CD" w14:textId="77777777" w:rsidR="002162B1" w:rsidRPr="005C2D3F" w:rsidRDefault="002162B1" w:rsidP="0043262D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0" w:type="dxa"/>
          </w:tcPr>
          <w:p w14:paraId="432268EA" w14:textId="77777777" w:rsidR="002162B1" w:rsidRPr="00493E11" w:rsidRDefault="002162B1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FB8C5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01649" w14:textId="77777777" w:rsidR="002162B1" w:rsidRPr="005C2D3F" w:rsidRDefault="002162B1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DB9D" w14:textId="77777777" w:rsidR="002162B1" w:rsidRPr="005C2D3F" w:rsidRDefault="002162B1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EB87" w14:textId="77777777" w:rsidR="002162B1" w:rsidRPr="005C2D3F" w:rsidRDefault="002162B1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4BF2D" w14:textId="77777777" w:rsidR="002162B1" w:rsidRPr="005C2D3F" w:rsidRDefault="002162B1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9F24C" w14:textId="383033EC" w:rsidR="002162B1" w:rsidRPr="005C2D3F" w:rsidRDefault="002162B1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65A41" w14:textId="77777777" w:rsidR="002162B1" w:rsidRPr="005C2D3F" w:rsidRDefault="002162B1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A69" w:rsidRPr="005C2D3F" w14:paraId="0E2CD87C" w14:textId="26817896" w:rsidTr="0043262D">
        <w:tc>
          <w:tcPr>
            <w:tcW w:w="3240" w:type="dxa"/>
          </w:tcPr>
          <w:p w14:paraId="606D1715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เงินเบิกเกินบัญชี</w:t>
            </w:r>
            <w:r w:rsidRPr="005C2D3F">
              <w:rPr>
                <w:rFonts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810" w:type="dxa"/>
          </w:tcPr>
          <w:p w14:paraId="3AA68588" w14:textId="77777777" w:rsidR="000B0A69" w:rsidRPr="00493E11" w:rsidRDefault="000B0A6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7D56" w14:textId="1C433D89" w:rsidR="000B0A69" w:rsidRPr="000B0A6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E184C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6DD19" w14:textId="3D4B4E13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13,486</w:t>
            </w:r>
          </w:p>
        </w:tc>
        <w:tc>
          <w:tcPr>
            <w:tcW w:w="270" w:type="dxa"/>
          </w:tcPr>
          <w:p w14:paraId="363A1598" w14:textId="77777777" w:rsidR="000B0A69" w:rsidRPr="005C2D3F" w:rsidRDefault="000B0A69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1046A" w14:textId="5A9C82E4" w:rsidR="000B0A69" w:rsidRPr="005C2D3F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33432" w14:textId="6466DE0A" w:rsidR="000B0A69" w:rsidRPr="005C2D3F" w:rsidRDefault="000B0A69" w:rsidP="0043262D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BC777" w14:textId="415641AA" w:rsidR="000B0A69" w:rsidRPr="005C2D3F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A69" w:rsidRPr="005C2D3F" w14:paraId="34380DDC" w14:textId="09200A2F" w:rsidTr="0043262D">
        <w:tc>
          <w:tcPr>
            <w:tcW w:w="3240" w:type="dxa"/>
          </w:tcPr>
          <w:p w14:paraId="6979BCB3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53828BA9" w14:textId="77777777" w:rsidR="000B0A69" w:rsidRPr="00493E11" w:rsidRDefault="000B0A6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4B406" w14:textId="494CF351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235,037</w:t>
            </w:r>
          </w:p>
        </w:tc>
        <w:tc>
          <w:tcPr>
            <w:tcW w:w="270" w:type="dxa"/>
          </w:tcPr>
          <w:p w14:paraId="4AEB3E05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7189D" w14:textId="2FC869A5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252,559</w:t>
            </w:r>
          </w:p>
        </w:tc>
        <w:tc>
          <w:tcPr>
            <w:tcW w:w="270" w:type="dxa"/>
          </w:tcPr>
          <w:p w14:paraId="5F13A15D" w14:textId="77777777" w:rsidR="000B0A69" w:rsidRPr="004009C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7C4AA" w14:textId="5F52DEBB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51B2C" w14:textId="79F34E17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35A68" w14:textId="34ABDD5B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A69" w:rsidRPr="005C2D3F" w14:paraId="28370C16" w14:textId="26201D80" w:rsidTr="0043262D">
        <w:tc>
          <w:tcPr>
            <w:tcW w:w="3240" w:type="dxa"/>
          </w:tcPr>
          <w:p w14:paraId="65788E0E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</w:t>
            </w:r>
            <w:r w:rsidRPr="005C2D3F">
              <w:rPr>
                <w:sz w:val="30"/>
                <w:szCs w:val="30"/>
                <w:cs/>
              </w:rPr>
              <w:t>จ้าหนี้</w:t>
            </w:r>
            <w:r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14:paraId="4A82AA2B" w14:textId="77777777" w:rsidR="000B0A69" w:rsidRPr="00493E11" w:rsidRDefault="000B0A6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71255" w14:textId="52A77515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44,866</w:t>
            </w:r>
          </w:p>
        </w:tc>
        <w:tc>
          <w:tcPr>
            <w:tcW w:w="270" w:type="dxa"/>
          </w:tcPr>
          <w:p w14:paraId="1D171123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91F6B" w14:textId="5974C581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52,112</w:t>
            </w:r>
          </w:p>
        </w:tc>
        <w:tc>
          <w:tcPr>
            <w:tcW w:w="270" w:type="dxa"/>
          </w:tcPr>
          <w:p w14:paraId="33AE1AC2" w14:textId="77777777" w:rsidR="000B0A69" w:rsidRPr="004009C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8F5B5" w14:textId="0937A4F2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8EF6F" w14:textId="73106E6B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8898C" w14:textId="4057A9CD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A69" w:rsidRPr="005C2D3F" w14:paraId="6BC6CBC7" w14:textId="7D6195B9" w:rsidTr="0043262D">
        <w:tc>
          <w:tcPr>
            <w:tcW w:w="3240" w:type="dxa"/>
          </w:tcPr>
          <w:p w14:paraId="62D77504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14:paraId="69C602CE" w14:textId="77777777" w:rsidR="000B0A69" w:rsidRPr="00493E11" w:rsidRDefault="000B0A6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69A3C" w14:textId="2125D2F5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3737E43C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BB61F" w14:textId="2AFCE05B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3670CD64" w14:textId="77777777" w:rsidR="000B0A69" w:rsidRPr="004009C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6E534" w14:textId="36BF98CE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E20EE" w14:textId="4DA6FDE4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9E08E" w14:textId="7E19EAB8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A69" w:rsidRPr="005C2D3F" w14:paraId="1C6BACDA" w14:textId="2CE8754A" w:rsidTr="0043262D">
        <w:tc>
          <w:tcPr>
            <w:tcW w:w="3240" w:type="dxa"/>
          </w:tcPr>
          <w:p w14:paraId="44848FB2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10" w:type="dxa"/>
          </w:tcPr>
          <w:p w14:paraId="337F7F16" w14:textId="77777777" w:rsidR="000B0A69" w:rsidRPr="00493E11" w:rsidRDefault="000B0A69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B301B" w14:textId="76AC74C3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15,127</w:t>
            </w:r>
          </w:p>
        </w:tc>
        <w:tc>
          <w:tcPr>
            <w:tcW w:w="270" w:type="dxa"/>
          </w:tcPr>
          <w:p w14:paraId="22B14FBB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C7D32" w14:textId="7F4469C3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12,599</w:t>
            </w:r>
          </w:p>
        </w:tc>
        <w:tc>
          <w:tcPr>
            <w:tcW w:w="270" w:type="dxa"/>
          </w:tcPr>
          <w:p w14:paraId="0C9390AE" w14:textId="77777777" w:rsidR="000B0A69" w:rsidRPr="004009C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CA97F" w14:textId="6F55D5D9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1C0B1E" w14:textId="7873B967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85938" w14:textId="434E9F76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A69" w:rsidRPr="005C2D3F" w14:paraId="39607D0B" w14:textId="28B3A22C" w:rsidTr="0043262D">
        <w:tc>
          <w:tcPr>
            <w:tcW w:w="3240" w:type="dxa"/>
          </w:tcPr>
          <w:p w14:paraId="69D2D7D2" w14:textId="77777777" w:rsidR="000B0A69" w:rsidRPr="005C2D3F" w:rsidRDefault="000B0A69" w:rsidP="0043262D">
            <w:pPr>
              <w:tabs>
                <w:tab w:val="center" w:pos="4536"/>
                <w:tab w:val="right" w:pos="9072"/>
              </w:tabs>
              <w:ind w:left="176" w:hanging="176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10" w:type="dxa"/>
          </w:tcPr>
          <w:p w14:paraId="67C439DD" w14:textId="77777777" w:rsidR="0043262D" w:rsidRPr="00493E11" w:rsidRDefault="0043262D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  <w:p w14:paraId="3BB38213" w14:textId="25259D4B" w:rsidR="000B0A69" w:rsidRPr="00493E11" w:rsidRDefault="00186F94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91F940" w14:textId="45C724B2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63,505</w:t>
            </w:r>
          </w:p>
        </w:tc>
        <w:tc>
          <w:tcPr>
            <w:tcW w:w="270" w:type="dxa"/>
          </w:tcPr>
          <w:p w14:paraId="2B141119" w14:textId="77777777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C56DB" w14:textId="77777777" w:rsidR="000B0A6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sz w:val="30"/>
                <w:szCs w:val="30"/>
              </w:rPr>
            </w:pPr>
          </w:p>
          <w:p w14:paraId="3BE0C7DF" w14:textId="766616F5" w:rsidR="000B0A69" w:rsidRPr="005C2D3F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62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sz w:val="30"/>
                <w:szCs w:val="30"/>
              </w:rPr>
              <w:t>,986</w:t>
            </w:r>
          </w:p>
        </w:tc>
        <w:tc>
          <w:tcPr>
            <w:tcW w:w="270" w:type="dxa"/>
          </w:tcPr>
          <w:p w14:paraId="7A3D7613" w14:textId="77777777" w:rsidR="000B0A69" w:rsidRPr="004009C9" w:rsidRDefault="000B0A69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D139B" w14:textId="4AF9DCD1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FA1033" w14:textId="371F1107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29F6" w14:textId="3A484D35" w:rsidR="000B0A69" w:rsidRPr="003913E9" w:rsidRDefault="000B0A69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5332" w:rsidRPr="005C2D3F" w14:paraId="19E1B498" w14:textId="409369C8" w:rsidTr="0043262D">
        <w:tc>
          <w:tcPr>
            <w:tcW w:w="3240" w:type="dxa"/>
          </w:tcPr>
          <w:p w14:paraId="45A9F054" w14:textId="77777777" w:rsidR="00502A43" w:rsidRPr="005C2D3F" w:rsidRDefault="00502A43" w:rsidP="0043262D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10" w:type="dxa"/>
          </w:tcPr>
          <w:p w14:paraId="724DB7F6" w14:textId="77777777" w:rsidR="00502A43" w:rsidRPr="005C2D3F" w:rsidRDefault="00502A43" w:rsidP="0043262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74C0F" w14:textId="017FF657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358,736</w:t>
            </w:r>
          </w:p>
        </w:tc>
        <w:tc>
          <w:tcPr>
            <w:tcW w:w="270" w:type="dxa"/>
          </w:tcPr>
          <w:p w14:paraId="094DA050" w14:textId="77777777" w:rsidR="00502A43" w:rsidRPr="005C2D3F" w:rsidRDefault="00502A43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0BCDC5" w14:textId="26A6A3CB" w:rsidR="00502A43" w:rsidRPr="009C01DA" w:rsidRDefault="000B0A69" w:rsidP="004326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393,953</w:t>
            </w:r>
          </w:p>
        </w:tc>
        <w:tc>
          <w:tcPr>
            <w:tcW w:w="270" w:type="dxa"/>
          </w:tcPr>
          <w:p w14:paraId="2AB982FA" w14:textId="77777777" w:rsidR="00502A43" w:rsidRPr="009C01DA" w:rsidRDefault="00502A43" w:rsidP="0043262D">
            <w:pPr>
              <w:pStyle w:val="BodyText"/>
              <w:tabs>
                <w:tab w:val="decimal" w:pos="132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A95C7E" w14:textId="6E9928D9" w:rsidR="00502A43" w:rsidRPr="009C01DA" w:rsidRDefault="00502A43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14204" w14:textId="654607E2" w:rsidR="00502A43" w:rsidRPr="009C01DA" w:rsidRDefault="00502A43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DE5F6" w14:textId="02C6ADD8" w:rsidR="00502A43" w:rsidRPr="009C01DA" w:rsidRDefault="00502A43" w:rsidP="0043262D">
            <w:pPr>
              <w:pStyle w:val="BodyText"/>
              <w:tabs>
                <w:tab w:val="decimal" w:pos="74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D9DD47" w14:textId="6FED9E7B" w:rsidR="005A0070" w:rsidRDefault="005A0070" w:rsidP="00DF4543">
      <w:pPr>
        <w:tabs>
          <w:tab w:val="left" w:pos="540"/>
        </w:tabs>
        <w:ind w:left="540"/>
        <w:rPr>
          <w:b/>
          <w:bCs/>
          <w:sz w:val="20"/>
          <w:szCs w:val="20"/>
          <w:cs/>
        </w:rPr>
      </w:pPr>
    </w:p>
    <w:p w14:paraId="09E5C622" w14:textId="77777777" w:rsidR="005A0070" w:rsidRDefault="005A0070">
      <w:pPr>
        <w:spacing w:line="240" w:lineRule="auto"/>
        <w:rPr>
          <w:b/>
          <w:bCs/>
          <w:sz w:val="20"/>
          <w:szCs w:val="20"/>
          <w:cs/>
        </w:rPr>
      </w:pPr>
      <w:r>
        <w:rPr>
          <w:b/>
          <w:bCs/>
          <w:sz w:val="20"/>
          <w:szCs w:val="20"/>
          <w:cs/>
        </w:rPr>
        <w:br w:type="page"/>
      </w:r>
    </w:p>
    <w:p w14:paraId="55DCB0DB" w14:textId="77777777" w:rsidR="00FE729C" w:rsidRPr="00116C05" w:rsidRDefault="00FE729C" w:rsidP="00FE729C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  <w:r w:rsidRPr="00116C05">
        <w:rPr>
          <w:rFonts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กลุ่มบริษัทและบริษัทรับรู้กำไรจากการขายเงินลงทุนเป็นจำนวนเงิน </w:t>
      </w:r>
      <w:r w:rsidRPr="00116C05">
        <w:rPr>
          <w:sz w:val="30"/>
          <w:szCs w:val="30"/>
        </w:rPr>
        <w:t>61.6</w:t>
      </w:r>
      <w:r w:rsidRPr="00116C05">
        <w:rPr>
          <w:rFonts w:hint="cs"/>
          <w:sz w:val="30"/>
          <w:szCs w:val="30"/>
          <w:cs/>
        </w:rPr>
        <w:t xml:space="preserve"> ล้านบาท และ </w:t>
      </w:r>
      <w:r w:rsidRPr="00116C05">
        <w:rPr>
          <w:sz w:val="30"/>
          <w:szCs w:val="30"/>
        </w:rPr>
        <w:t>725.2</w:t>
      </w:r>
      <w:r w:rsidRPr="00116C05">
        <w:rPr>
          <w:rFonts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14:paraId="0E79A2E5" w14:textId="77777777" w:rsidR="00FE729C" w:rsidRPr="00116C05" w:rsidRDefault="00FE729C" w:rsidP="00FE729C">
      <w:pPr>
        <w:spacing w:line="240" w:lineRule="auto"/>
        <w:rPr>
          <w:sz w:val="20"/>
          <w:szCs w:val="20"/>
        </w:rPr>
      </w:pPr>
    </w:p>
    <w:tbl>
      <w:tblPr>
        <w:tblpPr w:leftFromText="180" w:rightFromText="180" w:vertAnchor="text" w:horzAnchor="margin" w:tblpX="486" w:tblpY="46"/>
        <w:tblW w:w="8910" w:type="dxa"/>
        <w:tblLook w:val="01E0" w:firstRow="1" w:lastRow="1" w:firstColumn="1" w:lastColumn="1" w:noHBand="0" w:noVBand="0"/>
      </w:tblPr>
      <w:tblGrid>
        <w:gridCol w:w="3870"/>
        <w:gridCol w:w="630"/>
        <w:gridCol w:w="540"/>
        <w:gridCol w:w="1800"/>
        <w:gridCol w:w="270"/>
        <w:gridCol w:w="1800"/>
      </w:tblGrid>
      <w:tr w:rsidR="00FE729C" w:rsidRPr="00116C05" w14:paraId="75EB1AA7" w14:textId="77777777" w:rsidTr="00F573F4">
        <w:tc>
          <w:tcPr>
            <w:tcW w:w="3870" w:type="dxa"/>
          </w:tcPr>
          <w:p w14:paraId="6B6ADCCB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7DA53B06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6D648F2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B937D1" w14:textId="77777777" w:rsidR="00FE729C" w:rsidRPr="00116C05" w:rsidRDefault="00FE729C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16C0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9F26D7" w14:textId="77777777" w:rsidR="00FE729C" w:rsidRPr="00116C05" w:rsidRDefault="00FE729C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DA1DEBE" w14:textId="77777777" w:rsidR="00FE729C" w:rsidRPr="00116C05" w:rsidRDefault="00FE729C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29C" w:rsidRPr="00116C05" w14:paraId="76928358" w14:textId="77777777" w:rsidTr="00F573F4">
        <w:tc>
          <w:tcPr>
            <w:tcW w:w="3870" w:type="dxa"/>
          </w:tcPr>
          <w:p w14:paraId="576A6DC8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290267E7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C58BF04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3A4DBD6" w14:textId="77777777" w:rsidR="00FE729C" w:rsidRPr="00116C05" w:rsidRDefault="00FE729C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16C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729C" w:rsidRPr="00116C05" w14:paraId="63922B17" w14:textId="77777777" w:rsidTr="00F573F4">
        <w:tc>
          <w:tcPr>
            <w:tcW w:w="5040" w:type="dxa"/>
            <w:gridSpan w:val="3"/>
            <w:vAlign w:val="center"/>
          </w:tcPr>
          <w:p w14:paraId="6DC5C8AB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ราคาซื้อขายเบื้องต้นตามสัญญา</w:t>
            </w:r>
          </w:p>
        </w:tc>
        <w:tc>
          <w:tcPr>
            <w:tcW w:w="1800" w:type="dxa"/>
          </w:tcPr>
          <w:p w14:paraId="57B03225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947,498</w:t>
            </w:r>
          </w:p>
        </w:tc>
        <w:tc>
          <w:tcPr>
            <w:tcW w:w="270" w:type="dxa"/>
          </w:tcPr>
          <w:p w14:paraId="1D80902F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280D46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947,498</w:t>
            </w:r>
          </w:p>
        </w:tc>
      </w:tr>
      <w:tr w:rsidR="00FE729C" w:rsidRPr="00116C05" w14:paraId="45FD77E8" w14:textId="77777777" w:rsidTr="00F573F4">
        <w:tc>
          <w:tcPr>
            <w:tcW w:w="5040" w:type="dxa"/>
            <w:gridSpan w:val="3"/>
            <w:vAlign w:val="center"/>
          </w:tcPr>
          <w:p w14:paraId="798C0A70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116C0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ปรับปรุงมูลค่าที่จะได้รับตามสัญญาและค่าใช้จ่าย            ในการจำหน่ายเงินลงทุนในบริษัทย่อย</w:t>
            </w:r>
          </w:p>
        </w:tc>
        <w:tc>
          <w:tcPr>
            <w:tcW w:w="1800" w:type="dxa"/>
          </w:tcPr>
          <w:p w14:paraId="0C7958E9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549D9D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(122,304)</w:t>
            </w:r>
          </w:p>
        </w:tc>
        <w:tc>
          <w:tcPr>
            <w:tcW w:w="270" w:type="dxa"/>
          </w:tcPr>
          <w:p w14:paraId="172F6801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B5AB48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78B67C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(122,304)</w:t>
            </w:r>
          </w:p>
        </w:tc>
      </w:tr>
      <w:tr w:rsidR="00FE729C" w:rsidRPr="00116C05" w14:paraId="11FEE96E" w14:textId="77777777" w:rsidTr="00F573F4">
        <w:tc>
          <w:tcPr>
            <w:tcW w:w="5040" w:type="dxa"/>
            <w:gridSpan w:val="3"/>
            <w:vAlign w:val="center"/>
          </w:tcPr>
          <w:p w14:paraId="27EDD65A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44F0B7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825,194</w:t>
            </w:r>
          </w:p>
        </w:tc>
        <w:tc>
          <w:tcPr>
            <w:tcW w:w="270" w:type="dxa"/>
          </w:tcPr>
          <w:p w14:paraId="71D39B42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F819B4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825,194</w:t>
            </w:r>
          </w:p>
        </w:tc>
      </w:tr>
      <w:tr w:rsidR="00FE729C" w:rsidRPr="00116C05" w14:paraId="00ABBFE5" w14:textId="77777777" w:rsidTr="00F573F4">
        <w:tc>
          <w:tcPr>
            <w:tcW w:w="5040" w:type="dxa"/>
            <w:gridSpan w:val="3"/>
            <w:vAlign w:val="center"/>
          </w:tcPr>
          <w:p w14:paraId="7B4DEF08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116C0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00" w:type="dxa"/>
          </w:tcPr>
          <w:p w14:paraId="77D81072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(800,918)</w:t>
            </w:r>
          </w:p>
        </w:tc>
        <w:tc>
          <w:tcPr>
            <w:tcW w:w="270" w:type="dxa"/>
          </w:tcPr>
          <w:p w14:paraId="36FBE013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CFF9B6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(100,000)</w:t>
            </w:r>
          </w:p>
        </w:tc>
      </w:tr>
      <w:tr w:rsidR="00FE729C" w:rsidRPr="00116C05" w14:paraId="6617D27B" w14:textId="77777777" w:rsidTr="00F573F4">
        <w:tc>
          <w:tcPr>
            <w:tcW w:w="5040" w:type="dxa"/>
            <w:gridSpan w:val="3"/>
            <w:vAlign w:val="center"/>
          </w:tcPr>
          <w:p w14:paraId="57ED6292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</w:tcPr>
          <w:p w14:paraId="48EB6597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37,287</w:t>
            </w:r>
          </w:p>
        </w:tc>
        <w:tc>
          <w:tcPr>
            <w:tcW w:w="270" w:type="dxa"/>
          </w:tcPr>
          <w:p w14:paraId="09A51C0A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31585E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E729C" w:rsidRPr="0042665D" w14:paraId="302C8415" w14:textId="77777777" w:rsidTr="00F573F4">
        <w:tc>
          <w:tcPr>
            <w:tcW w:w="5040" w:type="dxa"/>
            <w:gridSpan w:val="3"/>
          </w:tcPr>
          <w:p w14:paraId="3AF2ABB3" w14:textId="77777777" w:rsidR="00FE729C" w:rsidRPr="00116C05" w:rsidRDefault="00FE729C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AB1C4E7" w14:textId="77777777" w:rsidR="00FE729C" w:rsidRPr="00116C05" w:rsidRDefault="00FE729C" w:rsidP="00847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61,563</w:t>
            </w:r>
          </w:p>
        </w:tc>
        <w:tc>
          <w:tcPr>
            <w:tcW w:w="270" w:type="dxa"/>
          </w:tcPr>
          <w:p w14:paraId="60DB8159" w14:textId="77777777" w:rsidR="00FE729C" w:rsidRPr="00116C05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FFE0C58" w14:textId="77777777" w:rsidR="00FE729C" w:rsidRPr="004009C9" w:rsidRDefault="00FE729C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725,194</w:t>
            </w:r>
          </w:p>
        </w:tc>
      </w:tr>
    </w:tbl>
    <w:p w14:paraId="6AF50C10" w14:textId="77777777" w:rsidR="00FE729C" w:rsidRPr="005A0070" w:rsidRDefault="00FE729C" w:rsidP="00906805">
      <w:pPr>
        <w:tabs>
          <w:tab w:val="left" w:pos="540"/>
        </w:tabs>
        <w:rPr>
          <w:b/>
          <w:bCs/>
          <w:sz w:val="20"/>
          <w:szCs w:val="20"/>
        </w:rPr>
      </w:pPr>
    </w:p>
    <w:p w14:paraId="7B0A9DCB" w14:textId="77777777" w:rsidR="00DF4543" w:rsidRPr="0043262D" w:rsidRDefault="00DF4543" w:rsidP="00DF4543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43262D">
        <w:rPr>
          <w:rFonts w:hint="cs"/>
          <w:b/>
          <w:bCs/>
          <w:sz w:val="30"/>
          <w:szCs w:val="30"/>
          <w:cs/>
        </w:rPr>
        <w:t xml:space="preserve">รายได้หรือค่าใช้จ่ายสะสมที่รับรู้ในกำไรขาดทุนเบ็ดเสร็จอื่น </w:t>
      </w:r>
    </w:p>
    <w:p w14:paraId="1820CDD6" w14:textId="77777777" w:rsidR="005A0070" w:rsidRPr="0043262D" w:rsidRDefault="005A0070" w:rsidP="00DF4543">
      <w:pPr>
        <w:tabs>
          <w:tab w:val="left" w:pos="540"/>
        </w:tabs>
        <w:ind w:left="540"/>
        <w:rPr>
          <w:b/>
          <w:bCs/>
          <w:sz w:val="20"/>
          <w:szCs w:val="20"/>
        </w:rPr>
      </w:pPr>
    </w:p>
    <w:p w14:paraId="61546D02" w14:textId="7FE6BBF1" w:rsidR="00B554F6" w:rsidRPr="005C2D3F" w:rsidRDefault="00723A30" w:rsidP="00B0557E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43262D">
        <w:rPr>
          <w:rFonts w:hint="cs"/>
          <w:sz w:val="30"/>
          <w:szCs w:val="30"/>
          <w:cs/>
        </w:rPr>
        <w:t xml:space="preserve">ณ วันที่ </w:t>
      </w:r>
      <w:r w:rsidRPr="0043262D">
        <w:rPr>
          <w:sz w:val="30"/>
          <w:szCs w:val="30"/>
        </w:rPr>
        <w:t xml:space="preserve">31 </w:t>
      </w:r>
      <w:r w:rsidRPr="0043262D">
        <w:rPr>
          <w:rFonts w:hint="cs"/>
          <w:sz w:val="30"/>
          <w:szCs w:val="30"/>
          <w:cs/>
        </w:rPr>
        <w:t xml:space="preserve">ธันวาคม </w:t>
      </w:r>
      <w:r w:rsidR="00FE729C" w:rsidRPr="0043262D">
        <w:rPr>
          <w:sz w:val="30"/>
          <w:szCs w:val="30"/>
        </w:rPr>
        <w:t>256</w:t>
      </w:r>
      <w:r w:rsidR="00227FD7" w:rsidRPr="0043262D">
        <w:rPr>
          <w:sz w:val="30"/>
          <w:szCs w:val="30"/>
        </w:rPr>
        <w:t>0</w:t>
      </w:r>
      <w:r w:rsidRPr="0043262D">
        <w:rPr>
          <w:sz w:val="30"/>
          <w:szCs w:val="30"/>
        </w:rPr>
        <w:t xml:space="preserve"> </w:t>
      </w:r>
      <w:r w:rsidR="00DF4543" w:rsidRPr="0043262D">
        <w:rPr>
          <w:rFonts w:hint="cs"/>
          <w:sz w:val="30"/>
          <w:szCs w:val="30"/>
          <w:cs/>
        </w:rPr>
        <w:t>รายได้หรือค่าใช้จ่ายสะส</w:t>
      </w:r>
      <w:r w:rsidRPr="0043262D">
        <w:rPr>
          <w:rFonts w:hint="cs"/>
          <w:sz w:val="30"/>
          <w:szCs w:val="30"/>
          <w:cs/>
        </w:rPr>
        <w:t>มของกลุ่มสินทรัพย์ที่ยกเลิกที่</w:t>
      </w:r>
      <w:r w:rsidR="00DF4543" w:rsidRPr="0043262D">
        <w:rPr>
          <w:rFonts w:hint="cs"/>
          <w:sz w:val="30"/>
          <w:szCs w:val="30"/>
          <w:cs/>
        </w:rPr>
        <w:t>รับรู้ในกำไรขาดทุนเบ็ดเสร็จอื่น</w:t>
      </w:r>
      <w:r w:rsidR="00B0557E" w:rsidRPr="0043262D">
        <w:rPr>
          <w:sz w:val="30"/>
          <w:szCs w:val="30"/>
        </w:rPr>
        <w:t xml:space="preserve">             </w:t>
      </w:r>
      <w:r w:rsidR="00DF4543" w:rsidRPr="0043262D">
        <w:rPr>
          <w:rFonts w:hint="cs"/>
          <w:sz w:val="30"/>
          <w:szCs w:val="30"/>
          <w:cs/>
        </w:rPr>
        <w:t xml:space="preserve"> </w:t>
      </w:r>
      <w:r w:rsidRPr="0043262D">
        <w:rPr>
          <w:rFonts w:hint="cs"/>
          <w:sz w:val="30"/>
          <w:szCs w:val="30"/>
          <w:cs/>
        </w:rPr>
        <w:t>มีจำนวนเงิน</w:t>
      </w:r>
      <w:r w:rsidR="001E5EBA" w:rsidRPr="0043262D">
        <w:rPr>
          <w:sz w:val="30"/>
          <w:szCs w:val="30"/>
        </w:rPr>
        <w:t xml:space="preserve"> 48.9</w:t>
      </w:r>
      <w:r w:rsidRPr="0043262D">
        <w:rPr>
          <w:sz w:val="30"/>
          <w:szCs w:val="30"/>
        </w:rPr>
        <w:t xml:space="preserve"> </w:t>
      </w:r>
      <w:r w:rsidRPr="0043262D">
        <w:rPr>
          <w:rFonts w:hint="cs"/>
          <w:sz w:val="30"/>
          <w:szCs w:val="30"/>
          <w:cs/>
        </w:rPr>
        <w:t>ล้านบาท</w:t>
      </w:r>
    </w:p>
    <w:p w14:paraId="7EE6C4A8" w14:textId="77777777" w:rsidR="00723A30" w:rsidRPr="005C2D3F" w:rsidRDefault="00723A30" w:rsidP="00EA2A73">
      <w:pPr>
        <w:tabs>
          <w:tab w:val="left" w:pos="540"/>
        </w:tabs>
        <w:ind w:left="540"/>
        <w:rPr>
          <w:sz w:val="20"/>
          <w:szCs w:val="20"/>
          <w:cs/>
        </w:rPr>
      </w:pPr>
    </w:p>
    <w:p w14:paraId="6152236F" w14:textId="77777777" w:rsidR="00723A30" w:rsidRPr="005C2D3F" w:rsidRDefault="00723A30" w:rsidP="000706F9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1463CE31" w14:textId="77777777" w:rsidR="00F60CCD" w:rsidRPr="00116C05" w:rsidRDefault="00F60CCD" w:rsidP="00F60CCD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16C0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การจำหน่ายบริษัทย่อยและการ</w:t>
      </w:r>
      <w:r w:rsidRPr="00116C05">
        <w:rPr>
          <w:rFonts w:asciiTheme="majorBidi" w:hAnsiTheme="majorBidi" w:cstheme="majorBidi" w:hint="cs"/>
          <w:b/>
          <w:bCs/>
          <w:sz w:val="30"/>
          <w:szCs w:val="30"/>
          <w:cs/>
        </w:rPr>
        <w:t>ดำเนินงานที่ยกเลิก</w:t>
      </w:r>
    </w:p>
    <w:p w14:paraId="6FA82EE7" w14:textId="77777777" w:rsidR="00F60CCD" w:rsidRPr="00116C05" w:rsidRDefault="00F60CCD" w:rsidP="00F60CC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377E4B3" w14:textId="5D9D0101" w:rsidR="00F60CCD" w:rsidRPr="00116C05" w:rsidRDefault="00F60CCD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116C05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ในเดือนกันยายน 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lang w:val="en-US"/>
        </w:rPr>
        <w:t>2561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กลุ่มบริษัทได้จำหน่า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ยส่วนได้เสียร้อยละ 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lang w:val="en-US"/>
        </w:rPr>
        <w:t>100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ในบริษัท อินเตอร์แอคทีฟ คอมมิวนิเคชั่นส์ จำกัด ซึ่งเป็นบริษัทย่อยแห่งหนึ่ง</w:t>
      </w:r>
      <w:r w:rsidRPr="00116C05">
        <w:rPr>
          <w:rFonts w:asciiTheme="majorBidi" w:hAnsiTheme="majorBidi" w:hint="cs"/>
          <w:b w:val="0"/>
          <w:bCs w:val="0"/>
          <w:i w:val="0"/>
          <w:iCs w:val="0"/>
          <w:cs/>
        </w:rPr>
        <w:t>ในกลุ่มบริษัท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เป็นเงินสดจำนวน 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lang w:val="en-US"/>
        </w:rPr>
        <w:t>20.0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ล้านบาท ณ วันที่จำหน่ายมูลค่าตามบัญชีของสินทรัพย์สุทธิของบริษัท อินเตอร์แอคทีฟ คอมมิวนิเคชั่นส์ จำกัด ในงบการเงิน</w:t>
      </w:r>
      <w:r w:rsidRPr="00116C05">
        <w:rPr>
          <w:rFonts w:asciiTheme="majorBidi" w:hAnsiTheme="majorBidi" w:hint="cs"/>
          <w:b w:val="0"/>
          <w:bCs w:val="0"/>
          <w:i w:val="0"/>
          <w:iCs w:val="0"/>
          <w:cs/>
        </w:rPr>
        <w:t>รวม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>ของกลุ่ม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บริษัทมีจำนวน 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lang w:val="en-US"/>
        </w:rPr>
        <w:t>7.7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ล้านบาท กลุ่มบริษัทร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ับรู้กำไรจากการขายเป็นจำนวน </w:t>
      </w:r>
      <w:r w:rsidR="00116C05" w:rsidRPr="00116C05">
        <w:rPr>
          <w:rFonts w:asciiTheme="majorBidi" w:hAnsiTheme="majorBidi"/>
          <w:b w:val="0"/>
          <w:bCs w:val="0"/>
          <w:i w:val="0"/>
          <w:iCs w:val="0"/>
          <w:lang w:val="en-US"/>
        </w:rPr>
        <w:t>12.3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 xml:space="preserve"> ล้านบาท ซึ่งรวมอยู่ใน</w:t>
      </w:r>
      <w:r w:rsidRPr="00116C05">
        <w:rPr>
          <w:rFonts w:asciiTheme="majorBidi" w:hAnsiTheme="majorBidi" w:hint="cs"/>
          <w:b w:val="0"/>
          <w:bCs w:val="0"/>
          <w:i w:val="0"/>
          <w:iCs w:val="0"/>
          <w:cs/>
        </w:rPr>
        <w:t>กำไรจากการจำหน่ายเงินลงทุน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>ใน</w:t>
      </w:r>
      <w:r w:rsidR="0043262D">
        <w:rPr>
          <w:rFonts w:asciiTheme="majorBidi" w:hAnsiTheme="majorBidi"/>
          <w:b w:val="0"/>
          <w:bCs w:val="0"/>
          <w:i w:val="0"/>
          <w:iCs w:val="0"/>
          <w:cs/>
        </w:rPr>
        <w:br/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>กำไร</w:t>
      </w:r>
      <w:r w:rsidR="002B2E0B">
        <w:rPr>
          <w:rFonts w:asciiTheme="majorBidi" w:hAnsiTheme="majorBidi" w:hint="cs"/>
          <w:b w:val="0"/>
          <w:bCs w:val="0"/>
          <w:i w:val="0"/>
          <w:iCs w:val="0"/>
          <w:cs/>
        </w:rPr>
        <w:t>หรือ</w:t>
      </w:r>
      <w:r w:rsidRPr="00116C05">
        <w:rPr>
          <w:rFonts w:asciiTheme="majorBidi" w:hAnsiTheme="majorBidi"/>
          <w:b w:val="0"/>
          <w:bCs w:val="0"/>
          <w:i w:val="0"/>
          <w:iCs w:val="0"/>
          <w:cs/>
        </w:rPr>
        <w:t>ขาดทุน</w:t>
      </w:r>
    </w:p>
    <w:p w14:paraId="31915F0A" w14:textId="77777777" w:rsidR="00D671DD" w:rsidRPr="00116C05" w:rsidRDefault="00D671DD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11D2D05D" w14:textId="77777777" w:rsidR="00116C05" w:rsidRDefault="00116C05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highlight w:val="green"/>
          <w:cs/>
        </w:rPr>
      </w:pPr>
    </w:p>
    <w:p w14:paraId="66B42759" w14:textId="77777777" w:rsidR="00904EDA" w:rsidRDefault="00904EDA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highlight w:val="green"/>
          <w:cs/>
        </w:rPr>
      </w:pPr>
    </w:p>
    <w:p w14:paraId="2856642A" w14:textId="77777777" w:rsidR="00904EDA" w:rsidRDefault="00904EDA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highlight w:val="green"/>
          <w:cs/>
        </w:rPr>
      </w:pPr>
    </w:p>
    <w:p w14:paraId="154D6924" w14:textId="77777777" w:rsidR="00904EDA" w:rsidRPr="00252575" w:rsidRDefault="00904EDA" w:rsidP="00F60CCD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highlight w:val="green"/>
          <w:cs/>
        </w:rPr>
      </w:pPr>
    </w:p>
    <w:p w14:paraId="2F30E6DF" w14:textId="77777777" w:rsidR="00D671DD" w:rsidRPr="00116C05" w:rsidRDefault="00D671DD" w:rsidP="00D671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6C05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Pr="00116C05">
        <w:rPr>
          <w:rFonts w:asciiTheme="majorBidi" w:hAnsiTheme="majorBidi"/>
          <w:sz w:val="30"/>
          <w:szCs w:val="30"/>
          <w:cs/>
        </w:rPr>
        <w:t>บริษัท อินเตอร์แอคทีฟ คอมมิวนิเคชั่นส์ จำกัด</w:t>
      </w:r>
      <w:r w:rsidRPr="00116C05">
        <w:rPr>
          <w:rFonts w:asciiTheme="majorBidi" w:hAnsiTheme="majorBidi" w:cstheme="majorBidi"/>
          <w:sz w:val="30"/>
          <w:szCs w:val="30"/>
        </w:rPr>
        <w:t xml:space="preserve"> </w:t>
      </w:r>
      <w:r w:rsidRPr="00116C05">
        <w:rPr>
          <w:sz w:val="30"/>
          <w:szCs w:val="30"/>
          <w:cs/>
        </w:rPr>
        <w:t>ณ วันที่</w:t>
      </w:r>
      <w:r w:rsidRPr="00116C05">
        <w:rPr>
          <w:rFonts w:hint="cs"/>
          <w:sz w:val="30"/>
          <w:szCs w:val="30"/>
          <w:cs/>
        </w:rPr>
        <w:t>สูญเสียการควบคุม</w:t>
      </w:r>
      <w:r w:rsidRPr="00116C05">
        <w:rPr>
          <w:sz w:val="30"/>
          <w:szCs w:val="30"/>
          <w:cs/>
        </w:rPr>
        <w:t xml:space="preserve"> ประกอบด้วยรายการต่อไปนี้</w:t>
      </w:r>
    </w:p>
    <w:p w14:paraId="0215D301" w14:textId="77777777" w:rsidR="00D671DD" w:rsidRPr="00116C05" w:rsidRDefault="00D671DD" w:rsidP="00D671DD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00" w:type="dxa"/>
        <w:tblLook w:val="01E0" w:firstRow="1" w:lastRow="1" w:firstColumn="1" w:lastColumn="1" w:noHBand="0" w:noVBand="0"/>
      </w:tblPr>
      <w:tblGrid>
        <w:gridCol w:w="4253"/>
        <w:gridCol w:w="425"/>
        <w:gridCol w:w="2612"/>
        <w:gridCol w:w="1710"/>
      </w:tblGrid>
      <w:tr w:rsidR="00D671DD" w:rsidRPr="00116C05" w14:paraId="759B6143" w14:textId="77777777" w:rsidTr="00F573F4">
        <w:tc>
          <w:tcPr>
            <w:tcW w:w="7290" w:type="dxa"/>
            <w:gridSpan w:val="3"/>
          </w:tcPr>
          <w:p w14:paraId="1A4C869C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D4DFD3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16C0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671DD" w:rsidRPr="00116C05" w14:paraId="5ED25766" w14:textId="77777777" w:rsidTr="00F573F4">
        <w:tc>
          <w:tcPr>
            <w:tcW w:w="4253" w:type="dxa"/>
          </w:tcPr>
          <w:p w14:paraId="64EF4FB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4BD1C312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49356E18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CD5F6B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16C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71DD" w:rsidRPr="00116C05" w14:paraId="7C3DDB5D" w14:textId="77777777" w:rsidTr="00F573F4">
        <w:tc>
          <w:tcPr>
            <w:tcW w:w="4253" w:type="dxa"/>
          </w:tcPr>
          <w:p w14:paraId="466FC17D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14:paraId="485EC5A8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6D1916C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C4E2CE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1DD" w:rsidRPr="00116C05" w14:paraId="2B1A669C" w14:textId="77777777" w:rsidTr="00F573F4">
        <w:tc>
          <w:tcPr>
            <w:tcW w:w="4253" w:type="dxa"/>
          </w:tcPr>
          <w:p w14:paraId="6C157984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14:paraId="0EE3AB2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4F2A9851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223365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14,670</w:t>
            </w:r>
          </w:p>
        </w:tc>
      </w:tr>
      <w:tr w:rsidR="00D671DD" w:rsidRPr="00116C05" w14:paraId="01BEB807" w14:textId="77777777" w:rsidTr="00F573F4">
        <w:tc>
          <w:tcPr>
            <w:tcW w:w="4253" w:type="dxa"/>
          </w:tcPr>
          <w:p w14:paraId="2EDF3C00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14:paraId="450D90DC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47B1EF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60AC4B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</w:tr>
      <w:tr w:rsidR="00D671DD" w:rsidRPr="00116C05" w14:paraId="1B5DFC3D" w14:textId="77777777" w:rsidTr="00F573F4">
        <w:tc>
          <w:tcPr>
            <w:tcW w:w="4253" w:type="dxa"/>
          </w:tcPr>
          <w:p w14:paraId="0CA6A4E9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116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14:paraId="7011333E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EE7D5FC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091B01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9,387</w:t>
            </w:r>
          </w:p>
        </w:tc>
      </w:tr>
      <w:tr w:rsidR="00D671DD" w:rsidRPr="00116C05" w14:paraId="7556DEB2" w14:textId="77777777" w:rsidTr="00F573F4">
        <w:tc>
          <w:tcPr>
            <w:tcW w:w="4253" w:type="dxa"/>
          </w:tcPr>
          <w:p w14:paraId="7FA261D6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</w:tcPr>
          <w:p w14:paraId="139038FE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EE731A1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67C0A9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D671DD" w:rsidRPr="00116C05" w14:paraId="7256F1B3" w14:textId="77777777" w:rsidTr="00F573F4">
        <w:tc>
          <w:tcPr>
            <w:tcW w:w="4253" w:type="dxa"/>
          </w:tcPr>
          <w:p w14:paraId="20AA418F" w14:textId="77777777" w:rsidR="00D671DD" w:rsidRPr="00116C05" w:rsidRDefault="00D671DD" w:rsidP="00F573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25" w:type="dxa"/>
          </w:tcPr>
          <w:p w14:paraId="3EA1DE32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2D5F66F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5BEB19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D671DD" w:rsidRPr="00116C05" w14:paraId="0E7D6976" w14:textId="77777777" w:rsidTr="00F573F4">
        <w:tc>
          <w:tcPr>
            <w:tcW w:w="4253" w:type="dxa"/>
          </w:tcPr>
          <w:p w14:paraId="0C835525" w14:textId="77777777" w:rsidR="00D671DD" w:rsidRPr="00116C05" w:rsidRDefault="00D671DD" w:rsidP="00F573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14:paraId="25661C53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9595240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B540A2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D671DD" w:rsidRPr="00116C05" w14:paraId="7707DCB3" w14:textId="77777777" w:rsidTr="00F573F4">
        <w:tc>
          <w:tcPr>
            <w:tcW w:w="4253" w:type="dxa"/>
          </w:tcPr>
          <w:p w14:paraId="7C4388D7" w14:textId="77777777" w:rsidR="00D671DD" w:rsidRPr="00116C05" w:rsidRDefault="00D671DD" w:rsidP="00F573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5" w:type="dxa"/>
          </w:tcPr>
          <w:p w14:paraId="45E58A0E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1EE0EEF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BFA41D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D671DD" w:rsidRPr="00116C05" w14:paraId="4B742593" w14:textId="77777777" w:rsidTr="00F573F4">
        <w:tc>
          <w:tcPr>
            <w:tcW w:w="4253" w:type="dxa"/>
          </w:tcPr>
          <w:p w14:paraId="03AABC16" w14:textId="77777777" w:rsidR="00D671DD" w:rsidRPr="00116C05" w:rsidRDefault="00D671DD" w:rsidP="00F573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</w:tcPr>
          <w:p w14:paraId="47FE519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28DC1AA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34B5121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12,124</w:t>
            </w:r>
          </w:p>
        </w:tc>
      </w:tr>
      <w:tr w:rsidR="00D671DD" w:rsidRPr="00116C05" w14:paraId="4A015C99" w14:textId="77777777" w:rsidTr="00F573F4">
        <w:tc>
          <w:tcPr>
            <w:tcW w:w="4253" w:type="dxa"/>
          </w:tcPr>
          <w:p w14:paraId="41D246ED" w14:textId="77777777" w:rsidR="00D671DD" w:rsidRPr="00116C05" w:rsidRDefault="00D671DD" w:rsidP="00F573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14:paraId="3AF7D9B9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1687010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E9FF832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65,369</w:t>
            </w:r>
          </w:p>
        </w:tc>
      </w:tr>
      <w:tr w:rsidR="00D671DD" w:rsidRPr="00116C05" w14:paraId="1129B12A" w14:textId="77777777" w:rsidTr="00F573F4">
        <w:tc>
          <w:tcPr>
            <w:tcW w:w="4253" w:type="dxa"/>
          </w:tcPr>
          <w:p w14:paraId="314A2988" w14:textId="77777777" w:rsidR="00D671DD" w:rsidRPr="00116C05" w:rsidRDefault="00D671DD" w:rsidP="00F573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52818FB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E530F1A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37741F3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71DD" w:rsidRPr="00116C05" w14:paraId="233021A8" w14:textId="77777777" w:rsidTr="00F573F4">
        <w:tc>
          <w:tcPr>
            <w:tcW w:w="4253" w:type="dxa"/>
          </w:tcPr>
          <w:p w14:paraId="077E6058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14:paraId="1642B968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8CF8F6B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BDBE08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1DD" w:rsidRPr="00116C05" w14:paraId="503344F3" w14:textId="77777777" w:rsidTr="00F573F4">
        <w:tc>
          <w:tcPr>
            <w:tcW w:w="4253" w:type="dxa"/>
          </w:tcPr>
          <w:p w14:paraId="0888017A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14:paraId="64AD57D2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90EFD76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1E8077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38,567</w:t>
            </w:r>
          </w:p>
        </w:tc>
      </w:tr>
      <w:tr w:rsidR="00D671DD" w:rsidRPr="00116C05" w14:paraId="5ED0E8B8" w14:textId="77777777" w:rsidTr="00F573F4">
        <w:tc>
          <w:tcPr>
            <w:tcW w:w="4253" w:type="dxa"/>
          </w:tcPr>
          <w:p w14:paraId="59E8F185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116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14:paraId="588673F3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91B1C0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0FF257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9,028</w:t>
            </w:r>
          </w:p>
        </w:tc>
      </w:tr>
      <w:tr w:rsidR="00D671DD" w:rsidRPr="00116C05" w14:paraId="026D017E" w14:textId="77777777" w:rsidTr="00F573F4">
        <w:tc>
          <w:tcPr>
            <w:tcW w:w="4253" w:type="dxa"/>
          </w:tcPr>
          <w:p w14:paraId="0F7CB104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5" w:type="dxa"/>
          </w:tcPr>
          <w:p w14:paraId="3D9F959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E3A58A3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672116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278</w:t>
            </w:r>
          </w:p>
        </w:tc>
      </w:tr>
      <w:tr w:rsidR="00D671DD" w:rsidRPr="00116C05" w14:paraId="686E4F43" w14:textId="77777777" w:rsidTr="00F573F4">
        <w:tc>
          <w:tcPr>
            <w:tcW w:w="4253" w:type="dxa"/>
          </w:tcPr>
          <w:p w14:paraId="2ADEF09A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5" w:type="dxa"/>
          </w:tcPr>
          <w:p w14:paraId="45C115C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B6CFE89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6D8AB0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D671DD" w:rsidRPr="00116C05" w14:paraId="21063EA5" w14:textId="77777777" w:rsidTr="00F573F4">
        <w:tc>
          <w:tcPr>
            <w:tcW w:w="4253" w:type="dxa"/>
          </w:tcPr>
          <w:p w14:paraId="6AE3A88F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25" w:type="dxa"/>
          </w:tcPr>
          <w:p w14:paraId="3AC67361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A452CC6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D38E47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</w:tr>
      <w:tr w:rsidR="00D671DD" w:rsidRPr="00116C05" w14:paraId="3C6DF5A6" w14:textId="77777777" w:rsidTr="00F573F4">
        <w:tc>
          <w:tcPr>
            <w:tcW w:w="4253" w:type="dxa"/>
          </w:tcPr>
          <w:p w14:paraId="079DF55E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14:paraId="51DADE2E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48A6C0B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B9F6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57,656</w:t>
            </w:r>
          </w:p>
        </w:tc>
      </w:tr>
    </w:tbl>
    <w:p w14:paraId="6175AEA1" w14:textId="77777777" w:rsidR="00D671DD" w:rsidRPr="00116C05" w:rsidRDefault="00D671DD" w:rsidP="00D671DD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00" w:type="dxa"/>
        <w:tblLook w:val="01E0" w:firstRow="1" w:lastRow="1" w:firstColumn="1" w:lastColumn="1" w:noHBand="0" w:noVBand="0"/>
      </w:tblPr>
      <w:tblGrid>
        <w:gridCol w:w="4253"/>
        <w:gridCol w:w="425"/>
        <w:gridCol w:w="2612"/>
        <w:gridCol w:w="1710"/>
      </w:tblGrid>
      <w:tr w:rsidR="00D671DD" w:rsidRPr="00116C05" w14:paraId="46C690AA" w14:textId="77777777" w:rsidTr="00F573F4">
        <w:tc>
          <w:tcPr>
            <w:tcW w:w="4253" w:type="dxa"/>
          </w:tcPr>
          <w:p w14:paraId="7AB941B5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C05">
              <w:rPr>
                <w:rFonts w:hint="cs"/>
                <w:sz w:val="30"/>
                <w:szCs w:val="30"/>
                <w:cs/>
              </w:rPr>
              <w:t>มูลค่าที่ได้รับสุทธิจากการจำหน่ายบริษัทย่อย</w:t>
            </w:r>
          </w:p>
        </w:tc>
        <w:tc>
          <w:tcPr>
            <w:tcW w:w="425" w:type="dxa"/>
          </w:tcPr>
          <w:p w14:paraId="301ABA2F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C65799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F73C07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19,979</w:t>
            </w:r>
          </w:p>
        </w:tc>
      </w:tr>
      <w:tr w:rsidR="00D671DD" w:rsidRPr="00116C05" w14:paraId="2B2975D6" w14:textId="77777777" w:rsidTr="00F573F4">
        <w:tc>
          <w:tcPr>
            <w:tcW w:w="4253" w:type="dxa"/>
          </w:tcPr>
          <w:p w14:paraId="4AA8A578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C05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116C05">
              <w:rPr>
                <w:rFonts w:hint="cs"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425" w:type="dxa"/>
          </w:tcPr>
          <w:p w14:paraId="42E0D30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460C4C4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D6CAA8" w14:textId="77777777" w:rsidR="00D671DD" w:rsidRPr="00116C05" w:rsidRDefault="00D671DD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sz w:val="30"/>
                <w:szCs w:val="30"/>
              </w:rPr>
              <w:t>(7,713)</w:t>
            </w:r>
          </w:p>
        </w:tc>
      </w:tr>
      <w:tr w:rsidR="00D671DD" w:rsidRPr="00252575" w14:paraId="6BEFDA0C" w14:textId="77777777" w:rsidTr="00F573F4">
        <w:tc>
          <w:tcPr>
            <w:tcW w:w="4253" w:type="dxa"/>
          </w:tcPr>
          <w:p w14:paraId="709A4E4F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กำไรจากการจำหน่ายบริษัทย่อย</w:t>
            </w:r>
          </w:p>
        </w:tc>
        <w:tc>
          <w:tcPr>
            <w:tcW w:w="425" w:type="dxa"/>
          </w:tcPr>
          <w:p w14:paraId="6ABB160C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649B330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6BF055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12,266</w:t>
            </w:r>
          </w:p>
        </w:tc>
      </w:tr>
    </w:tbl>
    <w:p w14:paraId="6B8CF139" w14:textId="77777777" w:rsidR="00D671DD" w:rsidRPr="00252575" w:rsidRDefault="00D671DD" w:rsidP="00D671DD">
      <w:pPr>
        <w:tabs>
          <w:tab w:val="left" w:pos="540"/>
        </w:tabs>
        <w:ind w:left="547"/>
        <w:jc w:val="thaiDistribute"/>
        <w:rPr>
          <w:sz w:val="30"/>
          <w:szCs w:val="30"/>
          <w:highlight w:val="green"/>
        </w:rPr>
      </w:pPr>
    </w:p>
    <w:p w14:paraId="190F0315" w14:textId="77777777" w:rsidR="00D671DD" w:rsidRPr="00116C05" w:rsidRDefault="00D671DD" w:rsidP="00D671DD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116C05">
        <w:rPr>
          <w:rFonts w:hint="cs"/>
          <w:sz w:val="30"/>
          <w:szCs w:val="30"/>
          <w:cs/>
        </w:rPr>
        <w:t>จากการที่</w:t>
      </w:r>
      <w:r w:rsidRPr="00116C05">
        <w:rPr>
          <w:sz w:val="30"/>
          <w:szCs w:val="30"/>
          <w:cs/>
        </w:rPr>
        <w:t>กลุ่มบริษัทขายบริษัทย่อย</w:t>
      </w:r>
      <w:r w:rsidRPr="00116C05">
        <w:rPr>
          <w:sz w:val="30"/>
          <w:szCs w:val="30"/>
        </w:rPr>
        <w:t xml:space="preserve"> </w:t>
      </w:r>
      <w:r w:rsidRPr="00116C05">
        <w:rPr>
          <w:sz w:val="30"/>
          <w:szCs w:val="30"/>
          <w:cs/>
        </w:rPr>
        <w:t>ซึ่งประกอบด้วยธุรกิจ</w:t>
      </w:r>
      <w:r w:rsidRPr="00116C05">
        <w:rPr>
          <w:rFonts w:hint="cs"/>
          <w:sz w:val="30"/>
          <w:szCs w:val="30"/>
          <w:cs/>
        </w:rPr>
        <w:t>ที่ให้บริการทางด้านสื่อโฆษณา</w:t>
      </w:r>
      <w:r w:rsidRPr="00116C05">
        <w:rPr>
          <w:sz w:val="30"/>
          <w:szCs w:val="30"/>
          <w:cs/>
        </w:rPr>
        <w:t xml:space="preserve">ทั้งหมดของบริษัทย่อย </w:t>
      </w:r>
      <w:r w:rsidRPr="00116C05">
        <w:rPr>
          <w:rFonts w:hint="cs"/>
          <w:sz w:val="30"/>
          <w:szCs w:val="30"/>
          <w:cs/>
        </w:rPr>
        <w:t>ธุรกิจ</w:t>
      </w:r>
      <w:r w:rsidRPr="00116C05">
        <w:rPr>
          <w:sz w:val="30"/>
          <w:szCs w:val="30"/>
          <w:cs/>
        </w:rPr>
        <w:t>นี้ไม่ได้เป็นการดำเนินงานที่ยกเลิก ณ</w:t>
      </w:r>
      <w:r w:rsidRPr="00116C05">
        <w:rPr>
          <w:sz w:val="30"/>
          <w:szCs w:val="30"/>
        </w:rPr>
        <w:t xml:space="preserve"> </w:t>
      </w:r>
      <w:r w:rsidRPr="00116C05">
        <w:rPr>
          <w:sz w:val="30"/>
          <w:szCs w:val="30"/>
          <w:cs/>
        </w:rPr>
        <w:t xml:space="preserve">วันที่ </w:t>
      </w:r>
      <w:r w:rsidRPr="00116C05">
        <w:rPr>
          <w:sz w:val="30"/>
          <w:szCs w:val="30"/>
        </w:rPr>
        <w:t xml:space="preserve">31 </w:t>
      </w:r>
      <w:r w:rsidRPr="00116C05">
        <w:rPr>
          <w:sz w:val="30"/>
          <w:szCs w:val="30"/>
          <w:cs/>
        </w:rPr>
        <w:t xml:space="preserve">ธันวาคม </w:t>
      </w:r>
      <w:r w:rsidRPr="00116C05">
        <w:rPr>
          <w:sz w:val="30"/>
          <w:szCs w:val="30"/>
        </w:rPr>
        <w:t xml:space="preserve">2560 </w:t>
      </w:r>
      <w:r w:rsidRPr="00116C05">
        <w:rPr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6FF5FB57" w14:textId="77777777" w:rsidR="00D671DD" w:rsidRPr="00116C05" w:rsidRDefault="00D671DD" w:rsidP="00D671DD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34" w:type="dxa"/>
        <w:tblInd w:w="450" w:type="dxa"/>
        <w:tblLook w:val="01E0" w:firstRow="1" w:lastRow="1" w:firstColumn="1" w:lastColumn="1" w:noHBand="0" w:noVBand="0"/>
      </w:tblPr>
      <w:tblGrid>
        <w:gridCol w:w="6354"/>
        <w:gridCol w:w="284"/>
        <w:gridCol w:w="992"/>
        <w:gridCol w:w="309"/>
        <w:gridCol w:w="995"/>
      </w:tblGrid>
      <w:tr w:rsidR="00D671DD" w:rsidRPr="00116C05" w14:paraId="2870F0F8" w14:textId="77777777" w:rsidTr="00BC406B">
        <w:tc>
          <w:tcPr>
            <w:tcW w:w="6354" w:type="dxa"/>
          </w:tcPr>
          <w:p w14:paraId="5B5B0D1B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12B0A1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vAlign w:val="bottom"/>
          </w:tcPr>
          <w:p w14:paraId="1B0EF8F1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</w:rPr>
            </w:pPr>
            <w:r w:rsidRPr="00116C05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71DD" w:rsidRPr="00116C05" w14:paraId="776A0A4C" w14:textId="77777777" w:rsidTr="00BC406B">
        <w:tc>
          <w:tcPr>
            <w:tcW w:w="6354" w:type="dxa"/>
          </w:tcPr>
          <w:p w14:paraId="0FD93582" w14:textId="034ED18F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6C05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1AE686C8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CD763C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</w:rPr>
              <w:t>2561</w:t>
            </w:r>
          </w:p>
        </w:tc>
        <w:tc>
          <w:tcPr>
            <w:tcW w:w="309" w:type="dxa"/>
          </w:tcPr>
          <w:p w14:paraId="1D3D8B87" w14:textId="77777777" w:rsidR="00D671DD" w:rsidRPr="00116C05" w:rsidRDefault="00D671DD" w:rsidP="00F573F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Cs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D1E8891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2560</w:t>
            </w:r>
          </w:p>
        </w:tc>
      </w:tr>
      <w:tr w:rsidR="00D671DD" w:rsidRPr="00116C05" w14:paraId="151C3225" w14:textId="77777777" w:rsidTr="00BC406B">
        <w:tc>
          <w:tcPr>
            <w:tcW w:w="6354" w:type="dxa"/>
          </w:tcPr>
          <w:p w14:paraId="3A1A0DD4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491608D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vAlign w:val="bottom"/>
          </w:tcPr>
          <w:p w14:paraId="2831AF3B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i/>
                <w:iCs/>
                <w:sz w:val="30"/>
                <w:szCs w:val="30"/>
              </w:rPr>
              <w:t>(</w:t>
            </w:r>
            <w:r w:rsidRPr="00116C05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6C05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71DD" w:rsidRPr="00116C05" w14:paraId="1D1B3DE8" w14:textId="77777777" w:rsidTr="00BC406B">
        <w:tc>
          <w:tcPr>
            <w:tcW w:w="6354" w:type="dxa"/>
            <w:vAlign w:val="bottom"/>
          </w:tcPr>
          <w:p w14:paraId="75BC6265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b/>
                <w:bCs/>
                <w:i/>
                <w:iCs/>
                <w:sz w:val="30"/>
                <w:szCs w:val="30"/>
              </w:rPr>
            </w:pPr>
            <w:r w:rsidRPr="00116C05">
              <w:rPr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116C0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717BC4B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49F6FF9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33977E6C" w14:textId="77777777" w:rsidR="00D671DD" w:rsidRPr="00116C05" w:rsidRDefault="00D671DD" w:rsidP="00F573F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995" w:type="dxa"/>
            <w:vAlign w:val="bottom"/>
          </w:tcPr>
          <w:p w14:paraId="55D9BC57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75A3E" w:rsidRPr="00116C05" w14:paraId="62E62830" w14:textId="77777777" w:rsidTr="00BC406B">
        <w:tc>
          <w:tcPr>
            <w:tcW w:w="6354" w:type="dxa"/>
            <w:vAlign w:val="bottom"/>
          </w:tcPr>
          <w:p w14:paraId="3922C120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รายได้</w:t>
            </w:r>
            <w:r w:rsidRPr="00116C05">
              <w:rPr>
                <w:rFonts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284" w:type="dxa"/>
          </w:tcPr>
          <w:p w14:paraId="0557CC49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444AFF7" w14:textId="5C6526C6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 xml:space="preserve"> 197,594 </w:t>
            </w:r>
          </w:p>
        </w:tc>
        <w:tc>
          <w:tcPr>
            <w:tcW w:w="309" w:type="dxa"/>
          </w:tcPr>
          <w:p w14:paraId="2A1F46FC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CF30A7D" w14:textId="12453983" w:rsidR="00075A3E" w:rsidRPr="00116C05" w:rsidRDefault="00AA2CCB" w:rsidP="001C11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841,97</w:t>
            </w:r>
            <w:r w:rsidR="001C117A">
              <w:rPr>
                <w:rFonts w:cs="Angsana New"/>
                <w:sz w:val="30"/>
                <w:szCs w:val="30"/>
                <w:lang w:bidi="th-TH"/>
              </w:rPr>
              <w:t>0</w:t>
            </w:r>
          </w:p>
        </w:tc>
      </w:tr>
      <w:tr w:rsidR="00075A3E" w:rsidRPr="00116C05" w14:paraId="72278E72" w14:textId="77777777" w:rsidTr="00BC406B">
        <w:tc>
          <w:tcPr>
            <w:tcW w:w="6354" w:type="dxa"/>
            <w:vAlign w:val="bottom"/>
          </w:tcPr>
          <w:p w14:paraId="32A09DEB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rFonts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284" w:type="dxa"/>
          </w:tcPr>
          <w:p w14:paraId="56D70A19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AB5719" w14:textId="5F711498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>3,107</w:t>
            </w:r>
          </w:p>
        </w:tc>
        <w:tc>
          <w:tcPr>
            <w:tcW w:w="309" w:type="dxa"/>
          </w:tcPr>
          <w:p w14:paraId="523910C7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7245930F" w14:textId="409DF486" w:rsidR="00075A3E" w:rsidRPr="00116C05" w:rsidRDefault="001C117A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28,462</w:t>
            </w:r>
          </w:p>
        </w:tc>
      </w:tr>
      <w:tr w:rsidR="00075A3E" w:rsidRPr="00116C05" w14:paraId="709BB43C" w14:textId="77777777" w:rsidTr="00BC406B">
        <w:tc>
          <w:tcPr>
            <w:tcW w:w="6354" w:type="dxa"/>
            <w:vAlign w:val="bottom"/>
          </w:tcPr>
          <w:p w14:paraId="7290B01C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84" w:type="dxa"/>
          </w:tcPr>
          <w:p w14:paraId="33C11663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A351" w14:textId="1ABDA7BE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200,701</w:t>
            </w:r>
          </w:p>
        </w:tc>
        <w:tc>
          <w:tcPr>
            <w:tcW w:w="309" w:type="dxa"/>
          </w:tcPr>
          <w:p w14:paraId="287A1B9D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30EC" w14:textId="3E96A9DC" w:rsidR="00075A3E" w:rsidRPr="00116C05" w:rsidRDefault="001C117A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870,432</w:t>
            </w:r>
          </w:p>
        </w:tc>
      </w:tr>
      <w:tr w:rsidR="00075A3E" w:rsidRPr="00116C05" w14:paraId="1DE08714" w14:textId="77777777" w:rsidTr="00BC406B">
        <w:tc>
          <w:tcPr>
            <w:tcW w:w="6354" w:type="dxa"/>
            <w:vAlign w:val="bottom"/>
          </w:tcPr>
          <w:p w14:paraId="205E4E38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B8DE3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AF2B9C" w14:textId="77777777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0228D9F7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43E877C" w14:textId="77777777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75A3E" w:rsidRPr="00116C05" w14:paraId="219CB6E1" w14:textId="77777777" w:rsidTr="00BC406B">
        <w:tc>
          <w:tcPr>
            <w:tcW w:w="6354" w:type="dxa"/>
            <w:vAlign w:val="bottom"/>
          </w:tcPr>
          <w:p w14:paraId="49AACB61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rFonts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38491C29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7CA1527" w14:textId="323D5642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>120,925</w:t>
            </w:r>
          </w:p>
        </w:tc>
        <w:tc>
          <w:tcPr>
            <w:tcW w:w="309" w:type="dxa"/>
          </w:tcPr>
          <w:p w14:paraId="4E9A6537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429C5FA" w14:textId="3FD635B7" w:rsidR="00075A3E" w:rsidRPr="00116C05" w:rsidRDefault="002B7475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658,046</w:t>
            </w:r>
          </w:p>
        </w:tc>
      </w:tr>
      <w:tr w:rsidR="00075A3E" w:rsidRPr="00116C05" w14:paraId="4D02C98E" w14:textId="77777777" w:rsidTr="00BC406B">
        <w:tc>
          <w:tcPr>
            <w:tcW w:w="6354" w:type="dxa"/>
            <w:vAlign w:val="bottom"/>
          </w:tcPr>
          <w:p w14:paraId="14208BEA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84" w:type="dxa"/>
          </w:tcPr>
          <w:p w14:paraId="3FA44FFF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D9DC820" w14:textId="369958CE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>41,041</w:t>
            </w:r>
          </w:p>
        </w:tc>
        <w:tc>
          <w:tcPr>
            <w:tcW w:w="309" w:type="dxa"/>
          </w:tcPr>
          <w:p w14:paraId="491328F9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F17BEE1" w14:textId="3D355067" w:rsidR="00075A3E" w:rsidRPr="00116C05" w:rsidRDefault="001C117A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297,154</w:t>
            </w:r>
          </w:p>
        </w:tc>
      </w:tr>
      <w:tr w:rsidR="00075A3E" w:rsidRPr="00116C05" w14:paraId="4295E304" w14:textId="77777777" w:rsidTr="00BC406B">
        <w:tc>
          <w:tcPr>
            <w:tcW w:w="6354" w:type="dxa"/>
            <w:vAlign w:val="bottom"/>
          </w:tcPr>
          <w:p w14:paraId="7EFB2453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4" w:type="dxa"/>
          </w:tcPr>
          <w:p w14:paraId="03AD78E5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039CAB" w14:textId="349124B1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9</w:t>
            </w:r>
          </w:p>
        </w:tc>
        <w:tc>
          <w:tcPr>
            <w:tcW w:w="309" w:type="dxa"/>
          </w:tcPr>
          <w:p w14:paraId="729E1DCA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6E9CE23" w14:textId="40611E21" w:rsidR="00075A3E" w:rsidRPr="00116C05" w:rsidRDefault="002B7475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46</w:t>
            </w:r>
          </w:p>
        </w:tc>
      </w:tr>
      <w:tr w:rsidR="00075A3E" w:rsidRPr="00116C05" w14:paraId="0B951C54" w14:textId="77777777" w:rsidTr="00BC406B">
        <w:tc>
          <w:tcPr>
            <w:tcW w:w="6354" w:type="dxa"/>
            <w:vAlign w:val="bottom"/>
          </w:tcPr>
          <w:p w14:paraId="0B32E32D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116C05">
              <w:rPr>
                <w:b/>
                <w:bCs/>
                <w:sz w:val="30"/>
                <w:szCs w:val="30"/>
                <w:cs/>
              </w:rPr>
              <w:t>ค่าใช้จ่าย</w:t>
            </w:r>
            <w:r w:rsidRPr="00116C0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A41FD34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B9527" w14:textId="1926A664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</w:rPr>
              <w:t>161,975</w:t>
            </w:r>
          </w:p>
        </w:tc>
        <w:tc>
          <w:tcPr>
            <w:tcW w:w="309" w:type="dxa"/>
          </w:tcPr>
          <w:p w14:paraId="3BB5A3CE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D6E0" w14:textId="3F7B890A" w:rsidR="00075A3E" w:rsidRPr="00116C05" w:rsidRDefault="001C117A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955,246</w:t>
            </w:r>
          </w:p>
        </w:tc>
      </w:tr>
      <w:tr w:rsidR="00075A3E" w:rsidRPr="00116C05" w14:paraId="0DCEF442" w14:textId="77777777" w:rsidTr="00BC406B">
        <w:tc>
          <w:tcPr>
            <w:tcW w:w="6354" w:type="dxa"/>
            <w:vAlign w:val="bottom"/>
          </w:tcPr>
          <w:p w14:paraId="726C8AE5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195EDD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591EDF" w14:textId="77777777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0F024202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4AAF6E7" w14:textId="77777777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75A3E" w:rsidRPr="00116C05" w14:paraId="54C17118" w14:textId="77777777" w:rsidTr="00BC406B">
        <w:tc>
          <w:tcPr>
            <w:tcW w:w="6354" w:type="dxa"/>
            <w:vAlign w:val="bottom"/>
          </w:tcPr>
          <w:p w14:paraId="577D3083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ส่วนแบ่งกำไร</w:t>
            </w:r>
            <w:r w:rsidRPr="00116C0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16C05">
              <w:rPr>
                <w:sz w:val="30"/>
                <w:szCs w:val="30"/>
              </w:rPr>
              <w:t>(</w:t>
            </w:r>
            <w:r w:rsidRPr="00116C05">
              <w:rPr>
                <w:rFonts w:hint="cs"/>
                <w:sz w:val="30"/>
                <w:szCs w:val="30"/>
                <w:cs/>
              </w:rPr>
              <w:t xml:space="preserve">ขาดทุน) </w:t>
            </w:r>
            <w:r w:rsidRPr="00116C05">
              <w:rPr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284" w:type="dxa"/>
          </w:tcPr>
          <w:p w14:paraId="78BAF5B1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7707AEA" w14:textId="35E06E0E" w:rsidR="00075A3E" w:rsidRPr="00116C05" w:rsidRDefault="00075A3E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(4,</w:t>
            </w:r>
            <w:r w:rsidRPr="00BC406B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Pr="00116C05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71284756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1459066" w14:textId="41E6A00A" w:rsidR="00075A3E" w:rsidRPr="00116C05" w:rsidRDefault="002B7475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120,072</w:t>
            </w:r>
          </w:p>
        </w:tc>
      </w:tr>
      <w:tr w:rsidR="00075A3E" w:rsidRPr="00116C05" w14:paraId="43184CE7" w14:textId="77777777" w:rsidTr="00BC406B">
        <w:tc>
          <w:tcPr>
            <w:tcW w:w="6354" w:type="dxa"/>
            <w:vAlign w:val="bottom"/>
          </w:tcPr>
          <w:p w14:paraId="1C1C8FF8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116C05">
              <w:rPr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จากกิจกรรมการ</w:t>
            </w:r>
            <w:r w:rsidRPr="00116C05">
              <w:rPr>
                <w:b/>
                <w:b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84" w:type="dxa"/>
          </w:tcPr>
          <w:p w14:paraId="0ECBE64D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4EDD35" w14:textId="3761247F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34,200</w:t>
            </w:r>
          </w:p>
        </w:tc>
        <w:tc>
          <w:tcPr>
            <w:tcW w:w="309" w:type="dxa"/>
          </w:tcPr>
          <w:p w14:paraId="4F890DCC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7E33941" w14:textId="38D2FF51" w:rsidR="00075A3E" w:rsidRPr="00116C05" w:rsidRDefault="00D50C26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35,258</w:t>
            </w:r>
          </w:p>
        </w:tc>
      </w:tr>
      <w:tr w:rsidR="00075A3E" w:rsidRPr="00116C05" w14:paraId="02114081" w14:textId="77777777" w:rsidTr="00BC406B">
        <w:tc>
          <w:tcPr>
            <w:tcW w:w="6354" w:type="dxa"/>
            <w:vAlign w:val="bottom"/>
          </w:tcPr>
          <w:p w14:paraId="164B0F0A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ภาษีเงินได้</w:t>
            </w:r>
            <w:r w:rsidRPr="00116C05">
              <w:rPr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88CB34B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C73B16" w14:textId="3D99656D" w:rsidR="00075A3E" w:rsidRPr="00116C05" w:rsidRDefault="00075A3E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>(7,</w:t>
            </w:r>
            <w:r w:rsidRPr="00116C05">
              <w:rPr>
                <w:rFonts w:cs="Angsana New"/>
                <w:sz w:val="30"/>
                <w:szCs w:val="30"/>
              </w:rPr>
              <w:t>648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9" w:type="dxa"/>
          </w:tcPr>
          <w:p w14:paraId="7E32719D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703D7DD5" w14:textId="32CD5746" w:rsidR="00075A3E" w:rsidRPr="00116C05" w:rsidRDefault="002B7475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5,011</w:t>
            </w:r>
          </w:p>
        </w:tc>
      </w:tr>
      <w:tr w:rsidR="00075A3E" w:rsidRPr="00116C05" w14:paraId="0823F2C4" w14:textId="77777777" w:rsidTr="00BC406B">
        <w:tc>
          <w:tcPr>
            <w:tcW w:w="6354" w:type="dxa"/>
            <w:vAlign w:val="bottom"/>
          </w:tcPr>
          <w:p w14:paraId="6AE44C88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116C05">
              <w:rPr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116C05">
              <w:rPr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116C05">
              <w:rPr>
                <w:b/>
                <w:bCs/>
                <w:sz w:val="30"/>
                <w:szCs w:val="30"/>
              </w:rPr>
              <w:t>(</w:t>
            </w:r>
            <w:r w:rsidRPr="00116C05">
              <w:rPr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84" w:type="dxa"/>
          </w:tcPr>
          <w:p w14:paraId="5358FC09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9D524" w14:textId="42CCADB0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26,552</w:t>
            </w:r>
          </w:p>
        </w:tc>
        <w:tc>
          <w:tcPr>
            <w:tcW w:w="309" w:type="dxa"/>
          </w:tcPr>
          <w:p w14:paraId="350280D3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4E1B7" w14:textId="58D87724" w:rsidR="00075A3E" w:rsidRPr="00116C05" w:rsidRDefault="002B7475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40,269</w:t>
            </w:r>
          </w:p>
        </w:tc>
      </w:tr>
      <w:tr w:rsidR="00D50C26" w:rsidRPr="00116C05" w14:paraId="3A096C62" w14:textId="77777777" w:rsidTr="00BC406B">
        <w:tc>
          <w:tcPr>
            <w:tcW w:w="6354" w:type="dxa"/>
            <w:vAlign w:val="bottom"/>
          </w:tcPr>
          <w:p w14:paraId="59217EB5" w14:textId="77777777" w:rsidR="00D50C26" w:rsidRPr="00116C05" w:rsidRDefault="00D50C26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506C7D5" w14:textId="77777777" w:rsidR="00D50C26" w:rsidRPr="00116C05" w:rsidRDefault="00D50C26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2D2DAB" w14:textId="77777777" w:rsidR="00D50C26" w:rsidRPr="00116C05" w:rsidRDefault="00D50C26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003DB332" w14:textId="77777777" w:rsidR="00D50C26" w:rsidRPr="00116C05" w:rsidRDefault="00D50C26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A102FDF" w14:textId="77777777" w:rsidR="00D50C26" w:rsidRDefault="00D50C26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D50C26" w:rsidRPr="00116C05" w14:paraId="3CCC27D0" w14:textId="77777777" w:rsidTr="00BC406B">
        <w:tc>
          <w:tcPr>
            <w:tcW w:w="6354" w:type="dxa"/>
            <w:vAlign w:val="bottom"/>
          </w:tcPr>
          <w:p w14:paraId="2DA5DAF9" w14:textId="7AA4290D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9E6B6C">
              <w:rPr>
                <w:rFonts w:hint="cs"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284" w:type="dxa"/>
          </w:tcPr>
          <w:p w14:paraId="4ECE5088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BF45596" w14:textId="77777777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47842FB6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5273940" w14:textId="77777777" w:rsidR="00D50C26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D50C26" w:rsidRPr="00116C05" w14:paraId="6835735C" w14:textId="77777777" w:rsidTr="00BC406B">
        <w:tc>
          <w:tcPr>
            <w:tcW w:w="6354" w:type="dxa"/>
            <w:vAlign w:val="bottom"/>
          </w:tcPr>
          <w:p w14:paraId="33A9C22F" w14:textId="06C7CEDD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284" w:type="dxa"/>
          </w:tcPr>
          <w:p w14:paraId="128B5720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69A1622" w14:textId="3A57A092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24,613</w:t>
            </w:r>
          </w:p>
        </w:tc>
        <w:tc>
          <w:tcPr>
            <w:tcW w:w="309" w:type="dxa"/>
          </w:tcPr>
          <w:p w14:paraId="604FCFF8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0EA5115" w14:textId="63C8EFF7" w:rsidR="00D50C26" w:rsidRPr="00F124D6" w:rsidRDefault="00F124D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F124D6">
              <w:rPr>
                <w:rFonts w:cs="Angsana New"/>
                <w:sz w:val="30"/>
                <w:szCs w:val="30"/>
              </w:rPr>
              <w:t>48,602</w:t>
            </w:r>
          </w:p>
        </w:tc>
      </w:tr>
      <w:tr w:rsidR="00D50C26" w:rsidRPr="00116C05" w14:paraId="10ED0C68" w14:textId="77777777" w:rsidTr="00BC406B">
        <w:tc>
          <w:tcPr>
            <w:tcW w:w="6354" w:type="dxa"/>
            <w:vAlign w:val="bottom"/>
          </w:tcPr>
          <w:p w14:paraId="245DBF7C" w14:textId="7A978679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284" w:type="dxa"/>
          </w:tcPr>
          <w:p w14:paraId="3B87C6F3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E82185" w14:textId="220EC6F2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1,939</w:t>
            </w:r>
          </w:p>
        </w:tc>
        <w:tc>
          <w:tcPr>
            <w:tcW w:w="309" w:type="dxa"/>
          </w:tcPr>
          <w:p w14:paraId="7E5AC72D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B97FDB5" w14:textId="69A5B046" w:rsidR="00D50C26" w:rsidRPr="00F124D6" w:rsidRDefault="00F124D6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124D6">
              <w:rPr>
                <w:rFonts w:cs="Angsana New"/>
                <w:sz w:val="30"/>
                <w:szCs w:val="30"/>
                <w:lang w:bidi="th-TH"/>
              </w:rPr>
              <w:t>(8,</w:t>
            </w:r>
            <w:r w:rsidRPr="00BC406B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Pr="00F124D6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</w:tr>
      <w:tr w:rsidR="00D50C26" w:rsidRPr="00116C05" w14:paraId="0FE98922" w14:textId="77777777" w:rsidTr="00BC406B">
        <w:tc>
          <w:tcPr>
            <w:tcW w:w="6354" w:type="dxa"/>
            <w:vAlign w:val="bottom"/>
          </w:tcPr>
          <w:p w14:paraId="518146C5" w14:textId="4E03745D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9E6B6C">
              <w:rPr>
                <w:rFonts w:hint="cs"/>
                <w:b/>
                <w:bCs/>
                <w:sz w:val="30"/>
                <w:szCs w:val="30"/>
                <w:cs/>
              </w:rPr>
              <w:t>กำไรส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ุ</w:t>
            </w:r>
            <w:r w:rsidR="0043262D">
              <w:rPr>
                <w:rFonts w:hint="cs"/>
                <w:b/>
                <w:bCs/>
                <w:sz w:val="30"/>
                <w:szCs w:val="30"/>
                <w:cs/>
              </w:rPr>
              <w:t>ทธิ</w:t>
            </w:r>
            <w:r w:rsidRPr="009E6B6C">
              <w:rPr>
                <w:rFonts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284" w:type="dxa"/>
          </w:tcPr>
          <w:p w14:paraId="6784E142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9E2E" w14:textId="7B37CB75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26,552</w:t>
            </w:r>
          </w:p>
        </w:tc>
        <w:tc>
          <w:tcPr>
            <w:tcW w:w="309" w:type="dxa"/>
          </w:tcPr>
          <w:p w14:paraId="183B388F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58484" w14:textId="000CED89" w:rsidR="00D50C26" w:rsidRDefault="00F124D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40,269</w:t>
            </w:r>
          </w:p>
        </w:tc>
      </w:tr>
      <w:tr w:rsidR="00D50C26" w:rsidRPr="00116C05" w14:paraId="6BC5A923" w14:textId="77777777" w:rsidTr="00BC406B">
        <w:tc>
          <w:tcPr>
            <w:tcW w:w="6354" w:type="dxa"/>
            <w:vAlign w:val="bottom"/>
          </w:tcPr>
          <w:p w14:paraId="0105DBE0" w14:textId="77777777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8D0DF77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019AFD2" w14:textId="77777777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9" w:type="dxa"/>
          </w:tcPr>
          <w:p w14:paraId="547AFD8E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D5E0A81" w14:textId="77777777" w:rsidR="00D50C26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D50C26" w:rsidRPr="00116C05" w14:paraId="21EBA730" w14:textId="77777777" w:rsidTr="00BC406B">
        <w:tc>
          <w:tcPr>
            <w:tcW w:w="6354" w:type="dxa"/>
            <w:vAlign w:val="bottom"/>
          </w:tcPr>
          <w:p w14:paraId="6C977D98" w14:textId="77777777" w:rsidR="00D50C26" w:rsidRPr="00116C05" w:rsidRDefault="00D50C26" w:rsidP="00D50C26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0ABA191F" w14:textId="77777777" w:rsidR="00D50C26" w:rsidRPr="00116C05" w:rsidRDefault="00D50C26" w:rsidP="00D50C2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0627921" w14:textId="6933D1A8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0.01</w:t>
            </w:r>
          </w:p>
        </w:tc>
        <w:tc>
          <w:tcPr>
            <w:tcW w:w="309" w:type="dxa"/>
          </w:tcPr>
          <w:p w14:paraId="7CCDA9AC" w14:textId="77777777" w:rsidR="00D50C26" w:rsidRPr="00116C05" w:rsidRDefault="00D50C26" w:rsidP="00D50C26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78F31EA5" w14:textId="22E7A8E4" w:rsidR="00D50C26" w:rsidRPr="00116C05" w:rsidRDefault="00D50C26" w:rsidP="00D50C2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0.21</w:t>
            </w:r>
          </w:p>
        </w:tc>
      </w:tr>
    </w:tbl>
    <w:p w14:paraId="209C54CC" w14:textId="77777777" w:rsidR="00D671DD" w:rsidRDefault="00D671DD" w:rsidP="005A0070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C20F50D" w14:textId="77777777" w:rsidR="00116C05" w:rsidRDefault="00116C05" w:rsidP="005A0070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725"/>
        <w:gridCol w:w="897"/>
        <w:gridCol w:w="1009"/>
        <w:gridCol w:w="270"/>
        <w:gridCol w:w="1009"/>
      </w:tblGrid>
      <w:tr w:rsidR="00D671DD" w:rsidRPr="00116C05" w14:paraId="7DFB6204" w14:textId="77777777" w:rsidTr="00F573F4">
        <w:trPr>
          <w:tblHeader/>
        </w:trPr>
        <w:tc>
          <w:tcPr>
            <w:tcW w:w="5725" w:type="dxa"/>
          </w:tcPr>
          <w:p w14:paraId="286DCBFC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4D07" w14:textId="77777777" w:rsidR="00D671DD" w:rsidRPr="00116C05" w:rsidRDefault="00D671DD" w:rsidP="00F573F4">
            <w:pPr>
              <w:pStyle w:val="BodyText"/>
              <w:keepNext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outlineLvl w:val="1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3F92CE26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</w:rPr>
            </w:pPr>
            <w:r w:rsidRPr="00116C05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71DD" w:rsidRPr="00116C05" w14:paraId="5D7A195F" w14:textId="77777777" w:rsidTr="00F573F4">
        <w:trPr>
          <w:tblHeader/>
        </w:trPr>
        <w:tc>
          <w:tcPr>
            <w:tcW w:w="5725" w:type="dxa"/>
          </w:tcPr>
          <w:p w14:paraId="2FEC27F8" w14:textId="4449303F" w:rsidR="00D671DD" w:rsidRPr="00116C05" w:rsidRDefault="002357B2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b/>
                <w:i/>
                <w:iCs/>
                <w:sz w:val="30"/>
                <w:szCs w:val="30"/>
              </w:rPr>
              <w:t xml:space="preserve"> 31 </w:t>
            </w:r>
            <w:r w:rsidR="00D159F8" w:rsidRPr="00116C05">
              <w:rPr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7" w:type="dxa"/>
          </w:tcPr>
          <w:p w14:paraId="11C619F5" w14:textId="77777777" w:rsidR="00D671DD" w:rsidRPr="00116C05" w:rsidRDefault="00D671DD" w:rsidP="00F573F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7DE7CB4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30"/>
                <w:szCs w:val="30"/>
              </w:rPr>
            </w:pPr>
            <w:r w:rsidRPr="00116C05">
              <w:rPr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D630824" w14:textId="77777777" w:rsidR="00D671DD" w:rsidRPr="00116C05" w:rsidRDefault="00D671DD" w:rsidP="00F573F4">
            <w:pPr>
              <w:keepNext/>
              <w:shd w:val="solid" w:color="FFFFFF" w:fill="FFFFFF"/>
              <w:tabs>
                <w:tab w:val="center" w:pos="4536"/>
                <w:tab w:val="right" w:pos="9072"/>
              </w:tabs>
              <w:jc w:val="center"/>
              <w:outlineLvl w:val="0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B3C2591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</w:rPr>
            </w:pPr>
            <w:r w:rsidRPr="00116C05">
              <w:rPr>
                <w:sz w:val="30"/>
                <w:szCs w:val="30"/>
              </w:rPr>
              <w:t>2560</w:t>
            </w:r>
          </w:p>
        </w:tc>
      </w:tr>
      <w:tr w:rsidR="00D671DD" w:rsidRPr="00116C05" w14:paraId="3829DC40" w14:textId="77777777" w:rsidTr="00F573F4">
        <w:trPr>
          <w:tblHeader/>
        </w:trPr>
        <w:tc>
          <w:tcPr>
            <w:tcW w:w="5725" w:type="dxa"/>
          </w:tcPr>
          <w:p w14:paraId="302C285B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2914F28B" w14:textId="77777777" w:rsidR="00D671DD" w:rsidRPr="00116C05" w:rsidRDefault="00D671DD" w:rsidP="00F573F4">
            <w:pPr>
              <w:pStyle w:val="BodyText"/>
              <w:keepNext/>
              <w:shd w:val="solid" w:color="FFFFFF" w:fill="FFFFFF"/>
              <w:tabs>
                <w:tab w:val="center" w:pos="4536"/>
                <w:tab w:val="right" w:pos="9072"/>
              </w:tabs>
              <w:spacing w:after="0"/>
              <w:ind w:left="54" w:right="-108"/>
              <w:jc w:val="center"/>
              <w:outlineLvl w:val="0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23A97CEA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i/>
                <w:iCs/>
                <w:sz w:val="30"/>
                <w:szCs w:val="30"/>
              </w:rPr>
              <w:t>(</w:t>
            </w:r>
            <w:r w:rsidRPr="00116C05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6C05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71DD" w:rsidRPr="00116C05" w14:paraId="282C101D" w14:textId="77777777" w:rsidTr="00F573F4">
        <w:tc>
          <w:tcPr>
            <w:tcW w:w="6622" w:type="dxa"/>
            <w:gridSpan w:val="2"/>
            <w:vAlign w:val="bottom"/>
          </w:tcPr>
          <w:p w14:paraId="38F3426A" w14:textId="77777777" w:rsidR="00D671DD" w:rsidRPr="00116C05" w:rsidRDefault="00D671DD" w:rsidP="00F573F4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b/>
                <w:bCs/>
                <w:i/>
                <w:i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116C05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09" w:type="dxa"/>
            <w:vAlign w:val="bottom"/>
          </w:tcPr>
          <w:p w14:paraId="6747BB11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05DDB" w14:textId="77777777" w:rsidR="00D671DD" w:rsidRPr="00116C05" w:rsidRDefault="00D671DD" w:rsidP="00F573F4">
            <w:pPr>
              <w:tabs>
                <w:tab w:val="center" w:pos="4536"/>
                <w:tab w:val="right" w:pos="9072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B7D7CDD" w14:textId="77777777" w:rsidR="00D671DD" w:rsidRPr="00116C05" w:rsidRDefault="00D671DD" w:rsidP="00F573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075A3E" w:rsidRPr="00116C05" w14:paraId="6D1467F4" w14:textId="77777777" w:rsidTr="00F573F4">
        <w:tc>
          <w:tcPr>
            <w:tcW w:w="5725" w:type="dxa"/>
            <w:vAlign w:val="bottom"/>
          </w:tcPr>
          <w:p w14:paraId="3D72FC9B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</w:t>
            </w:r>
            <w:r w:rsidRPr="00116C05">
              <w:rPr>
                <w:rFonts w:hint="cs"/>
                <w:sz w:val="30"/>
                <w:szCs w:val="30"/>
                <w:cs/>
              </w:rPr>
              <w:t>ได้มาจาก</w:t>
            </w:r>
            <w:r w:rsidRPr="00116C05">
              <w:rPr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897" w:type="dxa"/>
          </w:tcPr>
          <w:p w14:paraId="7F519880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85470AA" w14:textId="5503F714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>57,421</w:t>
            </w:r>
          </w:p>
        </w:tc>
        <w:tc>
          <w:tcPr>
            <w:tcW w:w="270" w:type="dxa"/>
          </w:tcPr>
          <w:p w14:paraId="5A7327DC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ECD17BD" w14:textId="63F4DE89" w:rsidR="00075A3E" w:rsidRPr="00116C05" w:rsidRDefault="002357B2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16,434</w:t>
            </w:r>
          </w:p>
        </w:tc>
      </w:tr>
      <w:tr w:rsidR="00075A3E" w:rsidRPr="00116C05" w14:paraId="03ED1A18" w14:textId="77777777" w:rsidTr="00F573F4">
        <w:tc>
          <w:tcPr>
            <w:tcW w:w="5725" w:type="dxa"/>
            <w:vAlign w:val="bottom"/>
          </w:tcPr>
          <w:p w14:paraId="42E4E19E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897" w:type="dxa"/>
          </w:tcPr>
          <w:p w14:paraId="61B04C7A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372DB9B" w14:textId="426C2B5E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85FA9BE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8FFAF18" w14:textId="34DCC9A0" w:rsidR="00075A3E" w:rsidRPr="00116C05" w:rsidRDefault="002357B2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114,180</w:t>
            </w:r>
          </w:p>
        </w:tc>
      </w:tr>
      <w:tr w:rsidR="00075A3E" w:rsidRPr="00116C05" w14:paraId="7E63B06F" w14:textId="77777777" w:rsidTr="00BC406B">
        <w:tc>
          <w:tcPr>
            <w:tcW w:w="5725" w:type="dxa"/>
            <w:vAlign w:val="bottom"/>
          </w:tcPr>
          <w:p w14:paraId="3A0EAD43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</w:t>
            </w:r>
            <w:r w:rsidRPr="00116C05">
              <w:rPr>
                <w:rFonts w:hint="cs"/>
                <w:sz w:val="30"/>
                <w:szCs w:val="30"/>
                <w:cs/>
              </w:rPr>
              <w:t>ใช้ไปใน</w:t>
            </w:r>
            <w:r w:rsidRPr="00116C05">
              <w:rPr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897" w:type="dxa"/>
          </w:tcPr>
          <w:p w14:paraId="6019B310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4F750D7" w14:textId="08F1CACE" w:rsidR="00075A3E" w:rsidRPr="00116C05" w:rsidRDefault="00075A3E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(13,505)</w:t>
            </w:r>
          </w:p>
        </w:tc>
        <w:tc>
          <w:tcPr>
            <w:tcW w:w="270" w:type="dxa"/>
          </w:tcPr>
          <w:p w14:paraId="2EE534C1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A259220" w14:textId="152FBFF1" w:rsidR="00075A3E" w:rsidRPr="00116C05" w:rsidRDefault="002357B2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(8,011)</w:t>
            </w:r>
          </w:p>
        </w:tc>
      </w:tr>
      <w:tr w:rsidR="00075A3E" w:rsidRPr="007436C9" w14:paraId="475AB065" w14:textId="77777777" w:rsidTr="00F573F4">
        <w:tc>
          <w:tcPr>
            <w:tcW w:w="5725" w:type="dxa"/>
            <w:vAlign w:val="bottom"/>
          </w:tcPr>
          <w:p w14:paraId="51749838" w14:textId="77777777" w:rsidR="00075A3E" w:rsidRPr="00116C05" w:rsidRDefault="00075A3E" w:rsidP="00075A3E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897" w:type="dxa"/>
          </w:tcPr>
          <w:p w14:paraId="01008CF7" w14:textId="77777777" w:rsidR="00075A3E" w:rsidRPr="00116C05" w:rsidRDefault="00075A3E" w:rsidP="00075A3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C936F" w14:textId="2F339701" w:rsidR="00075A3E" w:rsidRPr="00116C05" w:rsidRDefault="00075A3E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16C05">
              <w:rPr>
                <w:rFonts w:cs="Angsana New"/>
                <w:b/>
                <w:bCs/>
                <w:sz w:val="30"/>
                <w:szCs w:val="30"/>
              </w:rPr>
              <w:t>43,943</w:t>
            </w:r>
          </w:p>
        </w:tc>
        <w:tc>
          <w:tcPr>
            <w:tcW w:w="270" w:type="dxa"/>
          </w:tcPr>
          <w:p w14:paraId="0220C98B" w14:textId="77777777" w:rsidR="00075A3E" w:rsidRPr="00116C05" w:rsidRDefault="00075A3E" w:rsidP="00075A3E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08BA9" w14:textId="63E33898" w:rsidR="00075A3E" w:rsidRPr="00116C05" w:rsidRDefault="002357B2" w:rsidP="00075A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122,603</w:t>
            </w:r>
          </w:p>
        </w:tc>
      </w:tr>
    </w:tbl>
    <w:p w14:paraId="76952212" w14:textId="07AA6871" w:rsidR="005A0070" w:rsidRDefault="005A0070" w:rsidP="00252575">
      <w:pPr>
        <w:rPr>
          <w:rFonts w:asciiTheme="majorBidi" w:hAnsiTheme="majorBidi"/>
          <w:cs/>
        </w:rPr>
      </w:pPr>
    </w:p>
    <w:p w14:paraId="27264F0A" w14:textId="77777777" w:rsidR="00DF4543" w:rsidRPr="005C2D3F" w:rsidRDefault="00DF4543" w:rsidP="00DF4543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เงินลงทุนในบริษัทร่วมและการร่วมค้า</w:t>
      </w:r>
    </w:p>
    <w:p w14:paraId="03B2F3D3" w14:textId="77777777" w:rsidR="00DF4543" w:rsidRPr="005C2D3F" w:rsidRDefault="00DF4543" w:rsidP="00231F4B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371"/>
        <w:gridCol w:w="1007"/>
        <w:gridCol w:w="271"/>
        <w:gridCol w:w="991"/>
        <w:gridCol w:w="271"/>
        <w:gridCol w:w="1078"/>
        <w:gridCol w:w="276"/>
        <w:gridCol w:w="982"/>
      </w:tblGrid>
      <w:tr w:rsidR="00D33AAE" w:rsidRPr="005C2D3F" w14:paraId="7A14A524" w14:textId="77777777" w:rsidTr="0043262D">
        <w:trPr>
          <w:tblHeader/>
        </w:trPr>
        <w:tc>
          <w:tcPr>
            <w:tcW w:w="2056" w:type="pct"/>
          </w:tcPr>
          <w:p w14:paraId="03409A2E" w14:textId="77777777" w:rsidR="00D33AAE" w:rsidRPr="005C2D3F" w:rsidRDefault="00D33AAE" w:rsidP="00980269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pct"/>
          </w:tcPr>
          <w:p w14:paraId="606796D9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</w:tcPr>
          <w:p w14:paraId="0112EF43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E717B16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728BD91A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4DB" w:rsidRPr="005C2D3F" w14:paraId="41F7D829" w14:textId="77777777" w:rsidTr="0043262D">
        <w:trPr>
          <w:tblHeader/>
        </w:trPr>
        <w:tc>
          <w:tcPr>
            <w:tcW w:w="2056" w:type="pct"/>
          </w:tcPr>
          <w:p w14:paraId="05104919" w14:textId="77777777" w:rsidR="000564DB" w:rsidRPr="005C2D3F" w:rsidRDefault="000564DB" w:rsidP="000564DB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5CD0F0AA" w14:textId="166657E6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56AD8685" w14:textId="79EDC1BA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14:paraId="5A0E7135" w14:textId="77777777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7719F6BC" w14:textId="4C5E08A4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52" w:type="pct"/>
          </w:tcPr>
          <w:p w14:paraId="3A1B8D7F" w14:textId="77777777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E101D13" w14:textId="00492B31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5B3836DF" w14:textId="77777777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69DE21B" w14:textId="3DE59AF5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0564DB" w:rsidRPr="005C2D3F" w14:paraId="764C73C2" w14:textId="77777777" w:rsidTr="0043262D">
        <w:trPr>
          <w:tblHeader/>
        </w:trPr>
        <w:tc>
          <w:tcPr>
            <w:tcW w:w="2056" w:type="pct"/>
          </w:tcPr>
          <w:p w14:paraId="5C2C7921" w14:textId="77777777" w:rsidR="000564DB" w:rsidRPr="005C2D3F" w:rsidRDefault="000564DB" w:rsidP="000564DB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312FD7D5" w14:textId="77777777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pct"/>
            <w:gridSpan w:val="7"/>
          </w:tcPr>
          <w:p w14:paraId="1377CEFD" w14:textId="77777777" w:rsidR="000564DB" w:rsidRPr="005C2D3F" w:rsidRDefault="000564DB" w:rsidP="000564D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4DB" w:rsidRPr="005C2D3F" w14:paraId="6CA80EC3" w14:textId="77777777" w:rsidTr="0043262D">
        <w:tc>
          <w:tcPr>
            <w:tcW w:w="2056" w:type="pct"/>
          </w:tcPr>
          <w:p w14:paraId="6E01CDFD" w14:textId="77777777" w:rsidR="000564DB" w:rsidRPr="005C2D3F" w:rsidRDefault="000564DB" w:rsidP="000564DB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8" w:type="pct"/>
          </w:tcPr>
          <w:p w14:paraId="56484E22" w14:textId="77777777" w:rsidR="000564DB" w:rsidRPr="005C2D3F" w:rsidRDefault="000564DB" w:rsidP="000564DB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2EEA457F" w14:textId="77777777" w:rsidR="000564DB" w:rsidRPr="005C2D3F" w:rsidRDefault="000564DB" w:rsidP="000564DB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6C78D620" w14:textId="77777777" w:rsidR="000564DB" w:rsidRPr="005C2D3F" w:rsidRDefault="000564DB" w:rsidP="000564D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72BB8448" w14:textId="77777777" w:rsidR="000564DB" w:rsidRPr="005C2D3F" w:rsidRDefault="000564DB" w:rsidP="000564DB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1ECEA556" w14:textId="77777777" w:rsidR="000564DB" w:rsidRPr="005C2D3F" w:rsidRDefault="000564DB" w:rsidP="000564D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8A98C5C" w14:textId="77777777" w:rsidR="000564DB" w:rsidRPr="005C2D3F" w:rsidRDefault="000564DB" w:rsidP="000564DB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5" w:type="pct"/>
          </w:tcPr>
          <w:p w14:paraId="1B7AA780" w14:textId="77777777" w:rsidR="000564DB" w:rsidRPr="005C2D3F" w:rsidRDefault="000564DB" w:rsidP="000564D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B789990" w14:textId="77777777" w:rsidR="000564DB" w:rsidRPr="005C2D3F" w:rsidRDefault="000564DB" w:rsidP="000564DB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DB0595" w:rsidRPr="005C2D3F" w14:paraId="75C2539A" w14:textId="77777777" w:rsidTr="0043262D">
        <w:tc>
          <w:tcPr>
            <w:tcW w:w="2056" w:type="pct"/>
          </w:tcPr>
          <w:p w14:paraId="064B4CCC" w14:textId="77777777" w:rsidR="00DB0595" w:rsidRPr="005C2D3F" w:rsidRDefault="00DB0595" w:rsidP="00DB0595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208" w:type="pct"/>
          </w:tcPr>
          <w:p w14:paraId="11CDEEA0" w14:textId="77777777" w:rsidR="00DB0595" w:rsidRPr="005C2D3F" w:rsidRDefault="00DB0595" w:rsidP="00DB059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244832AA" w14:textId="5F50E444" w:rsidR="00DB0595" w:rsidRPr="00B66574" w:rsidRDefault="00DF659F" w:rsidP="00DB059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621,497</w:t>
            </w:r>
          </w:p>
        </w:tc>
        <w:tc>
          <w:tcPr>
            <w:tcW w:w="152" w:type="pct"/>
          </w:tcPr>
          <w:p w14:paraId="00CC62A0" w14:textId="77777777" w:rsidR="00DB0595" w:rsidRPr="00B66574" w:rsidRDefault="00DB0595" w:rsidP="00DB0595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3BF056D0" w14:textId="55DFB70C" w:rsidR="00DB0595" w:rsidRPr="00B66574" w:rsidRDefault="00DB0595" w:rsidP="00416331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653,792</w:t>
            </w:r>
          </w:p>
        </w:tc>
        <w:tc>
          <w:tcPr>
            <w:tcW w:w="152" w:type="pct"/>
          </w:tcPr>
          <w:p w14:paraId="0E3F365E" w14:textId="77777777" w:rsidR="00DB0595" w:rsidRPr="00B66574" w:rsidRDefault="00DB0595" w:rsidP="00DB059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2A157A0F" w14:textId="0E174853" w:rsidR="00DB0595" w:rsidRPr="00B66574" w:rsidRDefault="00227FD7" w:rsidP="00DB059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306,694</w:t>
            </w:r>
          </w:p>
        </w:tc>
        <w:tc>
          <w:tcPr>
            <w:tcW w:w="155" w:type="pct"/>
          </w:tcPr>
          <w:p w14:paraId="14F856FC" w14:textId="77777777" w:rsidR="00DB0595" w:rsidRPr="005C2D3F" w:rsidRDefault="00DB0595" w:rsidP="00DB059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62DCA9B" w14:textId="35B853D3" w:rsidR="00DB0595" w:rsidRPr="005C2D3F" w:rsidRDefault="00DB0595" w:rsidP="00416331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306,694</w:t>
            </w:r>
          </w:p>
        </w:tc>
      </w:tr>
      <w:tr w:rsidR="00CE36E2" w:rsidRPr="005C2D3F" w14:paraId="22A3B2A4" w14:textId="77777777" w:rsidTr="0043262D">
        <w:tc>
          <w:tcPr>
            <w:tcW w:w="2056" w:type="pct"/>
          </w:tcPr>
          <w:p w14:paraId="1E4662E0" w14:textId="7D0912EB" w:rsidR="00CE36E2" w:rsidRPr="00B66574" w:rsidRDefault="00CE36E2" w:rsidP="00CE36E2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8" w:type="pct"/>
          </w:tcPr>
          <w:p w14:paraId="0D4BDFFA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32DC40EE" w14:textId="29E0E5F9" w:rsidR="00CE36E2" w:rsidRPr="00B66574" w:rsidRDefault="002357B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207,902</w:t>
            </w:r>
          </w:p>
        </w:tc>
        <w:tc>
          <w:tcPr>
            <w:tcW w:w="152" w:type="pct"/>
          </w:tcPr>
          <w:p w14:paraId="46B3AC66" w14:textId="77777777" w:rsidR="00CE36E2" w:rsidRPr="00B66574" w:rsidRDefault="00CE36E2" w:rsidP="00CE36E2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75E998E5" w14:textId="3937D7CC" w:rsidR="00CE36E2" w:rsidRPr="00B66574" w:rsidRDefault="00CE36E2" w:rsidP="00CE36E2">
            <w:pPr>
              <w:pStyle w:val="BodyText"/>
              <w:tabs>
                <w:tab w:val="decimal" w:pos="653"/>
              </w:tabs>
              <w:spacing w:after="0" w:line="380" w:lineRule="exac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D9B9336" w14:textId="77777777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46B4892" w14:textId="785349CA" w:rsidR="00CE36E2" w:rsidRPr="00B66574" w:rsidRDefault="00CE36E2" w:rsidP="00CE36E2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2CBED98" w14:textId="77777777" w:rsidR="00CE36E2" w:rsidRPr="005C2D3F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466B110" w14:textId="53FB074F" w:rsidR="00CE36E2" w:rsidRPr="005C2D3F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0D5B041B" w14:textId="77777777" w:rsidTr="0043262D">
        <w:tc>
          <w:tcPr>
            <w:tcW w:w="2056" w:type="pct"/>
          </w:tcPr>
          <w:p w14:paraId="3B0E3D19" w14:textId="7593EFA5" w:rsidR="00CE36E2" w:rsidRPr="00B66574" w:rsidRDefault="00CE36E2" w:rsidP="00A458F5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="00A458F5">
              <w:rPr>
                <w:rFonts w:hint="cs"/>
                <w:sz w:val="30"/>
                <w:szCs w:val="30"/>
                <w:cs/>
              </w:rPr>
              <w:t xml:space="preserve">                          </w:t>
            </w:r>
            <w:r w:rsidRPr="00B66574">
              <w:rPr>
                <w:rFonts w:hint="cs"/>
                <w:sz w:val="30"/>
                <w:szCs w:val="30"/>
                <w:cs/>
              </w:rPr>
              <w:t>ในบริษัทร่วมจากการดำเนินงานต่อเนื่อง</w:t>
            </w:r>
          </w:p>
        </w:tc>
        <w:tc>
          <w:tcPr>
            <w:tcW w:w="208" w:type="pct"/>
          </w:tcPr>
          <w:p w14:paraId="2C4AAF31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82FACBD" w14:textId="33741FF4" w:rsidR="00CE36E2" w:rsidRPr="00B66574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28,744</w:t>
            </w:r>
          </w:p>
        </w:tc>
        <w:tc>
          <w:tcPr>
            <w:tcW w:w="152" w:type="pct"/>
          </w:tcPr>
          <w:p w14:paraId="6802A281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8211285" w14:textId="19D5673C" w:rsidR="00CE36E2" w:rsidRPr="00B66574" w:rsidRDefault="00CE36E2" w:rsidP="00CE36E2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32,440</w:t>
            </w:r>
          </w:p>
        </w:tc>
        <w:tc>
          <w:tcPr>
            <w:tcW w:w="152" w:type="pct"/>
          </w:tcPr>
          <w:p w14:paraId="37D0421F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990630B" w14:textId="77777777" w:rsidR="00CE36E2" w:rsidRPr="00B66574" w:rsidRDefault="00CE36E2" w:rsidP="00CE36E2">
            <w:pPr>
              <w:pStyle w:val="BodyText"/>
              <w:tabs>
                <w:tab w:val="decimal" w:pos="742"/>
              </w:tabs>
              <w:spacing w:after="0"/>
              <w:ind w:left="-108"/>
              <w:rPr>
                <w:sz w:val="30"/>
                <w:szCs w:val="30"/>
              </w:rPr>
            </w:pPr>
          </w:p>
          <w:p w14:paraId="5A0811AD" w14:textId="233455B8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9B0AFE" w14:textId="77777777" w:rsidR="00CE36E2" w:rsidRPr="005C2D3F" w:rsidRDefault="00CE36E2" w:rsidP="00CE36E2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B748CC2" w14:textId="77777777" w:rsidR="00CE36E2" w:rsidRPr="004046DD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sz w:val="30"/>
                <w:szCs w:val="30"/>
              </w:rPr>
            </w:pPr>
          </w:p>
          <w:p w14:paraId="7F41760E" w14:textId="4148D6C7" w:rsidR="00CE36E2" w:rsidRPr="005C2D3F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sz w:val="30"/>
                <w:szCs w:val="30"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22EF0B93" w14:textId="77777777" w:rsidTr="0043262D">
        <w:tc>
          <w:tcPr>
            <w:tcW w:w="2056" w:type="pct"/>
          </w:tcPr>
          <w:p w14:paraId="4B414C48" w14:textId="67A53512" w:rsidR="00CE36E2" w:rsidRPr="00B66574" w:rsidRDefault="00CE36E2" w:rsidP="00A458F5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ส่วนแบ่งกำไร (ขาดทุน) สุทธิจากเงินลงทุนในบริษัทร่วมจากการดำเนินงานที่ยกเลิก</w:t>
            </w:r>
          </w:p>
        </w:tc>
        <w:tc>
          <w:tcPr>
            <w:tcW w:w="208" w:type="pct"/>
          </w:tcPr>
          <w:p w14:paraId="231840D2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47B89E2" w14:textId="67F1CDEE" w:rsidR="00CE36E2" w:rsidRPr="00B66574" w:rsidRDefault="00CE36E2" w:rsidP="00CE36E2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(104)</w:t>
            </w:r>
          </w:p>
        </w:tc>
        <w:tc>
          <w:tcPr>
            <w:tcW w:w="152" w:type="pct"/>
          </w:tcPr>
          <w:p w14:paraId="42659BE3" w14:textId="77777777" w:rsidR="00CE36E2" w:rsidRPr="00B66574" w:rsidRDefault="00CE36E2" w:rsidP="00CE36E2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F1A25CF" w14:textId="28A96E61" w:rsidR="00CE36E2" w:rsidRPr="00B66574" w:rsidRDefault="00CE36E2" w:rsidP="00CE36E2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1,042</w:t>
            </w:r>
          </w:p>
        </w:tc>
        <w:tc>
          <w:tcPr>
            <w:tcW w:w="152" w:type="pct"/>
          </w:tcPr>
          <w:p w14:paraId="392967F1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BAA4428" w14:textId="77777777" w:rsidR="00CE36E2" w:rsidRPr="00B66574" w:rsidRDefault="00CE36E2" w:rsidP="00CE36E2">
            <w:pPr>
              <w:pStyle w:val="BodyText"/>
              <w:tabs>
                <w:tab w:val="decimal" w:pos="74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485580E" w14:textId="5E059450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A8FB9DA" w14:textId="77777777" w:rsidR="00CE36E2" w:rsidRPr="005C2D3F" w:rsidRDefault="00CE36E2" w:rsidP="00CE36E2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920A337" w14:textId="77777777" w:rsidR="00CE36E2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6D98C7A" w14:textId="1AECC9AD" w:rsidR="00CE36E2" w:rsidRPr="004046DD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10F13316" w14:textId="77777777" w:rsidTr="0043262D">
        <w:tc>
          <w:tcPr>
            <w:tcW w:w="2056" w:type="pct"/>
          </w:tcPr>
          <w:p w14:paraId="7C0C4335" w14:textId="77777777" w:rsidR="00CE36E2" w:rsidRPr="005C2D3F" w:rsidRDefault="00CE36E2" w:rsidP="00CE36E2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8" w:type="pct"/>
          </w:tcPr>
          <w:p w14:paraId="7D7B4109" w14:textId="77777777" w:rsidR="00CE36E2" w:rsidRPr="000A4C01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vAlign w:val="bottom"/>
          </w:tcPr>
          <w:p w14:paraId="7C7AEEFA" w14:textId="343CECF2" w:rsidR="00CE36E2" w:rsidRPr="00B66574" w:rsidRDefault="00CE36E2" w:rsidP="00CE36E2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(18,770)</w:t>
            </w:r>
          </w:p>
        </w:tc>
        <w:tc>
          <w:tcPr>
            <w:tcW w:w="152" w:type="pct"/>
          </w:tcPr>
          <w:p w14:paraId="132EDEA4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081FE9C3" w14:textId="46687114" w:rsidR="00CE36E2" w:rsidRPr="00B66574" w:rsidRDefault="00CE36E2" w:rsidP="00CE36E2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(23,254)</w:t>
            </w:r>
          </w:p>
        </w:tc>
        <w:tc>
          <w:tcPr>
            <w:tcW w:w="152" w:type="pct"/>
          </w:tcPr>
          <w:p w14:paraId="4B578973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840CFAC" w14:textId="1A9246CC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96C03F3" w14:textId="77777777" w:rsidR="00CE36E2" w:rsidRPr="005C2D3F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6FE074E4" w14:textId="5C63E451" w:rsidR="00CE36E2" w:rsidRPr="005C2D3F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38E4E04C" w14:textId="77777777" w:rsidTr="0043262D">
        <w:tc>
          <w:tcPr>
            <w:tcW w:w="2056" w:type="pct"/>
            <w:shd w:val="clear" w:color="auto" w:fill="auto"/>
          </w:tcPr>
          <w:p w14:paraId="696A4E2D" w14:textId="349657D4" w:rsidR="00CE36E2" w:rsidRPr="005C2D3F" w:rsidRDefault="00CE36E2" w:rsidP="00CE36E2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จัดประเภทเป็นสินทรัพย์</w:t>
            </w:r>
            <w:r w:rsidRPr="005C2D3F">
              <w:rPr>
                <w:rFonts w:hint="cs"/>
                <w:sz w:val="30"/>
                <w:szCs w:val="30"/>
                <w:cs/>
              </w:rPr>
              <w:t>ไม่หมุนเวียน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08" w:type="pct"/>
          </w:tcPr>
          <w:p w14:paraId="2E46050B" w14:textId="77777777" w:rsidR="00CE36E2" w:rsidRPr="000A4C01" w:rsidRDefault="00CE36E2" w:rsidP="00CE36E2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highlight w:val="yellow"/>
              </w:rPr>
            </w:pPr>
          </w:p>
          <w:p w14:paraId="4F3C31AA" w14:textId="71FE7F74" w:rsidR="00CE36E2" w:rsidRPr="000A4C01" w:rsidRDefault="00CE36E2" w:rsidP="00CE36E2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5ED6A1A5" w14:textId="77777777" w:rsidR="00CE36E2" w:rsidRPr="00B66574" w:rsidRDefault="00CE36E2" w:rsidP="00B6657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 xml:space="preserve">   </w:t>
            </w:r>
          </w:p>
          <w:p w14:paraId="534A2936" w14:textId="593376F6" w:rsidR="00CE36E2" w:rsidRPr="00B66574" w:rsidRDefault="00CE36E2" w:rsidP="00B6657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 xml:space="preserve">         104</w:t>
            </w:r>
          </w:p>
        </w:tc>
        <w:tc>
          <w:tcPr>
            <w:tcW w:w="152" w:type="pct"/>
          </w:tcPr>
          <w:p w14:paraId="5F1BF061" w14:textId="0F899B76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57A6DE8" w14:textId="7DA43DE6" w:rsidR="00CE36E2" w:rsidRPr="00B66574" w:rsidRDefault="00CE36E2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  <w:rtl/>
                <w:cs/>
              </w:rPr>
            </w:pPr>
            <w:r w:rsidRPr="00B66574">
              <w:rPr>
                <w:sz w:val="30"/>
                <w:szCs w:val="30"/>
              </w:rPr>
              <w:t>(14,005)</w:t>
            </w:r>
          </w:p>
        </w:tc>
        <w:tc>
          <w:tcPr>
            <w:tcW w:w="152" w:type="pct"/>
          </w:tcPr>
          <w:p w14:paraId="24D73A0B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8B2AE30" w14:textId="77777777" w:rsidR="00CE36E2" w:rsidRPr="00B66574" w:rsidRDefault="00CE36E2" w:rsidP="00CE36E2">
            <w:pPr>
              <w:pStyle w:val="BodyText"/>
              <w:tabs>
                <w:tab w:val="decimal" w:pos="74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E5BD8F3" w14:textId="79D15C79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49EBF1E" w14:textId="77777777" w:rsidR="00CE36E2" w:rsidRPr="005C2D3F" w:rsidRDefault="00CE36E2" w:rsidP="00CE36E2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0DFF6353" w14:textId="77777777" w:rsidR="00CE36E2" w:rsidRPr="004046DD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62BAF20E" w14:textId="19922D37" w:rsidR="00CE36E2" w:rsidRPr="005C2D3F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3D31A10E" w14:textId="77777777" w:rsidTr="0043262D">
        <w:trPr>
          <w:trHeight w:val="391"/>
        </w:trPr>
        <w:tc>
          <w:tcPr>
            <w:tcW w:w="2056" w:type="pct"/>
            <w:shd w:val="clear" w:color="auto" w:fill="auto"/>
          </w:tcPr>
          <w:p w14:paraId="54A1E6B2" w14:textId="6B0420F6" w:rsidR="00CE36E2" w:rsidRPr="005C2D3F" w:rsidRDefault="00CE36E2" w:rsidP="00CE36E2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8" w:type="pct"/>
          </w:tcPr>
          <w:p w14:paraId="621C2C07" w14:textId="77777777" w:rsidR="00CE36E2" w:rsidRPr="000A4C01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6DD201ED" w14:textId="2A499A6D" w:rsidR="00CE36E2" w:rsidRPr="00B66574" w:rsidRDefault="00CE36E2" w:rsidP="008B0658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28,518</w:t>
            </w:r>
          </w:p>
        </w:tc>
        <w:tc>
          <w:tcPr>
            <w:tcW w:w="152" w:type="pct"/>
          </w:tcPr>
          <w:p w14:paraId="2CA0C4D4" w14:textId="77777777" w:rsidR="00CE36E2" w:rsidRPr="00B66574" w:rsidRDefault="00CE36E2" w:rsidP="008B0658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EABC9DD" w14:textId="77777777" w:rsidR="00CE36E2" w:rsidRPr="00B66574" w:rsidRDefault="00CE36E2" w:rsidP="00BC406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  <w:rtl/>
                <w:cs/>
              </w:rPr>
            </w:pPr>
            <w:r w:rsidRPr="00B66574">
              <w:rPr>
                <w:sz w:val="30"/>
                <w:szCs w:val="30"/>
              </w:rPr>
              <w:t>(28,518)</w:t>
            </w:r>
          </w:p>
        </w:tc>
        <w:tc>
          <w:tcPr>
            <w:tcW w:w="152" w:type="pct"/>
          </w:tcPr>
          <w:p w14:paraId="0F6BFCC1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3CCC26F2" w14:textId="6FD583AB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EFED98B" w14:textId="77777777" w:rsidR="00CE36E2" w:rsidRPr="005C2D3F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1EC9C37" w14:textId="77777777" w:rsidR="00CE36E2" w:rsidRPr="005C2D3F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A458F5" w14:paraId="3A8082E4" w14:textId="77777777" w:rsidTr="0043262D">
        <w:tc>
          <w:tcPr>
            <w:tcW w:w="2056" w:type="pct"/>
          </w:tcPr>
          <w:p w14:paraId="16034276" w14:textId="77777777" w:rsidR="00A458F5" w:rsidRPr="00B66574" w:rsidRDefault="00A458F5" w:rsidP="00AE4B4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08" w:type="pct"/>
          </w:tcPr>
          <w:p w14:paraId="16195CA5" w14:textId="77777777" w:rsidR="00A458F5" w:rsidRPr="005C2D3F" w:rsidRDefault="00A458F5" w:rsidP="00AE4B41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603ED1F" w14:textId="77777777" w:rsidR="00A458F5" w:rsidRPr="00B66574" w:rsidRDefault="00A458F5" w:rsidP="00AE4B41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(659,989)</w:t>
            </w:r>
          </w:p>
        </w:tc>
        <w:tc>
          <w:tcPr>
            <w:tcW w:w="152" w:type="pct"/>
          </w:tcPr>
          <w:p w14:paraId="3FACAD88" w14:textId="77777777" w:rsidR="00A458F5" w:rsidRPr="00B66574" w:rsidRDefault="00A458F5" w:rsidP="00AE4B41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5E8A0A21" w14:textId="77777777" w:rsidR="00A458F5" w:rsidRPr="00B66574" w:rsidRDefault="00A458F5" w:rsidP="00AE4B41">
            <w:pPr>
              <w:pStyle w:val="BodyText"/>
              <w:tabs>
                <w:tab w:val="decimal" w:pos="655"/>
              </w:tabs>
              <w:spacing w:after="0" w:line="380" w:lineRule="exact"/>
              <w:ind w:right="-131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0B37804" w14:textId="77777777" w:rsidR="00A458F5" w:rsidRPr="00B66574" w:rsidRDefault="00A458F5" w:rsidP="00AE4B41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30101E1A" w14:textId="77777777" w:rsidR="00A458F5" w:rsidRPr="00B66574" w:rsidRDefault="00A458F5" w:rsidP="00BC406B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(306,</w:t>
            </w:r>
            <w:r w:rsidRPr="00BC406B">
              <w:rPr>
                <w:rFonts w:cs="Angsana New"/>
                <w:sz w:val="30"/>
                <w:szCs w:val="30"/>
              </w:rPr>
              <w:t>694</w:t>
            </w:r>
            <w:r w:rsidRPr="00B665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55F8D9B" w14:textId="77777777" w:rsidR="00A458F5" w:rsidRPr="00DF659F" w:rsidRDefault="00A458F5" w:rsidP="00AE4B41">
            <w:pPr>
              <w:pStyle w:val="BodyText"/>
              <w:tabs>
                <w:tab w:val="decimal" w:pos="882"/>
                <w:tab w:val="decimal" w:pos="927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2" w:type="pct"/>
          </w:tcPr>
          <w:p w14:paraId="6DC85C0E" w14:textId="77777777" w:rsidR="00A458F5" w:rsidRDefault="00A458F5" w:rsidP="00AE4B41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046DD">
              <w:rPr>
                <w:sz w:val="30"/>
                <w:szCs w:val="30"/>
              </w:rPr>
              <w:t>-</w:t>
            </w:r>
          </w:p>
        </w:tc>
      </w:tr>
      <w:tr w:rsidR="00CE36E2" w:rsidRPr="005C2D3F" w14:paraId="5A3BEE36" w14:textId="77777777" w:rsidTr="0043262D">
        <w:tc>
          <w:tcPr>
            <w:tcW w:w="2056" w:type="pct"/>
          </w:tcPr>
          <w:p w14:paraId="3F7D9BF3" w14:textId="56E6D3D8" w:rsidR="00CE36E2" w:rsidRPr="005C2D3F" w:rsidRDefault="00CE36E2" w:rsidP="00CE36E2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</w:t>
            </w:r>
            <w:r w:rsidRPr="005C2D3F">
              <w:rPr>
                <w:b/>
                <w:bCs/>
                <w:sz w:val="30"/>
                <w:szCs w:val="30"/>
              </w:rPr>
              <w:t>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8" w:type="pct"/>
          </w:tcPr>
          <w:p w14:paraId="50D49909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6FFCD5B" w14:textId="04BBCBFD" w:rsidR="00CE36E2" w:rsidRPr="00B66574" w:rsidRDefault="00B66574" w:rsidP="00B6657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207,902</w:t>
            </w:r>
          </w:p>
        </w:tc>
        <w:tc>
          <w:tcPr>
            <w:tcW w:w="152" w:type="pct"/>
          </w:tcPr>
          <w:p w14:paraId="1E75E2CB" w14:textId="77777777" w:rsidR="00CE36E2" w:rsidRPr="00B66574" w:rsidRDefault="00CE36E2" w:rsidP="00CE36E2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4B35" w14:textId="20E79598" w:rsidR="00CE36E2" w:rsidRPr="00B66574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621,497</w:t>
            </w:r>
          </w:p>
        </w:tc>
        <w:tc>
          <w:tcPr>
            <w:tcW w:w="152" w:type="pct"/>
          </w:tcPr>
          <w:p w14:paraId="7373F256" w14:textId="77777777" w:rsidR="00CE36E2" w:rsidRPr="00B66574" w:rsidRDefault="00CE36E2" w:rsidP="00CE36E2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224D563" w14:textId="72EE1DB0" w:rsidR="00CE36E2" w:rsidRPr="00A458F5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F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A1B1274" w14:textId="77777777" w:rsidR="00CE36E2" w:rsidRPr="005C2D3F" w:rsidRDefault="00CE36E2" w:rsidP="00CE36E2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B9FBDAA" w14:textId="17DD4417" w:rsidR="00CE36E2" w:rsidRPr="005C2D3F" w:rsidRDefault="00CE36E2" w:rsidP="00BC406B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306,694</w:t>
            </w:r>
          </w:p>
        </w:tc>
      </w:tr>
      <w:tr w:rsidR="00CE36E2" w:rsidRPr="005C2D3F" w14:paraId="43585F69" w14:textId="77777777" w:rsidTr="0043262D">
        <w:tc>
          <w:tcPr>
            <w:tcW w:w="2056" w:type="pct"/>
          </w:tcPr>
          <w:p w14:paraId="482E6416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36C26AFF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5B8F8BA8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2CED8FC3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30B0FC9D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10D7E589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458D6BB9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D6A5F76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54DD281A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25C4A215" w14:textId="77777777" w:rsidTr="0043262D">
        <w:tc>
          <w:tcPr>
            <w:tcW w:w="2056" w:type="pct"/>
          </w:tcPr>
          <w:p w14:paraId="5F562624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07021217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757CBC1E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4D49BAD7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2091B255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107333C2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2E955AE4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32CCA642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70130C1D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092F6A66" w14:textId="77777777" w:rsidTr="0043262D">
        <w:tc>
          <w:tcPr>
            <w:tcW w:w="2056" w:type="pct"/>
          </w:tcPr>
          <w:p w14:paraId="6C2089AB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374E66F9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55D1300E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552D5B82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481C5C93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03183EC9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542D4E27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691C23A8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7790CDAD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371338EE" w14:textId="77777777" w:rsidTr="0043262D">
        <w:tc>
          <w:tcPr>
            <w:tcW w:w="2056" w:type="pct"/>
          </w:tcPr>
          <w:p w14:paraId="54895E17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34EB76FE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4840B18F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74E89922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1A47938E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46F47F22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2CBE1F4F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14C3D904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38693496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643C03A2" w14:textId="77777777" w:rsidTr="0043262D">
        <w:tc>
          <w:tcPr>
            <w:tcW w:w="2056" w:type="pct"/>
          </w:tcPr>
          <w:p w14:paraId="4448E211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3B15803D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42E58ABD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7B0841AF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06CCCC4A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79C5F424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3A34114C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7A887323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5FB60072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8B0658" w:rsidRPr="005C2D3F" w14:paraId="53B10316" w14:textId="77777777" w:rsidTr="0043262D">
        <w:tc>
          <w:tcPr>
            <w:tcW w:w="2056" w:type="pct"/>
          </w:tcPr>
          <w:p w14:paraId="7C6B5C9A" w14:textId="77777777" w:rsidR="008B0658" w:rsidRPr="005C2D3F" w:rsidRDefault="008B0658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3DCC7D4D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68EFD401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53A50CD1" w14:textId="77777777" w:rsidR="008B0658" w:rsidRPr="005C2D3F" w:rsidRDefault="008B0658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7DE9A1B0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06ECCF22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45D2F7EF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497E6896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117F1764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8B0658" w:rsidRPr="005C2D3F" w14:paraId="665BD202" w14:textId="77777777" w:rsidTr="0043262D">
        <w:tc>
          <w:tcPr>
            <w:tcW w:w="2056" w:type="pct"/>
          </w:tcPr>
          <w:p w14:paraId="1E112812" w14:textId="77777777" w:rsidR="008B0658" w:rsidRPr="005C2D3F" w:rsidRDefault="008B0658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133B0E3D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5B9DE983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54143F00" w14:textId="77777777" w:rsidR="008B0658" w:rsidRPr="005C2D3F" w:rsidRDefault="008B0658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27C1B8DF" w14:textId="77777777" w:rsidR="008B0658" w:rsidRPr="005C2D3F" w:rsidRDefault="008B0658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4DDDFCA2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5831A07A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02E6490F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578D64AB" w14:textId="77777777" w:rsidR="008B0658" w:rsidRPr="005C2D3F" w:rsidRDefault="008B0658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02916656" w14:textId="77777777" w:rsidTr="0043262D">
        <w:tc>
          <w:tcPr>
            <w:tcW w:w="2056" w:type="pct"/>
          </w:tcPr>
          <w:p w14:paraId="521281E4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2B0DF0BB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50D8F4CC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2E341F29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209C34B3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239E7179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1073FC83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4CAAE0FD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52863AFA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1C9A5D81" w14:textId="77777777" w:rsidTr="0043262D">
        <w:tc>
          <w:tcPr>
            <w:tcW w:w="2056" w:type="pct"/>
          </w:tcPr>
          <w:p w14:paraId="7B806DB6" w14:textId="77777777" w:rsidR="00CE36E2" w:rsidRPr="005C2D3F" w:rsidRDefault="00CE36E2" w:rsidP="00CE36E2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" w:type="pct"/>
          </w:tcPr>
          <w:p w14:paraId="08FDD103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pct"/>
          </w:tcPr>
          <w:p w14:paraId="0C48172A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44AD6D24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14:paraId="4C40D179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52" w:type="pct"/>
          </w:tcPr>
          <w:p w14:paraId="6DB0EF2A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5" w:type="pct"/>
          </w:tcPr>
          <w:p w14:paraId="37D400CA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B2F19D3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38FEA8B1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CE36E2" w:rsidRPr="005C2D3F" w14:paraId="4F1D738D" w14:textId="77777777" w:rsidTr="0043262D">
        <w:tc>
          <w:tcPr>
            <w:tcW w:w="2056" w:type="pct"/>
          </w:tcPr>
          <w:p w14:paraId="3051238D" w14:textId="77777777" w:rsidR="00CE36E2" w:rsidRPr="005C2D3F" w:rsidRDefault="00CE36E2" w:rsidP="00CE36E2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8" w:type="pct"/>
          </w:tcPr>
          <w:p w14:paraId="33CD9AFC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71BF8950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5C03C51C" w14:textId="77777777" w:rsidR="00CE36E2" w:rsidRPr="005C2D3F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17ADB78A" w14:textId="77777777" w:rsidR="00CE36E2" w:rsidRPr="005C2D3F" w:rsidRDefault="00CE36E2" w:rsidP="00CE36E2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7E66DFFA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BAB7886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5" w:type="pct"/>
          </w:tcPr>
          <w:p w14:paraId="0C3B8C84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638A63A4" w14:textId="77777777" w:rsidR="00CE36E2" w:rsidRPr="005C2D3F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E36E2" w:rsidRPr="005C2D3F" w14:paraId="411226D6" w14:textId="77777777" w:rsidTr="0043262D">
        <w:tc>
          <w:tcPr>
            <w:tcW w:w="2056" w:type="pct"/>
          </w:tcPr>
          <w:p w14:paraId="37E6D46C" w14:textId="77777777" w:rsidR="00CE36E2" w:rsidRPr="005C2D3F" w:rsidRDefault="00CE36E2" w:rsidP="00CE36E2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208" w:type="pct"/>
          </w:tcPr>
          <w:p w14:paraId="2D6FF1CD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3A9C12A6" w14:textId="6C572DE5" w:rsidR="00CE36E2" w:rsidRPr="00B66574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544,839</w:t>
            </w:r>
          </w:p>
        </w:tc>
        <w:tc>
          <w:tcPr>
            <w:tcW w:w="152" w:type="pct"/>
          </w:tcPr>
          <w:p w14:paraId="10844798" w14:textId="77777777" w:rsidR="00CE36E2" w:rsidRPr="00B66574" w:rsidRDefault="00CE36E2" w:rsidP="00CE36E2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3DBB4B2A" w14:textId="6F62B791" w:rsidR="00CE36E2" w:rsidRPr="00B66574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1,172,637</w:t>
            </w:r>
          </w:p>
        </w:tc>
        <w:tc>
          <w:tcPr>
            <w:tcW w:w="152" w:type="pct"/>
          </w:tcPr>
          <w:p w14:paraId="553F65E5" w14:textId="77777777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C34E1A6" w14:textId="2D65D90D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159,330</w:t>
            </w:r>
          </w:p>
        </w:tc>
        <w:tc>
          <w:tcPr>
            <w:tcW w:w="155" w:type="pct"/>
          </w:tcPr>
          <w:p w14:paraId="13C186E2" w14:textId="77777777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02603D09" w14:textId="1E89E72C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212,901</w:t>
            </w:r>
          </w:p>
        </w:tc>
      </w:tr>
      <w:tr w:rsidR="00CE36E2" w:rsidRPr="005C2D3F" w14:paraId="61A82DE1" w14:textId="77777777" w:rsidTr="0043262D">
        <w:tc>
          <w:tcPr>
            <w:tcW w:w="2056" w:type="pct"/>
          </w:tcPr>
          <w:p w14:paraId="7068ABCB" w14:textId="4E485869" w:rsidR="00CE36E2" w:rsidRPr="005C2D3F" w:rsidRDefault="00CE36E2" w:rsidP="008B0658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3334E8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="008B0658"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3334E8">
              <w:rPr>
                <w:rFonts w:hint="cs"/>
                <w:sz w:val="30"/>
                <w:szCs w:val="30"/>
                <w:cs/>
              </w:rPr>
              <w:t>ใน</w:t>
            </w:r>
            <w:r>
              <w:rPr>
                <w:rFonts w:hint="cs"/>
                <w:sz w:val="30"/>
                <w:szCs w:val="30"/>
                <w:cs/>
              </w:rPr>
              <w:t>การร่วมค้าจากการดำเนินงานต่อเนื่อง</w:t>
            </w:r>
          </w:p>
        </w:tc>
        <w:tc>
          <w:tcPr>
            <w:tcW w:w="208" w:type="pct"/>
          </w:tcPr>
          <w:p w14:paraId="7A938999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912A05B" w14:textId="306E6A1D" w:rsidR="00CE36E2" w:rsidRPr="00B66574" w:rsidRDefault="00B66574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163,893</w:t>
            </w:r>
          </w:p>
        </w:tc>
        <w:tc>
          <w:tcPr>
            <w:tcW w:w="152" w:type="pct"/>
          </w:tcPr>
          <w:p w14:paraId="2A9E7A95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1CD17076" w14:textId="37BCC551" w:rsidR="00CE36E2" w:rsidRPr="00B66574" w:rsidRDefault="00366D8E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146,633</w:t>
            </w:r>
          </w:p>
        </w:tc>
        <w:tc>
          <w:tcPr>
            <w:tcW w:w="152" w:type="pct"/>
          </w:tcPr>
          <w:p w14:paraId="29D4198A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6B3831D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0F1A17A" w14:textId="0FB9EB18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0CC6AC9" w14:textId="77777777" w:rsidR="00CE36E2" w:rsidRPr="00B66574" w:rsidRDefault="00CE36E2" w:rsidP="00CE36E2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D724C7D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A52B2F5" w14:textId="71C376A6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</w:tr>
      <w:tr w:rsidR="00CE36E2" w:rsidRPr="005C2D3F" w14:paraId="1440DC07" w14:textId="77777777" w:rsidTr="0043262D">
        <w:tc>
          <w:tcPr>
            <w:tcW w:w="2056" w:type="pct"/>
          </w:tcPr>
          <w:p w14:paraId="72182A55" w14:textId="0D8E9990" w:rsidR="00CE36E2" w:rsidRPr="005C2D3F" w:rsidRDefault="00CE36E2" w:rsidP="008B0658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ส่วนแบ่งกำไร (ขาดทุน) สุทธิจากเงินลงทุนในการร่วมค้า</w:t>
            </w:r>
            <w:r w:rsidR="008B0658">
              <w:rPr>
                <w:rFonts w:hint="cs"/>
                <w:sz w:val="30"/>
                <w:szCs w:val="30"/>
                <w:cs/>
              </w:rPr>
              <w:t>จ</w:t>
            </w:r>
            <w:r>
              <w:rPr>
                <w:rFonts w:hint="cs"/>
                <w:sz w:val="30"/>
                <w:szCs w:val="30"/>
                <w:cs/>
              </w:rPr>
              <w:t>ากการดำเนินงานที่ยกเลิก</w:t>
            </w:r>
          </w:p>
        </w:tc>
        <w:tc>
          <w:tcPr>
            <w:tcW w:w="208" w:type="pct"/>
          </w:tcPr>
          <w:p w14:paraId="241CFCAF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7169E85" w14:textId="70C9750F" w:rsidR="00CE36E2" w:rsidRPr="00B66574" w:rsidRDefault="00CE36E2" w:rsidP="00CE36E2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(4,422)</w:t>
            </w:r>
          </w:p>
        </w:tc>
        <w:tc>
          <w:tcPr>
            <w:tcW w:w="152" w:type="pct"/>
          </w:tcPr>
          <w:p w14:paraId="09CBF8BC" w14:textId="77777777" w:rsidR="00CE36E2" w:rsidRPr="00B66574" w:rsidRDefault="00CE36E2" w:rsidP="00CE36E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56" w:type="pct"/>
            <w:vAlign w:val="bottom"/>
          </w:tcPr>
          <w:p w14:paraId="71120269" w14:textId="41193E23" w:rsidR="00CE36E2" w:rsidRPr="00B66574" w:rsidRDefault="00366D8E" w:rsidP="006D457A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119,030</w:t>
            </w:r>
          </w:p>
        </w:tc>
        <w:tc>
          <w:tcPr>
            <w:tcW w:w="152" w:type="pct"/>
          </w:tcPr>
          <w:p w14:paraId="5AF3663C" w14:textId="77777777" w:rsidR="00CE36E2" w:rsidRPr="00B66574" w:rsidRDefault="00CE36E2" w:rsidP="00CE36E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7EDA0073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6A601CF" w14:textId="7D4ABBA7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9A03F42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370DFC17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3A7B7BE" w14:textId="6B8B50A1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</w:tr>
      <w:tr w:rsidR="00CE36E2" w:rsidRPr="005C2D3F" w14:paraId="750B4F71" w14:textId="77777777" w:rsidTr="0043262D">
        <w:tc>
          <w:tcPr>
            <w:tcW w:w="2056" w:type="pct"/>
          </w:tcPr>
          <w:p w14:paraId="0BF4F884" w14:textId="77777777" w:rsidR="00CE36E2" w:rsidRPr="005C2D3F" w:rsidRDefault="00CE36E2" w:rsidP="00CE36E2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08" w:type="pct"/>
          </w:tcPr>
          <w:p w14:paraId="4FEEA962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11E4EEBE" w14:textId="20B5E5FF" w:rsidR="00CE36E2" w:rsidRPr="00B66574" w:rsidRDefault="00CE36E2" w:rsidP="00CE36E2">
            <w:pPr>
              <w:pStyle w:val="acctfourfigures"/>
              <w:tabs>
                <w:tab w:val="left" w:pos="797"/>
              </w:tabs>
              <w:spacing w:line="380" w:lineRule="exact"/>
              <w:ind w:right="-68"/>
              <w:jc w:val="center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 xml:space="preserve">    -</w:t>
            </w:r>
          </w:p>
        </w:tc>
        <w:tc>
          <w:tcPr>
            <w:tcW w:w="152" w:type="pct"/>
          </w:tcPr>
          <w:p w14:paraId="16A7B635" w14:textId="77777777" w:rsidR="00CE36E2" w:rsidRPr="00B66574" w:rsidRDefault="00CE36E2" w:rsidP="00CE36E2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3B05D829" w14:textId="7953151B" w:rsidR="00CE36E2" w:rsidRPr="00B66574" w:rsidRDefault="00CE36E2" w:rsidP="00CE36E2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(15,345)</w:t>
            </w:r>
          </w:p>
        </w:tc>
        <w:tc>
          <w:tcPr>
            <w:tcW w:w="152" w:type="pct"/>
          </w:tcPr>
          <w:p w14:paraId="6A426C9E" w14:textId="77777777" w:rsidR="00CE36E2" w:rsidRPr="00B66574" w:rsidRDefault="00CE36E2" w:rsidP="00CE36E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114DCD6E" w14:textId="6A7CBF59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0CEBB3E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5F221E6" w14:textId="72ABA8DA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</w:tr>
      <w:tr w:rsidR="00CE36E2" w:rsidRPr="005C2D3F" w14:paraId="45DD7241" w14:textId="77777777" w:rsidTr="0043262D">
        <w:tc>
          <w:tcPr>
            <w:tcW w:w="2056" w:type="pct"/>
          </w:tcPr>
          <w:p w14:paraId="4DF3888D" w14:textId="77777777" w:rsidR="00CE36E2" w:rsidRPr="005C2D3F" w:rsidRDefault="00CE36E2" w:rsidP="00CE36E2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8" w:type="pct"/>
          </w:tcPr>
          <w:p w14:paraId="12CA75A6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C100E68" w14:textId="16E9B2BB" w:rsidR="00CE36E2" w:rsidRPr="00B66574" w:rsidRDefault="00B66574" w:rsidP="00CE36E2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(120,000)</w:t>
            </w:r>
          </w:p>
        </w:tc>
        <w:tc>
          <w:tcPr>
            <w:tcW w:w="152" w:type="pct"/>
          </w:tcPr>
          <w:p w14:paraId="0F05B953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9A35D45" w14:textId="035DA140" w:rsidR="00CE36E2" w:rsidRPr="00B66574" w:rsidRDefault="00CE36E2" w:rsidP="00CE36E2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(226,552)</w:t>
            </w:r>
          </w:p>
        </w:tc>
        <w:tc>
          <w:tcPr>
            <w:tcW w:w="152" w:type="pct"/>
          </w:tcPr>
          <w:p w14:paraId="3B3E2224" w14:textId="77777777" w:rsidR="00CE36E2" w:rsidRPr="00B66574" w:rsidRDefault="00CE36E2" w:rsidP="00CE36E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59B0A581" w14:textId="4EC5AC0C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8CA2B50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2EEC9A05" w14:textId="3E79986D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</w:tr>
      <w:tr w:rsidR="00CE36E2" w:rsidRPr="005C2D3F" w14:paraId="48DBE513" w14:textId="77777777" w:rsidTr="0043262D">
        <w:tc>
          <w:tcPr>
            <w:tcW w:w="2056" w:type="pct"/>
          </w:tcPr>
          <w:p w14:paraId="5B75098B" w14:textId="77777777" w:rsidR="00CE36E2" w:rsidRPr="005C2D3F" w:rsidRDefault="00CE36E2" w:rsidP="00CE36E2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ผลต่างจากการแปลงค่า</w:t>
            </w:r>
          </w:p>
          <w:p w14:paraId="33FC02D9" w14:textId="77777777" w:rsidR="00CE36E2" w:rsidRPr="005C2D3F" w:rsidRDefault="00CE36E2" w:rsidP="00CE36E2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08" w:type="pct"/>
          </w:tcPr>
          <w:p w14:paraId="66060124" w14:textId="77777777" w:rsidR="00CE36E2" w:rsidRPr="005C2D3F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F66B8C5" w14:textId="3A74301B" w:rsidR="00CE36E2" w:rsidRPr="00B66574" w:rsidRDefault="00CE36E2" w:rsidP="006D457A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(477)</w:t>
            </w:r>
          </w:p>
        </w:tc>
        <w:tc>
          <w:tcPr>
            <w:tcW w:w="152" w:type="pct"/>
          </w:tcPr>
          <w:p w14:paraId="72CB0640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56" w:type="pct"/>
            <w:vAlign w:val="bottom"/>
          </w:tcPr>
          <w:p w14:paraId="71BBB74A" w14:textId="39FFD237" w:rsidR="00CE36E2" w:rsidRPr="00B66574" w:rsidRDefault="00CE36E2" w:rsidP="00CE36E2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(1,134)</w:t>
            </w:r>
          </w:p>
        </w:tc>
        <w:tc>
          <w:tcPr>
            <w:tcW w:w="152" w:type="pct"/>
          </w:tcPr>
          <w:p w14:paraId="49737D68" w14:textId="77777777" w:rsidR="00CE36E2" w:rsidRPr="00B66574" w:rsidRDefault="00CE36E2" w:rsidP="00CE36E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106625B9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CEF3432" w14:textId="39C1EA1F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FB2381B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D9505C" w14:textId="77777777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7283E457" w14:textId="00ECAD32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</w:tr>
      <w:tr w:rsidR="00CE36E2" w:rsidRPr="005C2D3F" w14:paraId="30298D63" w14:textId="77777777" w:rsidTr="0043262D">
        <w:tc>
          <w:tcPr>
            <w:tcW w:w="2056" w:type="pct"/>
          </w:tcPr>
          <w:p w14:paraId="7EBD5F0A" w14:textId="47B27F8C" w:rsidR="00CE36E2" w:rsidRPr="005C2D3F" w:rsidRDefault="00CE36E2" w:rsidP="00CE36E2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>
              <w:rPr>
                <w:rFonts w:hint="cs"/>
                <w:sz w:val="30"/>
                <w:szCs w:val="30"/>
                <w:cs/>
              </w:rPr>
              <w:t xml:space="preserve">        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08" w:type="pct"/>
          </w:tcPr>
          <w:p w14:paraId="2B268E44" w14:textId="77777777" w:rsidR="00CE36E2" w:rsidRDefault="00CE36E2" w:rsidP="00CE36E2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  <w:p w14:paraId="4A2BD155" w14:textId="7D5D4022" w:rsidR="00CE36E2" w:rsidRPr="005C2D3F" w:rsidRDefault="00CE36E2" w:rsidP="00CE36E2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E0A867E" w14:textId="0CA4F4CE" w:rsidR="00CE36E2" w:rsidRPr="00B66574" w:rsidRDefault="00CE36E2" w:rsidP="006D457A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4,899</w:t>
            </w:r>
          </w:p>
        </w:tc>
        <w:tc>
          <w:tcPr>
            <w:tcW w:w="152" w:type="pct"/>
          </w:tcPr>
          <w:p w14:paraId="44D656BB" w14:textId="77777777" w:rsidR="00CE36E2" w:rsidRPr="00B66574" w:rsidRDefault="00CE36E2" w:rsidP="00CE36E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DCA1E4B" w14:textId="2A64989B" w:rsidR="00CE36E2" w:rsidRPr="00B66574" w:rsidRDefault="00CE36E2" w:rsidP="006D457A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(650,430)</w:t>
            </w:r>
          </w:p>
        </w:tc>
        <w:tc>
          <w:tcPr>
            <w:tcW w:w="152" w:type="pct"/>
          </w:tcPr>
          <w:p w14:paraId="7DF925B1" w14:textId="77777777" w:rsidR="00CE36E2" w:rsidRPr="00B66574" w:rsidRDefault="00CE36E2" w:rsidP="00CE36E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70F78601" w14:textId="77777777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D91D5" w14:textId="62DCD982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CC074B0" w14:textId="77777777" w:rsidR="00CE36E2" w:rsidRPr="00B66574" w:rsidRDefault="00CE36E2" w:rsidP="00CE36E2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9BB4255" w14:textId="77777777" w:rsidR="00CE36E2" w:rsidRPr="00B66574" w:rsidRDefault="00CE36E2" w:rsidP="00CE36E2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D393C" w14:textId="1FECBEFD" w:rsidR="00CE36E2" w:rsidRPr="00B66574" w:rsidRDefault="00CE36E2" w:rsidP="00CE36E2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457A" w:rsidRPr="005C2D3F" w14:paraId="4BC4B4ED" w14:textId="77777777" w:rsidTr="0043262D">
        <w:tc>
          <w:tcPr>
            <w:tcW w:w="2056" w:type="pct"/>
          </w:tcPr>
          <w:p w14:paraId="1E8BC771" w14:textId="1C29325C" w:rsidR="006D457A" w:rsidRPr="005C2D3F" w:rsidRDefault="006D457A" w:rsidP="006D457A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8" w:type="pct"/>
          </w:tcPr>
          <w:p w14:paraId="736F00A1" w14:textId="77777777" w:rsidR="006D457A" w:rsidRDefault="006D457A" w:rsidP="006D457A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47824BE" w14:textId="737DADB7" w:rsidR="006D457A" w:rsidRPr="00B66574" w:rsidRDefault="006D457A" w:rsidP="006D457A">
            <w:pPr>
              <w:pStyle w:val="BodyText"/>
              <w:tabs>
                <w:tab w:val="decimal" w:pos="74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0263111" w14:textId="77777777" w:rsidR="006D457A" w:rsidRPr="00B66574" w:rsidRDefault="006D457A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351AD1" w14:textId="377E2B75" w:rsidR="006D457A" w:rsidRPr="00B66574" w:rsidRDefault="006D457A" w:rsidP="006D457A">
            <w:pPr>
              <w:pStyle w:val="BodyText"/>
              <w:tabs>
                <w:tab w:val="decimal" w:pos="74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24527BE6" w14:textId="77777777" w:rsidR="006D457A" w:rsidRPr="00B66574" w:rsidRDefault="006D457A" w:rsidP="006D457A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B67F455" w14:textId="002318F2" w:rsidR="006D457A" w:rsidRPr="00B66574" w:rsidRDefault="006D457A" w:rsidP="006D457A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(19,369)</w:t>
            </w:r>
          </w:p>
        </w:tc>
        <w:tc>
          <w:tcPr>
            <w:tcW w:w="155" w:type="pct"/>
          </w:tcPr>
          <w:p w14:paraId="2E152930" w14:textId="77777777" w:rsidR="006D457A" w:rsidRPr="00B66574" w:rsidRDefault="006D457A" w:rsidP="006D457A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CD9D4C6" w14:textId="45BA906A" w:rsidR="006D457A" w:rsidRPr="00B66574" w:rsidRDefault="006D457A" w:rsidP="006D457A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 xml:space="preserve">(53,571) </w:t>
            </w:r>
          </w:p>
        </w:tc>
      </w:tr>
      <w:tr w:rsidR="006D457A" w:rsidRPr="005C2D3F" w14:paraId="645C6FA8" w14:textId="77777777" w:rsidTr="0043262D">
        <w:tc>
          <w:tcPr>
            <w:tcW w:w="2056" w:type="pct"/>
          </w:tcPr>
          <w:p w14:paraId="4521D998" w14:textId="77777777" w:rsidR="006D457A" w:rsidRPr="005C2D3F" w:rsidRDefault="006D457A" w:rsidP="006D457A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8" w:type="pct"/>
          </w:tcPr>
          <w:p w14:paraId="3EA572C3" w14:textId="77777777" w:rsidR="006D457A" w:rsidRPr="005C2D3F" w:rsidRDefault="006D457A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074CF" w14:textId="1E7A5B65" w:rsidR="006D457A" w:rsidRPr="00B66574" w:rsidRDefault="00B66574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588,732</w:t>
            </w:r>
          </w:p>
        </w:tc>
        <w:tc>
          <w:tcPr>
            <w:tcW w:w="152" w:type="pct"/>
          </w:tcPr>
          <w:p w14:paraId="19FE1E77" w14:textId="77777777" w:rsidR="006D457A" w:rsidRPr="00B66574" w:rsidRDefault="006D457A" w:rsidP="006D457A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3790C" w14:textId="703F4E9E" w:rsidR="006D457A" w:rsidRPr="00B66574" w:rsidRDefault="006D457A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544,839</w:t>
            </w:r>
          </w:p>
        </w:tc>
        <w:tc>
          <w:tcPr>
            <w:tcW w:w="152" w:type="pct"/>
          </w:tcPr>
          <w:p w14:paraId="65A79594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9222EE5" w14:textId="1184824E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139,961</w:t>
            </w:r>
          </w:p>
        </w:tc>
        <w:tc>
          <w:tcPr>
            <w:tcW w:w="155" w:type="pct"/>
          </w:tcPr>
          <w:p w14:paraId="5F6E091E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B609C64" w14:textId="5867B4C5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159,330</w:t>
            </w:r>
          </w:p>
        </w:tc>
      </w:tr>
      <w:tr w:rsidR="006D457A" w:rsidRPr="005C2D3F" w14:paraId="05355F1D" w14:textId="77777777" w:rsidTr="0043262D">
        <w:trPr>
          <w:trHeight w:val="171"/>
        </w:trPr>
        <w:tc>
          <w:tcPr>
            <w:tcW w:w="2056" w:type="pct"/>
          </w:tcPr>
          <w:p w14:paraId="49347D3C" w14:textId="77777777" w:rsidR="006D457A" w:rsidRPr="005C2D3F" w:rsidRDefault="006D457A" w:rsidP="006D457A">
            <w:pPr>
              <w:spacing w:line="276" w:lineRule="auto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8" w:type="pct"/>
          </w:tcPr>
          <w:p w14:paraId="7DB554A3" w14:textId="77777777" w:rsidR="006D457A" w:rsidRPr="005C2D3F" w:rsidRDefault="006D457A" w:rsidP="006D457A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307CFC5C" w14:textId="77777777" w:rsidR="006D457A" w:rsidRPr="00B66574" w:rsidRDefault="006D457A" w:rsidP="006D457A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152" w:type="pct"/>
          </w:tcPr>
          <w:p w14:paraId="45EA14BC" w14:textId="77777777" w:rsidR="006D457A" w:rsidRPr="00B66574" w:rsidRDefault="006D457A" w:rsidP="006D457A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402A5CCB" w14:textId="77777777" w:rsidR="006D457A" w:rsidRPr="00B66574" w:rsidRDefault="006D457A" w:rsidP="006D457A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2" w:type="pct"/>
          </w:tcPr>
          <w:p w14:paraId="3436B230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15E9821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5" w:type="pct"/>
          </w:tcPr>
          <w:p w14:paraId="14FF08C7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17006528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</w:tr>
      <w:tr w:rsidR="006D457A" w:rsidRPr="005C2D3F" w14:paraId="1A9070EF" w14:textId="77777777" w:rsidTr="0043262D">
        <w:trPr>
          <w:trHeight w:val="74"/>
        </w:trPr>
        <w:tc>
          <w:tcPr>
            <w:tcW w:w="2056" w:type="pct"/>
            <w:vAlign w:val="bottom"/>
          </w:tcPr>
          <w:p w14:paraId="6B8E9C1F" w14:textId="77777777" w:rsidR="006D457A" w:rsidRPr="005C2D3F" w:rsidRDefault="006D457A" w:rsidP="006D457A">
            <w:pPr>
              <w:spacing w:line="380" w:lineRule="exact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</w:t>
            </w:r>
          </w:p>
          <w:p w14:paraId="59084121" w14:textId="77777777" w:rsidR="006D457A" w:rsidRPr="005C2D3F" w:rsidRDefault="006D457A" w:rsidP="006D457A">
            <w:pPr>
              <w:spacing w:line="380" w:lineRule="exact"/>
              <w:ind w:firstLine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8" w:type="pct"/>
          </w:tcPr>
          <w:p w14:paraId="2CB7702C" w14:textId="77777777" w:rsidR="006D457A" w:rsidRPr="005C2D3F" w:rsidRDefault="006D457A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4571204" w14:textId="06E0AEF5" w:rsidR="006D457A" w:rsidRPr="00B66574" w:rsidRDefault="00B66574" w:rsidP="006D457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796,634</w:t>
            </w:r>
          </w:p>
        </w:tc>
        <w:tc>
          <w:tcPr>
            <w:tcW w:w="152" w:type="pct"/>
            <w:vAlign w:val="bottom"/>
          </w:tcPr>
          <w:p w14:paraId="6B5AE89C" w14:textId="77777777" w:rsidR="006D457A" w:rsidRPr="00B66574" w:rsidRDefault="006D457A" w:rsidP="006D457A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vAlign w:val="bottom"/>
          </w:tcPr>
          <w:p w14:paraId="5B50A216" w14:textId="47B7FB35" w:rsidR="006D457A" w:rsidRPr="00B66574" w:rsidRDefault="006D457A" w:rsidP="006D457A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1,166,336</w:t>
            </w:r>
          </w:p>
        </w:tc>
        <w:tc>
          <w:tcPr>
            <w:tcW w:w="152" w:type="pct"/>
            <w:vAlign w:val="bottom"/>
          </w:tcPr>
          <w:p w14:paraId="3F670DD8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3EEE05AB" w14:textId="28056079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139,961</w:t>
            </w:r>
          </w:p>
        </w:tc>
        <w:tc>
          <w:tcPr>
            <w:tcW w:w="155" w:type="pct"/>
            <w:vAlign w:val="bottom"/>
          </w:tcPr>
          <w:p w14:paraId="4C5C38AD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1D8EC0A3" w14:textId="77777777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  <w:p w14:paraId="0E1018B4" w14:textId="0880E33E" w:rsidR="006D457A" w:rsidRPr="00B66574" w:rsidRDefault="006D457A" w:rsidP="006D457A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6574">
              <w:rPr>
                <w:b/>
                <w:bCs/>
                <w:sz w:val="30"/>
                <w:szCs w:val="30"/>
              </w:rPr>
              <w:t>466,024</w:t>
            </w:r>
          </w:p>
        </w:tc>
      </w:tr>
    </w:tbl>
    <w:p w14:paraId="32493580" w14:textId="77777777" w:rsidR="0003112B" w:rsidRPr="005C2D3F" w:rsidRDefault="0003112B" w:rsidP="003D46CB">
      <w:pPr>
        <w:spacing w:line="240" w:lineRule="auto"/>
        <w:jc w:val="thaiDistribute"/>
        <w:rPr>
          <w:sz w:val="30"/>
          <w:szCs w:val="30"/>
        </w:rPr>
        <w:sectPr w:rsidR="0003112B" w:rsidRPr="005C2D3F" w:rsidSect="00206CC9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3D963D93" w14:textId="36DDB79B" w:rsidR="00792025" w:rsidRPr="005C2D3F" w:rsidRDefault="00792025" w:rsidP="00C20DC9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5C2D3F">
        <w:rPr>
          <w:rFonts w:cs="Angsana New"/>
          <w:cs/>
        </w:rPr>
        <w:t>เงินลงทุนใน</w:t>
      </w:r>
      <w:r w:rsidR="00357BBA" w:rsidRPr="005C2D3F">
        <w:rPr>
          <w:rFonts w:cs="Angsana New" w:hint="cs"/>
          <w:cs/>
        </w:rPr>
        <w:t>บริษัทร่วมและการร่วมค้า</w:t>
      </w:r>
      <w:r w:rsidRPr="005C2D3F">
        <w:rPr>
          <w:rFonts w:cs="Angsana New"/>
          <w:spacing w:val="-6"/>
          <w:cs/>
        </w:rPr>
        <w:t xml:space="preserve"> </w:t>
      </w:r>
      <w:r w:rsidR="00D77758" w:rsidRPr="005C2D3F">
        <w:rPr>
          <w:rFonts w:cs="Angsana New"/>
          <w:cs/>
        </w:rPr>
        <w:t>ณ ว</w:t>
      </w:r>
      <w:r w:rsidR="002C3AF2" w:rsidRPr="005C2D3F">
        <w:rPr>
          <w:rFonts w:cs="Angsana New"/>
          <w:cs/>
        </w:rPr>
        <w:t xml:space="preserve">ันที่  </w:t>
      </w:r>
      <w:r w:rsidR="002C3AF2" w:rsidRPr="005C2D3F">
        <w:rPr>
          <w:rFonts w:cs="Angsana New"/>
          <w:lang w:val="en-US"/>
        </w:rPr>
        <w:t>31</w:t>
      </w:r>
      <w:r w:rsidR="002C3AF2" w:rsidRPr="005C2D3F">
        <w:rPr>
          <w:rFonts w:cs="Angsana New"/>
          <w:cs/>
        </w:rPr>
        <w:t xml:space="preserve"> ธันวาคม </w:t>
      </w:r>
      <w:r w:rsidR="00D77758" w:rsidRPr="005C2D3F">
        <w:rPr>
          <w:rFonts w:cs="Angsana New"/>
          <w:cs/>
        </w:rPr>
        <w:t xml:space="preserve">และเงินปันผลรับสำหรับแต่ละปี มีดังนี้ </w:t>
      </w:r>
    </w:p>
    <w:tbl>
      <w:tblPr>
        <w:tblW w:w="15882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611"/>
        <w:gridCol w:w="2339"/>
        <w:gridCol w:w="1080"/>
        <w:gridCol w:w="709"/>
        <w:gridCol w:w="708"/>
        <w:gridCol w:w="851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71"/>
        <w:gridCol w:w="863"/>
        <w:gridCol w:w="237"/>
        <w:gridCol w:w="815"/>
        <w:gridCol w:w="11"/>
      </w:tblGrid>
      <w:tr w:rsidR="007467D0" w:rsidRPr="005C2D3F" w14:paraId="6EB36C59" w14:textId="77777777" w:rsidTr="00731087">
        <w:trPr>
          <w:trHeight w:val="177"/>
          <w:tblHeader/>
        </w:trPr>
        <w:tc>
          <w:tcPr>
            <w:tcW w:w="15882" w:type="dxa"/>
            <w:gridSpan w:val="20"/>
          </w:tcPr>
          <w:p w14:paraId="47C51495" w14:textId="77777777" w:rsidR="007467D0" w:rsidRPr="005C2D3F" w:rsidRDefault="007467D0" w:rsidP="00A84B7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49F0" w:rsidRPr="005C2D3F" w14:paraId="7091DA80" w14:textId="77777777" w:rsidTr="00731087">
        <w:trPr>
          <w:gridAfter w:val="1"/>
          <w:wAfter w:w="11" w:type="dxa"/>
          <w:trHeight w:val="424"/>
          <w:tblHeader/>
        </w:trPr>
        <w:tc>
          <w:tcPr>
            <w:tcW w:w="2611" w:type="dxa"/>
          </w:tcPr>
          <w:p w14:paraId="74507276" w14:textId="77777777" w:rsidR="00CF6857" w:rsidRPr="005C2D3F" w:rsidRDefault="00CF6857" w:rsidP="002D149A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4D441ADE" w14:textId="77777777" w:rsidR="00CF6857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48C7962F" w14:textId="77777777" w:rsidR="002D149A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2BD95341" w14:textId="77777777" w:rsidR="00CF6857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417" w:type="dxa"/>
            <w:gridSpan w:val="2"/>
            <w:vAlign w:val="bottom"/>
          </w:tcPr>
          <w:p w14:paraId="4B5BB7B5" w14:textId="77777777" w:rsidR="002D149A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8A38574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54437FCB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8A619E" w14:textId="77777777" w:rsidR="00CF6857" w:rsidRPr="005C2D3F" w:rsidRDefault="00CF6857" w:rsidP="008266EC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3" w:type="dxa"/>
            <w:vAlign w:val="bottom"/>
          </w:tcPr>
          <w:p w14:paraId="23CFC032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740CF0D0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7F53AD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42B9CDEB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6D1D8171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FBBA6C" w14:textId="77777777" w:rsidR="00CF6857" w:rsidRPr="005C2D3F" w:rsidRDefault="00CF6857" w:rsidP="006E71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2B8A24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bottom"/>
          </w:tcPr>
          <w:p w14:paraId="7C5F56CC" w14:textId="77777777" w:rsidR="00CF6857" w:rsidRPr="005C2D3F" w:rsidRDefault="007467D0" w:rsidP="00CB487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="00CB4874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</w:tr>
      <w:tr w:rsidR="002049F0" w:rsidRPr="005C2D3F" w14:paraId="479CE22F" w14:textId="77777777" w:rsidTr="00731087">
        <w:trPr>
          <w:gridAfter w:val="1"/>
          <w:wAfter w:w="11" w:type="dxa"/>
          <w:trHeight w:val="74"/>
          <w:tblHeader/>
        </w:trPr>
        <w:tc>
          <w:tcPr>
            <w:tcW w:w="2611" w:type="dxa"/>
          </w:tcPr>
          <w:p w14:paraId="26784D39" w14:textId="77777777" w:rsidR="008D07A7" w:rsidRPr="005C2D3F" w:rsidRDefault="008D07A7" w:rsidP="008D07A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70374CC2" w14:textId="77777777" w:rsidR="008D07A7" w:rsidRPr="005C2D3F" w:rsidRDefault="008D07A7" w:rsidP="008D07A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488B281" w14:textId="77777777" w:rsidR="008D07A7" w:rsidRPr="005C2D3F" w:rsidRDefault="008D07A7" w:rsidP="008D07A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34B470" w14:textId="07F667BD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FB01A9" w14:textId="6FECD8E4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7B631F" w14:textId="56DF52B5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9674FA" w14:textId="2AB9ED4E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2770F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6E44EE" w14:textId="13D5FFB3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572711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829163" w14:textId="28AABFE6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10777A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C46E78" w14:textId="2473D60D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CEC1D8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EF438D" w14:textId="6BD334FD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BFF4805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B7AD2D0" w14:textId="0802C15A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F65E16" w14:textId="77777777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3845AD1" w14:textId="27ED47B4" w:rsidR="008D07A7" w:rsidRPr="005C2D3F" w:rsidRDefault="008D07A7" w:rsidP="008D07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D07A7" w:rsidRPr="005C2D3F" w14:paraId="62F0397F" w14:textId="77777777" w:rsidTr="00731087">
        <w:trPr>
          <w:gridAfter w:val="1"/>
          <w:wAfter w:w="11" w:type="dxa"/>
          <w:trHeight w:val="74"/>
          <w:tblHeader/>
        </w:trPr>
        <w:tc>
          <w:tcPr>
            <w:tcW w:w="2611" w:type="dxa"/>
          </w:tcPr>
          <w:p w14:paraId="689E123E" w14:textId="77777777" w:rsidR="008D07A7" w:rsidRPr="005C2D3F" w:rsidRDefault="008D07A7" w:rsidP="008D07A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132EC751" w14:textId="77777777" w:rsidR="008D07A7" w:rsidRPr="005C2D3F" w:rsidRDefault="008D07A7" w:rsidP="008D07A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A12C65" w14:textId="77777777" w:rsidR="008D07A7" w:rsidRPr="005C2D3F" w:rsidRDefault="008D07A7" w:rsidP="008D07A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</w:tcPr>
          <w:p w14:paraId="3630DA7C" w14:textId="77777777" w:rsidR="008D07A7" w:rsidRPr="005C2D3F" w:rsidRDefault="008D07A7" w:rsidP="008D07A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24" w:type="dxa"/>
            <w:gridSpan w:val="14"/>
          </w:tcPr>
          <w:p w14:paraId="0B3A9EF1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49F0" w:rsidRPr="005C2D3F" w14:paraId="6C0FE25F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34DAB4F3" w14:textId="77777777" w:rsidR="008D07A7" w:rsidRPr="005C2D3F" w:rsidRDefault="008D07A7" w:rsidP="008D07A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39" w:type="dxa"/>
            <w:vAlign w:val="bottom"/>
          </w:tcPr>
          <w:p w14:paraId="455C92C3" w14:textId="77777777" w:rsidR="008D07A7" w:rsidRPr="005C2D3F" w:rsidRDefault="008D07A7" w:rsidP="008D07A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771D6F" w14:textId="77777777" w:rsidR="008D07A7" w:rsidRPr="005C2D3F" w:rsidRDefault="008D07A7" w:rsidP="008D07A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B0CF96" w14:textId="77777777" w:rsidR="008D07A7" w:rsidRPr="005C2D3F" w:rsidRDefault="008D07A7" w:rsidP="008D07A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118AA65" w14:textId="77777777" w:rsidR="008D07A7" w:rsidRPr="005C2D3F" w:rsidRDefault="008D07A7" w:rsidP="008D07A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A4DDD1B" w14:textId="77777777" w:rsidR="008D07A7" w:rsidRPr="005C2D3F" w:rsidRDefault="008D07A7" w:rsidP="008D07A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280450" w14:textId="77777777" w:rsidR="008D07A7" w:rsidRPr="005C2D3F" w:rsidRDefault="008D07A7" w:rsidP="008D07A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23A510B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724406FB" w14:textId="77777777" w:rsidR="008D07A7" w:rsidRPr="005C2D3F" w:rsidRDefault="008D07A7" w:rsidP="008D07A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CCD248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ABDAD0" w14:textId="77777777" w:rsidR="008D07A7" w:rsidRPr="005C2D3F" w:rsidRDefault="008D07A7" w:rsidP="008D07A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DF6426A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B5EC914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E54E5AD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9FBD66B" w14:textId="77777777" w:rsidR="008D07A7" w:rsidRPr="005C2D3F" w:rsidRDefault="008D07A7" w:rsidP="008D07A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7D5DA607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0CB74E9C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F4F7815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</w:tcPr>
          <w:p w14:paraId="56BEAD6C" w14:textId="77777777" w:rsidR="008D07A7" w:rsidRPr="005C2D3F" w:rsidRDefault="008D07A7" w:rsidP="008D07A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F0" w:rsidRPr="005C2D3F" w14:paraId="1265DE1E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386C440F" w14:textId="77777777" w:rsidR="003A48C0" w:rsidRPr="005C2D3F" w:rsidRDefault="003A48C0" w:rsidP="003A48C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ไทม์ บรอดคาสท์ จำกัด</w:t>
            </w:r>
          </w:p>
        </w:tc>
        <w:tc>
          <w:tcPr>
            <w:tcW w:w="2339" w:type="dxa"/>
          </w:tcPr>
          <w:p w14:paraId="2C7BBC81" w14:textId="77777777" w:rsidR="003A48C0" w:rsidRPr="005C2D3F" w:rsidRDefault="003A48C0" w:rsidP="003A48C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1080" w:type="dxa"/>
            <w:vAlign w:val="bottom"/>
          </w:tcPr>
          <w:p w14:paraId="21FB7E87" w14:textId="77777777" w:rsidR="003A48C0" w:rsidRPr="005C2D3F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31B677" w14:textId="7357BFCE" w:rsidR="003A48C0" w:rsidRPr="00B95977" w:rsidRDefault="003A48C0" w:rsidP="003A48C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31E0A0" w14:textId="593FE0D2" w:rsidR="003A48C0" w:rsidRPr="005C2D3F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833B75" w14:textId="5D056B26" w:rsidR="003A48C0" w:rsidRPr="005C2D3F" w:rsidRDefault="00D10407" w:rsidP="00D1040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48C0"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F8CCF78" w14:textId="280E38C1" w:rsidR="003A48C0" w:rsidRPr="005C2D3F" w:rsidRDefault="003A48C0" w:rsidP="00D10407">
            <w:pPr>
              <w:tabs>
                <w:tab w:val="decimal" w:pos="35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80011E1" w14:textId="77777777" w:rsidR="003A48C0" w:rsidRPr="005C2D3F" w:rsidRDefault="003A48C0" w:rsidP="00B95977">
            <w:pPr>
              <w:tabs>
                <w:tab w:val="decimal" w:pos="274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5BA8BC8" w14:textId="12923FB6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0911D1E" w14:textId="77777777" w:rsidR="003A48C0" w:rsidRPr="005C2D3F" w:rsidRDefault="003A48C0" w:rsidP="00B95977">
            <w:pPr>
              <w:tabs>
                <w:tab w:val="decimal" w:pos="352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A170135" w14:textId="31CF1E1E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962B04" w14:textId="77777777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EFD0D58" w14:textId="39E674BC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CF5E174" w14:textId="77777777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FD6FBF9" w14:textId="74A7C0C1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8D81AF" w14:textId="77777777" w:rsidR="003A48C0" w:rsidRPr="005C2D3F" w:rsidRDefault="003A48C0" w:rsidP="00B95977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0B4E4BA" w14:textId="299CD8D6" w:rsidR="003A48C0" w:rsidRPr="005C2D3F" w:rsidRDefault="003A48C0" w:rsidP="00350722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6B7785A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7910B27" w14:textId="7AF8D02B" w:rsidR="003A48C0" w:rsidRPr="005C2D3F" w:rsidRDefault="003A48C0" w:rsidP="003A48C0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2,39</w:t>
            </w:r>
            <w:r w:rsidR="00F4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049F0" w:rsidRPr="005C2D3F" w14:paraId="4CC24550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6906DD9E" w14:textId="77777777" w:rsidR="003A48C0" w:rsidRPr="005C2D3F" w:rsidRDefault="003A48C0" w:rsidP="003A48C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2339" w:type="dxa"/>
          </w:tcPr>
          <w:p w14:paraId="4770E37E" w14:textId="77777777" w:rsidR="003A48C0" w:rsidRPr="005C2D3F" w:rsidRDefault="003A48C0" w:rsidP="003A48C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1080" w:type="dxa"/>
            <w:vAlign w:val="bottom"/>
          </w:tcPr>
          <w:p w14:paraId="50D44498" w14:textId="77777777" w:rsidR="003A48C0" w:rsidRPr="005C2D3F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863AA" w14:textId="4C9D3070" w:rsidR="003A48C0" w:rsidRPr="00B95977" w:rsidRDefault="003A48C0" w:rsidP="00B95977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F478E7" w14:textId="02A0C683" w:rsidR="003A48C0" w:rsidRPr="005C2D3F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CF1167" w14:textId="7D23BBCD" w:rsidR="003A48C0" w:rsidRPr="005C2D3F" w:rsidRDefault="003A48C0" w:rsidP="00D10407">
            <w:pPr>
              <w:tabs>
                <w:tab w:val="decimal" w:pos="35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EDB944E" w14:textId="44A40B25" w:rsidR="003A48C0" w:rsidRPr="005C2D3F" w:rsidRDefault="003A48C0" w:rsidP="003A48C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283" w:type="dxa"/>
            <w:vAlign w:val="bottom"/>
          </w:tcPr>
          <w:p w14:paraId="18D53FCB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7FCFEDA" w14:textId="63471F27" w:rsidR="003A48C0" w:rsidRPr="00544E8C" w:rsidRDefault="003A48C0" w:rsidP="00350722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07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FC9BC33" w14:textId="77777777" w:rsidR="003A48C0" w:rsidRPr="00544E8C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vAlign w:val="bottom"/>
          </w:tcPr>
          <w:p w14:paraId="0945C38D" w14:textId="71C33E0F" w:rsidR="003A48C0" w:rsidRPr="005C2D3F" w:rsidRDefault="003A48C0" w:rsidP="003A48C0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83" w:type="dxa"/>
            <w:vAlign w:val="bottom"/>
          </w:tcPr>
          <w:p w14:paraId="546BB597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32232A1" w14:textId="232FBD87" w:rsidR="003A48C0" w:rsidRPr="005C2D3F" w:rsidRDefault="00322845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1FD1CFD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64DC8DD" w14:textId="629AACEA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621,497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11F8D8A" w14:textId="77777777" w:rsidR="003A48C0" w:rsidRPr="005C2D3F" w:rsidRDefault="003A48C0" w:rsidP="003A48C0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285DD5F" w14:textId="797A539C" w:rsidR="003A48C0" w:rsidRPr="005C2D3F" w:rsidRDefault="003A48C0" w:rsidP="003A48C0">
            <w:pPr>
              <w:tabs>
                <w:tab w:val="decimal" w:pos="466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8C0">
              <w:rPr>
                <w:rFonts w:asciiTheme="majorBidi" w:hAnsiTheme="majorBidi" w:cstheme="majorBidi"/>
                <w:sz w:val="26"/>
                <w:szCs w:val="26"/>
              </w:rPr>
              <w:t>18,770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8A511E" w14:textId="77777777" w:rsidR="003A48C0" w:rsidRPr="005C2D3F" w:rsidRDefault="003A48C0" w:rsidP="003A48C0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956A9F1" w14:textId="42979147" w:rsidR="003A48C0" w:rsidRPr="005C2D3F" w:rsidRDefault="003A48C0" w:rsidP="00F44E80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20,855</w:t>
            </w:r>
          </w:p>
        </w:tc>
      </w:tr>
      <w:tr w:rsidR="002049F0" w:rsidRPr="005C2D3F" w14:paraId="5C56B098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38D790D2" w14:textId="214A44D4" w:rsidR="003A48C0" w:rsidRPr="00B66574" w:rsidRDefault="00D34861" w:rsidP="00B715C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 xml:space="preserve">Basecamp Brews </w:t>
            </w:r>
            <w:r w:rsidR="00B715CA">
              <w:rPr>
                <w:rFonts w:asciiTheme="majorBidi" w:hAnsiTheme="majorBidi" w:cstheme="majorBidi"/>
                <w:sz w:val="26"/>
                <w:szCs w:val="26"/>
              </w:rPr>
              <w:t>Ltd</w:t>
            </w:r>
          </w:p>
        </w:tc>
        <w:tc>
          <w:tcPr>
            <w:tcW w:w="2339" w:type="dxa"/>
          </w:tcPr>
          <w:p w14:paraId="40DB8954" w14:textId="67FB0B39" w:rsidR="003A48C0" w:rsidRPr="00B66574" w:rsidRDefault="003A48C0" w:rsidP="003A48C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41302878" w14:textId="212F33C9" w:rsidR="003A48C0" w:rsidRPr="00B66574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574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D4BF9" w14:textId="560A654E" w:rsidR="003A48C0" w:rsidRPr="00B66574" w:rsidRDefault="00BB7E34" w:rsidP="003A48C0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A87B22" w14:textId="0656D7B0" w:rsidR="003A48C0" w:rsidRPr="00B66574" w:rsidRDefault="003A48C0" w:rsidP="00D104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887B93" w14:textId="2E06AFE7" w:rsidR="003A48C0" w:rsidRPr="00B66574" w:rsidRDefault="00D10407" w:rsidP="00D104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208,8</w:t>
            </w:r>
            <w:r w:rsidR="005D6416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851" w:type="dxa"/>
            <w:vAlign w:val="bottom"/>
          </w:tcPr>
          <w:p w14:paraId="2AF9A765" w14:textId="557F3CB0" w:rsidR="003A48C0" w:rsidRPr="00B66574" w:rsidRDefault="003A48C0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697A43C" w14:textId="77777777" w:rsidR="003A48C0" w:rsidRPr="00B66574" w:rsidRDefault="003A48C0" w:rsidP="003A48C0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28463C5" w14:textId="03AA2243" w:rsidR="003A48C0" w:rsidRPr="00B66574" w:rsidRDefault="00350722" w:rsidP="003A48C0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207,902</w:t>
            </w:r>
          </w:p>
        </w:tc>
        <w:tc>
          <w:tcPr>
            <w:tcW w:w="283" w:type="dxa"/>
            <w:vAlign w:val="bottom"/>
          </w:tcPr>
          <w:p w14:paraId="6BF44B77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5FFF856" w14:textId="5DF3CE4F" w:rsidR="003A48C0" w:rsidRPr="00B66574" w:rsidRDefault="003A48C0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E6C87F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A66E08" w14:textId="503F9542" w:rsidR="003A48C0" w:rsidRPr="00B66574" w:rsidRDefault="00350722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207,902</w:t>
            </w:r>
          </w:p>
        </w:tc>
        <w:tc>
          <w:tcPr>
            <w:tcW w:w="283" w:type="dxa"/>
            <w:vAlign w:val="bottom"/>
          </w:tcPr>
          <w:p w14:paraId="0AD7DDBC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6622AF3" w14:textId="20C7614F" w:rsidR="003A48C0" w:rsidRPr="00B66574" w:rsidRDefault="003A48C0" w:rsidP="00350722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F1661DA" w14:textId="77777777" w:rsidR="003A48C0" w:rsidRPr="00B66574" w:rsidRDefault="003A48C0" w:rsidP="003A48C0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8B4BD2A" w14:textId="282BD024" w:rsidR="003A48C0" w:rsidRPr="00B66574" w:rsidRDefault="003A48C0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C9CD59" w14:textId="77777777" w:rsidR="003A48C0" w:rsidRPr="00B66574" w:rsidRDefault="003A48C0" w:rsidP="003A48C0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0D7A80C" w14:textId="12311811" w:rsidR="003A48C0" w:rsidRPr="00B66574" w:rsidRDefault="003A48C0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9F0" w:rsidRPr="005C2D3F" w14:paraId="7F162CE1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53E9E1D5" w14:textId="77777777" w:rsidR="003A48C0" w:rsidRPr="00B66574" w:rsidRDefault="003A48C0" w:rsidP="003A48C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4E898511" w14:textId="77777777" w:rsidR="003A48C0" w:rsidRPr="00B66574" w:rsidRDefault="003A48C0" w:rsidP="003A48C0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C2AB1B" w14:textId="77777777" w:rsidR="003A48C0" w:rsidRPr="00B66574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2ADAB1" w14:textId="77777777" w:rsidR="003A48C0" w:rsidRPr="00B66574" w:rsidRDefault="003A48C0" w:rsidP="003A48C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146E66" w14:textId="77777777" w:rsidR="003A48C0" w:rsidRPr="00B66574" w:rsidRDefault="003A48C0" w:rsidP="003A48C0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1E71" w14:textId="77777777" w:rsidR="003A48C0" w:rsidRPr="00B66574" w:rsidRDefault="003A48C0" w:rsidP="003A48C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88914C" w14:textId="77777777" w:rsidR="003A48C0" w:rsidRPr="00B66574" w:rsidRDefault="003A48C0" w:rsidP="003A48C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D3AC596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BACF13" w14:textId="09B9C877" w:rsidR="003A48C0" w:rsidRPr="00B66574" w:rsidRDefault="00350722" w:rsidP="003A48C0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207,902</w:t>
            </w:r>
          </w:p>
        </w:tc>
        <w:tc>
          <w:tcPr>
            <w:tcW w:w="283" w:type="dxa"/>
            <w:vAlign w:val="bottom"/>
          </w:tcPr>
          <w:p w14:paraId="03A705F7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8429" w14:textId="6A30CB7E" w:rsidR="003A48C0" w:rsidRPr="00B66574" w:rsidRDefault="003A48C0" w:rsidP="003A48C0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283" w:type="dxa"/>
            <w:vAlign w:val="bottom"/>
          </w:tcPr>
          <w:p w14:paraId="4486F1E9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FB4965" w14:textId="3B8244CC" w:rsidR="003A48C0" w:rsidRPr="00B66574" w:rsidRDefault="00350722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207,902</w:t>
            </w:r>
          </w:p>
        </w:tc>
        <w:tc>
          <w:tcPr>
            <w:tcW w:w="283" w:type="dxa"/>
            <w:vAlign w:val="bottom"/>
          </w:tcPr>
          <w:p w14:paraId="4E3B61AF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F670A" w14:textId="62E87023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621,497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C0DD1F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EFDD16" w14:textId="787C2AC6" w:rsidR="003A48C0" w:rsidRPr="00B66574" w:rsidRDefault="003A48C0" w:rsidP="003A48C0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013AE8" w14:textId="77777777" w:rsidR="003A48C0" w:rsidRPr="00B66574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DACAC" w14:textId="332DB1AC" w:rsidR="003A48C0" w:rsidRPr="00F44E80" w:rsidRDefault="003A48C0" w:rsidP="00F44E80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23,254</w:t>
            </w:r>
          </w:p>
        </w:tc>
      </w:tr>
      <w:tr w:rsidR="002049F0" w:rsidRPr="005C2D3F" w14:paraId="4BC041FA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2F8D9544" w14:textId="77777777" w:rsidR="003A48C0" w:rsidRPr="005C2D3F" w:rsidRDefault="003A48C0" w:rsidP="003A48C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65A43069" w14:textId="77777777" w:rsidR="003A48C0" w:rsidRPr="005C2D3F" w:rsidRDefault="003A48C0" w:rsidP="003A48C0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6E21CC2" w14:textId="77777777" w:rsidR="003A48C0" w:rsidRPr="005C2D3F" w:rsidRDefault="003A48C0" w:rsidP="003A48C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763EE8" w14:textId="77777777" w:rsidR="003A48C0" w:rsidRPr="005C2D3F" w:rsidRDefault="003A48C0" w:rsidP="003A48C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2580A7E" w14:textId="77777777" w:rsidR="003A48C0" w:rsidRPr="005C2D3F" w:rsidRDefault="003A48C0" w:rsidP="003A48C0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97772A" w14:textId="77777777" w:rsidR="003A48C0" w:rsidRPr="005C2D3F" w:rsidRDefault="003A48C0" w:rsidP="003A48C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BC3559B" w14:textId="77777777" w:rsidR="003A48C0" w:rsidRPr="005C2D3F" w:rsidRDefault="003A48C0" w:rsidP="003A48C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FB802DD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1528CCF" w14:textId="77777777" w:rsidR="003A48C0" w:rsidRPr="005C2D3F" w:rsidRDefault="003A48C0" w:rsidP="003A48C0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6F0C7B4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2A0A72" w14:textId="77777777" w:rsidR="003A48C0" w:rsidRPr="005C2D3F" w:rsidRDefault="003A48C0" w:rsidP="003A48C0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DFB140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99FA510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C8C3539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9E2A074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6324653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61C0C33B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B0E898C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7BF94E7" w14:textId="77777777" w:rsidR="003A48C0" w:rsidRPr="005C2D3F" w:rsidRDefault="003A48C0" w:rsidP="003A48C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F0" w:rsidRPr="005C2D3F" w14:paraId="5BC17ABF" w14:textId="77777777" w:rsidTr="00731087">
        <w:trPr>
          <w:gridAfter w:val="1"/>
          <w:wAfter w:w="11" w:type="dxa"/>
          <w:trHeight w:val="245"/>
        </w:trPr>
        <w:tc>
          <w:tcPr>
            <w:tcW w:w="2611" w:type="dxa"/>
          </w:tcPr>
          <w:p w14:paraId="29AFE86B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2339" w:type="dxa"/>
            <w:shd w:val="clear" w:color="auto" w:fill="auto"/>
          </w:tcPr>
          <w:p w14:paraId="5C74071E" w14:textId="0C3D3372" w:rsidR="00262249" w:rsidRPr="005C2D3F" w:rsidRDefault="00BB7E34" w:rsidP="00BB7E34">
            <w:pPr>
              <w:ind w:left="120" w:hanging="120"/>
            </w:pPr>
            <w:r w:rsidRPr="00FC6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="00262249" w:rsidRPr="00FC631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6A41F737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5F9B4" w14:textId="370F56BD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3970D8" w14:textId="6CEC4A7B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AACB16" w14:textId="3654144C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851" w:type="dxa"/>
            <w:vAlign w:val="bottom"/>
          </w:tcPr>
          <w:p w14:paraId="2C3DE2D0" w14:textId="644C6BC5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283" w:type="dxa"/>
            <w:vAlign w:val="bottom"/>
          </w:tcPr>
          <w:p w14:paraId="5D330B8B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4EC65D" w14:textId="0E6CECB8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83" w:type="dxa"/>
            <w:vAlign w:val="bottom"/>
          </w:tcPr>
          <w:p w14:paraId="0B1CA2B9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49B4AE0" w14:textId="6CFB9F53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83" w:type="dxa"/>
            <w:vAlign w:val="bottom"/>
          </w:tcPr>
          <w:p w14:paraId="34947201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E66927" w14:textId="5DD705C6" w:rsidR="00262249" w:rsidRPr="005C2D3F" w:rsidRDefault="0032373A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49,543</w:t>
            </w:r>
          </w:p>
        </w:tc>
        <w:tc>
          <w:tcPr>
            <w:tcW w:w="283" w:type="dxa"/>
            <w:vAlign w:val="bottom"/>
          </w:tcPr>
          <w:p w14:paraId="4B5CE05F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18893C" w14:textId="0A22D479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75,055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558BC7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1E027FC" w14:textId="2DC8A538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6ACE74" w14:textId="77777777" w:rsidR="00262249" w:rsidRPr="005C2D3F" w:rsidRDefault="00262249" w:rsidP="00262249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F7F2529" w14:textId="40F099CA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9F0" w:rsidRPr="005C2D3F" w14:paraId="5DF4E525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288EDDF6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2339" w:type="dxa"/>
            <w:shd w:val="clear" w:color="auto" w:fill="auto"/>
          </w:tcPr>
          <w:p w14:paraId="0BE5E16A" w14:textId="77777777" w:rsidR="00262249" w:rsidRPr="005C2D3F" w:rsidRDefault="00262249" w:rsidP="00262249">
            <w:pPr>
              <w:ind w:left="120" w:hanging="120"/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14:paraId="0D055815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10D66D" w14:textId="627F5AB0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FEE14D" w14:textId="3FF2480C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16084F" w14:textId="529B83D8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851" w:type="dxa"/>
            <w:vAlign w:val="bottom"/>
          </w:tcPr>
          <w:p w14:paraId="2649A787" w14:textId="62CF62E5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283" w:type="dxa"/>
            <w:vAlign w:val="bottom"/>
          </w:tcPr>
          <w:p w14:paraId="72AC9DF0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333ED5B" w14:textId="03C202EC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83" w:type="dxa"/>
            <w:vAlign w:val="bottom"/>
          </w:tcPr>
          <w:p w14:paraId="5A25AEEC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2B47F07" w14:textId="0C1C2B57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83" w:type="dxa"/>
            <w:vAlign w:val="bottom"/>
          </w:tcPr>
          <w:p w14:paraId="117A33F2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8277CE5" w14:textId="1D056F6C" w:rsidR="00262249" w:rsidRPr="005C2D3F" w:rsidRDefault="0032373A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196,281</w:t>
            </w:r>
          </w:p>
        </w:tc>
        <w:tc>
          <w:tcPr>
            <w:tcW w:w="283" w:type="dxa"/>
            <w:vAlign w:val="bottom"/>
          </w:tcPr>
          <w:p w14:paraId="3DEF1696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425794" w14:textId="753DCCB1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113,162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268F7F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65BE6F6" w14:textId="63FD7DBE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B82D74" w14:textId="77777777" w:rsidR="00262249" w:rsidRPr="005C2D3F" w:rsidRDefault="00262249" w:rsidP="00262249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AB49CEC" w14:textId="6948BD70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9F0" w:rsidRPr="005C2D3F" w14:paraId="3D39E0D7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1707AD5C" w14:textId="79A3B818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="002131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C927200" w14:textId="77777777" w:rsidR="00262249" w:rsidRPr="005C2D3F" w:rsidRDefault="00262249" w:rsidP="0026224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80" w:type="dxa"/>
            <w:vAlign w:val="bottom"/>
          </w:tcPr>
          <w:p w14:paraId="392C19BB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E3E975" w14:textId="3C85F1E8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801522" w14:textId="4CC2CC66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B774EB" w14:textId="331DE650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851" w:type="dxa"/>
            <w:vAlign w:val="bottom"/>
          </w:tcPr>
          <w:p w14:paraId="1E0D44B9" w14:textId="4911CE79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83" w:type="dxa"/>
            <w:vAlign w:val="bottom"/>
          </w:tcPr>
          <w:p w14:paraId="7E122F84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B5D1A4" w14:textId="44F6D46D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83" w:type="dxa"/>
            <w:vAlign w:val="bottom"/>
          </w:tcPr>
          <w:p w14:paraId="4C384FA1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7539F2B" w14:textId="2FB76992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83" w:type="dxa"/>
            <w:vAlign w:val="bottom"/>
          </w:tcPr>
          <w:p w14:paraId="4E0DF9A1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92E7A7F" w14:textId="1CEF09D7" w:rsidR="00262249" w:rsidRPr="005C2D3F" w:rsidRDefault="00D10407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336,198</w:t>
            </w:r>
          </w:p>
        </w:tc>
        <w:tc>
          <w:tcPr>
            <w:tcW w:w="283" w:type="dxa"/>
            <w:vAlign w:val="bottom"/>
          </w:tcPr>
          <w:p w14:paraId="571E07EB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6229B89" w14:textId="5EE29EFB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351,019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B5B673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E255842" w14:textId="2BA26F85" w:rsidR="00262249" w:rsidRPr="005C2D3F" w:rsidRDefault="00262249" w:rsidP="00262249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B7A6D5" w14:textId="77777777" w:rsidR="00262249" w:rsidRPr="005C2D3F" w:rsidRDefault="00262249" w:rsidP="00262249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587FE77" w14:textId="468DAD34" w:rsidR="00262249" w:rsidRPr="005C2D3F" w:rsidRDefault="00F44E80" w:rsidP="00F44E80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156,000</w:t>
            </w:r>
          </w:p>
        </w:tc>
      </w:tr>
      <w:tr w:rsidR="002049F0" w:rsidRPr="004046DD" w14:paraId="7D93181A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70736820" w14:textId="0E7007F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0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ยามามูระ อินเตอร์เนชั่น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66E9388" w14:textId="77777777" w:rsidR="00262249" w:rsidRPr="005C2D3F" w:rsidRDefault="00262249" w:rsidP="0026224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80" w:type="dxa"/>
            <w:vAlign w:val="bottom"/>
          </w:tcPr>
          <w:p w14:paraId="2B1E7E48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DF5AA2" w14:textId="799E32FC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A4E7D2" w14:textId="68284F4D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5E3D81" w14:textId="1D1953AC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851" w:type="dxa"/>
            <w:vAlign w:val="bottom"/>
          </w:tcPr>
          <w:p w14:paraId="096A4C04" w14:textId="4B2AC548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83" w:type="dxa"/>
            <w:vAlign w:val="bottom"/>
          </w:tcPr>
          <w:p w14:paraId="4DF2FA3D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D76C641" w14:textId="4C403862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83" w:type="dxa"/>
            <w:vAlign w:val="bottom"/>
          </w:tcPr>
          <w:p w14:paraId="50A0B27C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FEC1717" w14:textId="2A59CC06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83" w:type="dxa"/>
            <w:vAlign w:val="bottom"/>
          </w:tcPr>
          <w:p w14:paraId="5F3E913D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E56C0BA" w14:textId="1959481D" w:rsidR="00262249" w:rsidRPr="005C2D3F" w:rsidRDefault="00D10407" w:rsidP="00262249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6,710</w:t>
            </w:r>
          </w:p>
        </w:tc>
        <w:tc>
          <w:tcPr>
            <w:tcW w:w="283" w:type="dxa"/>
            <w:vAlign w:val="bottom"/>
          </w:tcPr>
          <w:p w14:paraId="612C8B2A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4E3C42C" w14:textId="36F9E69D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5,603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E96D67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616E2B6" w14:textId="272087F0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040EE0" w14:textId="77777777" w:rsidR="00262249" w:rsidRPr="005C2D3F" w:rsidRDefault="00262249" w:rsidP="00262249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1BB680A" w14:textId="3C54032E" w:rsidR="00262249" w:rsidRPr="005C2D3F" w:rsidRDefault="00262249" w:rsidP="00350722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9F0" w:rsidRPr="005C2D3F" w14:paraId="291FE802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0F10A0CC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</w:rPr>
              <w:t>PT Osotspa ABC Indonesia</w:t>
            </w:r>
          </w:p>
        </w:tc>
        <w:tc>
          <w:tcPr>
            <w:tcW w:w="2339" w:type="dxa"/>
            <w:shd w:val="clear" w:color="auto" w:fill="auto"/>
          </w:tcPr>
          <w:p w14:paraId="0BF575A0" w14:textId="77777777" w:rsidR="00262249" w:rsidRPr="005C2D3F" w:rsidRDefault="00262249" w:rsidP="00262249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14:paraId="62AE217D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79240" w14:textId="3C74D9FE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DC272EC" w14:textId="50220A43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BFA120" w14:textId="18EDEC99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851" w:type="dxa"/>
            <w:vAlign w:val="bottom"/>
          </w:tcPr>
          <w:p w14:paraId="4D9516DA" w14:textId="2B4FA25A" w:rsidR="00262249" w:rsidRPr="005C2D3F" w:rsidRDefault="00262249" w:rsidP="0026224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283" w:type="dxa"/>
            <w:vAlign w:val="bottom"/>
          </w:tcPr>
          <w:p w14:paraId="6B9A74F2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F855A42" w14:textId="4AEFB87D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83" w:type="dxa"/>
            <w:vAlign w:val="bottom"/>
          </w:tcPr>
          <w:p w14:paraId="59E450A5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6F6AC66" w14:textId="1DE73DB4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83" w:type="dxa"/>
            <w:vAlign w:val="bottom"/>
          </w:tcPr>
          <w:p w14:paraId="60409274" w14:textId="77777777" w:rsidR="00262249" w:rsidRPr="005C2D3F" w:rsidRDefault="00262249" w:rsidP="00262249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83F5E55" w14:textId="6325B294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12B5D4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2D63C6A" w14:textId="36E68953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D88367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035D88B" w14:textId="46B60EC1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C102F8" w14:textId="77777777" w:rsidR="00262249" w:rsidRPr="005C2D3F" w:rsidRDefault="00262249" w:rsidP="00262249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39BBFF5" w14:textId="01E926D5" w:rsidR="00262249" w:rsidRPr="005C2D3F" w:rsidRDefault="00262249" w:rsidP="0032284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9F0" w:rsidRPr="005C2D3F" w14:paraId="0764350D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48144B93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เดลฟิส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ฮาคูโฮโด </w:t>
            </w:r>
          </w:p>
          <w:p w14:paraId="4DA41EBE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339" w:type="dxa"/>
          </w:tcPr>
          <w:p w14:paraId="2C3C3EC9" w14:textId="77777777" w:rsidR="00262249" w:rsidRPr="005C2D3F" w:rsidRDefault="00262249" w:rsidP="0026224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1080" w:type="dxa"/>
            <w:vAlign w:val="bottom"/>
          </w:tcPr>
          <w:p w14:paraId="1E415DBE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608C1" w14:textId="69DBAC4E" w:rsidR="00262249" w:rsidRPr="005C2D3F" w:rsidRDefault="00262249" w:rsidP="00262249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7ABFEE" w14:textId="44F09F0E" w:rsidR="00262249" w:rsidRPr="005C2D3F" w:rsidRDefault="00262249" w:rsidP="0032284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221C46" w14:textId="5ED337AA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5A38B5D" w14:textId="29141CD4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E2631C6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A503B3D" w14:textId="698567E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FD89D9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39E18E1" w14:textId="4B36DDE2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32D61C8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F0CFAD1" w14:textId="35F2C41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FFEF081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25D50C4" w14:textId="452F0B05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0F0491E" w14:textId="77777777" w:rsidR="00262249" w:rsidRPr="005C2D3F" w:rsidRDefault="00262249" w:rsidP="00262249">
            <w:pPr>
              <w:tabs>
                <w:tab w:val="decimal" w:pos="511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D31DC8A" w14:textId="5F28BC03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E66F66" w14:textId="77777777" w:rsidR="00262249" w:rsidRPr="005C2D3F" w:rsidRDefault="00262249" w:rsidP="0026224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F4C9105" w14:textId="1D002281" w:rsidR="00262249" w:rsidRPr="005C2D3F" w:rsidRDefault="00262249" w:rsidP="00F44E80">
            <w:pPr>
              <w:tabs>
                <w:tab w:val="decimal" w:pos="6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20,500</w:t>
            </w:r>
          </w:p>
        </w:tc>
      </w:tr>
      <w:tr w:rsidR="002049F0" w:rsidRPr="005C2D3F" w14:paraId="10E28E1B" w14:textId="77777777" w:rsidTr="00E96E5B">
        <w:trPr>
          <w:gridAfter w:val="1"/>
          <w:wAfter w:w="11" w:type="dxa"/>
          <w:trHeight w:val="74"/>
        </w:trPr>
        <w:tc>
          <w:tcPr>
            <w:tcW w:w="2611" w:type="dxa"/>
          </w:tcPr>
          <w:p w14:paraId="2A53EB19" w14:textId="77777777" w:rsidR="00262249" w:rsidRPr="005C2D3F" w:rsidRDefault="00262249" w:rsidP="00E96E5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Myanmar Spa Today Far East Advertising Limited</w:t>
            </w:r>
          </w:p>
        </w:tc>
        <w:tc>
          <w:tcPr>
            <w:tcW w:w="2339" w:type="dxa"/>
          </w:tcPr>
          <w:p w14:paraId="706EDA79" w14:textId="77777777" w:rsidR="00262249" w:rsidRPr="005C2D3F" w:rsidRDefault="00262249" w:rsidP="00E96E5B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รับจ้างทำโฆษณา</w:t>
            </w:r>
          </w:p>
        </w:tc>
        <w:tc>
          <w:tcPr>
            <w:tcW w:w="1080" w:type="dxa"/>
            <w:vAlign w:val="bottom"/>
          </w:tcPr>
          <w:p w14:paraId="67C03D3B" w14:textId="4DD58609" w:rsidR="00262249" w:rsidRPr="00731087" w:rsidRDefault="00731087" w:rsidP="00731087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1087">
              <w:rPr>
                <w:rFonts w:ascii="Angsana New" w:hAnsi="Angsana New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9E237" w14:textId="2B6E0DAB" w:rsidR="00262249" w:rsidRPr="005C2D3F" w:rsidRDefault="00262249" w:rsidP="00262249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683365" w14:textId="5E12B972" w:rsidR="00262249" w:rsidRPr="005C2D3F" w:rsidRDefault="00262249" w:rsidP="0032284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88743E" w14:textId="680B6F1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EE06476" w14:textId="03A2CB75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17AD8F6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0E223E5" w14:textId="3DF0EB1B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E87C975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A4848FF" w14:textId="12EB097C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254105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3C2341" w14:textId="3D5A4B8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0211E33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1905D19" w14:textId="38C69EC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A50685E" w14:textId="77777777" w:rsidR="00262249" w:rsidRPr="005C2D3F" w:rsidRDefault="00262249" w:rsidP="00262249">
            <w:pPr>
              <w:tabs>
                <w:tab w:val="decimal" w:pos="511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69C0A148" w14:textId="78D21493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F83DC5" w14:textId="77777777" w:rsidR="00262249" w:rsidRPr="005C2D3F" w:rsidRDefault="00262249" w:rsidP="00262249">
            <w:pPr>
              <w:tabs>
                <w:tab w:val="decimal" w:pos="398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76676A5" w14:textId="76EA29B1" w:rsidR="00262249" w:rsidRPr="005C2D3F" w:rsidRDefault="00262249" w:rsidP="00F44E80">
            <w:pPr>
              <w:tabs>
                <w:tab w:val="decimal" w:pos="38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3,240</w:t>
            </w:r>
          </w:p>
        </w:tc>
      </w:tr>
      <w:tr w:rsidR="002049F0" w:rsidRPr="005C2D3F" w14:paraId="5E46AE1D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5E726671" w14:textId="77777777" w:rsidR="00262249" w:rsidRPr="005C2D3F" w:rsidRDefault="00262249" w:rsidP="0026224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2339" w:type="dxa"/>
            <w:vAlign w:val="bottom"/>
          </w:tcPr>
          <w:p w14:paraId="65D0E593" w14:textId="77777777" w:rsidR="00262249" w:rsidRPr="005C2D3F" w:rsidRDefault="00262249" w:rsidP="0026224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1080" w:type="dxa"/>
            <w:vAlign w:val="bottom"/>
          </w:tcPr>
          <w:p w14:paraId="1A042128" w14:textId="77777777" w:rsidR="00262249" w:rsidRPr="005C2D3F" w:rsidRDefault="00262249" w:rsidP="0026224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8AC76" w14:textId="380F3116" w:rsidR="00262249" w:rsidRPr="005C2D3F" w:rsidRDefault="00262249" w:rsidP="00262249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7CF5CB" w14:textId="0F6130B2" w:rsidR="00262249" w:rsidRPr="005C2D3F" w:rsidRDefault="00262249" w:rsidP="0032284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E5F2A" w14:textId="19B29D21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C58FBE" w14:textId="17640433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2862C9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628F0A" w14:textId="5E7835E3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4163A31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3C32F30" w14:textId="5DD7A07A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1F5FF8E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559D07E" w14:textId="4C1130D8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1A02672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7EFD7DA" w14:textId="36C6EC19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38AA60" w14:textId="77777777" w:rsidR="00262249" w:rsidRPr="005C2D3F" w:rsidRDefault="00262249" w:rsidP="00262249">
            <w:pPr>
              <w:tabs>
                <w:tab w:val="decimal" w:pos="511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3ECF918" w14:textId="0A5599CD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51CEDD9" w14:textId="77777777" w:rsidR="00262249" w:rsidRPr="005C2D3F" w:rsidRDefault="00262249" w:rsidP="0026224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1DD9FC1" w14:textId="4F0EDBD1" w:rsidR="00262249" w:rsidRPr="005C2D3F" w:rsidRDefault="00F44E80" w:rsidP="00262249">
            <w:pPr>
              <w:tabs>
                <w:tab w:val="decimal" w:pos="6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2049F0" w:rsidRPr="005C2D3F" w14:paraId="3DCA317B" w14:textId="77777777" w:rsidTr="00731087">
        <w:trPr>
          <w:gridAfter w:val="1"/>
          <w:wAfter w:w="11" w:type="dxa"/>
          <w:trHeight w:val="143"/>
        </w:trPr>
        <w:tc>
          <w:tcPr>
            <w:tcW w:w="2611" w:type="dxa"/>
          </w:tcPr>
          <w:p w14:paraId="678DE892" w14:textId="77777777" w:rsidR="00262249" w:rsidRPr="005C2D3F" w:rsidRDefault="00262249" w:rsidP="00262249">
            <w:pPr>
              <w:tabs>
                <w:tab w:val="left" w:pos="31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ฮาคูโฮโด (กรุงเทพ) จำกัด</w:t>
            </w:r>
          </w:p>
        </w:tc>
        <w:tc>
          <w:tcPr>
            <w:tcW w:w="2339" w:type="dxa"/>
          </w:tcPr>
          <w:p w14:paraId="4A2006ED" w14:textId="77777777" w:rsidR="00262249" w:rsidRPr="005C2D3F" w:rsidRDefault="00262249" w:rsidP="0026224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1080" w:type="dxa"/>
            <w:vAlign w:val="bottom"/>
          </w:tcPr>
          <w:p w14:paraId="49B67C6D" w14:textId="77777777" w:rsidR="00262249" w:rsidRPr="005C2D3F" w:rsidRDefault="00262249" w:rsidP="0026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042A0" w14:textId="210CD6C2" w:rsidR="00262249" w:rsidRPr="005C2D3F" w:rsidRDefault="00262249" w:rsidP="00262249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98FCF1" w14:textId="7405AAC2" w:rsidR="00262249" w:rsidRPr="005C2D3F" w:rsidRDefault="00262249" w:rsidP="0032284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2C9D77" w14:textId="3F484497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AA1B7FE" w14:textId="27B9CB80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91C7C58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4DAF31E" w14:textId="669B84BF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EAD93BF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409FC06" w14:textId="581F3F6C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E1652E9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977A197" w14:textId="6D5412E2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D7EFBE4" w14:textId="77777777" w:rsidR="00262249" w:rsidRPr="005C2D3F" w:rsidRDefault="00262249" w:rsidP="00262249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B923217" w14:textId="5A3B2782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2989B83" w14:textId="77777777" w:rsidR="00262249" w:rsidRPr="005C2D3F" w:rsidRDefault="00262249" w:rsidP="00262249">
            <w:pPr>
              <w:tabs>
                <w:tab w:val="decimal" w:pos="511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392AD82" w14:textId="6694D389" w:rsidR="00262249" w:rsidRPr="005C2D3F" w:rsidRDefault="00262249" w:rsidP="0032284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17218D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B6F0973" w14:textId="7A57E732" w:rsidR="00262249" w:rsidRPr="005C2D3F" w:rsidRDefault="00262249" w:rsidP="00F44E8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28,812</w:t>
            </w:r>
          </w:p>
        </w:tc>
      </w:tr>
      <w:tr w:rsidR="002049F0" w:rsidRPr="005C2D3F" w14:paraId="71A54274" w14:textId="77777777" w:rsidTr="00731087">
        <w:trPr>
          <w:gridAfter w:val="1"/>
          <w:wAfter w:w="11" w:type="dxa"/>
          <w:trHeight w:val="74"/>
        </w:trPr>
        <w:tc>
          <w:tcPr>
            <w:tcW w:w="2611" w:type="dxa"/>
          </w:tcPr>
          <w:p w14:paraId="5C1BE25F" w14:textId="77777777" w:rsidR="002049F0" w:rsidRPr="005C2D3F" w:rsidRDefault="002049F0" w:rsidP="002049F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</w:tcPr>
          <w:p w14:paraId="34C84448" w14:textId="77777777" w:rsidR="002049F0" w:rsidRPr="005C2D3F" w:rsidRDefault="002049F0" w:rsidP="002049F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F05BF8" w14:textId="77777777" w:rsidR="002049F0" w:rsidRPr="005C2D3F" w:rsidRDefault="002049F0" w:rsidP="002049F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7D04FC73" w14:textId="77777777" w:rsidR="002049F0" w:rsidRPr="005C2D3F" w:rsidRDefault="002049F0" w:rsidP="002049F0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4355D34C" w14:textId="77777777" w:rsidR="002049F0" w:rsidRPr="005C2D3F" w:rsidRDefault="002049F0" w:rsidP="002049F0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E97DD68" w14:textId="77777777" w:rsidR="002049F0" w:rsidRPr="005C2D3F" w:rsidRDefault="002049F0" w:rsidP="002049F0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3315AD9B" w14:textId="77777777" w:rsidR="002049F0" w:rsidRPr="005C2D3F" w:rsidRDefault="002049F0" w:rsidP="002049F0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B1F071" w14:textId="77777777" w:rsidR="002049F0" w:rsidRPr="005C2D3F" w:rsidRDefault="002049F0" w:rsidP="002049F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26216CA" w14:textId="021D6889" w:rsidR="002049F0" w:rsidRPr="005C2D3F" w:rsidRDefault="002049F0" w:rsidP="002049F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83" w:type="dxa"/>
          </w:tcPr>
          <w:p w14:paraId="081100E7" w14:textId="77777777" w:rsidR="002049F0" w:rsidRPr="005C2D3F" w:rsidRDefault="002049F0" w:rsidP="002049F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5C5645" w14:textId="6AFCA168" w:rsidR="002049F0" w:rsidRPr="005C2D3F" w:rsidRDefault="002049F0" w:rsidP="002049F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83" w:type="dxa"/>
          </w:tcPr>
          <w:p w14:paraId="64664FF3" w14:textId="77777777" w:rsidR="002049F0" w:rsidRPr="005C2D3F" w:rsidRDefault="002049F0" w:rsidP="002049F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160564" w14:textId="5E8E3494" w:rsidR="002049F0" w:rsidRPr="005C2D3F" w:rsidRDefault="0032373A" w:rsidP="002049F0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588,732</w:t>
            </w:r>
          </w:p>
        </w:tc>
        <w:tc>
          <w:tcPr>
            <w:tcW w:w="283" w:type="dxa"/>
          </w:tcPr>
          <w:p w14:paraId="1BD9A2E6" w14:textId="77777777" w:rsidR="002049F0" w:rsidRPr="005C2D3F" w:rsidRDefault="002049F0" w:rsidP="002049F0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4B15AB" w14:textId="125BEEE2" w:rsidR="002049F0" w:rsidRPr="005C2D3F" w:rsidRDefault="002049F0" w:rsidP="002049F0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544,839</w:t>
            </w:r>
          </w:p>
        </w:tc>
        <w:tc>
          <w:tcPr>
            <w:tcW w:w="271" w:type="dxa"/>
            <w:shd w:val="clear" w:color="auto" w:fill="auto"/>
          </w:tcPr>
          <w:p w14:paraId="668AF8DE" w14:textId="77777777" w:rsidR="002049F0" w:rsidRPr="005C2D3F" w:rsidRDefault="002049F0" w:rsidP="002049F0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7A3BE1" w14:textId="08E29446" w:rsidR="002049F0" w:rsidRPr="005C2D3F" w:rsidRDefault="002049F0" w:rsidP="00350722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120,000</w:t>
            </w:r>
          </w:p>
        </w:tc>
        <w:tc>
          <w:tcPr>
            <w:tcW w:w="237" w:type="dxa"/>
            <w:shd w:val="clear" w:color="auto" w:fill="auto"/>
          </w:tcPr>
          <w:p w14:paraId="785821C4" w14:textId="77777777" w:rsidR="002049F0" w:rsidRPr="005C2D3F" w:rsidRDefault="002049F0" w:rsidP="002049F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664B" w14:textId="49D00CE5" w:rsidR="002049F0" w:rsidRPr="005C2D3F" w:rsidRDefault="002049F0" w:rsidP="002049F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226,552</w:t>
            </w:r>
          </w:p>
        </w:tc>
      </w:tr>
      <w:tr w:rsidR="002049F0" w:rsidRPr="005C2D3F" w14:paraId="17F56188" w14:textId="77777777" w:rsidTr="00731087">
        <w:trPr>
          <w:gridAfter w:val="1"/>
          <w:wAfter w:w="11" w:type="dxa"/>
          <w:trHeight w:val="65"/>
        </w:trPr>
        <w:tc>
          <w:tcPr>
            <w:tcW w:w="4950" w:type="dxa"/>
            <w:gridSpan w:val="2"/>
          </w:tcPr>
          <w:p w14:paraId="6BF35BF7" w14:textId="77777777" w:rsidR="00262249" w:rsidRPr="005C2D3F" w:rsidRDefault="00262249" w:rsidP="00262249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</w:tcPr>
          <w:p w14:paraId="721C0E6F" w14:textId="77777777" w:rsidR="00262249" w:rsidRPr="005C2D3F" w:rsidRDefault="00262249" w:rsidP="00262249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3962B455" w14:textId="77777777" w:rsidR="00262249" w:rsidRPr="005C2D3F" w:rsidRDefault="00262249" w:rsidP="00262249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1AACEC09" w14:textId="77777777" w:rsidR="00262249" w:rsidRPr="005C2D3F" w:rsidRDefault="00262249" w:rsidP="00262249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6E7CFDC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361E2CC6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EA87987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04B0276" w14:textId="6DB631BB" w:rsidR="00262249" w:rsidRPr="005C2D3F" w:rsidRDefault="00775930" w:rsidP="00262249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623,840</w:t>
            </w:r>
          </w:p>
        </w:tc>
        <w:tc>
          <w:tcPr>
            <w:tcW w:w="283" w:type="dxa"/>
            <w:vAlign w:val="bottom"/>
          </w:tcPr>
          <w:p w14:paraId="38AA6194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7B6E3624" w14:textId="72FAC91C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83" w:type="dxa"/>
            <w:vAlign w:val="bottom"/>
          </w:tcPr>
          <w:p w14:paraId="4E1FF8F1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E04C0" w14:textId="1083E850" w:rsidR="00262249" w:rsidRPr="005C2D3F" w:rsidRDefault="0032373A" w:rsidP="00262249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796,634</w:t>
            </w:r>
          </w:p>
        </w:tc>
        <w:tc>
          <w:tcPr>
            <w:tcW w:w="283" w:type="dxa"/>
            <w:vAlign w:val="bottom"/>
          </w:tcPr>
          <w:p w14:paraId="3829135D" w14:textId="77777777" w:rsidR="00262249" w:rsidRPr="005C2D3F" w:rsidRDefault="00262249" w:rsidP="00262249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1AD8B9EB" w14:textId="5BC167A6" w:rsidR="00262249" w:rsidRPr="005C2D3F" w:rsidRDefault="00262249" w:rsidP="00350722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1,166,336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612BC4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5D8A4F1" w14:textId="775F0589" w:rsidR="00262249" w:rsidRPr="005C2D3F" w:rsidRDefault="0032373A" w:rsidP="00262249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138,770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3C87DE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53314" w14:textId="1BF876A5" w:rsidR="00262249" w:rsidRPr="005C2D3F" w:rsidRDefault="00F44E80" w:rsidP="00262249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249,806</w:t>
            </w:r>
          </w:p>
        </w:tc>
      </w:tr>
      <w:tr w:rsidR="002049F0" w:rsidRPr="005C2D3F" w14:paraId="6A9D8169" w14:textId="77777777" w:rsidTr="00731087">
        <w:trPr>
          <w:gridAfter w:val="1"/>
          <w:wAfter w:w="11" w:type="dxa"/>
          <w:trHeight w:val="65"/>
        </w:trPr>
        <w:tc>
          <w:tcPr>
            <w:tcW w:w="2611" w:type="dxa"/>
          </w:tcPr>
          <w:p w14:paraId="3BAB5B06" w14:textId="77777777" w:rsidR="00262249" w:rsidRPr="005C2D3F" w:rsidRDefault="00262249" w:rsidP="00262249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37CFCCFF" w14:textId="77777777" w:rsidR="00262249" w:rsidRPr="005C2D3F" w:rsidRDefault="00262249" w:rsidP="00262249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827FB" w14:textId="77777777" w:rsidR="00262249" w:rsidRPr="005C2D3F" w:rsidRDefault="00262249" w:rsidP="00262249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00229DC2" w14:textId="77777777" w:rsidR="00262249" w:rsidRPr="005C2D3F" w:rsidRDefault="00262249" w:rsidP="00262249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4B0AB939" w14:textId="77777777" w:rsidR="00262249" w:rsidRPr="005C2D3F" w:rsidRDefault="00262249" w:rsidP="00262249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5709DD1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C63488B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7E2F2D0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889C1D9" w14:textId="77777777" w:rsidR="00262249" w:rsidRPr="005C2D3F" w:rsidRDefault="00262249" w:rsidP="00262249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7DE62B8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97E1239" w14:textId="77777777" w:rsidR="00262249" w:rsidRPr="005C2D3F" w:rsidRDefault="00262249" w:rsidP="00262249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48DE555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2A3B270" w14:textId="77777777" w:rsidR="00262249" w:rsidRPr="005C2D3F" w:rsidRDefault="00262249" w:rsidP="00262249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1D01543F" w14:textId="77777777" w:rsidR="00262249" w:rsidRPr="005C2D3F" w:rsidRDefault="00262249" w:rsidP="00262249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709BB65" w14:textId="77777777" w:rsidR="00262249" w:rsidRPr="005C2D3F" w:rsidRDefault="00262249" w:rsidP="0026224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2B66E89C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25F67720" w14:textId="77777777" w:rsidR="00262249" w:rsidRPr="005C2D3F" w:rsidRDefault="00262249" w:rsidP="00262249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B44C0EA" w14:textId="77777777" w:rsidR="00262249" w:rsidRPr="005C2D3F" w:rsidRDefault="00262249" w:rsidP="0026224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17A9DD5A" w14:textId="77777777" w:rsidR="00262249" w:rsidRPr="005C2D3F" w:rsidRDefault="00262249" w:rsidP="00262249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77A906E" w14:textId="77777777" w:rsidR="00C42A5E" w:rsidRPr="005C2D3F" w:rsidRDefault="00C42A5E">
      <w:pPr>
        <w:spacing w:line="240" w:lineRule="auto"/>
        <w:sectPr w:rsidR="00C42A5E" w:rsidRPr="005C2D3F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7403AC64" w14:textId="04E9E9C9" w:rsidR="00FD145D" w:rsidRPr="00904EDA" w:rsidRDefault="00322845" w:rsidP="008569F4">
      <w:pPr>
        <w:spacing w:line="240" w:lineRule="auto"/>
        <w:ind w:left="540" w:right="108"/>
        <w:jc w:val="thaiDistribute"/>
        <w:rPr>
          <w:color w:val="FF0000"/>
          <w:sz w:val="30"/>
          <w:szCs w:val="30"/>
          <w:cs/>
        </w:rPr>
      </w:pPr>
      <w:r w:rsidRPr="00904EDA">
        <w:rPr>
          <w:sz w:val="30"/>
          <w:szCs w:val="30"/>
          <w:cs/>
        </w:rPr>
        <w:t xml:space="preserve">ณ วันที่  </w:t>
      </w:r>
      <w:r w:rsidRPr="00904EDA">
        <w:rPr>
          <w:sz w:val="30"/>
          <w:szCs w:val="30"/>
        </w:rPr>
        <w:t>31</w:t>
      </w:r>
      <w:r w:rsidRPr="00904EDA">
        <w:rPr>
          <w:sz w:val="30"/>
          <w:szCs w:val="30"/>
          <w:cs/>
        </w:rPr>
        <w:t xml:space="preserve"> ธันวาคม</w:t>
      </w:r>
      <w:r w:rsidRPr="00904EDA">
        <w:rPr>
          <w:rFonts w:hint="cs"/>
          <w:sz w:val="30"/>
          <w:szCs w:val="30"/>
          <w:cs/>
        </w:rPr>
        <w:t xml:space="preserve"> </w:t>
      </w:r>
      <w:r w:rsidRPr="00904EDA">
        <w:rPr>
          <w:sz w:val="30"/>
          <w:szCs w:val="30"/>
        </w:rPr>
        <w:t>2560</w:t>
      </w:r>
      <w:r w:rsidRPr="00904EDA">
        <w:rPr>
          <w:sz w:val="30"/>
          <w:szCs w:val="30"/>
          <w:cs/>
        </w:rPr>
        <w:t xml:space="preserve"> </w:t>
      </w:r>
      <w:r w:rsidR="00C42A5E" w:rsidRPr="00904EDA">
        <w:rPr>
          <w:rFonts w:hint="cs"/>
          <w:sz w:val="30"/>
          <w:szCs w:val="30"/>
          <w:cs/>
        </w:rPr>
        <w:t xml:space="preserve">มูลค่าตามวิธีส่วนได้เสียได้รวมเงินลงทุนในบริษัทร่วมและการร่วมค้าของกลุ่มบริษัท ฟิวเจอร์ </w:t>
      </w:r>
      <w:r w:rsidR="00C42A5E" w:rsidRPr="00904EDA">
        <w:rPr>
          <w:sz w:val="30"/>
          <w:szCs w:val="30"/>
          <w:cs/>
        </w:rPr>
        <w:t>มาร์เก็ตติ้ง</w:t>
      </w:r>
      <w:r w:rsidRPr="00904EDA">
        <w:rPr>
          <w:sz w:val="30"/>
          <w:szCs w:val="30"/>
          <w:cs/>
        </w:rPr>
        <w:t xml:space="preserve"> </w:t>
      </w:r>
      <w:r w:rsidR="00C42A5E" w:rsidRPr="00904EDA">
        <w:rPr>
          <w:sz w:val="30"/>
          <w:szCs w:val="30"/>
          <w:cs/>
        </w:rPr>
        <w:t>คอมมิวนิเคชั่นส์ กรุ๊ป จำกัด</w:t>
      </w:r>
      <w:r w:rsidR="00C42A5E" w:rsidRPr="00904EDA">
        <w:rPr>
          <w:rFonts w:hint="cs"/>
          <w:sz w:val="30"/>
          <w:szCs w:val="30"/>
          <w:cs/>
        </w:rPr>
        <w:t xml:space="preserve"> ที่ถูกจัดประเภทเป็นสินทรัพย์ไม่หมุนเวียนที่ถือไว้เพื่อขาย</w:t>
      </w:r>
      <w:r w:rsidR="00C42A5E" w:rsidRPr="00904EDA">
        <w:rPr>
          <w:sz w:val="30"/>
          <w:szCs w:val="30"/>
          <w:cs/>
        </w:rPr>
        <w:t xml:space="preserve">ตามหมายเหตุข้อ </w:t>
      </w:r>
      <w:r w:rsidR="007720F6" w:rsidRPr="00904EDA">
        <w:rPr>
          <w:sz w:val="30"/>
          <w:szCs w:val="30"/>
        </w:rPr>
        <w:t>10</w:t>
      </w:r>
      <w:r w:rsidR="00C42A5E" w:rsidRPr="00904EDA">
        <w:rPr>
          <w:rFonts w:hint="cs"/>
          <w:sz w:val="30"/>
          <w:szCs w:val="30"/>
          <w:cs/>
        </w:rPr>
        <w:t xml:space="preserve"> มีดังต่อไปนี้</w:t>
      </w:r>
      <w:r w:rsidR="0008133B" w:rsidRPr="00904EDA">
        <w:rPr>
          <w:sz w:val="30"/>
          <w:szCs w:val="30"/>
        </w:rPr>
        <w:t xml:space="preserve"> </w:t>
      </w:r>
    </w:p>
    <w:p w14:paraId="4BF96FC3" w14:textId="77777777" w:rsidR="00C42A5E" w:rsidRPr="00904EDA" w:rsidRDefault="00C42A5E" w:rsidP="00C42A5E">
      <w:pPr>
        <w:spacing w:line="240" w:lineRule="auto"/>
        <w:ind w:left="540" w:right="701"/>
        <w:jc w:val="thaiDistribute"/>
        <w:rPr>
          <w:color w:val="FF0000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2069"/>
        <w:gridCol w:w="270"/>
        <w:gridCol w:w="2088"/>
      </w:tblGrid>
      <w:tr w:rsidR="005F1350" w:rsidRPr="00904EDA" w14:paraId="4AFB0250" w14:textId="77777777" w:rsidTr="00322845">
        <w:trPr>
          <w:tblHeader/>
        </w:trPr>
        <w:tc>
          <w:tcPr>
            <w:tcW w:w="2570" w:type="pct"/>
          </w:tcPr>
          <w:p w14:paraId="3B417A5C" w14:textId="77777777" w:rsidR="005F1350" w:rsidRPr="00904EDA" w:rsidRDefault="005F1350" w:rsidP="00B9545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6" w:type="pct"/>
          </w:tcPr>
          <w:p w14:paraId="0BAF027D" w14:textId="593715B0" w:rsidR="005F1350" w:rsidRPr="00904EDA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4EDA">
              <w:rPr>
                <w:rFonts w:hint="cs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48" w:type="pct"/>
          </w:tcPr>
          <w:p w14:paraId="1B79E354" w14:textId="77777777" w:rsidR="005F1350" w:rsidRPr="00904EDA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14:paraId="59FFF230" w14:textId="3EBAB336" w:rsidR="005F1350" w:rsidRPr="00904EDA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4EDA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5F1350" w:rsidRPr="00904EDA" w14:paraId="0F9C470F" w14:textId="77777777" w:rsidTr="00322845">
        <w:trPr>
          <w:tblHeader/>
        </w:trPr>
        <w:tc>
          <w:tcPr>
            <w:tcW w:w="2570" w:type="pct"/>
          </w:tcPr>
          <w:p w14:paraId="459880DE" w14:textId="77777777" w:rsidR="005F1350" w:rsidRPr="00904EDA" w:rsidRDefault="005F1350" w:rsidP="00B9545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7F93BD5C" w14:textId="7BC65B31" w:rsidR="005F1350" w:rsidRPr="00904EDA" w:rsidRDefault="005F1350" w:rsidP="005F1350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  <w:r w:rsidRPr="00904EDA">
              <w:rPr>
                <w:i/>
                <w:iCs/>
                <w:sz w:val="30"/>
                <w:szCs w:val="30"/>
              </w:rPr>
              <w:t>(</w:t>
            </w:r>
            <w:r w:rsidRPr="00904EDA">
              <w:rPr>
                <w:rFonts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48" w:type="pct"/>
          </w:tcPr>
          <w:p w14:paraId="15D1FB2A" w14:textId="77777777" w:rsidR="005F1350" w:rsidRPr="00904EDA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46" w:type="pct"/>
          </w:tcPr>
          <w:p w14:paraId="0694A576" w14:textId="4C0924B4" w:rsidR="005F1350" w:rsidRPr="00904EDA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04EDA">
              <w:rPr>
                <w:i/>
                <w:iCs/>
                <w:sz w:val="30"/>
                <w:szCs w:val="30"/>
              </w:rPr>
              <w:t>(</w:t>
            </w:r>
            <w:r w:rsidRPr="00904EDA">
              <w:rPr>
                <w:rFonts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F1350" w:rsidRPr="00904EDA" w14:paraId="79FC3B23" w14:textId="77777777" w:rsidTr="00322845">
        <w:tc>
          <w:tcPr>
            <w:tcW w:w="2570" w:type="pct"/>
          </w:tcPr>
          <w:p w14:paraId="795EBDD9" w14:textId="77777777" w:rsidR="005F1350" w:rsidRPr="00904EDA" w:rsidRDefault="005F1350" w:rsidP="00B95455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904ED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6" w:type="pct"/>
          </w:tcPr>
          <w:p w14:paraId="2E695402" w14:textId="77777777" w:rsidR="005F1350" w:rsidRPr="00904EDA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3088B01E" w14:textId="77777777" w:rsidR="005F1350" w:rsidRPr="00904EDA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42A61EE6" w14:textId="339D31B5" w:rsidR="005F1350" w:rsidRPr="00904EDA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5F1350" w:rsidRPr="00904EDA" w14:paraId="4C87E2B6" w14:textId="77777777" w:rsidTr="00322845">
        <w:tc>
          <w:tcPr>
            <w:tcW w:w="2570" w:type="pct"/>
          </w:tcPr>
          <w:p w14:paraId="5C75A8E5" w14:textId="77777777" w:rsidR="005F1350" w:rsidRPr="00904EDA" w:rsidRDefault="005F1350" w:rsidP="00B95455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บริษัท ไทม์ บรอดคาสท์ จำกัด</w:t>
            </w:r>
          </w:p>
        </w:tc>
        <w:tc>
          <w:tcPr>
            <w:tcW w:w="1136" w:type="pct"/>
          </w:tcPr>
          <w:p w14:paraId="40C5FF8C" w14:textId="0376E593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54BA9B05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  <w:tcBorders>
              <w:bottom w:val="single" w:sz="4" w:space="0" w:color="auto"/>
            </w:tcBorders>
          </w:tcPr>
          <w:p w14:paraId="28DD4AB6" w14:textId="06D92DB1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14,005</w:t>
            </w:r>
          </w:p>
        </w:tc>
      </w:tr>
      <w:tr w:rsidR="005F1350" w:rsidRPr="00904EDA" w14:paraId="4FFD08D5" w14:textId="77777777" w:rsidTr="00322845">
        <w:tc>
          <w:tcPr>
            <w:tcW w:w="2570" w:type="pct"/>
          </w:tcPr>
          <w:p w14:paraId="14113B9C" w14:textId="77777777" w:rsidR="005F1350" w:rsidRPr="00904EDA" w:rsidRDefault="005F1350" w:rsidP="00B9545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47372D77" w14:textId="77777777" w:rsidR="005F1350" w:rsidRPr="00904EDA" w:rsidRDefault="005F1350" w:rsidP="005F1350">
            <w:pPr>
              <w:spacing w:line="240" w:lineRule="auto"/>
              <w:ind w:left="-85"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2693617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74287AD4" w14:textId="15D9DFBE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Pr="00904EDA">
              <w:rPr>
                <w:b/>
                <w:bCs/>
                <w:sz w:val="30"/>
                <w:szCs w:val="30"/>
              </w:rPr>
              <w:t>005</w:t>
            </w:r>
          </w:p>
        </w:tc>
      </w:tr>
      <w:tr w:rsidR="005F1350" w:rsidRPr="00904EDA" w14:paraId="5874B2A7" w14:textId="77777777" w:rsidTr="00322845">
        <w:tc>
          <w:tcPr>
            <w:tcW w:w="2570" w:type="pct"/>
          </w:tcPr>
          <w:p w14:paraId="3948A9EC" w14:textId="77777777" w:rsidR="005F1350" w:rsidRPr="00904EDA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3BD196B0" w14:textId="77777777" w:rsidR="005F1350" w:rsidRPr="00904EDA" w:rsidRDefault="005F1350" w:rsidP="005F1350">
            <w:pPr>
              <w:spacing w:line="240" w:lineRule="auto"/>
              <w:ind w:left="-85" w:right="162"/>
              <w:jc w:val="center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1B30BEC1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</w:tcBorders>
          </w:tcPr>
          <w:p w14:paraId="33AB94B5" w14:textId="794D07CA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  <w:tr w:rsidR="005F1350" w:rsidRPr="00904EDA" w14:paraId="4755F1F7" w14:textId="77777777" w:rsidTr="00322845">
        <w:tc>
          <w:tcPr>
            <w:tcW w:w="2570" w:type="pct"/>
          </w:tcPr>
          <w:p w14:paraId="0FF694C7" w14:textId="77777777" w:rsidR="005F1350" w:rsidRPr="00904EDA" w:rsidRDefault="005F1350" w:rsidP="00B95455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4ED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6" w:type="pct"/>
          </w:tcPr>
          <w:p w14:paraId="66641387" w14:textId="77777777" w:rsidR="005F1350" w:rsidRPr="00904EDA" w:rsidRDefault="005F1350" w:rsidP="005F1350">
            <w:pPr>
              <w:spacing w:line="240" w:lineRule="auto"/>
              <w:ind w:left="-85" w:right="162"/>
              <w:jc w:val="center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419D7E8A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1B63D2F" w14:textId="3812BB05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  <w:tr w:rsidR="005F1350" w:rsidRPr="00904EDA" w14:paraId="1AD9EDD7" w14:textId="77777777" w:rsidTr="00322845">
        <w:tc>
          <w:tcPr>
            <w:tcW w:w="2570" w:type="pct"/>
          </w:tcPr>
          <w:p w14:paraId="47306BEC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 xml:space="preserve">บริษัท เดลฟิส ฮาคูโฮโด </w:t>
            </w:r>
            <w:r w:rsidRPr="00904EDA">
              <w:rPr>
                <w:sz w:val="30"/>
                <w:szCs w:val="30"/>
              </w:rPr>
              <w:t>(</w:t>
            </w:r>
            <w:r w:rsidRPr="00904EDA">
              <w:rPr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136" w:type="pct"/>
          </w:tcPr>
          <w:p w14:paraId="532C5A1E" w14:textId="0351F732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41</w:t>
            </w:r>
          </w:p>
        </w:tc>
        <w:tc>
          <w:tcPr>
            <w:tcW w:w="148" w:type="pct"/>
          </w:tcPr>
          <w:p w14:paraId="3E9F098A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27A90963" w14:textId="520C5829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215,789</w:t>
            </w:r>
          </w:p>
        </w:tc>
      </w:tr>
      <w:tr w:rsidR="005F1350" w:rsidRPr="00904EDA" w14:paraId="5EC0D0C4" w14:textId="77777777" w:rsidTr="00322845">
        <w:tc>
          <w:tcPr>
            <w:tcW w:w="2570" w:type="pct"/>
          </w:tcPr>
          <w:p w14:paraId="35860089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Myanmar Spa Today Far East Advertising Limited</w:t>
            </w:r>
          </w:p>
        </w:tc>
        <w:tc>
          <w:tcPr>
            <w:tcW w:w="1136" w:type="pct"/>
          </w:tcPr>
          <w:p w14:paraId="367CFE51" w14:textId="7A84F4E1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3E1AE50A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70CF60C8" w14:textId="763DDB81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8,349</w:t>
            </w:r>
          </w:p>
        </w:tc>
      </w:tr>
      <w:tr w:rsidR="005F1350" w:rsidRPr="00904EDA" w14:paraId="70C5EBE3" w14:textId="77777777" w:rsidTr="00322845">
        <w:tc>
          <w:tcPr>
            <w:tcW w:w="2570" w:type="pct"/>
          </w:tcPr>
          <w:p w14:paraId="2615CFA3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1136" w:type="pct"/>
          </w:tcPr>
          <w:p w14:paraId="368585DD" w14:textId="59B35306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A948BCE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2DCB714A" w14:textId="28D1902B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147,524</w:t>
            </w:r>
          </w:p>
        </w:tc>
      </w:tr>
      <w:tr w:rsidR="005F1350" w:rsidRPr="00904EDA" w14:paraId="72CC2807" w14:textId="77777777" w:rsidTr="00322845">
        <w:tc>
          <w:tcPr>
            <w:tcW w:w="2570" w:type="pct"/>
          </w:tcPr>
          <w:p w14:paraId="73F752A8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บริษัท สปา-ทูเดย์-ฟาร์อีสท์ (ประเทศไทย) จำกัด</w:t>
            </w:r>
          </w:p>
        </w:tc>
        <w:tc>
          <w:tcPr>
            <w:tcW w:w="1136" w:type="pct"/>
          </w:tcPr>
          <w:p w14:paraId="6A4AA5EA" w14:textId="4F8504B1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1ED64760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722AE626" w14:textId="7FC40A91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1,450</w:t>
            </w:r>
          </w:p>
        </w:tc>
      </w:tr>
      <w:tr w:rsidR="005F1350" w:rsidRPr="00904EDA" w14:paraId="4EB71484" w14:textId="77777777" w:rsidTr="00322845">
        <w:tc>
          <w:tcPr>
            <w:tcW w:w="2570" w:type="pct"/>
          </w:tcPr>
          <w:p w14:paraId="1D2887DC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บริษัท ฮาคูโฮโด (กรุงเทพ) จำกัด</w:t>
            </w:r>
          </w:p>
        </w:tc>
        <w:tc>
          <w:tcPr>
            <w:tcW w:w="1136" w:type="pct"/>
          </w:tcPr>
          <w:p w14:paraId="4977E38C" w14:textId="3D11C947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5EA3DFEA" w14:textId="7777777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36F0CB61" w14:textId="1D7CFA87" w:rsidR="005F1350" w:rsidRPr="00904EDA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  <w:cs/>
              </w:rPr>
            </w:pPr>
            <w:r w:rsidRPr="00904EDA">
              <w:rPr>
                <w:sz w:val="30"/>
                <w:szCs w:val="30"/>
              </w:rPr>
              <w:t>277,318</w:t>
            </w:r>
          </w:p>
        </w:tc>
      </w:tr>
      <w:tr w:rsidR="005F1350" w:rsidRPr="00904EDA" w14:paraId="23E7D14B" w14:textId="77777777" w:rsidTr="00322845">
        <w:tc>
          <w:tcPr>
            <w:tcW w:w="2570" w:type="pct"/>
          </w:tcPr>
          <w:p w14:paraId="609AE258" w14:textId="77777777" w:rsidR="005F1350" w:rsidRPr="00904EDA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04EDA">
              <w:rPr>
                <w:sz w:val="30"/>
                <w:szCs w:val="30"/>
                <w:cs/>
              </w:rPr>
              <w:t>บริษัทโซซิอัส จำกัด</w:t>
            </w:r>
          </w:p>
        </w:tc>
        <w:tc>
          <w:tcPr>
            <w:tcW w:w="1136" w:type="pct"/>
          </w:tcPr>
          <w:p w14:paraId="0BCCD641" w14:textId="6E636D80" w:rsidR="005F1350" w:rsidRPr="00904EDA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  <w:cs/>
              </w:rPr>
            </w:pPr>
            <w:r w:rsidRPr="00904EDA">
              <w:rPr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4303367D" w14:textId="77777777" w:rsidR="005F1350" w:rsidRPr="00904EDA" w:rsidRDefault="005F1350" w:rsidP="008569F4">
            <w:pPr>
              <w:spacing w:line="240" w:lineRule="auto"/>
              <w:ind w:left="-85" w:right="43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14:paraId="30EA345E" w14:textId="4FD1E9CD" w:rsidR="005F1350" w:rsidRPr="00904EDA" w:rsidRDefault="005F1350" w:rsidP="004046DD">
            <w:pPr>
              <w:spacing w:line="240" w:lineRule="auto"/>
              <w:ind w:left="-85" w:right="360"/>
              <w:jc w:val="right"/>
              <w:rPr>
                <w:sz w:val="30"/>
                <w:szCs w:val="30"/>
              </w:rPr>
            </w:pPr>
            <w:r w:rsidRPr="00904EDA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F1350" w:rsidRPr="00904EDA" w14:paraId="461DC03E" w14:textId="77777777" w:rsidTr="00322845">
        <w:tc>
          <w:tcPr>
            <w:tcW w:w="2570" w:type="pct"/>
          </w:tcPr>
          <w:p w14:paraId="0F54E73E" w14:textId="77777777" w:rsidR="005F1350" w:rsidRPr="00904EDA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6DC1232E" w14:textId="77777777" w:rsidR="005F1350" w:rsidRPr="00904EDA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ADA7DE3" w14:textId="77777777" w:rsidR="005F1350" w:rsidRPr="00904EDA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4737E374" w14:textId="6D4E2B28" w:rsidR="005F1350" w:rsidRPr="00904EDA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  <w:r w:rsidRPr="00904EDA">
              <w:rPr>
                <w:b/>
                <w:bCs/>
                <w:sz w:val="30"/>
                <w:szCs w:val="30"/>
              </w:rPr>
              <w:t>650,430</w:t>
            </w:r>
          </w:p>
        </w:tc>
      </w:tr>
      <w:tr w:rsidR="005F1350" w:rsidRPr="005C2D3F" w14:paraId="793A468A" w14:textId="77777777" w:rsidTr="00322845">
        <w:tc>
          <w:tcPr>
            <w:tcW w:w="2570" w:type="pct"/>
          </w:tcPr>
          <w:p w14:paraId="7E64E1F6" w14:textId="77777777" w:rsidR="005F1350" w:rsidRPr="00904EDA" w:rsidRDefault="005F1350" w:rsidP="008569F4">
            <w:pPr>
              <w:pStyle w:val="BodyText"/>
              <w:tabs>
                <w:tab w:val="decimal" w:pos="162"/>
              </w:tabs>
              <w:spacing w:after="0" w:line="380" w:lineRule="exact"/>
              <w:ind w:right="2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04ED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pct"/>
          </w:tcPr>
          <w:p w14:paraId="463BAC10" w14:textId="77777777" w:rsidR="005F1350" w:rsidRPr="00904EDA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A5225C4" w14:textId="77777777" w:rsidR="005F1350" w:rsidRPr="00904EDA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double" w:sz="4" w:space="0" w:color="auto"/>
            </w:tcBorders>
          </w:tcPr>
          <w:p w14:paraId="7F3D9998" w14:textId="5B1C5E15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664,435</w:t>
            </w:r>
          </w:p>
        </w:tc>
      </w:tr>
      <w:tr w:rsidR="005F1350" w:rsidRPr="005C2D3F" w14:paraId="34C73844" w14:textId="77777777" w:rsidTr="00322845">
        <w:tc>
          <w:tcPr>
            <w:tcW w:w="2570" w:type="pct"/>
          </w:tcPr>
          <w:p w14:paraId="4BB112BE" w14:textId="77777777" w:rsidR="005F1350" w:rsidRPr="005C2D3F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3C6C49FC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7B9F37A7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6328F18A" w14:textId="6C7FBDBF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</w:tbl>
    <w:p w14:paraId="59C64937" w14:textId="77777777" w:rsidR="00FD145D" w:rsidRPr="005C2D3F" w:rsidRDefault="00FD145D">
      <w:pPr>
        <w:rPr>
          <w:sz w:val="30"/>
          <w:szCs w:val="30"/>
        </w:rPr>
      </w:pPr>
    </w:p>
    <w:p w14:paraId="26F3ABE2" w14:textId="77777777" w:rsidR="00C42A5E" w:rsidRPr="005C2D3F" w:rsidRDefault="00C42A5E" w:rsidP="00810856">
      <w:pPr>
        <w:spacing w:line="240" w:lineRule="auto"/>
        <w:sectPr w:rsidR="00C42A5E" w:rsidRPr="005C2D3F" w:rsidSect="008569F4">
          <w:pgSz w:w="11909" w:h="16834" w:code="9"/>
          <w:pgMar w:top="1174" w:right="1199" w:bottom="1170" w:left="1152" w:header="720" w:footer="720" w:gutter="0"/>
          <w:paperSrc w:first="15" w:other="15"/>
          <w:cols w:space="737"/>
          <w:docGrid w:linePitch="326"/>
        </w:sectPr>
      </w:pPr>
    </w:p>
    <w:p w14:paraId="6D15BBF7" w14:textId="77777777" w:rsidR="00810856" w:rsidRPr="005C2D3F" w:rsidRDefault="00810856"/>
    <w:p w14:paraId="75D8DBC7" w14:textId="77777777" w:rsidR="00FD145D" w:rsidRPr="005C2D3F" w:rsidRDefault="00FD145D">
      <w:pPr>
        <w:framePr w:hSpace="180" w:wrap="around" w:vAnchor="text" w:hAnchor="margin" w:y="16"/>
      </w:pPr>
    </w:p>
    <w:tbl>
      <w:tblPr>
        <w:tblpPr w:leftFromText="180" w:rightFromText="180" w:vertAnchor="text" w:horzAnchor="margin" w:tblpY="16"/>
        <w:tblW w:w="150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77"/>
        <w:gridCol w:w="1876"/>
        <w:gridCol w:w="745"/>
        <w:gridCol w:w="260"/>
        <w:gridCol w:w="748"/>
        <w:gridCol w:w="178"/>
        <w:gridCol w:w="732"/>
        <w:gridCol w:w="178"/>
        <w:gridCol w:w="75"/>
        <w:gridCol w:w="671"/>
        <w:gridCol w:w="178"/>
        <w:gridCol w:w="895"/>
        <w:gridCol w:w="178"/>
        <w:gridCol w:w="815"/>
        <w:gridCol w:w="178"/>
        <w:gridCol w:w="1002"/>
        <w:gridCol w:w="178"/>
        <w:gridCol w:w="1010"/>
        <w:gridCol w:w="178"/>
        <w:gridCol w:w="817"/>
        <w:gridCol w:w="179"/>
        <w:gridCol w:w="800"/>
        <w:gridCol w:w="6"/>
        <w:gridCol w:w="178"/>
        <w:gridCol w:w="977"/>
        <w:gridCol w:w="179"/>
        <w:gridCol w:w="901"/>
        <w:gridCol w:w="6"/>
      </w:tblGrid>
      <w:tr w:rsidR="00455364" w:rsidRPr="005C2D3F" w14:paraId="71A49743" w14:textId="77777777" w:rsidTr="00322845">
        <w:trPr>
          <w:gridAfter w:val="1"/>
          <w:wAfter w:w="6" w:type="dxa"/>
          <w:cantSplit/>
          <w:tblHeader/>
        </w:trPr>
        <w:tc>
          <w:tcPr>
            <w:tcW w:w="977" w:type="dxa"/>
          </w:tcPr>
          <w:p w14:paraId="1B74549C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12" w:type="dxa"/>
            <w:gridSpan w:val="26"/>
          </w:tcPr>
          <w:p w14:paraId="58DEAD20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5364" w:rsidRPr="005C2D3F" w14:paraId="7ED49422" w14:textId="77777777" w:rsidTr="00322845">
        <w:trPr>
          <w:cantSplit/>
          <w:tblHeader/>
        </w:trPr>
        <w:tc>
          <w:tcPr>
            <w:tcW w:w="2853" w:type="dxa"/>
            <w:gridSpan w:val="2"/>
          </w:tcPr>
          <w:p w14:paraId="524BE218" w14:textId="77777777" w:rsidR="00455364" w:rsidRPr="005C2D3F" w:rsidRDefault="00455364" w:rsidP="006829FB">
            <w:pPr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bottom"/>
          </w:tcPr>
          <w:p w14:paraId="442D9D31" w14:textId="77777777" w:rsidR="00455364" w:rsidRPr="005C2D3F" w:rsidRDefault="00455364" w:rsidP="006829FB">
            <w:pPr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Merge w:val="restart"/>
            <w:vAlign w:val="bottom"/>
          </w:tcPr>
          <w:p w14:paraId="24F43EEA" w14:textId="77777777" w:rsidR="00455364" w:rsidRPr="005C2D3F" w:rsidRDefault="00455364" w:rsidP="006829F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4"/>
            <w:vAlign w:val="bottom"/>
          </w:tcPr>
          <w:p w14:paraId="491E4FE1" w14:textId="77777777" w:rsidR="00455364" w:rsidRPr="005C2D3F" w:rsidRDefault="00455364" w:rsidP="006829FB">
            <w:pPr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AEB3F69" w14:textId="77777777" w:rsidR="00455364" w:rsidRPr="005C2D3F" w:rsidRDefault="00455364" w:rsidP="006829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1DEC5C5D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FA01EA0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0CC39481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624CB11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C8F197B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4" w:type="dxa"/>
            <w:gridSpan w:val="2"/>
          </w:tcPr>
          <w:p w14:paraId="68D1300A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63" w:type="dxa"/>
            <w:gridSpan w:val="4"/>
          </w:tcPr>
          <w:p w14:paraId="3C2CDDDA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47D574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รับ</w:t>
            </w:r>
          </w:p>
        </w:tc>
      </w:tr>
      <w:tr w:rsidR="00D75B84" w:rsidRPr="005C2D3F" w14:paraId="759BAD56" w14:textId="77777777" w:rsidTr="00322845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3C43EA1E" w14:textId="77777777" w:rsidR="00D75B84" w:rsidRPr="005C2D3F" w:rsidRDefault="00D75B84" w:rsidP="00D75B84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14794DDA" w14:textId="441F31CA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0" w:type="dxa"/>
            <w:vAlign w:val="bottom"/>
          </w:tcPr>
          <w:p w14:paraId="0CAC6C94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DCE2F13" w14:textId="0AEECA69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8" w:type="dxa"/>
            <w:vMerge/>
          </w:tcPr>
          <w:p w14:paraId="79F0C66A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4F8BA89" w14:textId="6FC3F65D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7518CE24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3A93A01" w14:textId="69070AA4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14:paraId="1E232D2E" w14:textId="77777777" w:rsidR="00D75B84" w:rsidRPr="005C2D3F" w:rsidRDefault="00D75B84" w:rsidP="00D75B84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688F801" w14:textId="31317155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0F9F2458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741FF9C" w14:textId="2F3E7849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14:paraId="69F7F3FD" w14:textId="77777777" w:rsidR="00D75B84" w:rsidRPr="005C2D3F" w:rsidRDefault="00D75B84" w:rsidP="00D75B84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8581576" w14:textId="11844695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163C46EE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2179E3FE" w14:textId="4B037D68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14:paraId="5C2C3E58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14:paraId="2860A337" w14:textId="3C21DEE3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9" w:type="dxa"/>
            <w:vAlign w:val="bottom"/>
          </w:tcPr>
          <w:p w14:paraId="1E624861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B7F6B15" w14:textId="495138DA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14:paraId="223BE729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F1FE443" w14:textId="4FA63D7F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9" w:type="dxa"/>
            <w:vAlign w:val="bottom"/>
          </w:tcPr>
          <w:p w14:paraId="3584CC69" w14:textId="77777777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2A2AB8A" w14:textId="7893AC4D" w:rsidR="00D75B84" w:rsidRPr="005C2D3F" w:rsidRDefault="00D75B84" w:rsidP="00D75B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D75B84" w:rsidRPr="005C2D3F" w14:paraId="32DE9B44" w14:textId="77777777" w:rsidTr="00322845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7055C522" w14:textId="77777777" w:rsidR="00D75B84" w:rsidRPr="005C2D3F" w:rsidRDefault="00D75B84" w:rsidP="00D75B84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center"/>
          </w:tcPr>
          <w:p w14:paraId="2578A429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78" w:type="dxa"/>
          </w:tcPr>
          <w:p w14:paraId="203E87A5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5" w:type="dxa"/>
            <w:gridSpan w:val="3"/>
          </w:tcPr>
          <w:p w14:paraId="19E69B1D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320" w:type="dxa"/>
            <w:gridSpan w:val="18"/>
            <w:vAlign w:val="center"/>
          </w:tcPr>
          <w:p w14:paraId="3ED956AA" w14:textId="77777777" w:rsidR="00D75B84" w:rsidRPr="005C2D3F" w:rsidRDefault="00D75B84" w:rsidP="00D75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5B84" w:rsidRPr="005C2D3F" w14:paraId="7E27D89A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20F73B93" w14:textId="77777777" w:rsidR="00D75B84" w:rsidRPr="005C2D3F" w:rsidRDefault="00D75B84" w:rsidP="00D75B84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5" w:type="dxa"/>
            <w:vAlign w:val="center"/>
          </w:tcPr>
          <w:p w14:paraId="47B52EE6" w14:textId="77777777" w:rsidR="00D75B84" w:rsidRPr="005C2D3F" w:rsidRDefault="00D75B84" w:rsidP="00D75B8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CD505C0" w14:textId="77777777" w:rsidR="00D75B84" w:rsidRPr="005C2D3F" w:rsidRDefault="00D75B84" w:rsidP="00D75B8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634A4235" w14:textId="77777777" w:rsidR="00D75B84" w:rsidRPr="005C2D3F" w:rsidRDefault="00D75B84" w:rsidP="00D75B8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DAD295" w14:textId="77777777" w:rsidR="00D75B84" w:rsidRPr="005C2D3F" w:rsidRDefault="00D75B84" w:rsidP="00D75B8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FCD641D" w14:textId="77777777" w:rsidR="00D75B84" w:rsidRPr="005C2D3F" w:rsidRDefault="00D75B84" w:rsidP="00D75B8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5867909" w14:textId="77777777" w:rsidR="00D75B84" w:rsidRPr="005C2D3F" w:rsidRDefault="00D75B84" w:rsidP="00D75B8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2DE3992" w14:textId="77777777" w:rsidR="00D75B84" w:rsidRPr="005C2D3F" w:rsidRDefault="00D75B84" w:rsidP="00D75B8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42534DB6" w14:textId="77777777" w:rsidR="00D75B84" w:rsidRPr="005C2D3F" w:rsidRDefault="00D75B84" w:rsidP="00D75B8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10D91763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362E364" w14:textId="77777777" w:rsidR="00D75B84" w:rsidRPr="005C2D3F" w:rsidRDefault="00D75B84" w:rsidP="00D75B8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33BA5689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E968C21" w14:textId="77777777" w:rsidR="00D75B84" w:rsidRPr="005C2D3F" w:rsidRDefault="00D75B84" w:rsidP="00D75B8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408A96F8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1FCE7ECA" w14:textId="77777777" w:rsidR="00D75B84" w:rsidRPr="005C2D3F" w:rsidRDefault="00D75B84" w:rsidP="00D75B8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4FE2C4ED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9A9A51E" w14:textId="77777777" w:rsidR="00D75B84" w:rsidRPr="005C2D3F" w:rsidRDefault="00D75B84" w:rsidP="00D75B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0C3054C1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35303652" w14:textId="77777777" w:rsidR="00D75B84" w:rsidRPr="005C2D3F" w:rsidRDefault="00D75B84" w:rsidP="00D75B8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15A0C933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4536219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1DE7383E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A657039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</w:tcPr>
          <w:p w14:paraId="308F2269" w14:textId="77777777" w:rsidR="00D75B84" w:rsidRPr="005C2D3F" w:rsidRDefault="00D75B84" w:rsidP="00D75B8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C1F74" w:rsidRPr="005C2D3F" w14:paraId="6BF43B30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59AD9091" w14:textId="77777777" w:rsidR="003C1F74" w:rsidRPr="005C2D3F" w:rsidRDefault="003C1F74" w:rsidP="003C1F7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745" w:type="dxa"/>
            <w:vAlign w:val="center"/>
          </w:tcPr>
          <w:p w14:paraId="728FF7FE" w14:textId="1891C465" w:rsidR="003C1F74" w:rsidRPr="00322845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center"/>
          </w:tcPr>
          <w:p w14:paraId="1829CC01" w14:textId="77777777" w:rsidR="003C1F74" w:rsidRPr="00322845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1683F83D" w14:textId="2C9942F8" w:rsidR="003C1F74" w:rsidRPr="00322845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78" w:type="dxa"/>
            <w:vAlign w:val="center"/>
          </w:tcPr>
          <w:p w14:paraId="5FD706A3" w14:textId="77777777" w:rsidR="003C1F74" w:rsidRPr="00322845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57268A2F" w14:textId="3E1A3741" w:rsidR="003C1F74" w:rsidRPr="00322845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7C900749" w14:textId="77777777" w:rsidR="003C1F74" w:rsidRPr="00322845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C747009" w14:textId="1AE98A02" w:rsidR="003C1F74" w:rsidRPr="00322845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78" w:type="dxa"/>
            <w:vAlign w:val="center"/>
          </w:tcPr>
          <w:p w14:paraId="59FACE21" w14:textId="77777777" w:rsidR="003C1F74" w:rsidRPr="00322845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5C29F0F" w14:textId="71778E9F" w:rsidR="003C1F74" w:rsidRPr="00322845" w:rsidRDefault="003C1F74" w:rsidP="0032284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165CB87A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E1DD25E" w14:textId="4F2CFB4D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591C6D3D" w14:textId="77777777" w:rsidR="003C1F74" w:rsidRPr="00322845" w:rsidRDefault="003C1F74" w:rsidP="003C1F74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79833" w14:textId="66779A6A" w:rsidR="003C1F74" w:rsidRPr="00322845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CB6AA99" w14:textId="77777777" w:rsidR="003C1F74" w:rsidRPr="00322845" w:rsidRDefault="003C1F74" w:rsidP="003C1F74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BBA21" w14:textId="7C1D3F43" w:rsidR="003C1F74" w:rsidRPr="00322845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AE031EB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7EB79" w14:textId="17BFDB17" w:rsidR="003C1F74" w:rsidRPr="00322845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D415867" w14:textId="77777777" w:rsidR="003C1F74" w:rsidRPr="00322845" w:rsidRDefault="003C1F74" w:rsidP="003C1F74">
            <w:pPr>
              <w:pStyle w:val="acctfourfigures"/>
              <w:tabs>
                <w:tab w:val="decimal" w:pos="3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919EB" w14:textId="1C38EA6C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8" w:type="dxa"/>
          </w:tcPr>
          <w:p w14:paraId="7F94368A" w14:textId="77777777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D5B2B" w14:textId="6E30AD39" w:rsidR="003C1F74" w:rsidRPr="00322845" w:rsidRDefault="003C1F74" w:rsidP="00441F08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18,770</w:t>
            </w:r>
          </w:p>
        </w:tc>
        <w:tc>
          <w:tcPr>
            <w:tcW w:w="179" w:type="dxa"/>
            <w:shd w:val="clear" w:color="auto" w:fill="auto"/>
          </w:tcPr>
          <w:p w14:paraId="599F7762" w14:textId="77777777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3C0B1" w14:textId="628E7879" w:rsidR="003C1F74" w:rsidRPr="005C2D3F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20,855</w:t>
            </w:r>
          </w:p>
        </w:tc>
      </w:tr>
      <w:tr w:rsidR="003C1F74" w:rsidRPr="005C2D3F" w14:paraId="2E7364A4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138F8811" w14:textId="77777777" w:rsidR="003C1F74" w:rsidRPr="005C2D3F" w:rsidRDefault="003C1F74" w:rsidP="003C1F74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5" w:type="dxa"/>
            <w:vAlign w:val="center"/>
          </w:tcPr>
          <w:p w14:paraId="0463AFBF" w14:textId="77777777" w:rsidR="003C1F74" w:rsidRPr="00322845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7F59F55E" w14:textId="77777777" w:rsidR="003C1F74" w:rsidRPr="00322845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39272630" w14:textId="77777777" w:rsidR="003C1F74" w:rsidRPr="00322845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2DF0CFD6" w14:textId="77777777" w:rsidR="003C1F74" w:rsidRPr="00322845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A621AC3" w14:textId="77777777" w:rsidR="003C1F74" w:rsidRPr="00322845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0A97265" w14:textId="77777777" w:rsidR="003C1F74" w:rsidRPr="00322845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F967871" w14:textId="77777777" w:rsidR="003C1F74" w:rsidRPr="00322845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A974252" w14:textId="77777777" w:rsidR="003C1F74" w:rsidRPr="00322845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1144" w14:textId="3B53FD95" w:rsidR="003C1F74" w:rsidRPr="00322845" w:rsidRDefault="003C1F74" w:rsidP="0032284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171B3080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6D54" w14:textId="0BB19B48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3C0EE64A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57642" w14:textId="156BCF65" w:rsidR="003C1F74" w:rsidRPr="00322845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0B67F7E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5E37C" w14:textId="0910E408" w:rsidR="003C1F74" w:rsidRPr="00322845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834D64C" w14:textId="77777777" w:rsidR="003C1F74" w:rsidRPr="0032284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E220A" w14:textId="3644ACD1" w:rsidR="003C1F74" w:rsidRPr="00322845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F3C9A00" w14:textId="77777777" w:rsidR="003C1F74" w:rsidRPr="00322845" w:rsidRDefault="003C1F74" w:rsidP="003C1F74">
            <w:pPr>
              <w:pStyle w:val="acctfourfigures"/>
              <w:tabs>
                <w:tab w:val="decimal" w:pos="3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CA699" w14:textId="4E85FF62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22845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8" w:type="dxa"/>
          </w:tcPr>
          <w:p w14:paraId="7BC0290D" w14:textId="77777777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3C01A" w14:textId="2B3915C6" w:rsidR="003C1F74" w:rsidRPr="00322845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18,770</w:t>
            </w:r>
          </w:p>
        </w:tc>
        <w:tc>
          <w:tcPr>
            <w:tcW w:w="179" w:type="dxa"/>
            <w:shd w:val="clear" w:color="auto" w:fill="auto"/>
          </w:tcPr>
          <w:p w14:paraId="431D59F8" w14:textId="77777777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16598" w14:textId="08839BB5" w:rsidR="003C1F74" w:rsidRPr="005C2D3F" w:rsidRDefault="003C1F74" w:rsidP="00441F0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20,855</w:t>
            </w:r>
          </w:p>
        </w:tc>
      </w:tr>
      <w:tr w:rsidR="003C1F74" w:rsidRPr="005C2D3F" w14:paraId="64AD55B7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1BE8BB0D" w14:textId="77777777" w:rsidR="003C1F74" w:rsidRPr="005C2D3F" w:rsidRDefault="003C1F74" w:rsidP="003C1F74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5" w:type="dxa"/>
            <w:vAlign w:val="center"/>
          </w:tcPr>
          <w:p w14:paraId="4A5CA289" w14:textId="77777777" w:rsidR="003C1F74" w:rsidRPr="005C2D3F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5ED4402D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FAEF975" w14:textId="77777777" w:rsidR="003C1F74" w:rsidRPr="005C2D3F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46A4C1B0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39A76204" w14:textId="77777777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5680E90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403A5B8" w14:textId="77777777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AF963E6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4C7A6983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2EA348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0B3AA8B9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677116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A3573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918286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9315C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F778BA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5D65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B0EE621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2BD2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60FB18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9F75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12B403F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C6436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C1F74" w:rsidRPr="005C2D3F" w14:paraId="4CF3B1B3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68BE2F1C" w14:textId="77777777" w:rsidR="003C1F74" w:rsidRPr="005C2D3F" w:rsidRDefault="003C1F74" w:rsidP="003C1F74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745" w:type="dxa"/>
            <w:vAlign w:val="center"/>
          </w:tcPr>
          <w:p w14:paraId="63223902" w14:textId="273151C3" w:rsidR="003C1F74" w:rsidRPr="005C2D3F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32F1FAE3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832A54B" w14:textId="0EAAF758" w:rsidR="003C1F74" w:rsidRPr="005C2D3F" w:rsidRDefault="003C1F74" w:rsidP="003C1F7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19FBE505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6F8DC230" w14:textId="215E54FF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78" w:type="dxa"/>
            <w:vAlign w:val="center"/>
          </w:tcPr>
          <w:p w14:paraId="2C5F8F52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909F535" w14:textId="0C6024AE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78" w:type="dxa"/>
            <w:vAlign w:val="center"/>
          </w:tcPr>
          <w:p w14:paraId="3E10E9D7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29E7B30D" w14:textId="70A9EF06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78" w:type="dxa"/>
            <w:vAlign w:val="center"/>
          </w:tcPr>
          <w:p w14:paraId="38CCBA50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21145892" w14:textId="379ED89F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78" w:type="dxa"/>
            <w:vAlign w:val="center"/>
          </w:tcPr>
          <w:p w14:paraId="249693C9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FB04915" w14:textId="69E61BD3" w:rsidR="003C1F74" w:rsidRPr="005C2D3F" w:rsidRDefault="00322845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(231,553</w:t>
            </w:r>
            <w:r w:rsidR="003C1F74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8F073E8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B9B7DD8" w14:textId="6808AF97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(212,184)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737BD42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0645522" w14:textId="23E7A7B9" w:rsidR="003C1F74" w:rsidRPr="005C2D3F" w:rsidRDefault="00366D8E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56,447</w:t>
            </w:r>
          </w:p>
        </w:tc>
        <w:tc>
          <w:tcPr>
            <w:tcW w:w="179" w:type="dxa"/>
            <w:shd w:val="clear" w:color="auto" w:fill="auto"/>
          </w:tcPr>
          <w:p w14:paraId="6422D01E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14:paraId="2696F5C7" w14:textId="05A33DC1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78" w:type="dxa"/>
          </w:tcPr>
          <w:p w14:paraId="085F95D5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603CB3E" w14:textId="0CC4875E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A98F292" w14:textId="77777777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9EBE35" w14:textId="6A6AF7A5" w:rsidR="003C1F74" w:rsidRPr="005C2D3F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3C1F74" w:rsidRPr="005C2D3F" w14:paraId="6AD5160A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3BF4ED94" w14:textId="77777777" w:rsidR="003C1F74" w:rsidRPr="005C2D3F" w:rsidRDefault="003C1F74" w:rsidP="003C1F7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45" w:type="dxa"/>
            <w:vAlign w:val="center"/>
          </w:tcPr>
          <w:p w14:paraId="3E4B2088" w14:textId="2A1A7FD5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632BCC1C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22422BAF" w14:textId="4FDF96E0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5F92A66C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180772E0" w14:textId="3AEF7A6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70CEB597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519673A" w14:textId="5F6BD24B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7A9A0232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0153281C" w14:textId="4243B004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6E367C08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B413226" w14:textId="63E91FD4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4F2DA8C1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5AFE2DC" w14:textId="20E099A3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9ED73A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3B3CCF2" w14:textId="304525E6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CA49F0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28356D9" w14:textId="7B9469F9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79" w:type="dxa"/>
            <w:shd w:val="clear" w:color="auto" w:fill="auto"/>
          </w:tcPr>
          <w:p w14:paraId="33A7BACB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4B5D03E" w14:textId="6284BED9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78" w:type="dxa"/>
          </w:tcPr>
          <w:p w14:paraId="0E02B3D7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8BA065D" w14:textId="6A89CFAD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392EDA9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6B43800" w14:textId="24AB5407" w:rsidR="003C1F74" w:rsidRPr="005C2D3F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3C1F74" w:rsidRPr="005C2D3F" w14:paraId="5B1AD81E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BBB66C3" w14:textId="235A46D0" w:rsidR="003C1F74" w:rsidRPr="005C2D3F" w:rsidRDefault="003C1F74" w:rsidP="0021310F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31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745" w:type="dxa"/>
            <w:vAlign w:val="bottom"/>
          </w:tcPr>
          <w:p w14:paraId="2F61F453" w14:textId="55A6C7A0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bottom"/>
          </w:tcPr>
          <w:p w14:paraId="5BE6D171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0FDCC38" w14:textId="4FABFA26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639056F6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3364F44F" w14:textId="10378B00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42FD457A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5F3DCE" w14:textId="466F7218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25D2AB34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DFEB98B" w14:textId="39C4669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5020C031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37A0892" w14:textId="01770094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4BA78AAD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372C5E0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7BAF1DA" w14:textId="451DFD0A" w:rsidR="003C1F74" w:rsidRPr="005C2D3F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DD00A6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7CBAD90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9F644E" w14:textId="0BCE5252" w:rsidR="003C1F74" w:rsidRPr="005C2D3F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D7EEBB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BEE7971" w14:textId="07B28001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9" w:type="dxa"/>
            <w:shd w:val="clear" w:color="auto" w:fill="auto"/>
          </w:tcPr>
          <w:p w14:paraId="26B5A10B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0EFF74B" w14:textId="199A6B58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</w:tcPr>
          <w:p w14:paraId="30EEB8FC" w14:textId="77777777" w:rsidR="003C1F74" w:rsidRPr="005C2D3F" w:rsidRDefault="003C1F74" w:rsidP="003C1F74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13B72FD" w14:textId="08D8434D" w:rsidR="003C1F74" w:rsidRPr="005C2D3F" w:rsidRDefault="003C1F74" w:rsidP="00441F08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79" w:type="dxa"/>
            <w:shd w:val="clear" w:color="auto" w:fill="auto"/>
          </w:tcPr>
          <w:p w14:paraId="70B72CC6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3D921B" w14:textId="2D53C4E0" w:rsidR="003C1F74" w:rsidRPr="005C2D3F" w:rsidRDefault="003C1F74" w:rsidP="003C1F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156,000</w:t>
            </w:r>
          </w:p>
        </w:tc>
      </w:tr>
      <w:tr w:rsidR="003C1F74" w:rsidRPr="005C2D3F" w14:paraId="3C639D99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2FE1ED96" w14:textId="4470B8AD" w:rsidR="003C1F74" w:rsidRPr="005C2D3F" w:rsidRDefault="003C1F74" w:rsidP="0021310F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745" w:type="dxa"/>
            <w:vAlign w:val="bottom"/>
          </w:tcPr>
          <w:p w14:paraId="0964628C" w14:textId="7A451645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60" w:type="dxa"/>
            <w:vAlign w:val="bottom"/>
          </w:tcPr>
          <w:p w14:paraId="6B253A2C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E35955C" w14:textId="13A8576D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78" w:type="dxa"/>
            <w:vAlign w:val="bottom"/>
          </w:tcPr>
          <w:p w14:paraId="38AFA923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45F87ED4" w14:textId="3DDC40B6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6926600F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03FFF83" w14:textId="3C78DD4F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3239F2D2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4253EE6" w14:textId="3EA0803A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53EAF943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86954FB" w14:textId="4D5DEB35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7BEE129F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D5E43" w14:textId="2A813A3B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261DF5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3651" w14:textId="0538C193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289413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5DCB" w14:textId="65E5544B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9" w:type="dxa"/>
            <w:shd w:val="clear" w:color="auto" w:fill="auto"/>
          </w:tcPr>
          <w:p w14:paraId="4FABF3C3" w14:textId="77777777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35077" w14:textId="5414C0A5" w:rsidR="003C1F74" w:rsidRPr="005C2D3F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8" w:type="dxa"/>
          </w:tcPr>
          <w:p w14:paraId="0422A9CB" w14:textId="77777777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88BF1" w14:textId="133F51B8" w:rsidR="003C1F74" w:rsidRPr="005C2D3F" w:rsidRDefault="003C1F74" w:rsidP="003C1F7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E7D630F" w14:textId="77777777" w:rsidR="003C1F74" w:rsidRPr="005C2D3F" w:rsidRDefault="003C1F74" w:rsidP="003C1F74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0D5E" w14:textId="6FF80440" w:rsidR="003C1F74" w:rsidRPr="005C2D3F" w:rsidRDefault="003C1F74" w:rsidP="003C1F74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3C1F74" w:rsidRPr="00C80435" w14:paraId="43122993" w14:textId="77777777" w:rsidTr="0032284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54A1D73D" w14:textId="77777777" w:rsidR="003C1F74" w:rsidRPr="005C2D3F" w:rsidRDefault="003C1F74" w:rsidP="003C1F7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5FCB2523" w14:textId="77777777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F5C91B9" w14:textId="77777777" w:rsidR="003C1F74" w:rsidRPr="005C2D3F" w:rsidRDefault="003C1F74" w:rsidP="003C1F7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6D4F3029" w14:textId="77777777" w:rsidR="003C1F74" w:rsidRPr="005C2D3F" w:rsidRDefault="003C1F74" w:rsidP="003C1F7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F77974" w14:textId="77777777" w:rsidR="003C1F74" w:rsidRPr="005C2D3F" w:rsidRDefault="003C1F74" w:rsidP="003C1F7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5DFB01A0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7A3098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7A6E60C" w14:textId="77777777" w:rsidR="003C1F74" w:rsidRPr="005C2D3F" w:rsidRDefault="003C1F74" w:rsidP="003C1F7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D4485A" w14:textId="77777777" w:rsidR="003C1F74" w:rsidRPr="005C2D3F" w:rsidRDefault="003C1F74" w:rsidP="003C1F7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2E8A2E0" w14:textId="2E6414F3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21BD40B8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468A869" w14:textId="271527FF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6E11AE9D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3764C196" w14:textId="4609C0E3" w:rsidR="003C1F74" w:rsidRPr="00C80435" w:rsidRDefault="00322845" w:rsidP="003C1F7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(258,739</w:t>
            </w:r>
            <w:r w:rsidR="003C1F74"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F635768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111D084D" w14:textId="1117BF37" w:rsidR="003C1F74" w:rsidRPr="00C80435" w:rsidRDefault="003C1F74" w:rsidP="003C1F7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(239,370)</w:t>
            </w:r>
          </w:p>
        </w:tc>
        <w:tc>
          <w:tcPr>
            <w:tcW w:w="178" w:type="dxa"/>
            <w:shd w:val="clear" w:color="auto" w:fill="auto"/>
          </w:tcPr>
          <w:p w14:paraId="21D42B72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393741A" w14:textId="3B995270" w:rsidR="003C1F74" w:rsidRPr="00C80435" w:rsidRDefault="00C80435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139,961</w:t>
            </w:r>
          </w:p>
        </w:tc>
        <w:tc>
          <w:tcPr>
            <w:tcW w:w="179" w:type="dxa"/>
            <w:shd w:val="clear" w:color="auto" w:fill="auto"/>
          </w:tcPr>
          <w:p w14:paraId="2AD9F26C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5DF12" w14:textId="3B2F6431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78" w:type="dxa"/>
          </w:tcPr>
          <w:p w14:paraId="5BBB741A" w14:textId="77777777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4161FCFC" w14:textId="2668987E" w:rsidR="003C1F74" w:rsidRPr="00C80435" w:rsidRDefault="003C1F74" w:rsidP="00441F08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120,000</w:t>
            </w:r>
          </w:p>
        </w:tc>
        <w:tc>
          <w:tcPr>
            <w:tcW w:w="179" w:type="dxa"/>
            <w:shd w:val="clear" w:color="auto" w:fill="auto"/>
          </w:tcPr>
          <w:p w14:paraId="67332CD5" w14:textId="77777777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314BC6B0" w14:textId="536BE2CB" w:rsidR="003C1F74" w:rsidRPr="00C80435" w:rsidRDefault="003C1F74" w:rsidP="00441F08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156,000</w:t>
            </w:r>
          </w:p>
        </w:tc>
      </w:tr>
      <w:tr w:rsidR="003C1F74" w:rsidRPr="00C80435" w14:paraId="370EA98C" w14:textId="77777777" w:rsidTr="00322845">
        <w:trPr>
          <w:gridAfter w:val="1"/>
          <w:wAfter w:w="6" w:type="dxa"/>
          <w:cantSplit/>
        </w:trPr>
        <w:tc>
          <w:tcPr>
            <w:tcW w:w="3598" w:type="dxa"/>
            <w:gridSpan w:val="3"/>
          </w:tcPr>
          <w:p w14:paraId="2AD1CBDD" w14:textId="77777777" w:rsidR="003C1F74" w:rsidRPr="00C80435" w:rsidRDefault="003C1F74" w:rsidP="003C1F74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435">
              <w:rPr>
                <w:b/>
                <w:bCs/>
                <w:sz w:val="26"/>
                <w:szCs w:val="26"/>
              </w:rPr>
              <w:t xml:space="preserve"> 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C804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60" w:type="dxa"/>
          </w:tcPr>
          <w:p w14:paraId="4D86A07F" w14:textId="77777777" w:rsidR="003C1F74" w:rsidRPr="00C80435" w:rsidRDefault="003C1F74" w:rsidP="003C1F74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40C7FF5B" w14:textId="77777777" w:rsidR="003C1F74" w:rsidRPr="00C80435" w:rsidRDefault="003C1F74" w:rsidP="003C1F74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39C0A05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dxa"/>
          </w:tcPr>
          <w:p w14:paraId="243931FE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13F9E63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gridSpan w:val="2"/>
          </w:tcPr>
          <w:p w14:paraId="40AC0FE3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EA3BBA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C021440" w14:textId="3324434A" w:rsidR="003C1F74" w:rsidRPr="00C80435" w:rsidRDefault="00322845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26CFD89B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EB587CE" w14:textId="7628969A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78" w:type="dxa"/>
          </w:tcPr>
          <w:p w14:paraId="6527A6FA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DA70D" w14:textId="5FA63194" w:rsidR="003C1F74" w:rsidRPr="00C80435" w:rsidRDefault="00322845" w:rsidP="003C1F7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(258,739</w:t>
            </w:r>
            <w:r w:rsidR="003C1F74"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13E7C96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3852" w14:textId="2E9E490B" w:rsidR="003C1F74" w:rsidRPr="00C80435" w:rsidRDefault="003C1F74" w:rsidP="003C1F7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(239,370)</w:t>
            </w:r>
          </w:p>
        </w:tc>
        <w:tc>
          <w:tcPr>
            <w:tcW w:w="178" w:type="dxa"/>
            <w:shd w:val="clear" w:color="auto" w:fill="auto"/>
          </w:tcPr>
          <w:p w14:paraId="4F03739D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71A76" w14:textId="4A00D204" w:rsidR="003C1F74" w:rsidRPr="00C80435" w:rsidRDefault="00C80435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139,961</w:t>
            </w:r>
          </w:p>
        </w:tc>
        <w:tc>
          <w:tcPr>
            <w:tcW w:w="179" w:type="dxa"/>
            <w:shd w:val="clear" w:color="auto" w:fill="auto"/>
          </w:tcPr>
          <w:p w14:paraId="3E3F0532" w14:textId="77777777" w:rsidR="003C1F74" w:rsidRPr="00C80435" w:rsidRDefault="003C1F74" w:rsidP="003C1F7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3153" w14:textId="37AEBAEA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78" w:type="dxa"/>
          </w:tcPr>
          <w:p w14:paraId="18EBEEAF" w14:textId="77777777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06586" w14:textId="6F8050D9" w:rsidR="003C1F74" w:rsidRPr="00C80435" w:rsidRDefault="003C1F74" w:rsidP="00441F08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138,770</w:t>
            </w:r>
          </w:p>
        </w:tc>
        <w:tc>
          <w:tcPr>
            <w:tcW w:w="179" w:type="dxa"/>
            <w:shd w:val="clear" w:color="auto" w:fill="auto"/>
          </w:tcPr>
          <w:p w14:paraId="11B39721" w14:textId="77777777" w:rsidR="003C1F74" w:rsidRPr="00C80435" w:rsidRDefault="003C1F74" w:rsidP="003C1F7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99179" w14:textId="320A98B1" w:rsidR="003C1F74" w:rsidRPr="00C80435" w:rsidRDefault="003C1F74" w:rsidP="00441F08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176,855</w:t>
            </w:r>
          </w:p>
        </w:tc>
      </w:tr>
    </w:tbl>
    <w:p w14:paraId="488B2A7D" w14:textId="07780B8A" w:rsidR="00FC62F5" w:rsidRPr="005C2D3F" w:rsidRDefault="002A3ED2" w:rsidP="00BC3E9D">
      <w:pPr>
        <w:pStyle w:val="block"/>
        <w:spacing w:before="120" w:after="120" w:line="240" w:lineRule="auto"/>
        <w:ind w:left="142"/>
        <w:jc w:val="thaiDistribute"/>
        <w:rPr>
          <w:rFonts w:cs="Angsana New"/>
          <w:i/>
          <w:iCs/>
          <w:sz w:val="30"/>
          <w:szCs w:val="30"/>
          <w:lang w:bidi="th-TH"/>
        </w:rPr>
        <w:sectPr w:rsidR="00FC62F5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  <w:r w:rsidRPr="00C80435">
        <w:rPr>
          <w:rFonts w:cs="Angsana New" w:hint="cs"/>
          <w:sz w:val="30"/>
          <w:szCs w:val="30"/>
          <w:cs/>
          <w:lang w:bidi="th-TH"/>
        </w:rPr>
        <w:t>กลุ่ม</w:t>
      </w:r>
      <w:r w:rsidRPr="00C80435">
        <w:rPr>
          <w:rFonts w:cs="Angsana New"/>
          <w:sz w:val="30"/>
          <w:szCs w:val="30"/>
          <w:cs/>
          <w:lang w:bidi="th-TH"/>
        </w:rPr>
        <w:t>บริษัทไม่มีเงินลงทุน</w:t>
      </w:r>
      <w:r w:rsidRPr="00C80435">
        <w:rPr>
          <w:rFonts w:cs="Angsana New" w:hint="cs"/>
          <w:sz w:val="30"/>
          <w:szCs w:val="30"/>
          <w:cs/>
          <w:lang w:bidi="th-TH"/>
        </w:rPr>
        <w:t>ใน</w:t>
      </w:r>
      <w:r w:rsidRPr="00C80435">
        <w:rPr>
          <w:rFonts w:cs="Angsana New"/>
          <w:sz w:val="30"/>
          <w:szCs w:val="30"/>
          <w:cs/>
          <w:lang w:bidi="th-TH"/>
        </w:rPr>
        <w:t xml:space="preserve">บริษัทร่วมและการร่วมค้าซึ่งจดทะเบียนในตลาดหลักทรัพย์ ดังนั้นจึงไม่มีราคาที่เปิดเผยต่อสาธารณชน </w:t>
      </w:r>
      <w:r w:rsidRPr="00C80435">
        <w:rPr>
          <w:rFonts w:cs="Angsana New" w:hint="cs"/>
          <w:sz w:val="30"/>
          <w:szCs w:val="30"/>
          <w:cs/>
          <w:lang w:bidi="th-TH"/>
        </w:rPr>
        <w:t>ยกเว้นบริษัท</w:t>
      </w:r>
      <w:r w:rsidRPr="00C80435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C80435">
        <w:rPr>
          <w:rFonts w:cs="Angsana New" w:hint="cs"/>
          <w:sz w:val="30"/>
          <w:szCs w:val="30"/>
          <w:cs/>
          <w:lang w:bidi="th-TH"/>
        </w:rPr>
        <w:t>ไว้ท์กรุ๊ป</w:t>
      </w:r>
      <w:r w:rsidRPr="00C80435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C80435">
        <w:rPr>
          <w:rFonts w:cs="Angsana New" w:hint="cs"/>
          <w:sz w:val="30"/>
          <w:szCs w:val="30"/>
          <w:cs/>
          <w:lang w:bidi="th-TH"/>
        </w:rPr>
        <w:t>จำกัด</w:t>
      </w:r>
      <w:r w:rsidRPr="00C80435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C80435">
        <w:rPr>
          <w:rFonts w:cs="Angsana New" w:hint="cs"/>
          <w:sz w:val="30"/>
          <w:szCs w:val="30"/>
          <w:cs/>
          <w:lang w:bidi="th-TH"/>
        </w:rPr>
        <w:t>(มหาชน)</w:t>
      </w:r>
      <w:r w:rsidRPr="00C80435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C80435">
        <w:rPr>
          <w:rFonts w:cs="Angsana New" w:hint="cs"/>
          <w:sz w:val="30"/>
          <w:szCs w:val="30"/>
          <w:cs/>
          <w:lang w:bidi="th-TH"/>
        </w:rPr>
        <w:t>ซึ่งเป็นบริษัทจดทะเบียนในตลาดหลักทรัพย์แห่งประเทศไทย</w:t>
      </w:r>
      <w:r w:rsidRPr="00C80435">
        <w:rPr>
          <w:rFonts w:cs="Angsana New"/>
          <w:sz w:val="30"/>
          <w:szCs w:val="30"/>
          <w:lang w:bidi="th-TH"/>
        </w:rPr>
        <w:t xml:space="preserve"> </w:t>
      </w:r>
      <w:r w:rsidRPr="00C80435">
        <w:rPr>
          <w:rFonts w:cs="Angsana New" w:hint="cs"/>
          <w:sz w:val="30"/>
          <w:szCs w:val="30"/>
          <w:cs/>
          <w:lang w:bidi="th-TH"/>
        </w:rPr>
        <w:t>มูลค่ายุติธรรมของเงินลงทุนในบริษัท</w:t>
      </w:r>
      <w:r w:rsidRPr="00C80435">
        <w:rPr>
          <w:rFonts w:cs="Angsana New"/>
          <w:sz w:val="30"/>
          <w:szCs w:val="30"/>
          <w:lang w:bidi="th-TH"/>
        </w:rPr>
        <w:t xml:space="preserve"> </w:t>
      </w:r>
      <w:r w:rsidRPr="00C80435">
        <w:rPr>
          <w:rFonts w:cs="Angsana New" w:hint="cs"/>
          <w:sz w:val="30"/>
          <w:szCs w:val="30"/>
          <w:cs/>
          <w:lang w:bidi="th-TH"/>
        </w:rPr>
        <w:t xml:space="preserve">ไว้ท์กรุ๊ป จำกัด (มหาชน) ณ วันที่ </w:t>
      </w:r>
      <w:r w:rsidR="00CB4874" w:rsidRPr="00C80435">
        <w:rPr>
          <w:rFonts w:cs="Angsana New"/>
          <w:sz w:val="30"/>
          <w:szCs w:val="30"/>
          <w:lang w:bidi="th-TH"/>
        </w:rPr>
        <w:t xml:space="preserve">31 </w:t>
      </w:r>
      <w:r w:rsidR="00CB4874" w:rsidRPr="00C80435">
        <w:rPr>
          <w:rFonts w:cs="Angsana New" w:hint="cs"/>
          <w:sz w:val="30"/>
          <w:szCs w:val="30"/>
          <w:cs/>
          <w:lang w:bidi="th-TH"/>
        </w:rPr>
        <w:t>ธันวาคม</w:t>
      </w:r>
      <w:r w:rsidRPr="00C80435">
        <w:rPr>
          <w:rFonts w:cs="Angsana New" w:hint="cs"/>
          <w:sz w:val="30"/>
          <w:szCs w:val="30"/>
          <w:cs/>
          <w:lang w:bidi="th-TH"/>
        </w:rPr>
        <w:t xml:space="preserve"> </w:t>
      </w:r>
      <w:r w:rsidR="003C1F74" w:rsidRPr="00C80435">
        <w:rPr>
          <w:rFonts w:cs="Angsana New"/>
          <w:sz w:val="30"/>
          <w:szCs w:val="30"/>
          <w:lang w:bidi="th-TH"/>
        </w:rPr>
        <w:t>2560</w:t>
      </w:r>
      <w:r w:rsidRPr="00C80435">
        <w:rPr>
          <w:rFonts w:cs="Angsana New" w:hint="cs"/>
          <w:sz w:val="30"/>
          <w:szCs w:val="30"/>
          <w:cs/>
          <w:lang w:bidi="th-TH"/>
        </w:rPr>
        <w:t xml:space="preserve"> คือ</w:t>
      </w:r>
      <w:r w:rsidR="007E540A" w:rsidRPr="00C80435">
        <w:rPr>
          <w:rFonts w:cs="Angsana New"/>
          <w:sz w:val="30"/>
          <w:szCs w:val="30"/>
          <w:lang w:bidi="th-TH"/>
        </w:rPr>
        <w:t xml:space="preserve"> </w:t>
      </w:r>
      <w:r w:rsidR="00AC67CB" w:rsidRPr="00C80435">
        <w:rPr>
          <w:rFonts w:cs="Angsana New"/>
          <w:sz w:val="30"/>
          <w:szCs w:val="30"/>
          <w:lang w:bidi="th-TH"/>
        </w:rPr>
        <w:t xml:space="preserve">621.5 </w:t>
      </w:r>
      <w:r w:rsidR="003C1F74" w:rsidRPr="00C80435">
        <w:rPr>
          <w:rFonts w:cs="Angsana New" w:hint="cs"/>
          <w:sz w:val="30"/>
          <w:szCs w:val="30"/>
          <w:cs/>
          <w:lang w:bidi="th-TH"/>
        </w:rPr>
        <w:t>ล้านบาท</w:t>
      </w:r>
    </w:p>
    <w:p w14:paraId="4C08E5D9" w14:textId="5122BCC7" w:rsidR="00C636C9" w:rsidRPr="00B27A37" w:rsidRDefault="00C636C9" w:rsidP="00C636C9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B27A37">
        <w:rPr>
          <w:rFonts w:cs="Angsana New"/>
          <w:i/>
          <w:iCs/>
          <w:sz w:val="30"/>
          <w:szCs w:val="30"/>
          <w:cs/>
          <w:lang w:bidi="th-TH"/>
        </w:rPr>
        <w:t>การซื้อ</w:t>
      </w:r>
      <w:r w:rsidR="00F0263D" w:rsidRPr="00B27A37">
        <w:rPr>
          <w:rFonts w:cs="Angsana New" w:hint="cs"/>
          <w:i/>
          <w:iCs/>
          <w:sz w:val="30"/>
          <w:szCs w:val="30"/>
          <w:cs/>
          <w:lang w:bidi="th-TH"/>
        </w:rPr>
        <w:t>และจำหน่าย</w:t>
      </w:r>
      <w:r w:rsidRPr="00B27A37">
        <w:rPr>
          <w:rFonts w:cs="Angsana New"/>
          <w:i/>
          <w:iCs/>
          <w:sz w:val="30"/>
          <w:szCs w:val="30"/>
          <w:cs/>
          <w:lang w:bidi="th-TH"/>
        </w:rPr>
        <w:t>เงินลงทุน</w:t>
      </w:r>
      <w:r w:rsidRPr="00B27A3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  <w:r w:rsidR="00F0263D" w:rsidRPr="00B27A37">
        <w:rPr>
          <w:rFonts w:cs="Angsana New" w:hint="cs"/>
          <w:i/>
          <w:iCs/>
          <w:sz w:val="30"/>
          <w:szCs w:val="30"/>
          <w:cs/>
          <w:lang w:bidi="th-TH"/>
        </w:rPr>
        <w:t>และการร่วมค้า</w:t>
      </w:r>
    </w:p>
    <w:p w14:paraId="0C668197" w14:textId="77777777" w:rsidR="00C636C9" w:rsidRPr="00B27A37" w:rsidRDefault="00C636C9" w:rsidP="00C636C9">
      <w:pPr>
        <w:pStyle w:val="block"/>
        <w:spacing w:after="0" w:line="240" w:lineRule="atLeast"/>
        <w:ind w:left="518" w:right="-45"/>
        <w:jc w:val="thaiDistribute"/>
        <w:rPr>
          <w:rFonts w:cs="Angsana New"/>
          <w:szCs w:val="24"/>
          <w:lang w:bidi="th-TH"/>
        </w:rPr>
      </w:pPr>
    </w:p>
    <w:p w14:paraId="7297F92C" w14:textId="4D5F96CE" w:rsidR="00F0263D" w:rsidRPr="00B27A37" w:rsidRDefault="00F0263D" w:rsidP="00C636C9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27A37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B27A37">
        <w:rPr>
          <w:rFonts w:cs="Angsana New"/>
          <w:i/>
          <w:iCs/>
          <w:sz w:val="30"/>
          <w:szCs w:val="30"/>
          <w:lang w:bidi="th-TH"/>
        </w:rPr>
        <w:t>2561</w:t>
      </w:r>
    </w:p>
    <w:p w14:paraId="0FF51845" w14:textId="77777777" w:rsidR="00F0263D" w:rsidRPr="00B27A37" w:rsidRDefault="00F0263D" w:rsidP="00C636C9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1A024D4" w14:textId="77737630" w:rsidR="00C636C9" w:rsidRPr="00B27A37" w:rsidRDefault="00C636C9" w:rsidP="006E53F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  <w:r w:rsidRPr="00B27A37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B27A37">
        <w:rPr>
          <w:rFonts w:cs="Angsana New"/>
          <w:sz w:val="30"/>
          <w:szCs w:val="30"/>
          <w:lang w:bidi="th-TH"/>
        </w:rPr>
        <w:t xml:space="preserve">23 </w:t>
      </w:r>
      <w:r w:rsidRPr="00B27A37">
        <w:rPr>
          <w:rFonts w:cs="Angsana New" w:hint="cs"/>
          <w:sz w:val="30"/>
          <w:szCs w:val="30"/>
          <w:cs/>
          <w:lang w:bidi="th-TH"/>
        </w:rPr>
        <w:t xml:space="preserve">พฤศจิกายน </w:t>
      </w:r>
      <w:r w:rsidRPr="00B27A37">
        <w:rPr>
          <w:rFonts w:cs="Angsana New"/>
          <w:sz w:val="30"/>
          <w:szCs w:val="30"/>
          <w:lang w:bidi="th-TH"/>
        </w:rPr>
        <w:t>2561</w:t>
      </w:r>
      <w:r w:rsidRPr="00B27A37">
        <w:rPr>
          <w:rFonts w:cs="Angsana New"/>
          <w:sz w:val="30"/>
          <w:szCs w:val="30"/>
          <w:cs/>
          <w:lang w:bidi="th-TH"/>
        </w:rPr>
        <w:t xml:space="preserve"> บริษัทได้ขายหุ้นทั้งหมดร้อยละ </w:t>
      </w:r>
      <w:r w:rsidRPr="00B27A37">
        <w:rPr>
          <w:rFonts w:cs="Angsana New"/>
          <w:sz w:val="30"/>
          <w:szCs w:val="30"/>
          <w:lang w:bidi="th-TH"/>
        </w:rPr>
        <w:t>23.37</w:t>
      </w:r>
      <w:r w:rsidRPr="00B27A37">
        <w:rPr>
          <w:rFonts w:cs="Angsana New"/>
          <w:sz w:val="30"/>
          <w:szCs w:val="30"/>
          <w:cs/>
          <w:lang w:bidi="th-TH"/>
        </w:rPr>
        <w:t xml:space="preserve"> ของทุนที่ออกและชำระแล้ว ของบริษัท </w:t>
      </w:r>
      <w:r w:rsidR="00FB2EEE" w:rsidRPr="00B27A37">
        <w:rPr>
          <w:rFonts w:cs="Angsana New"/>
          <w:sz w:val="30"/>
          <w:szCs w:val="30"/>
          <w:lang w:bidi="th-TH"/>
        </w:rPr>
        <w:br/>
      </w:r>
      <w:r w:rsidRPr="00B27A37">
        <w:rPr>
          <w:rFonts w:cs="Angsana New" w:hint="cs"/>
          <w:sz w:val="30"/>
          <w:szCs w:val="30"/>
          <w:cs/>
          <w:lang w:bidi="th-TH"/>
        </w:rPr>
        <w:t>ไว้ท์กรุ๊ป จำกัด (มหาชน)</w:t>
      </w:r>
      <w:r w:rsidR="00D662A8" w:rsidRPr="00B27A37">
        <w:rPr>
          <w:rFonts w:cs="Angsana New"/>
          <w:sz w:val="30"/>
          <w:szCs w:val="30"/>
          <w:cs/>
          <w:lang w:bidi="th-TH"/>
        </w:rPr>
        <w:t xml:space="preserve"> ซึ่งเป็นบริษัทร่วมของ</w:t>
      </w:r>
      <w:r w:rsidRPr="00B27A37">
        <w:rPr>
          <w:rFonts w:cs="Angsana New"/>
          <w:sz w:val="30"/>
          <w:szCs w:val="30"/>
          <w:cs/>
          <w:lang w:bidi="th-TH"/>
        </w:rPr>
        <w:t xml:space="preserve">บริษัทออกไป เป็นจำนวนเงิน </w:t>
      </w:r>
      <w:r w:rsidRPr="00B27A37">
        <w:rPr>
          <w:rFonts w:cs="Angsana New"/>
          <w:sz w:val="30"/>
          <w:szCs w:val="30"/>
          <w:lang w:bidi="th-TH"/>
        </w:rPr>
        <w:t xml:space="preserve">750.8 </w:t>
      </w:r>
      <w:r w:rsidRPr="00B27A37">
        <w:rPr>
          <w:rFonts w:cs="Angsana New"/>
          <w:sz w:val="30"/>
          <w:szCs w:val="30"/>
          <w:cs/>
          <w:lang w:bidi="th-TH"/>
        </w:rPr>
        <w:t xml:space="preserve">ล้านบาท </w:t>
      </w:r>
      <w:r w:rsidR="006E53FB" w:rsidRPr="00B27A37">
        <w:rPr>
          <w:rFonts w:cs="Angsana New" w:hint="cs"/>
          <w:sz w:val="30"/>
          <w:szCs w:val="30"/>
          <w:cs/>
          <w:lang w:bidi="th-TH"/>
        </w:rPr>
        <w:t xml:space="preserve">โดยมีค่าใช้จ่ายที่เกี่ยวข้องโดยตรงกับการขายจำนวน </w:t>
      </w:r>
      <w:r w:rsidR="006E53FB" w:rsidRPr="00B27A37">
        <w:rPr>
          <w:rFonts w:cs="Angsana New"/>
          <w:sz w:val="30"/>
          <w:szCs w:val="30"/>
          <w:lang w:bidi="th-TH"/>
        </w:rPr>
        <w:t xml:space="preserve">9.4 </w:t>
      </w:r>
      <w:r w:rsidR="006E53FB" w:rsidRPr="00B27A37">
        <w:rPr>
          <w:rFonts w:cs="Angsana New" w:hint="cs"/>
          <w:sz w:val="30"/>
          <w:szCs w:val="30"/>
          <w:cs/>
          <w:lang w:bidi="th-TH"/>
        </w:rPr>
        <w:t xml:space="preserve">ล้านบาท </w:t>
      </w:r>
      <w:r w:rsidRPr="00B27A37">
        <w:rPr>
          <w:rFonts w:cs="Angsana New"/>
          <w:sz w:val="30"/>
          <w:szCs w:val="30"/>
          <w:cs/>
          <w:lang w:bidi="th-TH"/>
        </w:rPr>
        <w:t xml:space="preserve">กลุ่มบริษัทและบริษัทรับรู้กำไรจากการขายจำนวน </w:t>
      </w:r>
      <w:r w:rsidRPr="00B27A37">
        <w:rPr>
          <w:rFonts w:cs="Angsana New"/>
          <w:sz w:val="30"/>
          <w:szCs w:val="30"/>
          <w:lang w:bidi="th-TH"/>
        </w:rPr>
        <w:t xml:space="preserve">81.4 </w:t>
      </w:r>
      <w:r w:rsidRPr="00B27A37">
        <w:rPr>
          <w:rFonts w:cs="Angsana New"/>
          <w:sz w:val="30"/>
          <w:szCs w:val="30"/>
          <w:cs/>
          <w:lang w:bidi="th-TH"/>
        </w:rPr>
        <w:t xml:space="preserve">ล้านบาทและ </w:t>
      </w:r>
      <w:r w:rsidRPr="00B27A37">
        <w:rPr>
          <w:rFonts w:cs="Angsana New"/>
          <w:sz w:val="30"/>
          <w:szCs w:val="30"/>
          <w:lang w:bidi="th-TH"/>
        </w:rPr>
        <w:t xml:space="preserve">434.7 </w:t>
      </w:r>
      <w:r w:rsidRPr="00B27A37">
        <w:rPr>
          <w:rFonts w:cs="Angsana New"/>
          <w:sz w:val="30"/>
          <w:szCs w:val="30"/>
          <w:cs/>
          <w:lang w:bidi="th-TH"/>
        </w:rPr>
        <w:t>ล้านบาทตามลำดับ</w:t>
      </w:r>
      <w:r w:rsidR="00366D8E" w:rsidRPr="00B27A37">
        <w:rPr>
          <w:rFonts w:cs="Angsana New" w:hint="cs"/>
          <w:sz w:val="30"/>
          <w:szCs w:val="30"/>
          <w:cs/>
          <w:lang w:bidi="th-TH"/>
        </w:rPr>
        <w:t xml:space="preserve"> </w:t>
      </w:r>
      <w:r w:rsidR="00D2001F">
        <w:rPr>
          <w:rFonts w:cs="Angsana New"/>
          <w:sz w:val="30"/>
          <w:szCs w:val="30"/>
          <w:cs/>
          <w:lang w:bidi="th-TH"/>
        </w:rPr>
        <w:t>ใน</w:t>
      </w:r>
      <w:r w:rsidRPr="00B27A37">
        <w:rPr>
          <w:rFonts w:cs="Angsana New"/>
          <w:sz w:val="30"/>
          <w:szCs w:val="30"/>
          <w:cs/>
          <w:lang w:bidi="th-TH"/>
        </w:rPr>
        <w:t>กำไร</w:t>
      </w:r>
      <w:r w:rsidR="00D2001F">
        <w:rPr>
          <w:rFonts w:cs="Angsana New" w:hint="cs"/>
          <w:sz w:val="30"/>
          <w:szCs w:val="30"/>
          <w:cs/>
          <w:lang w:bidi="th-TH"/>
        </w:rPr>
        <w:t>หรือ</w:t>
      </w:r>
      <w:r w:rsidRPr="00B27A37">
        <w:rPr>
          <w:rFonts w:cs="Angsana New"/>
          <w:sz w:val="30"/>
          <w:szCs w:val="30"/>
          <w:cs/>
          <w:lang w:bidi="th-TH"/>
        </w:rPr>
        <w:t>ขาดทุนสำหรับ</w:t>
      </w:r>
      <w:r w:rsidRPr="00B27A37">
        <w:rPr>
          <w:rFonts w:cs="Angsana New" w:hint="cs"/>
          <w:sz w:val="30"/>
          <w:szCs w:val="30"/>
          <w:cs/>
          <w:lang w:bidi="th-TH"/>
        </w:rPr>
        <w:t>ปี</w:t>
      </w:r>
      <w:r w:rsidRPr="00B27A37">
        <w:rPr>
          <w:rFonts w:cs="Angsana New"/>
          <w:sz w:val="30"/>
          <w:szCs w:val="30"/>
          <w:cs/>
          <w:lang w:bidi="th-TH"/>
        </w:rPr>
        <w:t xml:space="preserve">สิ้นสุดวันที่ </w:t>
      </w:r>
      <w:r w:rsidRPr="00B27A37">
        <w:rPr>
          <w:rFonts w:cs="Angsana New"/>
          <w:sz w:val="30"/>
          <w:szCs w:val="30"/>
          <w:lang w:bidi="th-TH"/>
        </w:rPr>
        <w:t xml:space="preserve">31 </w:t>
      </w:r>
      <w:r w:rsidRPr="00B27A37">
        <w:rPr>
          <w:rFonts w:cs="Angsana New" w:hint="cs"/>
          <w:sz w:val="30"/>
          <w:szCs w:val="30"/>
          <w:cs/>
          <w:lang w:bidi="th-TH"/>
        </w:rPr>
        <w:t>ธันว</w:t>
      </w:r>
      <w:r w:rsidRPr="00B27A37">
        <w:rPr>
          <w:rFonts w:cs="Angsana New"/>
          <w:sz w:val="30"/>
          <w:szCs w:val="30"/>
          <w:cs/>
          <w:lang w:bidi="th-TH"/>
        </w:rPr>
        <w:t xml:space="preserve">าคม </w:t>
      </w:r>
      <w:r w:rsidRPr="00B27A37">
        <w:rPr>
          <w:rFonts w:cs="Angsana New"/>
          <w:sz w:val="30"/>
          <w:szCs w:val="30"/>
          <w:lang w:bidi="th-TH"/>
        </w:rPr>
        <w:t>2561</w:t>
      </w:r>
    </w:p>
    <w:p w14:paraId="113FA4C0" w14:textId="77777777" w:rsidR="00C636C9" w:rsidRPr="00B27A37" w:rsidRDefault="00C636C9" w:rsidP="00FC62F5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6700508A" w14:textId="49F0EF68" w:rsidR="000D723C" w:rsidRPr="00B27A37" w:rsidRDefault="00734D28" w:rsidP="000D723C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  <w:r w:rsidRPr="00B27A37">
        <w:rPr>
          <w:rFonts w:cs="Angsana New"/>
          <w:sz w:val="30"/>
          <w:szCs w:val="30"/>
          <w:cs/>
          <w:lang w:bidi="th-TH"/>
        </w:rPr>
        <w:t>เมื่อวันที่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24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ธันวาคม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2561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บริษัทย่อยแห่งหนึ่งได้ลงทุนใน</w:t>
      </w:r>
      <w:r w:rsidRPr="00B27A37">
        <w:rPr>
          <w:rFonts w:cs="Angsana New"/>
          <w:sz w:val="30"/>
          <w:szCs w:val="30"/>
          <w:lang w:bidi="th-TH"/>
        </w:rPr>
        <w:t> Basecamp Brews Ltd </w:t>
      </w:r>
      <w:r w:rsidRPr="00B27A37">
        <w:rPr>
          <w:rFonts w:cs="Angsana New"/>
          <w:sz w:val="30"/>
          <w:szCs w:val="30"/>
          <w:cs/>
          <w:lang w:bidi="th-TH"/>
        </w:rPr>
        <w:t>ซึ่งเป็นบริษัทที่จัดตั้งขึ้นใน</w:t>
      </w:r>
      <w:r w:rsidR="00212E0C">
        <w:rPr>
          <w:rFonts w:cs="Angsana New"/>
          <w:sz w:val="30"/>
          <w:szCs w:val="30"/>
          <w:lang w:bidi="th-TH"/>
        </w:rPr>
        <w:br/>
      </w:r>
      <w:r w:rsidRPr="00B27A37">
        <w:rPr>
          <w:rFonts w:cs="Angsana New"/>
          <w:sz w:val="30"/>
          <w:szCs w:val="30"/>
          <w:cs/>
          <w:lang w:bidi="th-TH"/>
        </w:rPr>
        <w:t>สหราชอาณาจักรเป็นจำนวนเงิน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5.1</w:t>
      </w:r>
      <w:r w:rsidRPr="00B27A37">
        <w:rPr>
          <w:rFonts w:cs="Angsana New"/>
          <w:sz w:val="30"/>
          <w:szCs w:val="30"/>
          <w:lang w:bidi="th-TH"/>
        </w:rPr>
        <w:t> </w:t>
      </w:r>
      <w:r w:rsidR="00D2001F">
        <w:rPr>
          <w:rFonts w:cs="Angsana New"/>
          <w:sz w:val="30"/>
          <w:szCs w:val="30"/>
          <w:cs/>
          <w:lang w:bidi="th-TH"/>
        </w:rPr>
        <w:t>ล้านปอนด์สเตอร์</w:t>
      </w:r>
      <w:r w:rsidRPr="00B27A37">
        <w:rPr>
          <w:rFonts w:cs="Angsana New"/>
          <w:sz w:val="30"/>
          <w:szCs w:val="30"/>
          <w:cs/>
          <w:lang w:bidi="th-TH"/>
        </w:rPr>
        <w:t>ลิง ซึ่งคิดเป็นร้อยละ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14</w:t>
      </w:r>
      <w:r w:rsidRPr="00B27A37">
        <w:rPr>
          <w:rFonts w:cs="Angsana New"/>
          <w:sz w:val="30"/>
          <w:szCs w:val="30"/>
          <w:lang w:bidi="th-TH"/>
        </w:rPr>
        <w:t> </w:t>
      </w:r>
      <w:r w:rsidRPr="00B27A37">
        <w:rPr>
          <w:rFonts w:cs="Angsana New"/>
          <w:sz w:val="30"/>
          <w:szCs w:val="30"/>
          <w:cs/>
          <w:lang w:bidi="th-TH"/>
        </w:rPr>
        <w:t>ของทุนที่ออกและชำระแล้วของ</w:t>
      </w:r>
      <w:r w:rsidRPr="00137F9D">
        <w:rPr>
          <w:rFonts w:cs="Angsana New"/>
          <w:sz w:val="30"/>
          <w:szCs w:val="30"/>
          <w:cs/>
          <w:lang w:bidi="th-TH"/>
        </w:rPr>
        <w:t>บริษัทดังกล่าว โดยบริษัทย่อย</w:t>
      </w:r>
      <w:r w:rsidRPr="00B27A37">
        <w:rPr>
          <w:rFonts w:cs="Angsana New"/>
          <w:sz w:val="30"/>
          <w:szCs w:val="30"/>
          <w:cs/>
          <w:lang w:bidi="th-TH"/>
        </w:rPr>
        <w:t>มีอิทธิพลอย่างมีนัยสำคัญในการมีส่วนร่วมในการตัดสินใจเกี่ยวกับนโยบายทางการเงินและการดำเนินงานในบริษัทดังกล่าว ดังนั้น</w:t>
      </w:r>
      <w:r w:rsidRPr="00B27A37">
        <w:rPr>
          <w:rFonts w:cs="Angsana New"/>
          <w:sz w:val="30"/>
          <w:szCs w:val="30"/>
          <w:lang w:bidi="th-TH"/>
        </w:rPr>
        <w:t> Basecamp Brews Ltd </w:t>
      </w:r>
      <w:r w:rsidRPr="00B27A37">
        <w:rPr>
          <w:rFonts w:cs="Angsana New"/>
          <w:sz w:val="30"/>
          <w:szCs w:val="30"/>
          <w:cs/>
          <w:lang w:bidi="th-TH"/>
        </w:rPr>
        <w:t xml:space="preserve">จึงถูกจัดเป็นบริษัทร่วมของกลุ่มบริษัท </w:t>
      </w:r>
      <w:r w:rsidR="00137F9D" w:rsidRPr="001473FB">
        <w:rPr>
          <w:rFonts w:cs="Angsana New"/>
          <w:sz w:val="30"/>
          <w:szCs w:val="30"/>
          <w:cs/>
          <w:lang w:bidi="th-TH"/>
        </w:rPr>
        <w:t>นอกจากนี้</w:t>
      </w:r>
      <w:r w:rsidR="00186F94">
        <w:rPr>
          <w:rFonts w:cs="Angsana New" w:hint="cs"/>
          <w:sz w:val="30"/>
          <w:szCs w:val="30"/>
          <w:cs/>
          <w:lang w:bidi="th-TH"/>
        </w:rPr>
        <w:t xml:space="preserve">ในเดือนธันวาคม </w:t>
      </w:r>
      <w:r w:rsidR="006B40F3">
        <w:rPr>
          <w:rFonts w:cs="Angsana New"/>
          <w:sz w:val="30"/>
          <w:szCs w:val="30"/>
          <w:lang w:bidi="th-TH"/>
        </w:rPr>
        <w:t xml:space="preserve">2561 </w:t>
      </w:r>
      <w:r w:rsidRPr="001473FB">
        <w:rPr>
          <w:rFonts w:cs="Angsana New"/>
          <w:sz w:val="30"/>
          <w:szCs w:val="30"/>
          <w:cs/>
          <w:lang w:bidi="th-TH"/>
        </w:rPr>
        <w:t>บริษัทย่อยได้ชำระเงินค่าหุ้นอีกเป็นจำนวนเงิน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2.3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ล้าน</w:t>
      </w:r>
      <w:r w:rsidRPr="00186F94">
        <w:rPr>
          <w:rFonts w:cs="Angsana New"/>
          <w:sz w:val="28"/>
          <w:szCs w:val="28"/>
          <w:cs/>
          <w:lang w:bidi="th-TH"/>
        </w:rPr>
        <w:t>ปอนด์สเตอ</w:t>
      </w:r>
      <w:r w:rsidR="00100D99" w:rsidRPr="00186F94">
        <w:rPr>
          <w:rFonts w:cs="Angsana New" w:hint="cs"/>
          <w:sz w:val="28"/>
          <w:szCs w:val="28"/>
          <w:cs/>
          <w:lang w:bidi="th-TH"/>
        </w:rPr>
        <w:t>ร์</w:t>
      </w:r>
      <w:r w:rsidRPr="00186F94">
        <w:rPr>
          <w:rFonts w:cs="Angsana New"/>
          <w:sz w:val="28"/>
          <w:szCs w:val="28"/>
          <w:cs/>
          <w:lang w:bidi="th-TH"/>
        </w:rPr>
        <w:t>ลิง</w:t>
      </w:r>
      <w:r w:rsidR="00212E0C" w:rsidRPr="001473FB">
        <w:rPr>
          <w:rFonts w:cs="Angsana New"/>
          <w:sz w:val="30"/>
          <w:szCs w:val="30"/>
          <w:lang w:bidi="th-TH"/>
        </w:rPr>
        <w:t xml:space="preserve"> </w:t>
      </w:r>
      <w:r w:rsidRPr="001473FB">
        <w:rPr>
          <w:rFonts w:cs="Angsana New"/>
          <w:sz w:val="30"/>
          <w:szCs w:val="30"/>
          <w:cs/>
          <w:lang w:bidi="th-TH"/>
        </w:rPr>
        <w:t>ซึ่งคิดเป็น</w:t>
      </w:r>
      <w:r w:rsidR="00D44762">
        <w:rPr>
          <w:rFonts w:cs="Angsana New" w:hint="cs"/>
          <w:sz w:val="30"/>
          <w:szCs w:val="30"/>
          <w:cs/>
          <w:lang w:bidi="th-TH"/>
        </w:rPr>
        <w:t xml:space="preserve">         </w:t>
      </w:r>
      <w:r w:rsidRPr="001473FB">
        <w:rPr>
          <w:rFonts w:cs="Angsana New"/>
          <w:sz w:val="30"/>
          <w:szCs w:val="30"/>
          <w:cs/>
          <w:lang w:bidi="th-TH"/>
        </w:rPr>
        <w:t>ร้อยละ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6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ของทุนที่ออกและชำระแล้วของบริษัท</w:t>
      </w:r>
      <w:r w:rsidR="00137F9D" w:rsidRPr="001473FB">
        <w:rPr>
          <w:rFonts w:cs="Angsana New"/>
          <w:sz w:val="30"/>
          <w:szCs w:val="30"/>
          <w:cs/>
          <w:lang w:bidi="th-TH"/>
        </w:rPr>
        <w:t>ดังกล่าว</w:t>
      </w:r>
      <w:r w:rsidR="00F849F3" w:rsidRPr="001473FB">
        <w:rPr>
          <w:rFonts w:cs="Angsana New"/>
          <w:sz w:val="30"/>
          <w:szCs w:val="30"/>
          <w:cs/>
          <w:lang w:bidi="th-TH"/>
        </w:rPr>
        <w:t>ให้กับผู้ถือหุ้น</w:t>
      </w:r>
      <w:r w:rsidRPr="001473FB">
        <w:rPr>
          <w:rFonts w:cs="Angsana New"/>
          <w:sz w:val="30"/>
          <w:szCs w:val="30"/>
          <w:cs/>
          <w:lang w:bidi="th-TH"/>
        </w:rPr>
        <w:t>ใน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DF1845">
        <w:rPr>
          <w:rFonts w:cs="Angsana New"/>
          <w:sz w:val="30"/>
          <w:szCs w:val="30"/>
          <w:lang w:bidi="th-TH"/>
        </w:rPr>
        <w:t>Basecamp Brews Ltd </w:t>
      </w:r>
      <w:r w:rsidR="00D44762" w:rsidRPr="00500C68">
        <w:rPr>
          <w:rFonts w:cs="Angsana New" w:hint="cs"/>
          <w:sz w:val="30"/>
          <w:szCs w:val="30"/>
          <w:cs/>
          <w:lang w:bidi="th-TH"/>
        </w:rPr>
        <w:t>โดยการ</w:t>
      </w:r>
      <w:r w:rsidR="008741E4">
        <w:rPr>
          <w:rFonts w:cs="Angsana New" w:hint="cs"/>
          <w:sz w:val="30"/>
          <w:szCs w:val="30"/>
          <w:cs/>
          <w:lang w:bidi="th-TH"/>
        </w:rPr>
        <w:t>ดำเนินการ</w:t>
      </w:r>
      <w:r w:rsidR="00D44762" w:rsidRPr="00500C68">
        <w:rPr>
          <w:rFonts w:cs="Angsana New" w:hint="cs"/>
          <w:sz w:val="30"/>
          <w:szCs w:val="30"/>
          <w:cs/>
          <w:lang w:bidi="th-TH"/>
        </w:rPr>
        <w:t>โอนหุ้นได้</w:t>
      </w:r>
      <w:r w:rsidRPr="001473FB">
        <w:rPr>
          <w:rFonts w:cs="Angsana New"/>
          <w:sz w:val="30"/>
          <w:szCs w:val="30"/>
          <w:cs/>
          <w:lang w:bidi="th-TH"/>
        </w:rPr>
        <w:t>แล้วเสร็จในเดือนมกราคม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2562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ทำให้กลุ่มบริษัทมีส่วนได้เสียใน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86F94">
        <w:rPr>
          <w:rFonts w:cs="Angsana New"/>
          <w:sz w:val="28"/>
          <w:szCs w:val="28"/>
          <w:lang w:bidi="th-TH"/>
        </w:rPr>
        <w:t>Basecamp Brews Ltd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เป็นร้อยละ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20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ในเดือนมกราคม</w:t>
      </w:r>
      <w:r w:rsidRPr="001473FB">
        <w:rPr>
          <w:rFonts w:cs="Angsana New"/>
          <w:sz w:val="30"/>
          <w:szCs w:val="30"/>
          <w:lang w:bidi="th-TH"/>
        </w:rPr>
        <w:t> </w:t>
      </w:r>
      <w:r w:rsidRPr="001473FB">
        <w:rPr>
          <w:rFonts w:cs="Angsana New"/>
          <w:sz w:val="30"/>
          <w:szCs w:val="30"/>
          <w:cs/>
          <w:lang w:bidi="th-TH"/>
        </w:rPr>
        <w:t>2562</w:t>
      </w:r>
    </w:p>
    <w:p w14:paraId="3DE5B51F" w14:textId="77777777" w:rsidR="00734D28" w:rsidRPr="000D723C" w:rsidRDefault="00734D28" w:rsidP="000D723C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highlight w:val="yellow"/>
          <w:lang w:bidi="th-TH"/>
        </w:rPr>
      </w:pPr>
    </w:p>
    <w:p w14:paraId="16F4C53D" w14:textId="3ADEE104" w:rsidR="00F0263D" w:rsidRDefault="00F0263D" w:rsidP="00FC62F5">
      <w:pPr>
        <w:spacing w:line="240" w:lineRule="auto"/>
        <w:ind w:left="540" w:right="-25"/>
        <w:jc w:val="thaiDistribute"/>
        <w:rPr>
          <w:i/>
          <w:iCs/>
          <w:sz w:val="30"/>
          <w:szCs w:val="30"/>
        </w:rPr>
      </w:pPr>
      <w:r w:rsidRPr="00F0263D">
        <w:rPr>
          <w:rFonts w:hint="cs"/>
          <w:i/>
          <w:iCs/>
          <w:sz w:val="30"/>
          <w:szCs w:val="30"/>
          <w:cs/>
        </w:rPr>
        <w:t xml:space="preserve">ปี </w:t>
      </w:r>
      <w:r w:rsidRPr="00F0263D">
        <w:rPr>
          <w:i/>
          <w:iCs/>
          <w:sz w:val="30"/>
          <w:szCs w:val="30"/>
        </w:rPr>
        <w:t>2560</w:t>
      </w:r>
    </w:p>
    <w:p w14:paraId="136B219C" w14:textId="77777777" w:rsidR="00F0263D" w:rsidRPr="00F0263D" w:rsidRDefault="00F0263D" w:rsidP="00FC62F5">
      <w:pPr>
        <w:spacing w:line="240" w:lineRule="auto"/>
        <w:ind w:left="540" w:right="-25"/>
        <w:jc w:val="thaiDistribute"/>
        <w:rPr>
          <w:i/>
          <w:iCs/>
          <w:sz w:val="30"/>
          <w:szCs w:val="30"/>
        </w:rPr>
      </w:pPr>
    </w:p>
    <w:p w14:paraId="5AFE9AEF" w14:textId="6C5D50F7" w:rsidR="00FC62F5" w:rsidRPr="005C2D3F" w:rsidRDefault="00551008" w:rsidP="00FC62F5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5C2D3F">
        <w:rPr>
          <w:spacing w:val="-2"/>
          <w:sz w:val="30"/>
          <w:szCs w:val="30"/>
          <w:cs/>
        </w:rPr>
        <w:t xml:space="preserve">เมื่อวันที่ </w:t>
      </w:r>
      <w:r w:rsidRPr="005C2D3F">
        <w:rPr>
          <w:spacing w:val="-2"/>
          <w:sz w:val="30"/>
          <w:szCs w:val="30"/>
        </w:rPr>
        <w:t xml:space="preserve">1 </w:t>
      </w:r>
      <w:r w:rsidRPr="005C2D3F">
        <w:rPr>
          <w:spacing w:val="-2"/>
          <w:sz w:val="30"/>
          <w:szCs w:val="30"/>
          <w:cs/>
        </w:rPr>
        <w:t xml:space="preserve">มกราคม </w:t>
      </w:r>
      <w:r w:rsidRPr="005C2D3F">
        <w:rPr>
          <w:spacing w:val="-2"/>
          <w:sz w:val="30"/>
          <w:szCs w:val="30"/>
        </w:rPr>
        <w:t xml:space="preserve">2560 </w:t>
      </w:r>
      <w:r w:rsidRPr="005C2D3F">
        <w:rPr>
          <w:spacing w:val="-2"/>
          <w:sz w:val="30"/>
          <w:szCs w:val="30"/>
          <w:cs/>
        </w:rPr>
        <w:t xml:space="preserve">บริษัท ฟิวเจอร์ มาร์เก็ตติ้ง คอมมิวนิเคชั่นส์ กรุ๊ป จำกัด ได้ขายหุ้นร้อยละ </w:t>
      </w:r>
      <w:r w:rsidRPr="005C2D3F">
        <w:rPr>
          <w:spacing w:val="-2"/>
          <w:sz w:val="30"/>
          <w:szCs w:val="30"/>
        </w:rPr>
        <w:t xml:space="preserve">3.33 </w:t>
      </w:r>
      <w:r w:rsidRPr="005C2D3F">
        <w:rPr>
          <w:spacing w:val="-2"/>
          <w:sz w:val="30"/>
          <w:szCs w:val="30"/>
          <w:cs/>
        </w:rPr>
        <w:t>ของทุนที่ออก</w:t>
      </w:r>
      <w:r w:rsidRPr="005C2D3F">
        <w:rPr>
          <w:sz w:val="30"/>
          <w:szCs w:val="30"/>
          <w:cs/>
        </w:rPr>
        <w:t xml:space="preserve">และชำระแล้วของบริษัท มีเดีย อินเทลลิเจ้นซ์ จำกัด ซึ่งเป็นการร่วมค้าของกลุ่มบริษัทออกไป เป็นจำนวนเงิน </w:t>
      </w:r>
      <w:r w:rsidRPr="005C2D3F">
        <w:rPr>
          <w:sz w:val="30"/>
          <w:szCs w:val="30"/>
        </w:rPr>
        <w:br/>
        <w:t xml:space="preserve">33.3 </w:t>
      </w:r>
      <w:r w:rsidRPr="005C2D3F">
        <w:rPr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Pr="005C2D3F">
        <w:rPr>
          <w:sz w:val="30"/>
          <w:szCs w:val="30"/>
        </w:rPr>
        <w:t xml:space="preserve">18.0 </w:t>
      </w:r>
      <w:r w:rsidR="00F849F3">
        <w:rPr>
          <w:sz w:val="30"/>
          <w:szCs w:val="30"/>
          <w:cs/>
        </w:rPr>
        <w:t>ล้านบาท ใน</w:t>
      </w:r>
      <w:r w:rsidRPr="005C2D3F">
        <w:rPr>
          <w:sz w:val="30"/>
          <w:szCs w:val="30"/>
          <w:cs/>
        </w:rPr>
        <w:t>กำไร</w:t>
      </w:r>
      <w:r w:rsidR="00F849F3">
        <w:rPr>
          <w:rFonts w:hint="cs"/>
          <w:sz w:val="30"/>
          <w:szCs w:val="30"/>
          <w:cs/>
        </w:rPr>
        <w:t>หรือ</w:t>
      </w:r>
      <w:r w:rsidRPr="005C2D3F">
        <w:rPr>
          <w:sz w:val="30"/>
          <w:szCs w:val="30"/>
          <w:cs/>
        </w:rPr>
        <w:t>ขาดทุนของงบการเงินรวมสำหรับ</w:t>
      </w:r>
      <w:r w:rsidR="00003B8A" w:rsidRPr="005C2D3F">
        <w:rPr>
          <w:sz w:val="30"/>
          <w:szCs w:val="30"/>
          <w:cs/>
        </w:rPr>
        <w:t>ปี</w:t>
      </w:r>
      <w:r w:rsidRPr="005C2D3F">
        <w:rPr>
          <w:sz w:val="30"/>
          <w:szCs w:val="30"/>
          <w:cs/>
        </w:rPr>
        <w:t xml:space="preserve">สิ้นสุดวันที่ </w:t>
      </w:r>
      <w:r w:rsidRPr="005C2D3F">
        <w:rPr>
          <w:sz w:val="30"/>
          <w:szCs w:val="30"/>
        </w:rPr>
        <w:t>3</w:t>
      </w:r>
      <w:r w:rsidR="00003B8A" w:rsidRPr="005C2D3F">
        <w:rPr>
          <w:sz w:val="30"/>
          <w:szCs w:val="30"/>
        </w:rPr>
        <w:t>1</w:t>
      </w:r>
      <w:r w:rsidRPr="005C2D3F">
        <w:rPr>
          <w:sz w:val="30"/>
          <w:szCs w:val="30"/>
        </w:rPr>
        <w:t xml:space="preserve"> </w:t>
      </w:r>
      <w:r w:rsidR="00003B8A" w:rsidRPr="005C2D3F">
        <w:rPr>
          <w:sz w:val="30"/>
          <w:szCs w:val="30"/>
          <w:cs/>
        </w:rPr>
        <w:t>ธันวาคม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</w:rPr>
        <w:t>2560</w:t>
      </w:r>
    </w:p>
    <w:p w14:paraId="64D7BB72" w14:textId="77777777" w:rsidR="00FC62F5" w:rsidRDefault="00FC62F5" w:rsidP="00563350">
      <w:pPr>
        <w:spacing w:line="240" w:lineRule="auto"/>
        <w:ind w:right="-25"/>
        <w:jc w:val="thaiDistribute"/>
        <w:rPr>
          <w:sz w:val="30"/>
          <w:szCs w:val="30"/>
        </w:rPr>
      </w:pPr>
    </w:p>
    <w:p w14:paraId="433EE692" w14:textId="45A188D1" w:rsidR="00EF09E8" w:rsidRPr="0038169E" w:rsidRDefault="00EF09E8" w:rsidP="00EF09E8">
      <w:pPr>
        <w:ind w:left="540" w:right="-23"/>
        <w:jc w:val="thaiDistribute"/>
        <w:rPr>
          <w:i/>
          <w:iCs/>
          <w:sz w:val="30"/>
          <w:szCs w:val="30"/>
          <w:highlight w:val="yellow"/>
        </w:rPr>
      </w:pPr>
    </w:p>
    <w:p w14:paraId="6DB42160" w14:textId="77777777" w:rsidR="00EF09E8" w:rsidRPr="0038169E" w:rsidRDefault="00EF09E8" w:rsidP="00FC62F5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30"/>
          <w:szCs w:val="30"/>
          <w:highlight w:val="yellow"/>
          <w:lang w:bidi="th-TH"/>
        </w:rPr>
      </w:pPr>
    </w:p>
    <w:p w14:paraId="5F9BC8DD" w14:textId="77777777" w:rsidR="0038169E" w:rsidRPr="005C2D3F" w:rsidRDefault="0038169E" w:rsidP="00FC62F5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30"/>
          <w:szCs w:val="30"/>
          <w:cs/>
          <w:lang w:bidi="th-TH"/>
        </w:rPr>
        <w:sectPr w:rsidR="0038169E" w:rsidRPr="005C2D3F" w:rsidSect="00FB2EEE">
          <w:pgSz w:w="11909" w:h="16834" w:code="9"/>
          <w:pgMar w:top="1174" w:right="1109" w:bottom="1170" w:left="1152" w:header="720" w:footer="720" w:gutter="0"/>
          <w:paperSrc w:first="15" w:other="15"/>
          <w:cols w:space="737"/>
          <w:docGrid w:linePitch="326"/>
        </w:sectPr>
      </w:pPr>
    </w:p>
    <w:p w14:paraId="32714ACD" w14:textId="77777777" w:rsidR="00BC3E9D" w:rsidRPr="005C2D3F" w:rsidRDefault="00BC3E9D" w:rsidP="00FC62F5">
      <w:pPr>
        <w:pStyle w:val="block"/>
        <w:spacing w:after="0" w:line="240" w:lineRule="auto"/>
        <w:ind w:left="0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5C2D3F">
        <w:rPr>
          <w:rFonts w:cs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14:paraId="3F4F55BE" w14:textId="77777777" w:rsidR="00BC3E9D" w:rsidRPr="005C2D3F" w:rsidRDefault="00BC3E9D" w:rsidP="00BC3E9D">
      <w:pPr>
        <w:pStyle w:val="block"/>
        <w:spacing w:after="0" w:line="240" w:lineRule="auto"/>
        <w:ind w:left="720"/>
        <w:jc w:val="thaiDistribute"/>
        <w:rPr>
          <w:rFonts w:cs="Angsana New"/>
          <w:sz w:val="10"/>
          <w:szCs w:val="10"/>
          <w:lang w:bidi="th-TH"/>
        </w:rPr>
      </w:pPr>
    </w:p>
    <w:p w14:paraId="6199277F" w14:textId="77777777" w:rsidR="0088370A" w:rsidRPr="005C2D3F" w:rsidRDefault="00BC3E9D" w:rsidP="00442DCA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5C2D3F">
        <w:rPr>
          <w:rFonts w:cs="Angsana New" w:hint="cs"/>
          <w:sz w:val="30"/>
          <w:szCs w:val="30"/>
          <w:cs/>
          <w:lang w:bidi="th-TH"/>
        </w:rPr>
        <w:t>กลุ่ม</w:t>
      </w:r>
      <w:r w:rsidR="00EF09E8" w:rsidRPr="005C2D3F">
        <w:rPr>
          <w:rFonts w:cs="Angsana New" w:hint="cs"/>
          <w:sz w:val="30"/>
          <w:szCs w:val="30"/>
          <w:cs/>
          <w:lang w:bidi="th-TH"/>
        </w:rPr>
        <w:t>บริษัท</w:t>
      </w:r>
      <w:r w:rsidRPr="005C2D3F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B8D2C4C" w14:textId="77777777" w:rsidR="00BC3E9D" w:rsidRPr="005C2D3F" w:rsidRDefault="00BC3E9D" w:rsidP="00BC3E9D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529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4123"/>
        <w:gridCol w:w="907"/>
        <w:gridCol w:w="236"/>
        <w:gridCol w:w="887"/>
        <w:gridCol w:w="15"/>
        <w:gridCol w:w="239"/>
        <w:gridCol w:w="909"/>
        <w:gridCol w:w="236"/>
        <w:gridCol w:w="909"/>
        <w:gridCol w:w="236"/>
        <w:gridCol w:w="909"/>
        <w:gridCol w:w="236"/>
        <w:gridCol w:w="906"/>
        <w:gridCol w:w="9"/>
        <w:gridCol w:w="233"/>
        <w:gridCol w:w="6"/>
        <w:gridCol w:w="909"/>
        <w:gridCol w:w="236"/>
        <w:gridCol w:w="899"/>
        <w:gridCol w:w="13"/>
        <w:gridCol w:w="224"/>
        <w:gridCol w:w="15"/>
        <w:gridCol w:w="909"/>
        <w:gridCol w:w="236"/>
        <w:gridCol w:w="890"/>
        <w:gridCol w:w="21"/>
      </w:tblGrid>
      <w:tr w:rsidR="00727200" w:rsidRPr="00E17A5C" w14:paraId="143F2E6A" w14:textId="07634153" w:rsidTr="00727200">
        <w:trPr>
          <w:gridAfter w:val="1"/>
          <w:wAfter w:w="7" w:type="pct"/>
        </w:trPr>
        <w:tc>
          <w:tcPr>
            <w:tcW w:w="1343" w:type="pct"/>
          </w:tcPr>
          <w:p w14:paraId="01E92E70" w14:textId="77777777" w:rsidR="00C636C9" w:rsidRPr="00727200" w:rsidRDefault="00C636C9" w:rsidP="0039501A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</w:p>
        </w:tc>
        <w:tc>
          <w:tcPr>
            <w:tcW w:w="661" w:type="pct"/>
            <w:gridSpan w:val="3"/>
          </w:tcPr>
          <w:p w14:paraId="69A73575" w14:textId="012E6B5A" w:rsidR="00C636C9" w:rsidRPr="00727200" w:rsidRDefault="00C636C9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บริษัท</w:t>
            </w: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ไว้ท์กรุ๊ป</w:t>
            </w: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83" w:type="pct"/>
            <w:gridSpan w:val="2"/>
          </w:tcPr>
          <w:p w14:paraId="4EBAC13E" w14:textId="77777777" w:rsidR="00C636C9" w:rsidRPr="00727200" w:rsidRDefault="00C636C9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6D943C0A" w14:textId="393F3542" w:rsidR="00C636C9" w:rsidRPr="00E17A5C" w:rsidRDefault="00727200" w:rsidP="00B715C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Basecamp Brews L</w:t>
            </w:r>
            <w:r w:rsidR="00B715CA" w:rsidRPr="00E17A5C">
              <w:rPr>
                <w:rFonts w:asciiTheme="majorBidi" w:hAnsiTheme="majorBidi" w:cstheme="majorBidi"/>
                <w:szCs w:val="24"/>
                <w:lang w:bidi="th-TH"/>
              </w:rPr>
              <w:t>td</w:t>
            </w:r>
          </w:p>
        </w:tc>
        <w:tc>
          <w:tcPr>
            <w:tcW w:w="77" w:type="pct"/>
          </w:tcPr>
          <w:p w14:paraId="6AD047A3" w14:textId="77777777" w:rsidR="00C636C9" w:rsidRPr="00E17A5C" w:rsidRDefault="00C636C9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535929BB" w14:textId="0A36E3E8" w:rsidR="00C636C9" w:rsidRPr="00E17A5C" w:rsidRDefault="00C636C9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บริษัท คาลพิส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br/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โอสถสภา จำกัด</w:t>
            </w:r>
          </w:p>
        </w:tc>
        <w:tc>
          <w:tcPr>
            <w:tcW w:w="79" w:type="pct"/>
            <w:gridSpan w:val="2"/>
            <w:vAlign w:val="bottom"/>
          </w:tcPr>
          <w:p w14:paraId="1EA2CBF8" w14:textId="77777777" w:rsidR="00C636C9" w:rsidRPr="00E17A5C" w:rsidRDefault="00C636C9" w:rsidP="0039501A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8" w:type="pct"/>
            <w:gridSpan w:val="4"/>
            <w:vAlign w:val="bottom"/>
          </w:tcPr>
          <w:p w14:paraId="6677A52F" w14:textId="77777777" w:rsidR="00C636C9" w:rsidRPr="00E17A5C" w:rsidRDefault="00C636C9" w:rsidP="0039501A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บริษัท โอสถสภา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br/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ไทโช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ฟาร์มาซูติคอล จำกัด</w:t>
            </w:r>
          </w:p>
        </w:tc>
        <w:tc>
          <w:tcPr>
            <w:tcW w:w="77" w:type="pct"/>
            <w:gridSpan w:val="2"/>
            <w:vAlign w:val="bottom"/>
          </w:tcPr>
          <w:p w14:paraId="1708EFD7" w14:textId="77777777" w:rsidR="00C636C9" w:rsidRPr="00E17A5C" w:rsidRDefault="00C636C9" w:rsidP="0039501A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8" w:type="pct"/>
            <w:gridSpan w:val="4"/>
          </w:tcPr>
          <w:p w14:paraId="08B3ECE0" w14:textId="4D588FCB" w:rsidR="00C636C9" w:rsidRPr="00E17A5C" w:rsidRDefault="00C636C9" w:rsidP="0038169E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="Angsana New"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="Angsana New"/>
                <w:szCs w:val="24"/>
                <w:cs/>
                <w:lang w:bidi="th-TH"/>
              </w:rPr>
              <w:t xml:space="preserve">บริษัท เฮ้าส์ โอสถสภา </w:t>
            </w:r>
            <w:r w:rsidR="00727200" w:rsidRPr="00E17A5C">
              <w:rPr>
                <w:rFonts w:asciiTheme="majorBidi" w:hAnsiTheme="majorBidi" w:cs="Angsana New" w:hint="cs"/>
                <w:szCs w:val="24"/>
                <w:cs/>
                <w:lang w:bidi="th-TH"/>
              </w:rPr>
              <w:t xml:space="preserve">       </w:t>
            </w:r>
            <w:r w:rsidRPr="00E17A5C">
              <w:rPr>
                <w:rFonts w:asciiTheme="majorBidi" w:hAnsiTheme="majorBidi" w:cs="Angsana New"/>
                <w:szCs w:val="24"/>
                <w:cs/>
                <w:lang w:bidi="th-TH"/>
              </w:rPr>
              <w:t>ฟู้ดส์ จำกัด</w:t>
            </w:r>
          </w:p>
        </w:tc>
      </w:tr>
      <w:tr w:rsidR="00727200" w:rsidRPr="00727200" w14:paraId="32E3E604" w14:textId="1DE09185" w:rsidTr="002A5689">
        <w:trPr>
          <w:trHeight w:val="316"/>
        </w:trPr>
        <w:tc>
          <w:tcPr>
            <w:tcW w:w="1343" w:type="pct"/>
          </w:tcPr>
          <w:p w14:paraId="56E44457" w14:textId="77777777" w:rsidR="00C636C9" w:rsidRPr="00727200" w:rsidRDefault="00C636C9" w:rsidP="00C636C9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</w:p>
        </w:tc>
        <w:tc>
          <w:tcPr>
            <w:tcW w:w="295" w:type="pct"/>
          </w:tcPr>
          <w:p w14:paraId="0E1EA16A" w14:textId="646B9EFD" w:rsidR="00C636C9" w:rsidRPr="00727200" w:rsidRDefault="00C636C9" w:rsidP="00C636C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  <w:r w:rsidR="002A5689" w:rsidRPr="002A568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77" w:type="pct"/>
          </w:tcPr>
          <w:p w14:paraId="482310E3" w14:textId="77777777" w:rsidR="00C636C9" w:rsidRPr="00727200" w:rsidRDefault="00C636C9" w:rsidP="00C636C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vAlign w:val="bottom"/>
          </w:tcPr>
          <w:p w14:paraId="044BA2D8" w14:textId="49711384" w:rsidR="00C636C9" w:rsidRPr="00727200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  <w:vAlign w:val="bottom"/>
          </w:tcPr>
          <w:p w14:paraId="64B2EBCB" w14:textId="77777777" w:rsidR="00C636C9" w:rsidRPr="00727200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F0CB4D8" w14:textId="1438324A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  <w:vAlign w:val="bottom"/>
          </w:tcPr>
          <w:p w14:paraId="6582A419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5FDE46EB" w14:textId="2947F69E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7" w:type="pct"/>
            <w:vAlign w:val="bottom"/>
          </w:tcPr>
          <w:p w14:paraId="6D539E87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BF5963B" w14:textId="1E0AE9D5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  <w:vAlign w:val="bottom"/>
          </w:tcPr>
          <w:p w14:paraId="57913291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784DDC68" w14:textId="69015BEA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  <w:gridSpan w:val="2"/>
            <w:vAlign w:val="bottom"/>
          </w:tcPr>
          <w:p w14:paraId="5E0D8C06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8C1A0F7" w14:textId="4DC59F03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  <w:vAlign w:val="bottom"/>
          </w:tcPr>
          <w:p w14:paraId="4748F4F4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54EA0A95" w14:textId="02F62B50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  <w:gridSpan w:val="2"/>
            <w:vAlign w:val="bottom"/>
          </w:tcPr>
          <w:p w14:paraId="31A4DD15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B3B5DED" w14:textId="24F5C3C1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  <w:vAlign w:val="bottom"/>
          </w:tcPr>
          <w:p w14:paraId="3F8F394B" w14:textId="77777777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7495D72C" w14:textId="0363898D" w:rsidR="00C636C9" w:rsidRPr="00E17A5C" w:rsidRDefault="00C636C9" w:rsidP="002A568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</w:tr>
      <w:tr w:rsidR="00727200" w:rsidRPr="00727200" w14:paraId="5DF9F593" w14:textId="77777777" w:rsidTr="00727200">
        <w:trPr>
          <w:trHeight w:val="316"/>
        </w:trPr>
        <w:tc>
          <w:tcPr>
            <w:tcW w:w="1343" w:type="pct"/>
          </w:tcPr>
          <w:p w14:paraId="46FACDCB" w14:textId="77777777" w:rsidR="00727200" w:rsidRPr="00727200" w:rsidRDefault="00727200" w:rsidP="00C636C9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</w:p>
        </w:tc>
        <w:tc>
          <w:tcPr>
            <w:tcW w:w="3657" w:type="pct"/>
            <w:gridSpan w:val="25"/>
          </w:tcPr>
          <w:p w14:paraId="03D0026E" w14:textId="07E67F1D" w:rsidR="00727200" w:rsidRPr="00E17A5C" w:rsidRDefault="00727200" w:rsidP="00C636C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B715CA" w:rsidRPr="00727200" w14:paraId="53365106" w14:textId="444207CE" w:rsidTr="00727200">
        <w:tc>
          <w:tcPr>
            <w:tcW w:w="1343" w:type="pct"/>
          </w:tcPr>
          <w:p w14:paraId="27072BD5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295" w:type="pct"/>
          </w:tcPr>
          <w:p w14:paraId="5929571B" w14:textId="2509D65C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A18A9">
              <w:t xml:space="preserve"> 1,030,788 </w:t>
            </w:r>
          </w:p>
        </w:tc>
        <w:tc>
          <w:tcPr>
            <w:tcW w:w="77" w:type="pct"/>
          </w:tcPr>
          <w:p w14:paraId="21FF80A6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61F731FA" w14:textId="3CF962B5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1,140,414</w:t>
            </w:r>
          </w:p>
        </w:tc>
        <w:tc>
          <w:tcPr>
            <w:tcW w:w="78" w:type="pct"/>
            <w:vAlign w:val="bottom"/>
          </w:tcPr>
          <w:p w14:paraId="63451D35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6D7E6ED7" w14:textId="2311CC5D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266F2039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033F6C3" w14:textId="5CC12695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348E585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53DF5EEA" w14:textId="0948219D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435,054</w:t>
            </w:r>
          </w:p>
        </w:tc>
        <w:tc>
          <w:tcPr>
            <w:tcW w:w="77" w:type="pct"/>
          </w:tcPr>
          <w:p w14:paraId="3B490D0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</w:tcPr>
          <w:p w14:paraId="7C858D19" w14:textId="713FF81A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528,687</w:t>
            </w:r>
          </w:p>
        </w:tc>
        <w:tc>
          <w:tcPr>
            <w:tcW w:w="78" w:type="pct"/>
            <w:gridSpan w:val="2"/>
          </w:tcPr>
          <w:p w14:paraId="2A82E3D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A6B1DA5" w14:textId="342FD425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3,661,457</w:t>
            </w:r>
          </w:p>
        </w:tc>
        <w:tc>
          <w:tcPr>
            <w:tcW w:w="77" w:type="pct"/>
          </w:tcPr>
          <w:p w14:paraId="7A5D36C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650B699A" w14:textId="233DB75E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3,776,360</w:t>
            </w:r>
          </w:p>
        </w:tc>
        <w:tc>
          <w:tcPr>
            <w:tcW w:w="78" w:type="pct"/>
            <w:gridSpan w:val="2"/>
          </w:tcPr>
          <w:p w14:paraId="01DF15C9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4324F97" w14:textId="176D2F61" w:rsidR="00B715CA" w:rsidRPr="00E17A5C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1,198,734</w:t>
            </w:r>
          </w:p>
        </w:tc>
        <w:tc>
          <w:tcPr>
            <w:tcW w:w="77" w:type="pct"/>
          </w:tcPr>
          <w:p w14:paraId="092420F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4A112D52" w14:textId="11A3E2AC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730,758</w:t>
            </w:r>
          </w:p>
        </w:tc>
      </w:tr>
      <w:tr w:rsidR="00B715CA" w:rsidRPr="00727200" w14:paraId="10CF883E" w14:textId="127C8CB4" w:rsidTr="006F0214">
        <w:tc>
          <w:tcPr>
            <w:tcW w:w="1343" w:type="pct"/>
          </w:tcPr>
          <w:p w14:paraId="65CF3B41" w14:textId="216C15B2" w:rsidR="00B715CA" w:rsidRPr="00727200" w:rsidRDefault="00B715CA" w:rsidP="00366D8E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กำไร</w:t>
            </w:r>
            <w:r w:rsidRPr="00727200">
              <w:rPr>
                <w:rFonts w:asciiTheme="majorBidi" w:hAnsiTheme="majorBidi" w:cstheme="majorBidi"/>
              </w:rPr>
              <w:t xml:space="preserve"> </w:t>
            </w:r>
            <w:r w:rsidRPr="00727200">
              <w:rPr>
                <w:rFonts w:asciiTheme="majorBidi" w:hAnsiTheme="majorBidi" w:cstheme="majorBidi"/>
                <w:cs/>
              </w:rPr>
              <w:t>(ขาดทุน) จากการดำเนินงานต่อเนื่อง</w:t>
            </w:r>
          </w:p>
        </w:tc>
        <w:tc>
          <w:tcPr>
            <w:tcW w:w="295" w:type="pct"/>
          </w:tcPr>
          <w:p w14:paraId="41B92E07" w14:textId="05716084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A18A9">
              <w:t xml:space="preserve"> 123,009 </w:t>
            </w:r>
          </w:p>
        </w:tc>
        <w:tc>
          <w:tcPr>
            <w:tcW w:w="77" w:type="pct"/>
          </w:tcPr>
          <w:p w14:paraId="78278B38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2014EAE4" w14:textId="04119106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137,479</w:t>
            </w:r>
          </w:p>
        </w:tc>
        <w:tc>
          <w:tcPr>
            <w:tcW w:w="78" w:type="pct"/>
            <w:vAlign w:val="bottom"/>
          </w:tcPr>
          <w:p w14:paraId="5D83F6EE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AA4FAF4" w14:textId="7CD9C0FB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163C2B19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D4E2A5D" w14:textId="78F1F97E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5ABBE1D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4D2D2F5" w14:textId="2F3E4872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(63,781)</w:t>
            </w:r>
          </w:p>
        </w:tc>
        <w:tc>
          <w:tcPr>
            <w:tcW w:w="77" w:type="pct"/>
            <w:vAlign w:val="bottom"/>
          </w:tcPr>
          <w:p w14:paraId="56F3FE82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6977A4A7" w14:textId="1EE0A355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(41,816)</w:t>
            </w:r>
          </w:p>
        </w:tc>
        <w:tc>
          <w:tcPr>
            <w:tcW w:w="78" w:type="pct"/>
            <w:gridSpan w:val="2"/>
            <w:vAlign w:val="bottom"/>
          </w:tcPr>
          <w:p w14:paraId="2DF49C4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C1CCC3B" w14:textId="29EA59D9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262,948</w:t>
            </w:r>
          </w:p>
        </w:tc>
        <w:tc>
          <w:tcPr>
            <w:tcW w:w="77" w:type="pct"/>
            <w:vAlign w:val="bottom"/>
          </w:tcPr>
          <w:p w14:paraId="17D3A4E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2D696DCF" w14:textId="0D774DE3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283,859</w:t>
            </w:r>
          </w:p>
        </w:tc>
        <w:tc>
          <w:tcPr>
            <w:tcW w:w="78" w:type="pct"/>
            <w:gridSpan w:val="2"/>
            <w:vAlign w:val="bottom"/>
          </w:tcPr>
          <w:p w14:paraId="40A673C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F2E845F" w14:textId="4EB31B7E" w:rsidR="00B715CA" w:rsidRPr="00E17A5C" w:rsidRDefault="00B715CA" w:rsidP="00BB48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207,79</w:t>
            </w:r>
            <w:r w:rsidR="00BB480E" w:rsidRPr="00E17A5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77" w:type="pct"/>
            <w:vAlign w:val="bottom"/>
          </w:tcPr>
          <w:p w14:paraId="4699061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778B17BC" w14:textId="08553D6E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123,725</w:t>
            </w:r>
          </w:p>
        </w:tc>
      </w:tr>
      <w:tr w:rsidR="00B715CA" w:rsidRPr="00727200" w14:paraId="186BDA3E" w14:textId="610BBCA8" w:rsidTr="006F0214">
        <w:tc>
          <w:tcPr>
            <w:tcW w:w="1343" w:type="pct"/>
          </w:tcPr>
          <w:p w14:paraId="04AA5A9D" w14:textId="61A7F12C" w:rsidR="00B715CA" w:rsidRPr="00727200" w:rsidRDefault="00B715CA" w:rsidP="00366D8E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1662F355" w14:textId="69905A4D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6D1DC37E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</w:tcPr>
          <w:p w14:paraId="29E19AC8" w14:textId="30F538A5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(250)</w:t>
            </w:r>
          </w:p>
        </w:tc>
        <w:tc>
          <w:tcPr>
            <w:tcW w:w="78" w:type="pct"/>
            <w:vAlign w:val="bottom"/>
          </w:tcPr>
          <w:p w14:paraId="4EFBB49C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294CA93A" w14:textId="48CD5C09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7D04E6C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4015DF18" w14:textId="75FD4F08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221C7928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960BA6A" w14:textId="036E110A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4EDC47E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tcBorders>
              <w:bottom w:val="single" w:sz="4" w:space="0" w:color="auto"/>
            </w:tcBorders>
            <w:vAlign w:val="bottom"/>
          </w:tcPr>
          <w:p w14:paraId="73BF4920" w14:textId="6DF13CC1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0C653329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216859FA" w14:textId="1E859B79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-</w:t>
            </w:r>
          </w:p>
        </w:tc>
        <w:tc>
          <w:tcPr>
            <w:tcW w:w="77" w:type="pct"/>
            <w:vAlign w:val="bottom"/>
          </w:tcPr>
          <w:p w14:paraId="3B509A7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bottom"/>
          </w:tcPr>
          <w:p w14:paraId="1E43C957" w14:textId="34F3AE05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298FC1D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A51623C" w14:textId="49226AF2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3F324C2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bottom"/>
          </w:tcPr>
          <w:p w14:paraId="07A10C8E" w14:textId="2E96D7CE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715CA" w:rsidRPr="005D7A92" w14:paraId="5A5FB175" w14:textId="22922FB0" w:rsidTr="006F0214">
        <w:tc>
          <w:tcPr>
            <w:tcW w:w="1343" w:type="pct"/>
          </w:tcPr>
          <w:p w14:paraId="7CA02B80" w14:textId="34E173FF" w:rsidR="00B715CA" w:rsidRPr="005D7A92" w:rsidRDefault="00B715CA" w:rsidP="00B715CA">
            <w:pPr>
              <w:ind w:left="54" w:right="-115" w:hanging="112"/>
              <w:rPr>
                <w:rFonts w:asciiTheme="majorBidi" w:hAnsiTheme="majorBidi" w:cstheme="majorBidi"/>
                <w:b/>
                <w:bCs/>
              </w:rPr>
            </w:pPr>
            <w:r w:rsidRPr="005D7A92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กำไรขาดทุนเบ็ดเสร็จรวม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7B1C96F" w14:textId="61E53E92" w:rsidR="00B715CA" w:rsidRPr="005D7A92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123,009</w:t>
            </w:r>
          </w:p>
        </w:tc>
        <w:tc>
          <w:tcPr>
            <w:tcW w:w="77" w:type="pct"/>
          </w:tcPr>
          <w:p w14:paraId="6A896B95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11F2D" w14:textId="4A8AE4E3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137,229</w:t>
            </w:r>
          </w:p>
        </w:tc>
        <w:tc>
          <w:tcPr>
            <w:tcW w:w="78" w:type="pct"/>
            <w:vAlign w:val="bottom"/>
          </w:tcPr>
          <w:p w14:paraId="2145D857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0F895707" w14:textId="0950B30B" w:rsidR="00B715CA" w:rsidRPr="005D7A92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22DC5DB8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B041BD4" w14:textId="11CDD44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67AC98DD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63713212" w14:textId="30905505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b/>
                <w:bCs/>
              </w:rPr>
              <w:t>(63,781)</w:t>
            </w:r>
          </w:p>
        </w:tc>
        <w:tc>
          <w:tcPr>
            <w:tcW w:w="77" w:type="pct"/>
            <w:vAlign w:val="bottom"/>
          </w:tcPr>
          <w:p w14:paraId="089AC9F0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1B728" w14:textId="5F49CD0A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(41,816)</w:t>
            </w:r>
          </w:p>
        </w:tc>
        <w:tc>
          <w:tcPr>
            <w:tcW w:w="78" w:type="pct"/>
            <w:gridSpan w:val="2"/>
            <w:vAlign w:val="bottom"/>
          </w:tcPr>
          <w:p w14:paraId="351C5180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1A6F586B" w14:textId="06AA28EF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b/>
                <w:bCs/>
              </w:rPr>
              <w:t>262,948</w:t>
            </w:r>
          </w:p>
        </w:tc>
        <w:tc>
          <w:tcPr>
            <w:tcW w:w="77" w:type="pct"/>
            <w:vAlign w:val="bottom"/>
          </w:tcPr>
          <w:p w14:paraId="3C9FCE33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63F63" w14:textId="0367C445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283,859</w:t>
            </w:r>
          </w:p>
        </w:tc>
        <w:tc>
          <w:tcPr>
            <w:tcW w:w="78" w:type="pct"/>
            <w:gridSpan w:val="2"/>
            <w:vAlign w:val="bottom"/>
          </w:tcPr>
          <w:p w14:paraId="3FAA9008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5D3C43EF" w14:textId="545BAD75" w:rsidR="00B715CA" w:rsidRPr="005D7A92" w:rsidRDefault="00B715CA" w:rsidP="00BB48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207,79</w:t>
            </w:r>
            <w:r w:rsidR="00BB480E" w:rsidRPr="005D7A92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77" w:type="pct"/>
            <w:vAlign w:val="bottom"/>
          </w:tcPr>
          <w:p w14:paraId="6C070F39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FF105" w14:textId="31E4A2BC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123,725</w:t>
            </w:r>
          </w:p>
        </w:tc>
      </w:tr>
      <w:tr w:rsidR="00B715CA" w:rsidRPr="00727200" w14:paraId="651D964A" w14:textId="0436F5A9" w:rsidTr="00727200">
        <w:trPr>
          <w:trHeight w:val="77"/>
        </w:trPr>
        <w:tc>
          <w:tcPr>
            <w:tcW w:w="1343" w:type="pct"/>
          </w:tcPr>
          <w:p w14:paraId="2427C5AC" w14:textId="77777777" w:rsidR="00B715CA" w:rsidRPr="00727200" w:rsidRDefault="00B715CA" w:rsidP="00B715CA">
            <w:pPr>
              <w:ind w:right="-1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24D72E1A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6E107462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14:paraId="084DC4BF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</w:tcPr>
          <w:p w14:paraId="2A8191A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47BD8B5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4D9729A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3B25A31E" w14:textId="144C68F6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2DEF794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570BBE2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7889DA1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</w:tcBorders>
          </w:tcPr>
          <w:p w14:paraId="5B7FB57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</w:tcPr>
          <w:p w14:paraId="4D61504D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29526B0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59E1735D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</w:tcPr>
          <w:p w14:paraId="3913A5FB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</w:tcPr>
          <w:p w14:paraId="41D356F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4B7B052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49824C5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</w:tcPr>
          <w:p w14:paraId="26B779E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</w:tr>
      <w:tr w:rsidR="00B715CA" w:rsidRPr="00727200" w14:paraId="36368E56" w14:textId="7D2BF776" w:rsidTr="006F0214">
        <w:trPr>
          <w:trHeight w:val="80"/>
        </w:trPr>
        <w:tc>
          <w:tcPr>
            <w:tcW w:w="1343" w:type="pct"/>
            <w:shd w:val="clear" w:color="auto" w:fill="auto"/>
          </w:tcPr>
          <w:p w14:paraId="3B1B9336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 w:hint="cs"/>
                <w:cs/>
              </w:rPr>
              <w:t>กำไรขาดทุนเบ็ดเสร็จรวม</w:t>
            </w:r>
            <w:r w:rsidRPr="00727200">
              <w:rPr>
                <w:rFonts w:asciiTheme="majorBidi" w:hAnsiTheme="majorBidi" w:cstheme="majorBidi"/>
                <w:cs/>
              </w:rPr>
              <w:t>ส่วนที่เป็นของผู้ถือหุ้นของ</w:t>
            </w:r>
            <w:r w:rsidRPr="00727200">
              <w:rPr>
                <w:rFonts w:asciiTheme="majorBidi" w:hAnsiTheme="majorBidi" w:cstheme="majorBidi" w:hint="cs"/>
                <w:cs/>
              </w:rPr>
              <w:t>กลุ่มบริษัท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BEB61E6" w14:textId="329E57E2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450C92">
              <w:rPr>
                <w:rFonts w:asciiTheme="majorBidi" w:hAnsiTheme="majorBidi" w:cstheme="majorBidi"/>
                <w:szCs w:val="24"/>
              </w:rPr>
              <w:t>28,744</w:t>
            </w:r>
          </w:p>
        </w:tc>
        <w:tc>
          <w:tcPr>
            <w:tcW w:w="77" w:type="pct"/>
            <w:shd w:val="clear" w:color="auto" w:fill="auto"/>
          </w:tcPr>
          <w:p w14:paraId="001781E3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0DE7FF7" w14:textId="4D7BB53A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32,440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2DFD770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058A759" w14:textId="1FCD2096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418DBF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58BC973C" w14:textId="08D152C1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602AB38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3F6F55B1" w14:textId="2C1A76FC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(25,512)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D3732A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39A00CB6" w14:textId="53D5BB19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(16,727)</w:t>
            </w:r>
          </w:p>
        </w:tc>
        <w:tc>
          <w:tcPr>
            <w:tcW w:w="78" w:type="pct"/>
            <w:gridSpan w:val="2"/>
            <w:shd w:val="clear" w:color="auto" w:fill="auto"/>
            <w:vAlign w:val="bottom"/>
          </w:tcPr>
          <w:p w14:paraId="4C14713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47492A2B" w14:textId="48F1003C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105,179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CE39AD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shd w:val="clear" w:color="auto" w:fill="auto"/>
            <w:vAlign w:val="bottom"/>
          </w:tcPr>
          <w:p w14:paraId="22B94264" w14:textId="3EE1455C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113,544</w:t>
            </w:r>
          </w:p>
        </w:tc>
        <w:tc>
          <w:tcPr>
            <w:tcW w:w="78" w:type="pct"/>
            <w:gridSpan w:val="2"/>
            <w:shd w:val="clear" w:color="auto" w:fill="auto"/>
            <w:vAlign w:val="bottom"/>
          </w:tcPr>
          <w:p w14:paraId="3834C6F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AC15278" w14:textId="2B43D114" w:rsidR="00B715CA" w:rsidRPr="00E17A5C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83,119</w:t>
            </w:r>
          </w:p>
        </w:tc>
        <w:tc>
          <w:tcPr>
            <w:tcW w:w="77" w:type="pct"/>
            <w:vAlign w:val="bottom"/>
          </w:tcPr>
          <w:p w14:paraId="05858EF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6FC9D372" w14:textId="3E6D3B55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49,490</w:t>
            </w:r>
          </w:p>
        </w:tc>
      </w:tr>
      <w:tr w:rsidR="00B715CA" w:rsidRPr="00727200" w14:paraId="192049B9" w14:textId="5DFCFD3D" w:rsidTr="006F0214">
        <w:trPr>
          <w:trHeight w:val="198"/>
        </w:trPr>
        <w:tc>
          <w:tcPr>
            <w:tcW w:w="1343" w:type="pct"/>
          </w:tcPr>
          <w:p w14:paraId="65FF4332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5" w:type="pct"/>
          </w:tcPr>
          <w:p w14:paraId="0CC1B9B9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7EFE988A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082ED80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</w:tcPr>
          <w:p w14:paraId="08223B9E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455E348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DFD148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10A456E" w14:textId="52635193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2166F7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1C0092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6F2B982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7678BD32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10FF2DD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88D47C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F074E2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664DCBC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518EEE6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D8BF84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DC1BECD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5CC1789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</w:tr>
      <w:tr w:rsidR="00B715CA" w:rsidRPr="00727200" w14:paraId="5E2C8CB5" w14:textId="7CE5FAEC" w:rsidTr="006F0214">
        <w:tc>
          <w:tcPr>
            <w:tcW w:w="1343" w:type="pct"/>
          </w:tcPr>
          <w:p w14:paraId="06B8EFBD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295" w:type="pct"/>
          </w:tcPr>
          <w:p w14:paraId="7FD1DB9B" w14:textId="7F9E41B4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802E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30E2C11F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061786D3" w14:textId="1DE446F7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1,412,195</w:t>
            </w:r>
          </w:p>
        </w:tc>
        <w:tc>
          <w:tcPr>
            <w:tcW w:w="78" w:type="pct"/>
          </w:tcPr>
          <w:p w14:paraId="4F9C07D8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FE5D657" w14:textId="4262E58F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139,814 </w:t>
            </w:r>
          </w:p>
        </w:tc>
        <w:tc>
          <w:tcPr>
            <w:tcW w:w="77" w:type="pct"/>
            <w:vAlign w:val="bottom"/>
          </w:tcPr>
          <w:p w14:paraId="1F5C9E8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F3A4921" w14:textId="4C4685F0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3A1457A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9733AEB" w14:textId="6FC215A8" w:rsidR="00B715CA" w:rsidRPr="00E17A5C" w:rsidRDefault="00B715CA" w:rsidP="00BB480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inorBidi"/>
                <w:szCs w:val="24"/>
                <w:lang w:bidi="th-TH"/>
              </w:rPr>
            </w:pPr>
            <w:r w:rsidRPr="00E17A5C">
              <w:t xml:space="preserve"> 11</w:t>
            </w:r>
            <w:r w:rsidR="00BB480E" w:rsidRPr="00E17A5C">
              <w:rPr>
                <w:rFonts w:cstheme="minorBidi"/>
                <w:lang w:bidi="th-TH"/>
              </w:rPr>
              <w:t>3,785</w:t>
            </w:r>
          </w:p>
        </w:tc>
        <w:tc>
          <w:tcPr>
            <w:tcW w:w="77" w:type="pct"/>
            <w:vAlign w:val="bottom"/>
          </w:tcPr>
          <w:p w14:paraId="14A82B6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1294F232" w14:textId="0B69861B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147,755</w:t>
            </w:r>
          </w:p>
        </w:tc>
        <w:tc>
          <w:tcPr>
            <w:tcW w:w="78" w:type="pct"/>
            <w:gridSpan w:val="2"/>
            <w:vAlign w:val="bottom"/>
          </w:tcPr>
          <w:p w14:paraId="771C265A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0DF841C2" w14:textId="60A2EC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1,594,542 </w:t>
            </w:r>
          </w:p>
        </w:tc>
        <w:tc>
          <w:tcPr>
            <w:tcW w:w="77" w:type="pct"/>
            <w:vAlign w:val="bottom"/>
          </w:tcPr>
          <w:p w14:paraId="07FF7B1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6F2192AB" w14:textId="632EC066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1,593,525</w:t>
            </w:r>
          </w:p>
        </w:tc>
        <w:tc>
          <w:tcPr>
            <w:tcW w:w="78" w:type="pct"/>
            <w:gridSpan w:val="2"/>
            <w:vAlign w:val="bottom"/>
          </w:tcPr>
          <w:p w14:paraId="7604933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DD829A5" w14:textId="7F89FB86" w:rsidR="00B715CA" w:rsidRPr="00E17A5C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 xml:space="preserve"> 798,474 </w:t>
            </w:r>
          </w:p>
        </w:tc>
        <w:tc>
          <w:tcPr>
            <w:tcW w:w="77" w:type="pct"/>
            <w:vAlign w:val="bottom"/>
          </w:tcPr>
          <w:p w14:paraId="08C266CD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24EE815E" w14:textId="264BA15D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451,958</w:t>
            </w:r>
          </w:p>
        </w:tc>
      </w:tr>
      <w:tr w:rsidR="00B715CA" w:rsidRPr="00727200" w14:paraId="32BB584D" w14:textId="4A29EC9D" w:rsidTr="006F0214">
        <w:trPr>
          <w:trHeight w:val="194"/>
        </w:trPr>
        <w:tc>
          <w:tcPr>
            <w:tcW w:w="1343" w:type="pct"/>
          </w:tcPr>
          <w:p w14:paraId="6E1EDD4F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295" w:type="pct"/>
          </w:tcPr>
          <w:p w14:paraId="311D0C92" w14:textId="754B96F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802E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42781408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13A54C54" w14:textId="598343DA" w:rsidR="00B715CA" w:rsidRPr="00727200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531,545</w:t>
            </w:r>
          </w:p>
        </w:tc>
        <w:tc>
          <w:tcPr>
            <w:tcW w:w="78" w:type="pct"/>
          </w:tcPr>
          <w:p w14:paraId="476DE8B0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5E848E4A" w14:textId="670D7258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1,474 </w:t>
            </w:r>
          </w:p>
        </w:tc>
        <w:tc>
          <w:tcPr>
            <w:tcW w:w="77" w:type="pct"/>
            <w:vAlign w:val="bottom"/>
          </w:tcPr>
          <w:p w14:paraId="1E538B5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061670DD" w14:textId="488D3090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25F48E5A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205D1C9" w14:textId="5720DE8F" w:rsidR="00B715CA" w:rsidRPr="00E17A5C" w:rsidRDefault="00B715CA" w:rsidP="00BB480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284,</w:t>
            </w:r>
            <w:r w:rsidR="00BB480E" w:rsidRPr="00E17A5C">
              <w:t>604</w:t>
            </w:r>
            <w:r w:rsidRPr="00E17A5C">
              <w:t xml:space="preserve"> </w:t>
            </w:r>
          </w:p>
        </w:tc>
        <w:tc>
          <w:tcPr>
            <w:tcW w:w="77" w:type="pct"/>
            <w:vAlign w:val="bottom"/>
          </w:tcPr>
          <w:p w14:paraId="244DE39D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5B21BE79" w14:textId="4504730B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314,141</w:t>
            </w:r>
          </w:p>
        </w:tc>
        <w:tc>
          <w:tcPr>
            <w:tcW w:w="78" w:type="pct"/>
            <w:gridSpan w:val="2"/>
            <w:vAlign w:val="bottom"/>
          </w:tcPr>
          <w:p w14:paraId="389509E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8A932D0" w14:textId="3E31D655" w:rsidR="00B715CA" w:rsidRPr="00FC6318" w:rsidRDefault="00B715CA" w:rsidP="00BB480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FC6318">
              <w:t xml:space="preserve"> 13,85</w:t>
            </w:r>
            <w:r w:rsidR="00BB480E" w:rsidRPr="00FC6318">
              <w:t>2</w:t>
            </w:r>
            <w:r w:rsidRPr="00FC6318">
              <w:t xml:space="preserve"> </w:t>
            </w:r>
          </w:p>
        </w:tc>
        <w:tc>
          <w:tcPr>
            <w:tcW w:w="77" w:type="pct"/>
            <w:vAlign w:val="bottom"/>
          </w:tcPr>
          <w:p w14:paraId="1E0F3E3D" w14:textId="77777777" w:rsidR="00B715CA" w:rsidRPr="00FC6318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49D37A7C" w14:textId="1397EB10" w:rsidR="00B715CA" w:rsidRPr="00FC6318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FC6318">
              <w:rPr>
                <w:rFonts w:asciiTheme="majorBidi" w:hAnsiTheme="majorBidi" w:cstheme="majorBidi"/>
                <w:szCs w:val="24"/>
              </w:rPr>
              <w:t>9,142</w:t>
            </w:r>
          </w:p>
        </w:tc>
        <w:tc>
          <w:tcPr>
            <w:tcW w:w="78" w:type="pct"/>
            <w:gridSpan w:val="2"/>
            <w:vAlign w:val="bottom"/>
          </w:tcPr>
          <w:p w14:paraId="510EB618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5672EB5" w14:textId="3E7A3C6F" w:rsidR="00B715CA" w:rsidRPr="00E17A5C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 xml:space="preserve"> 4,410 </w:t>
            </w:r>
          </w:p>
        </w:tc>
        <w:tc>
          <w:tcPr>
            <w:tcW w:w="77" w:type="pct"/>
            <w:vAlign w:val="bottom"/>
          </w:tcPr>
          <w:p w14:paraId="2277B04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64B20ABA" w14:textId="65F1DF5E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5,078</w:t>
            </w:r>
          </w:p>
        </w:tc>
      </w:tr>
      <w:tr w:rsidR="0041266B" w:rsidRPr="00727200" w14:paraId="0AB50B82" w14:textId="28057EE2" w:rsidTr="00046701">
        <w:tc>
          <w:tcPr>
            <w:tcW w:w="1343" w:type="pct"/>
          </w:tcPr>
          <w:p w14:paraId="5837470E" w14:textId="77777777" w:rsidR="0041266B" w:rsidRPr="00727200" w:rsidRDefault="0041266B" w:rsidP="0041266B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295" w:type="pct"/>
          </w:tcPr>
          <w:p w14:paraId="5BADD00E" w14:textId="6FEB763E" w:rsidR="0041266B" w:rsidRPr="00727200" w:rsidRDefault="0041266B" w:rsidP="0041266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802E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36139F79" w14:textId="77777777" w:rsidR="0041266B" w:rsidRPr="00727200" w:rsidRDefault="0041266B" w:rsidP="0041266B">
            <w:pPr>
              <w:pStyle w:val="acctfourfigures"/>
              <w:tabs>
                <w:tab w:val="clear" w:pos="765"/>
                <w:tab w:val="decimal" w:pos="420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29D9BE7F" w14:textId="1BCEDF09" w:rsidR="0041266B" w:rsidRPr="00727200" w:rsidRDefault="0041266B" w:rsidP="004126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(145,780)</w:t>
            </w:r>
          </w:p>
        </w:tc>
        <w:tc>
          <w:tcPr>
            <w:tcW w:w="78" w:type="pct"/>
          </w:tcPr>
          <w:p w14:paraId="216DEA4D" w14:textId="77777777" w:rsidR="0041266B" w:rsidRPr="00727200" w:rsidRDefault="0041266B" w:rsidP="0041266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0C24F7C" w14:textId="09E87A2E" w:rsidR="0041266B" w:rsidRPr="00E17A5C" w:rsidRDefault="0041266B" w:rsidP="0041266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(5,579)</w:t>
            </w:r>
          </w:p>
        </w:tc>
        <w:tc>
          <w:tcPr>
            <w:tcW w:w="77" w:type="pct"/>
            <w:vAlign w:val="bottom"/>
          </w:tcPr>
          <w:p w14:paraId="097014C7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BD9C9C5" w14:textId="6B8CDF20" w:rsidR="0041266B" w:rsidRPr="00E17A5C" w:rsidRDefault="0041266B" w:rsidP="0041266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5D1E5C3D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0C5698C" w14:textId="787FC5DE" w:rsidR="0041266B" w:rsidRPr="00E17A5C" w:rsidRDefault="0041266B" w:rsidP="004126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(272,176)</w:t>
            </w:r>
          </w:p>
        </w:tc>
        <w:tc>
          <w:tcPr>
            <w:tcW w:w="77" w:type="pct"/>
            <w:vAlign w:val="bottom"/>
          </w:tcPr>
          <w:p w14:paraId="606F1472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20704B88" w14:textId="16F67DB5" w:rsidR="0041266B" w:rsidRPr="00E17A5C" w:rsidRDefault="0041266B" w:rsidP="004126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(274,258)</w:t>
            </w:r>
          </w:p>
        </w:tc>
        <w:tc>
          <w:tcPr>
            <w:tcW w:w="78" w:type="pct"/>
            <w:gridSpan w:val="2"/>
            <w:vAlign w:val="bottom"/>
          </w:tcPr>
          <w:p w14:paraId="0F0E6C63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760CC7C" w14:textId="7FF465F1" w:rsidR="0041266B" w:rsidRPr="00FC6318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FC6318">
              <w:rPr>
                <w:rFonts w:asciiTheme="majorBidi" w:hAnsiTheme="majorBidi" w:cstheme="majorBidi"/>
                <w:szCs w:val="24"/>
              </w:rPr>
              <w:t>(742,703)</w:t>
            </w:r>
          </w:p>
        </w:tc>
        <w:tc>
          <w:tcPr>
            <w:tcW w:w="77" w:type="pct"/>
            <w:vAlign w:val="bottom"/>
          </w:tcPr>
          <w:p w14:paraId="17918592" w14:textId="77777777" w:rsidR="0041266B" w:rsidRPr="00FC6318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44BDE152" w14:textId="25D4CA3F" w:rsidR="0041266B" w:rsidRPr="00FC6318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FC6318">
              <w:rPr>
                <w:rFonts w:asciiTheme="majorBidi" w:hAnsiTheme="majorBidi" w:cstheme="majorBidi"/>
                <w:szCs w:val="24"/>
              </w:rPr>
              <w:t>(</w:t>
            </w:r>
            <w:r w:rsidR="00FE578F" w:rsidRPr="00FC6318">
              <w:rPr>
                <w:rFonts w:asciiTheme="majorBidi" w:hAnsiTheme="majorBidi" w:cstheme="majorBidi"/>
                <w:szCs w:val="24"/>
              </w:rPr>
              <w:t>702,078</w:t>
            </w:r>
            <w:r w:rsidRPr="00FC631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4379D1DE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5E16F7A" w14:textId="0B13013A" w:rsidR="0041266B" w:rsidRPr="00E17A5C" w:rsidRDefault="0041266B" w:rsidP="0041266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 xml:space="preserve"> (311,988)</w:t>
            </w:r>
          </w:p>
        </w:tc>
        <w:tc>
          <w:tcPr>
            <w:tcW w:w="77" w:type="pct"/>
            <w:vAlign w:val="bottom"/>
          </w:tcPr>
          <w:p w14:paraId="647E912E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66948745" w14:textId="3AB3C0C0" w:rsidR="0041266B" w:rsidRPr="00E17A5C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(173,800)</w:t>
            </w:r>
          </w:p>
        </w:tc>
      </w:tr>
      <w:tr w:rsidR="0041266B" w:rsidRPr="00727200" w14:paraId="62593755" w14:textId="1B5FFE36" w:rsidTr="00046701">
        <w:tc>
          <w:tcPr>
            <w:tcW w:w="1343" w:type="pct"/>
          </w:tcPr>
          <w:p w14:paraId="5E8741A2" w14:textId="77777777" w:rsidR="0041266B" w:rsidRPr="00727200" w:rsidRDefault="0041266B" w:rsidP="0041266B">
            <w:pPr>
              <w:ind w:left="54" w:right="-115" w:hanging="112"/>
              <w:rPr>
                <w:rFonts w:asciiTheme="majorBidi" w:hAnsiTheme="majorBidi" w:cstheme="majorBidi"/>
              </w:rPr>
            </w:pPr>
            <w:r w:rsidRPr="00727200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5EDC1AA" w14:textId="372413BF" w:rsidR="0041266B" w:rsidRPr="00727200" w:rsidRDefault="0041266B" w:rsidP="0041266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802E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0D2B5A1F" w14:textId="77777777" w:rsidR="0041266B" w:rsidRPr="00727200" w:rsidRDefault="0041266B" w:rsidP="0041266B">
            <w:pPr>
              <w:pStyle w:val="acctfourfigures"/>
              <w:tabs>
                <w:tab w:val="clear" w:pos="765"/>
                <w:tab w:val="decimal" w:pos="420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</w:tcPr>
          <w:p w14:paraId="532D160D" w14:textId="6A4F11C4" w:rsidR="0041266B" w:rsidRPr="00727200" w:rsidRDefault="0041266B" w:rsidP="004126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(43,573)</w:t>
            </w:r>
          </w:p>
        </w:tc>
        <w:tc>
          <w:tcPr>
            <w:tcW w:w="78" w:type="pct"/>
          </w:tcPr>
          <w:p w14:paraId="03B3D2CF" w14:textId="77777777" w:rsidR="0041266B" w:rsidRPr="00727200" w:rsidRDefault="0041266B" w:rsidP="0041266B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24AAF9C3" w14:textId="36A3F2E1" w:rsidR="0041266B" w:rsidRPr="00E17A5C" w:rsidRDefault="0041266B" w:rsidP="004126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 xml:space="preserve"> (837)</w:t>
            </w:r>
          </w:p>
        </w:tc>
        <w:tc>
          <w:tcPr>
            <w:tcW w:w="77" w:type="pct"/>
            <w:vAlign w:val="bottom"/>
          </w:tcPr>
          <w:p w14:paraId="4E3C67E9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7E6B26B7" w14:textId="1658AE29" w:rsidR="0041266B" w:rsidRPr="00E17A5C" w:rsidRDefault="0041266B" w:rsidP="0041266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6FB928D9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2D60FC1A" w14:textId="44EDDCE8" w:rsidR="0041266B" w:rsidRPr="00E17A5C" w:rsidRDefault="0041266B" w:rsidP="004126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</w:pPr>
            <w:r w:rsidRPr="00E17A5C">
              <w:t xml:space="preserve"> (2,356)</w:t>
            </w:r>
          </w:p>
        </w:tc>
        <w:tc>
          <w:tcPr>
            <w:tcW w:w="77" w:type="pct"/>
            <w:vAlign w:val="bottom"/>
          </w:tcPr>
          <w:p w14:paraId="7CB4413E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  <w:tab w:val="decimal" w:pos="700"/>
              </w:tabs>
              <w:spacing w:line="240" w:lineRule="auto"/>
              <w:ind w:left="-70" w:right="-84"/>
            </w:pPr>
          </w:p>
        </w:tc>
        <w:tc>
          <w:tcPr>
            <w:tcW w:w="298" w:type="pct"/>
            <w:gridSpan w:val="2"/>
            <w:tcBorders>
              <w:bottom w:val="single" w:sz="4" w:space="0" w:color="auto"/>
            </w:tcBorders>
            <w:vAlign w:val="bottom"/>
          </w:tcPr>
          <w:p w14:paraId="2A37D286" w14:textId="0E4D34B2" w:rsidR="0041266B" w:rsidRPr="00E17A5C" w:rsidRDefault="0041266B" w:rsidP="0041266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3A9420D8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20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5FBCC0DB" w14:textId="0411B2E7" w:rsidR="0041266B" w:rsidRPr="00FC6318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</w:pPr>
            <w:r w:rsidRPr="00FC6318">
              <w:t>(25,193)</w:t>
            </w:r>
          </w:p>
        </w:tc>
        <w:tc>
          <w:tcPr>
            <w:tcW w:w="77" w:type="pct"/>
            <w:vAlign w:val="bottom"/>
          </w:tcPr>
          <w:p w14:paraId="673F68D9" w14:textId="77777777" w:rsidR="0041266B" w:rsidRPr="00FC6318" w:rsidRDefault="0041266B" w:rsidP="0041266B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bottom"/>
          </w:tcPr>
          <w:p w14:paraId="06A63E21" w14:textId="3ED7CDC7" w:rsidR="0041266B" w:rsidRPr="00FC6318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</w:pPr>
            <w:r w:rsidRPr="00FC6318">
              <w:t>(</w:t>
            </w:r>
            <w:r w:rsidR="00FE578F" w:rsidRPr="00FC6318">
              <w:t>23,040</w:t>
            </w:r>
            <w:r w:rsidRPr="00FC6318">
              <w:t>)</w:t>
            </w:r>
          </w:p>
        </w:tc>
        <w:tc>
          <w:tcPr>
            <w:tcW w:w="78" w:type="pct"/>
            <w:gridSpan w:val="2"/>
            <w:vAlign w:val="bottom"/>
          </w:tcPr>
          <w:p w14:paraId="32AA1DAE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4CA82FD0" w14:textId="708C2924" w:rsidR="0041266B" w:rsidRPr="00E17A5C" w:rsidRDefault="0041266B" w:rsidP="0041266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 xml:space="preserve"> (192)</w:t>
            </w:r>
          </w:p>
        </w:tc>
        <w:tc>
          <w:tcPr>
            <w:tcW w:w="77" w:type="pct"/>
            <w:vAlign w:val="bottom"/>
          </w:tcPr>
          <w:p w14:paraId="6B3F225D" w14:textId="77777777" w:rsidR="0041266B" w:rsidRPr="00E17A5C" w:rsidRDefault="0041266B" w:rsidP="0041266B">
            <w:pPr>
              <w:pStyle w:val="acctfourfigures"/>
              <w:tabs>
                <w:tab w:val="clear" w:pos="765"/>
                <w:tab w:val="decimal" w:pos="476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</w:tcPr>
          <w:p w14:paraId="701647E3" w14:textId="304871DA" w:rsidR="0041266B" w:rsidRPr="00E17A5C" w:rsidRDefault="0041266B" w:rsidP="0041266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(331)</w:t>
            </w:r>
          </w:p>
        </w:tc>
      </w:tr>
      <w:tr w:rsidR="00B715CA" w:rsidRPr="005D7A92" w14:paraId="0F41BD11" w14:textId="4866AD03" w:rsidTr="006F0214">
        <w:tc>
          <w:tcPr>
            <w:tcW w:w="1343" w:type="pct"/>
          </w:tcPr>
          <w:p w14:paraId="13ACA833" w14:textId="77777777" w:rsidR="00B715CA" w:rsidRPr="005D7A92" w:rsidRDefault="00B715CA" w:rsidP="00B715CA">
            <w:pPr>
              <w:ind w:left="54" w:right="-115" w:hanging="112"/>
              <w:rPr>
                <w:rFonts w:asciiTheme="majorBidi" w:hAnsiTheme="majorBidi" w:cstheme="majorBidi"/>
                <w:b/>
                <w:bCs/>
              </w:rPr>
            </w:pPr>
            <w:r w:rsidRPr="005D7A92">
              <w:rPr>
                <w:rFonts w:asciiTheme="majorBidi" w:hAnsiTheme="majorBidi" w:cstheme="majorBidi"/>
                <w:b/>
                <w:bCs/>
                <w:cs/>
              </w:rPr>
              <w:t>สินทรัพย์สุทธิ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61BD6AB7" w14:textId="7E165D86" w:rsidR="00B715CA" w:rsidRPr="005D7A92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77" w:type="pct"/>
          </w:tcPr>
          <w:p w14:paraId="3AB3E58B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20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9D107" w14:textId="76698090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1,754,387</w:t>
            </w:r>
          </w:p>
        </w:tc>
        <w:tc>
          <w:tcPr>
            <w:tcW w:w="78" w:type="pct"/>
          </w:tcPr>
          <w:p w14:paraId="3654B09E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6A086447" w14:textId="4AA9761B" w:rsidR="00B715CA" w:rsidRPr="005D7A92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b/>
                <w:bCs/>
              </w:rPr>
              <w:t>134,872</w:t>
            </w:r>
          </w:p>
        </w:tc>
        <w:tc>
          <w:tcPr>
            <w:tcW w:w="77" w:type="pct"/>
            <w:vAlign w:val="bottom"/>
          </w:tcPr>
          <w:p w14:paraId="5EFBF18D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026E8E6F" w14:textId="631E2526" w:rsidR="00B715CA" w:rsidRPr="005D7A92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665AF47D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4A625A25" w14:textId="4E90141F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b/>
                <w:bCs/>
              </w:rPr>
              <w:t>123,857</w:t>
            </w:r>
          </w:p>
        </w:tc>
        <w:tc>
          <w:tcPr>
            <w:tcW w:w="77" w:type="pct"/>
            <w:vAlign w:val="bottom"/>
          </w:tcPr>
          <w:p w14:paraId="3A291C27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CE6C" w14:textId="5820398C" w:rsidR="00B715CA" w:rsidRPr="005D7A92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187,638</w:t>
            </w:r>
          </w:p>
        </w:tc>
        <w:tc>
          <w:tcPr>
            <w:tcW w:w="78" w:type="pct"/>
            <w:gridSpan w:val="2"/>
            <w:vAlign w:val="bottom"/>
          </w:tcPr>
          <w:p w14:paraId="1CE0DF4D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9E34D2F" w14:textId="4A92D05A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b/>
                <w:bCs/>
              </w:rPr>
              <w:t>840,498</w:t>
            </w:r>
          </w:p>
        </w:tc>
        <w:tc>
          <w:tcPr>
            <w:tcW w:w="77" w:type="pct"/>
            <w:vAlign w:val="bottom"/>
          </w:tcPr>
          <w:p w14:paraId="2014F777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65F94" w14:textId="07A4B82E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877,549</w:t>
            </w:r>
          </w:p>
        </w:tc>
        <w:tc>
          <w:tcPr>
            <w:tcW w:w="78" w:type="pct"/>
            <w:gridSpan w:val="2"/>
            <w:vAlign w:val="bottom"/>
          </w:tcPr>
          <w:p w14:paraId="756D9850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2608166C" w14:textId="5C44003E" w:rsidR="00B715CA" w:rsidRPr="005D7A92" w:rsidRDefault="00B715CA" w:rsidP="00B715C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490,704</w:t>
            </w:r>
          </w:p>
        </w:tc>
        <w:tc>
          <w:tcPr>
            <w:tcW w:w="77" w:type="pct"/>
            <w:vAlign w:val="bottom"/>
          </w:tcPr>
          <w:p w14:paraId="1F50E7E8" w14:textId="77777777" w:rsidR="00B715CA" w:rsidRPr="005D7A92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D6B5F" w14:textId="62E17E6F" w:rsidR="00B715CA" w:rsidRPr="005D7A92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D7A92">
              <w:rPr>
                <w:rFonts w:asciiTheme="majorBidi" w:hAnsiTheme="majorBidi" w:cstheme="majorBidi"/>
                <w:b/>
                <w:bCs/>
                <w:szCs w:val="24"/>
              </w:rPr>
              <w:t>282,905</w:t>
            </w:r>
          </w:p>
        </w:tc>
      </w:tr>
      <w:tr w:rsidR="00B715CA" w:rsidRPr="00727200" w14:paraId="5D7AD6AC" w14:textId="46952668" w:rsidTr="00727200">
        <w:trPr>
          <w:trHeight w:val="125"/>
        </w:trPr>
        <w:tc>
          <w:tcPr>
            <w:tcW w:w="1343" w:type="pct"/>
          </w:tcPr>
          <w:p w14:paraId="67FEE248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383BCB55" w14:textId="77777777" w:rsidR="00B715CA" w:rsidRPr="00B715CA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</w:tcPr>
          <w:p w14:paraId="68F45A49" w14:textId="77777777" w:rsidR="00B715CA" w:rsidRPr="00B715CA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14:paraId="01389DA2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" w:type="pct"/>
          </w:tcPr>
          <w:p w14:paraId="7403EDAC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55C1C49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" w:type="pct"/>
          </w:tcPr>
          <w:p w14:paraId="059EAF0B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33ADED99" w14:textId="473D54AF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" w:type="pct"/>
          </w:tcPr>
          <w:p w14:paraId="3280CDB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125FC13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" w:type="pct"/>
          </w:tcPr>
          <w:p w14:paraId="7E85150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</w:tcBorders>
          </w:tcPr>
          <w:p w14:paraId="5283AB0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" w:type="pct"/>
            <w:gridSpan w:val="2"/>
          </w:tcPr>
          <w:p w14:paraId="2044A8C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050B722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" w:type="pct"/>
          </w:tcPr>
          <w:p w14:paraId="2325DFF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</w:tcPr>
          <w:p w14:paraId="7F0DABE4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" w:type="pct"/>
            <w:gridSpan w:val="2"/>
          </w:tcPr>
          <w:p w14:paraId="4A884DA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2EF390C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" w:type="pct"/>
          </w:tcPr>
          <w:p w14:paraId="0E6C765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</w:tcPr>
          <w:p w14:paraId="7204166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</w:tr>
      <w:tr w:rsidR="00B715CA" w:rsidRPr="00727200" w14:paraId="6AF9F481" w14:textId="0930DD65" w:rsidTr="006F0214">
        <w:tc>
          <w:tcPr>
            <w:tcW w:w="1343" w:type="pct"/>
          </w:tcPr>
          <w:p w14:paraId="4C8A7733" w14:textId="77777777" w:rsidR="00B715CA" w:rsidRPr="00727200" w:rsidRDefault="00B715CA" w:rsidP="00B715CA">
            <w:pPr>
              <w:ind w:left="54" w:right="-115" w:hanging="112"/>
              <w:rPr>
                <w:rFonts w:asciiTheme="majorBidi" w:hAnsiTheme="majorBidi" w:cstheme="majorBidi"/>
                <w:cs/>
              </w:rPr>
            </w:pPr>
            <w:r w:rsidRPr="00727200">
              <w:rPr>
                <w:rFonts w:asciiTheme="majorBidi" w:hAnsiTheme="majorBidi" w:cstheme="majorBidi" w:hint="cs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95" w:type="pct"/>
            <w:vAlign w:val="bottom"/>
          </w:tcPr>
          <w:p w14:paraId="770BBCE3" w14:textId="3B0EE766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</w:tcPr>
          <w:p w14:paraId="185A36BF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57F2EE9D" w14:textId="487617E3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>621,497</w:t>
            </w:r>
          </w:p>
        </w:tc>
        <w:tc>
          <w:tcPr>
            <w:tcW w:w="78" w:type="pct"/>
          </w:tcPr>
          <w:p w14:paraId="1DB8E3D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59096AAC" w14:textId="5E544B0E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207,902</w:t>
            </w:r>
          </w:p>
        </w:tc>
        <w:tc>
          <w:tcPr>
            <w:tcW w:w="77" w:type="pct"/>
            <w:vAlign w:val="bottom"/>
          </w:tcPr>
          <w:p w14:paraId="594E31D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27DAA10E" w14:textId="6088B739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0961666A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8A29931" w14:textId="0860BB29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49,543</w:t>
            </w:r>
          </w:p>
        </w:tc>
        <w:tc>
          <w:tcPr>
            <w:tcW w:w="77" w:type="pct"/>
            <w:vAlign w:val="bottom"/>
          </w:tcPr>
          <w:p w14:paraId="10DBDED8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5E00C9A0" w14:textId="02535B46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75,055</w:t>
            </w:r>
          </w:p>
        </w:tc>
        <w:tc>
          <w:tcPr>
            <w:tcW w:w="78" w:type="pct"/>
            <w:gridSpan w:val="2"/>
            <w:vAlign w:val="bottom"/>
          </w:tcPr>
          <w:p w14:paraId="5F43F21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CAA4214" w14:textId="7D4FF2E5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t>336,198</w:t>
            </w:r>
          </w:p>
        </w:tc>
        <w:tc>
          <w:tcPr>
            <w:tcW w:w="77" w:type="pct"/>
            <w:vAlign w:val="bottom"/>
          </w:tcPr>
          <w:p w14:paraId="3AB5D32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6C736459" w14:textId="553A61E0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351,019</w:t>
            </w:r>
          </w:p>
        </w:tc>
        <w:tc>
          <w:tcPr>
            <w:tcW w:w="78" w:type="pct"/>
            <w:gridSpan w:val="2"/>
            <w:vAlign w:val="bottom"/>
          </w:tcPr>
          <w:p w14:paraId="21DDA5F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2AA2816" w14:textId="7FBC636E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196,281</w:t>
            </w:r>
          </w:p>
        </w:tc>
        <w:tc>
          <w:tcPr>
            <w:tcW w:w="77" w:type="pct"/>
            <w:vAlign w:val="bottom"/>
          </w:tcPr>
          <w:p w14:paraId="44D096E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1139FDA1" w14:textId="0EF32975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113,162</w:t>
            </w:r>
          </w:p>
        </w:tc>
      </w:tr>
      <w:tr w:rsidR="00B715CA" w:rsidRPr="00727200" w14:paraId="46F31D29" w14:textId="77777777" w:rsidTr="00F973BD">
        <w:tc>
          <w:tcPr>
            <w:tcW w:w="1343" w:type="pct"/>
          </w:tcPr>
          <w:p w14:paraId="70877830" w14:textId="7A21A745" w:rsidR="00B715CA" w:rsidRPr="00727200" w:rsidRDefault="00B715CA" w:rsidP="002A5689">
            <w:pPr>
              <w:spacing w:before="120"/>
              <w:ind w:left="56" w:right="-113" w:hanging="11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2A5689" w:rsidRPr="002A5689">
              <w:rPr>
                <w:rFonts w:asciiTheme="majorBidi" w:hAnsiTheme="majorBidi" w:cstheme="majorBidi"/>
                <w:vertAlign w:val="superscript"/>
              </w:rPr>
              <w:t>(1)</w:t>
            </w:r>
            <w:r w:rsidR="002A5689" w:rsidRPr="002A5689">
              <w:rPr>
                <w:rFonts w:asciiTheme="majorBidi" w:hAnsiTheme="majorBidi" w:cstheme="majorBidi"/>
              </w:rPr>
              <w:t xml:space="preserve"> </w:t>
            </w:r>
            <w:r w:rsidRPr="004A35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เป็นข้อมูลตั้งแต่ </w:t>
            </w:r>
            <w:r w:rsidRPr="004A355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A35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4A355C">
              <w:rPr>
                <w:rFonts w:asciiTheme="majorBidi" w:hAnsiTheme="majorBidi" w:cstheme="majorBidi"/>
                <w:sz w:val="22"/>
                <w:szCs w:val="22"/>
              </w:rPr>
              <w:t xml:space="preserve">2561 </w:t>
            </w:r>
            <w:r w:rsidRPr="004A355C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ถึงวันที่สูญเสียการควบคุม</w:t>
            </w:r>
          </w:p>
        </w:tc>
        <w:tc>
          <w:tcPr>
            <w:tcW w:w="295" w:type="pct"/>
            <w:vAlign w:val="bottom"/>
          </w:tcPr>
          <w:p w14:paraId="181AB13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530D547C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416EFA2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597F9397" w14:textId="77777777" w:rsidR="00B715CA" w:rsidRPr="00727200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0E4DF781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601CB5B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487389D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137ADF1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6BCCFF65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326EAC92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5ADF1FA6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3CCE0F80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835866E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872F72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7D7FD6F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C67FA4F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BFA8457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4B3B6B3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3D74DA9A" w14:textId="77777777" w:rsidR="00B715CA" w:rsidRPr="00E17A5C" w:rsidRDefault="00B715CA" w:rsidP="00B715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</w:tr>
      <w:tr w:rsidR="00601212" w:rsidRPr="00E17A5C" w14:paraId="36BE9376" w14:textId="77777777" w:rsidTr="00F973BD">
        <w:trPr>
          <w:gridAfter w:val="1"/>
          <w:wAfter w:w="7" w:type="pct"/>
        </w:trPr>
        <w:tc>
          <w:tcPr>
            <w:tcW w:w="1343" w:type="pct"/>
          </w:tcPr>
          <w:p w14:paraId="4DF655EC" w14:textId="77777777" w:rsidR="00601212" w:rsidRPr="00727200" w:rsidRDefault="00601212" w:rsidP="00F973BD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</w:p>
        </w:tc>
        <w:tc>
          <w:tcPr>
            <w:tcW w:w="661" w:type="pct"/>
            <w:gridSpan w:val="3"/>
          </w:tcPr>
          <w:p w14:paraId="7E4B28E7" w14:textId="74198D34" w:rsidR="00601212" w:rsidRPr="00727200" w:rsidRDefault="00601212" w:rsidP="00F973BD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บริษัท</w:t>
            </w: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ไว้ท์กรุ๊ป</w:t>
            </w: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72720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83" w:type="pct"/>
            <w:gridSpan w:val="2"/>
          </w:tcPr>
          <w:p w14:paraId="246D34E2" w14:textId="77777777" w:rsidR="00601212" w:rsidRPr="00727200" w:rsidRDefault="00601212" w:rsidP="00F973BD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0C928B76" w14:textId="48EB0050" w:rsidR="00601212" w:rsidRPr="00E17A5C" w:rsidRDefault="00601212" w:rsidP="00B715C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Basecamp Brews L</w:t>
            </w:r>
            <w:r w:rsidR="00B715CA" w:rsidRPr="00E17A5C">
              <w:rPr>
                <w:rFonts w:asciiTheme="majorBidi" w:hAnsiTheme="majorBidi" w:cstheme="majorBidi"/>
                <w:szCs w:val="24"/>
                <w:lang w:bidi="th-TH"/>
              </w:rPr>
              <w:t>td</w:t>
            </w:r>
          </w:p>
        </w:tc>
        <w:tc>
          <w:tcPr>
            <w:tcW w:w="77" w:type="pct"/>
          </w:tcPr>
          <w:p w14:paraId="6CFCDAAC" w14:textId="77777777" w:rsidR="00601212" w:rsidRPr="00E17A5C" w:rsidRDefault="00601212" w:rsidP="00F973BD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3B5DEA27" w14:textId="77777777" w:rsidR="00601212" w:rsidRPr="00E17A5C" w:rsidRDefault="00601212" w:rsidP="00F973BD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บริษัท คาลพิส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br/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โอสถสภา จำกัด</w:t>
            </w:r>
          </w:p>
        </w:tc>
        <w:tc>
          <w:tcPr>
            <w:tcW w:w="79" w:type="pct"/>
            <w:gridSpan w:val="2"/>
            <w:vAlign w:val="bottom"/>
          </w:tcPr>
          <w:p w14:paraId="1CECA2C7" w14:textId="77777777" w:rsidR="00601212" w:rsidRPr="00E17A5C" w:rsidRDefault="00601212" w:rsidP="00F973BD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8" w:type="pct"/>
            <w:gridSpan w:val="4"/>
            <w:vAlign w:val="bottom"/>
          </w:tcPr>
          <w:p w14:paraId="3D2D6025" w14:textId="77777777" w:rsidR="00601212" w:rsidRPr="00E17A5C" w:rsidRDefault="00601212" w:rsidP="00F973BD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บริษัท โอสถสภา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br/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ไทโช</w:t>
            </w: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E17A5C">
              <w:rPr>
                <w:rFonts w:asciiTheme="majorBidi" w:hAnsiTheme="majorBidi" w:cstheme="majorBidi"/>
                <w:szCs w:val="24"/>
                <w:cs/>
                <w:lang w:bidi="th-TH"/>
              </w:rPr>
              <w:t>ฟาร์มาซูติคอล จำกัด</w:t>
            </w:r>
          </w:p>
        </w:tc>
        <w:tc>
          <w:tcPr>
            <w:tcW w:w="77" w:type="pct"/>
            <w:gridSpan w:val="2"/>
            <w:vAlign w:val="bottom"/>
          </w:tcPr>
          <w:p w14:paraId="10CE3998" w14:textId="77777777" w:rsidR="00601212" w:rsidRPr="00E17A5C" w:rsidRDefault="00601212" w:rsidP="00F973B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8" w:type="pct"/>
            <w:gridSpan w:val="4"/>
          </w:tcPr>
          <w:p w14:paraId="52844101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="Angsana New"/>
                <w:szCs w:val="24"/>
                <w:cs/>
                <w:lang w:bidi="th-TH"/>
              </w:rPr>
            </w:pPr>
            <w:r w:rsidRPr="00E17A5C">
              <w:rPr>
                <w:rFonts w:asciiTheme="majorBidi" w:hAnsiTheme="majorBidi" w:cs="Angsana New"/>
                <w:szCs w:val="24"/>
                <w:cs/>
                <w:lang w:bidi="th-TH"/>
              </w:rPr>
              <w:t xml:space="preserve">บริษัท เฮ้าส์ โอสถสภา </w:t>
            </w:r>
            <w:r w:rsidRPr="00E17A5C">
              <w:rPr>
                <w:rFonts w:asciiTheme="majorBidi" w:hAnsiTheme="majorBidi" w:cs="Angsana New" w:hint="cs"/>
                <w:szCs w:val="24"/>
                <w:cs/>
                <w:lang w:bidi="th-TH"/>
              </w:rPr>
              <w:t xml:space="preserve">       </w:t>
            </w:r>
            <w:r w:rsidRPr="00E17A5C">
              <w:rPr>
                <w:rFonts w:asciiTheme="majorBidi" w:hAnsiTheme="majorBidi" w:cs="Angsana New"/>
                <w:szCs w:val="24"/>
                <w:cs/>
                <w:lang w:bidi="th-TH"/>
              </w:rPr>
              <w:t>ฟู้ดส์ จำกัด</w:t>
            </w:r>
          </w:p>
        </w:tc>
      </w:tr>
      <w:tr w:rsidR="00601212" w:rsidRPr="00727200" w14:paraId="037417B4" w14:textId="77777777" w:rsidTr="00F973BD">
        <w:trPr>
          <w:trHeight w:val="316"/>
        </w:trPr>
        <w:tc>
          <w:tcPr>
            <w:tcW w:w="1343" w:type="pct"/>
          </w:tcPr>
          <w:p w14:paraId="482BF660" w14:textId="77777777" w:rsidR="00601212" w:rsidRPr="00727200" w:rsidRDefault="00601212" w:rsidP="00F973BD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</w:p>
        </w:tc>
        <w:tc>
          <w:tcPr>
            <w:tcW w:w="295" w:type="pct"/>
          </w:tcPr>
          <w:p w14:paraId="599798EA" w14:textId="77777777" w:rsidR="00601212" w:rsidRPr="00727200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727200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</w:tcPr>
          <w:p w14:paraId="27D23342" w14:textId="77777777" w:rsidR="00601212" w:rsidRPr="00727200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</w:tcPr>
          <w:p w14:paraId="4605342E" w14:textId="77777777" w:rsidR="00601212" w:rsidRPr="00727200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72720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</w:tcPr>
          <w:p w14:paraId="50AFB44F" w14:textId="77777777" w:rsidR="00601212" w:rsidRPr="00727200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7FA50E3E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</w:tcPr>
          <w:p w14:paraId="7A204EAA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476D08F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7" w:type="pct"/>
          </w:tcPr>
          <w:p w14:paraId="1D2BE115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3766A205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</w:tcPr>
          <w:p w14:paraId="776266EA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</w:tcPr>
          <w:p w14:paraId="15131BB1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  <w:gridSpan w:val="2"/>
          </w:tcPr>
          <w:p w14:paraId="191A125F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183F7B6A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</w:tcPr>
          <w:p w14:paraId="566E4E20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60B7F970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78" w:type="pct"/>
            <w:gridSpan w:val="2"/>
          </w:tcPr>
          <w:p w14:paraId="0CE93966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6A4BAD42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77" w:type="pct"/>
          </w:tcPr>
          <w:p w14:paraId="7442A772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3C1EC4E3" w14:textId="77777777" w:rsidR="00601212" w:rsidRPr="00E17A5C" w:rsidRDefault="00601212" w:rsidP="00F973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2560</w:t>
            </w:r>
          </w:p>
        </w:tc>
      </w:tr>
      <w:tr w:rsidR="00601212" w:rsidRPr="00727200" w14:paraId="55A24633" w14:textId="77777777" w:rsidTr="00601212">
        <w:tc>
          <w:tcPr>
            <w:tcW w:w="1343" w:type="pct"/>
          </w:tcPr>
          <w:p w14:paraId="5CE9DF8F" w14:textId="77777777" w:rsidR="00601212" w:rsidRPr="00727200" w:rsidRDefault="00601212" w:rsidP="00727200">
            <w:pPr>
              <w:ind w:left="54" w:right="-115" w:hanging="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57" w:type="pct"/>
            <w:gridSpan w:val="25"/>
            <w:vAlign w:val="bottom"/>
          </w:tcPr>
          <w:p w14:paraId="731DB47E" w14:textId="4848226E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E17A5C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601212" w:rsidRPr="00727200" w14:paraId="72B2CEDF" w14:textId="77777777" w:rsidTr="00F973BD">
        <w:tc>
          <w:tcPr>
            <w:tcW w:w="1343" w:type="pct"/>
          </w:tcPr>
          <w:p w14:paraId="73D24E21" w14:textId="585F2364" w:rsidR="00601212" w:rsidRPr="00601212" w:rsidRDefault="00601212" w:rsidP="00601212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รวมรายการต่อไปนี้</w:t>
            </w:r>
          </w:p>
        </w:tc>
        <w:tc>
          <w:tcPr>
            <w:tcW w:w="295" w:type="pct"/>
            <w:vAlign w:val="bottom"/>
          </w:tcPr>
          <w:p w14:paraId="660C444B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7FA4D845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209C5E6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7BFA0C0D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2AD4688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C77BA55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68340A1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2F734169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73A1300F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9BDA444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4B537F1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5D3EC27C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BB7ECEE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6A095727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3615434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7E80AFC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2BFA32F3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3881601B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5650BEC1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</w:tr>
      <w:tr w:rsidR="00601212" w:rsidRPr="00727200" w14:paraId="3AE2A893" w14:textId="77777777" w:rsidTr="00F973BD">
        <w:tc>
          <w:tcPr>
            <w:tcW w:w="1343" w:type="pct"/>
          </w:tcPr>
          <w:p w14:paraId="6BFA0823" w14:textId="177F3856" w:rsidR="00601212" w:rsidRPr="00601212" w:rsidRDefault="00601212" w:rsidP="00601212">
            <w:pPr>
              <w:ind w:left="601" w:right="-115"/>
              <w:rPr>
                <w:rFonts w:asciiTheme="majorBidi" w:hAnsiTheme="majorBidi" w:cstheme="majorBidi"/>
                <w:cs/>
              </w:rPr>
            </w:pPr>
            <w:r w:rsidRPr="00601212">
              <w:rPr>
                <w:rFonts w:asciiTheme="majorBidi" w:hAnsiTheme="majorBidi" w:cstheme="majorBidi"/>
                <w:cs/>
              </w:rPr>
              <w:t>- ค่าเสื่อมราคาและค่าตัดจำหน่าย</w:t>
            </w:r>
          </w:p>
        </w:tc>
        <w:tc>
          <w:tcPr>
            <w:tcW w:w="295" w:type="pct"/>
            <w:vAlign w:val="bottom"/>
          </w:tcPr>
          <w:p w14:paraId="72171DA0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7BD86727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7FA2FE4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140C06E3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C70E9C3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2C4B9A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50121C85" w14:textId="008D41F1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61DCFBA6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75AEFE45" w14:textId="78A22B43" w:rsidR="00601212" w:rsidRPr="00E17A5C" w:rsidRDefault="00266F19" w:rsidP="00BB480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33,0</w:t>
            </w:r>
            <w:r w:rsidR="00BB480E" w:rsidRPr="00E17A5C">
              <w:rPr>
                <w:rFonts w:asciiTheme="majorBidi" w:hAnsiTheme="majorBidi" w:cstheme="majorBidi"/>
                <w:szCs w:val="24"/>
              </w:rPr>
              <w:t>98</w:t>
            </w:r>
          </w:p>
        </w:tc>
        <w:tc>
          <w:tcPr>
            <w:tcW w:w="77" w:type="pct"/>
            <w:vAlign w:val="bottom"/>
          </w:tcPr>
          <w:p w14:paraId="555D9DA4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03759118" w14:textId="4860A4E3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32,989</w:t>
            </w:r>
          </w:p>
        </w:tc>
        <w:tc>
          <w:tcPr>
            <w:tcW w:w="78" w:type="pct"/>
            <w:gridSpan w:val="2"/>
            <w:vAlign w:val="bottom"/>
          </w:tcPr>
          <w:p w14:paraId="504C0A81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103BC6F7" w14:textId="6833556E" w:rsidR="00601212" w:rsidRPr="00E17A5C" w:rsidRDefault="00C30C76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1,278</w:t>
            </w:r>
          </w:p>
        </w:tc>
        <w:tc>
          <w:tcPr>
            <w:tcW w:w="77" w:type="pct"/>
            <w:vAlign w:val="bottom"/>
          </w:tcPr>
          <w:p w14:paraId="604CABE0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786A886A" w14:textId="7235147C" w:rsidR="00601212" w:rsidRPr="00E17A5C" w:rsidRDefault="00C30C76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1,211</w:t>
            </w:r>
          </w:p>
        </w:tc>
        <w:tc>
          <w:tcPr>
            <w:tcW w:w="78" w:type="pct"/>
            <w:gridSpan w:val="2"/>
            <w:vAlign w:val="bottom"/>
          </w:tcPr>
          <w:p w14:paraId="2A0034C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64F4BFD4" w14:textId="4693DEA9" w:rsidR="00601212" w:rsidRPr="00E17A5C" w:rsidRDefault="00580C83" w:rsidP="00601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789</w:t>
            </w:r>
          </w:p>
        </w:tc>
        <w:tc>
          <w:tcPr>
            <w:tcW w:w="77" w:type="pct"/>
            <w:vAlign w:val="bottom"/>
          </w:tcPr>
          <w:p w14:paraId="1C70218D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14C3E987" w14:textId="4C469432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857</w:t>
            </w:r>
          </w:p>
        </w:tc>
      </w:tr>
      <w:tr w:rsidR="00601212" w:rsidRPr="00727200" w14:paraId="28921D0E" w14:textId="77777777" w:rsidTr="00F973BD">
        <w:tc>
          <w:tcPr>
            <w:tcW w:w="1343" w:type="pct"/>
          </w:tcPr>
          <w:p w14:paraId="138CB747" w14:textId="5E7A5E44" w:rsidR="00601212" w:rsidRPr="00601212" w:rsidRDefault="00601212" w:rsidP="00601212">
            <w:pPr>
              <w:ind w:left="601" w:right="-115"/>
              <w:rPr>
                <w:rFonts w:asciiTheme="majorBidi" w:hAnsiTheme="majorBidi" w:cstheme="majorBidi"/>
                <w:cs/>
              </w:rPr>
            </w:pPr>
            <w:r w:rsidRPr="00601212">
              <w:rPr>
                <w:rFonts w:asciiTheme="majorBidi" w:hAnsiTheme="majorBidi" w:cstheme="majorBidi"/>
                <w:cs/>
              </w:rPr>
              <w:t>- ดอกเบี้ยจ่าย</w:t>
            </w:r>
          </w:p>
        </w:tc>
        <w:tc>
          <w:tcPr>
            <w:tcW w:w="295" w:type="pct"/>
            <w:vAlign w:val="bottom"/>
          </w:tcPr>
          <w:p w14:paraId="185FE6A7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32204F90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C991850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3846761A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022D9067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29096170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67EBCAFF" w14:textId="6B3F903C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5BD78A27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76DBDB1F" w14:textId="2874F276" w:rsidR="00601212" w:rsidRPr="00E17A5C" w:rsidRDefault="00071C7A" w:rsidP="00266F19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3,497</w:t>
            </w:r>
          </w:p>
        </w:tc>
        <w:tc>
          <w:tcPr>
            <w:tcW w:w="77" w:type="pct"/>
            <w:vAlign w:val="bottom"/>
          </w:tcPr>
          <w:p w14:paraId="6B72361C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1792C823" w14:textId="3EA26950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3,263</w:t>
            </w:r>
          </w:p>
        </w:tc>
        <w:tc>
          <w:tcPr>
            <w:tcW w:w="78" w:type="pct"/>
            <w:gridSpan w:val="2"/>
            <w:vAlign w:val="bottom"/>
          </w:tcPr>
          <w:p w14:paraId="751492D8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1526826" w14:textId="102C6739" w:rsidR="00601212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41724110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5736D2AF" w14:textId="7F2CAD8B" w:rsidR="00601212" w:rsidRPr="00E17A5C" w:rsidRDefault="00C30C76" w:rsidP="00C30C7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8" w:type="pct"/>
            <w:gridSpan w:val="2"/>
            <w:vAlign w:val="bottom"/>
          </w:tcPr>
          <w:p w14:paraId="6D3D758A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69D31389" w14:textId="3043CC57" w:rsidR="00601212" w:rsidRPr="00E17A5C" w:rsidRDefault="00580C83" w:rsidP="00580C83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61A157E4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5B5BFF7" w14:textId="4AB01BEE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01212" w:rsidRPr="00727200" w14:paraId="5DCBA5D9" w14:textId="77777777" w:rsidTr="00F973BD">
        <w:tc>
          <w:tcPr>
            <w:tcW w:w="1343" w:type="pct"/>
          </w:tcPr>
          <w:p w14:paraId="208C964D" w14:textId="06A108B9" w:rsidR="00601212" w:rsidRPr="00601212" w:rsidRDefault="00601212" w:rsidP="00601212">
            <w:pPr>
              <w:ind w:left="601" w:right="-115"/>
              <w:rPr>
                <w:rFonts w:asciiTheme="majorBidi" w:hAnsiTheme="majorBidi" w:cstheme="majorBidi"/>
                <w:cs/>
              </w:rPr>
            </w:pPr>
            <w:r w:rsidRPr="00601212">
              <w:rPr>
                <w:rFonts w:asciiTheme="majorBidi" w:hAnsiTheme="majorBidi" w:cstheme="majorBidi"/>
                <w:cs/>
              </w:rPr>
              <w:t>- ค่าใช้จ่ายภาษีเงินได้</w:t>
            </w:r>
          </w:p>
        </w:tc>
        <w:tc>
          <w:tcPr>
            <w:tcW w:w="295" w:type="pct"/>
            <w:vAlign w:val="bottom"/>
          </w:tcPr>
          <w:p w14:paraId="4C6EBDC5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4F731871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D7D73C8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20CF7322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5180B106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51140C9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09330B45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643FB76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7912837A" w14:textId="29865CC1" w:rsidR="00601212" w:rsidRPr="00E17A5C" w:rsidRDefault="00071C7A" w:rsidP="00601212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564AE691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127C1D46" w14:textId="77AEFB86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3E7BBCAE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C02262B" w14:textId="7F713069" w:rsidR="00601212" w:rsidRPr="00E17A5C" w:rsidRDefault="00624941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67,770</w:t>
            </w:r>
          </w:p>
        </w:tc>
        <w:tc>
          <w:tcPr>
            <w:tcW w:w="77" w:type="pct"/>
            <w:vAlign w:val="bottom"/>
          </w:tcPr>
          <w:p w14:paraId="697F19FB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4C14B4A2" w14:textId="57CC80E9" w:rsidR="00601212" w:rsidRPr="00E17A5C" w:rsidRDefault="00624941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73,226</w:t>
            </w:r>
          </w:p>
        </w:tc>
        <w:tc>
          <w:tcPr>
            <w:tcW w:w="78" w:type="pct"/>
            <w:gridSpan w:val="2"/>
            <w:vAlign w:val="bottom"/>
          </w:tcPr>
          <w:p w14:paraId="51628DC2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4CE51C53" w14:textId="395FEE3F" w:rsidR="00601212" w:rsidRPr="00E17A5C" w:rsidRDefault="00580C83" w:rsidP="00601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51,078</w:t>
            </w:r>
          </w:p>
        </w:tc>
        <w:tc>
          <w:tcPr>
            <w:tcW w:w="77" w:type="pct"/>
            <w:vAlign w:val="bottom"/>
          </w:tcPr>
          <w:p w14:paraId="0C7C759F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1DB90398" w14:textId="612C442A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29,563</w:t>
            </w:r>
          </w:p>
        </w:tc>
      </w:tr>
      <w:tr w:rsidR="00601212" w:rsidRPr="00727200" w14:paraId="7812A9C6" w14:textId="77777777" w:rsidTr="00F973BD">
        <w:tc>
          <w:tcPr>
            <w:tcW w:w="1343" w:type="pct"/>
          </w:tcPr>
          <w:p w14:paraId="33FEB00A" w14:textId="2E8FA1FE" w:rsidR="00601212" w:rsidRPr="00601212" w:rsidRDefault="00601212" w:rsidP="00601212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95" w:type="pct"/>
            <w:vAlign w:val="bottom"/>
          </w:tcPr>
          <w:p w14:paraId="4CB43398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382C1E65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F96C9CF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26C8B7C2" w14:textId="77777777" w:rsidR="00601212" w:rsidRPr="00601212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7D3E51BC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5AD28558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5952581C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70B0D87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0E12C857" w14:textId="48DED733" w:rsidR="00601212" w:rsidRPr="00E17A5C" w:rsidRDefault="00E22C32" w:rsidP="00071C7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</w:t>
            </w:r>
            <w:r w:rsidR="00071C7A" w:rsidRPr="00E17A5C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77" w:type="pct"/>
            <w:vAlign w:val="bottom"/>
          </w:tcPr>
          <w:p w14:paraId="019C7259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69DB7168" w14:textId="0EF43F3D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6,313</w:t>
            </w:r>
          </w:p>
        </w:tc>
        <w:tc>
          <w:tcPr>
            <w:tcW w:w="78" w:type="pct"/>
            <w:gridSpan w:val="2"/>
            <w:vAlign w:val="bottom"/>
          </w:tcPr>
          <w:p w14:paraId="229AA203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1461C5E" w14:textId="48614718" w:rsidR="00601212" w:rsidRPr="00E17A5C" w:rsidRDefault="00C30C76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665,669</w:t>
            </w:r>
          </w:p>
        </w:tc>
        <w:tc>
          <w:tcPr>
            <w:tcW w:w="77" w:type="pct"/>
            <w:vAlign w:val="bottom"/>
          </w:tcPr>
          <w:p w14:paraId="19BAFC5F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35708129" w14:textId="6B2A147F" w:rsidR="00601212" w:rsidRPr="00E17A5C" w:rsidRDefault="00C30C76" w:rsidP="006012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731,195</w:t>
            </w:r>
          </w:p>
        </w:tc>
        <w:tc>
          <w:tcPr>
            <w:tcW w:w="78" w:type="pct"/>
            <w:gridSpan w:val="2"/>
            <w:vAlign w:val="bottom"/>
          </w:tcPr>
          <w:p w14:paraId="3817C1A9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</w:tcPr>
          <w:p w14:paraId="026D39FA" w14:textId="63BBAF11" w:rsidR="00601212" w:rsidRPr="00E17A5C" w:rsidRDefault="00BB480E" w:rsidP="00601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39</w:t>
            </w:r>
            <w:r w:rsidR="00071C7A" w:rsidRPr="00E17A5C">
              <w:rPr>
                <w:rFonts w:asciiTheme="majorBidi" w:hAnsiTheme="majorBidi" w:cstheme="majorBidi"/>
                <w:szCs w:val="24"/>
              </w:rPr>
              <w:t>7,225</w:t>
            </w:r>
          </w:p>
        </w:tc>
        <w:tc>
          <w:tcPr>
            <w:tcW w:w="77" w:type="pct"/>
            <w:vAlign w:val="bottom"/>
          </w:tcPr>
          <w:p w14:paraId="3355ED89" w14:textId="77777777" w:rsidR="00601212" w:rsidRPr="00E17A5C" w:rsidRDefault="00601212" w:rsidP="0060121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</w:tcPr>
          <w:p w14:paraId="02865FB7" w14:textId="7F053F6A" w:rsidR="00601212" w:rsidRPr="00E17A5C" w:rsidRDefault="00601212" w:rsidP="00071C7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183,125</w:t>
            </w:r>
          </w:p>
        </w:tc>
      </w:tr>
      <w:tr w:rsidR="00624941" w:rsidRPr="00727200" w14:paraId="4F3391B9" w14:textId="77777777" w:rsidTr="006E0CAD">
        <w:tc>
          <w:tcPr>
            <w:tcW w:w="1343" w:type="pct"/>
          </w:tcPr>
          <w:p w14:paraId="170FBCE6" w14:textId="033DB02F" w:rsidR="00624941" w:rsidRPr="00601212" w:rsidRDefault="00624941" w:rsidP="00624941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รวมรายการหนี้สินทางการเงิน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หมุนเวียน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(ไม่รวมเจ้าหนี้การค้า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และเจ้าหนี้อื่น 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ประมาณการหนี้สิน)</w:t>
            </w:r>
          </w:p>
        </w:tc>
        <w:tc>
          <w:tcPr>
            <w:tcW w:w="295" w:type="pct"/>
            <w:vAlign w:val="bottom"/>
          </w:tcPr>
          <w:p w14:paraId="51CE8A36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7B991E78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C32CE2A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041C02BE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1A1F290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7CE35959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38E79FC5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28E92CE6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146C2F5A" w14:textId="0E1A565F" w:rsidR="00624941" w:rsidRPr="00E17A5C" w:rsidRDefault="00624941" w:rsidP="0062494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218,010</w:t>
            </w:r>
          </w:p>
        </w:tc>
        <w:tc>
          <w:tcPr>
            <w:tcW w:w="77" w:type="pct"/>
            <w:vAlign w:val="bottom"/>
          </w:tcPr>
          <w:p w14:paraId="1561413A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4F100405" w14:textId="4B2ACEDE" w:rsidR="00624941" w:rsidRPr="00E17A5C" w:rsidRDefault="00624941" w:rsidP="0062494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209,000</w:t>
            </w:r>
          </w:p>
        </w:tc>
        <w:tc>
          <w:tcPr>
            <w:tcW w:w="78" w:type="pct"/>
            <w:gridSpan w:val="2"/>
            <w:vAlign w:val="bottom"/>
          </w:tcPr>
          <w:p w14:paraId="34770544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5511C630" w14:textId="2805E115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25ECFA07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F40A92D" w14:textId="47C0F8CB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3EA6D387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10DB404" w14:textId="02AD7048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25BFCC5B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4A0F7CCD" w14:textId="075EBB39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24941" w:rsidRPr="00727200" w14:paraId="1E5A3CB4" w14:textId="77777777" w:rsidTr="006E0CAD">
        <w:tc>
          <w:tcPr>
            <w:tcW w:w="1343" w:type="pct"/>
          </w:tcPr>
          <w:p w14:paraId="30D79377" w14:textId="342F18A9" w:rsidR="00624941" w:rsidRPr="00601212" w:rsidRDefault="00624941" w:rsidP="00624941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รวมรายการหนี้สินทางการเงินไ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ม่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หมุนเวียน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(ไม่รวมเจ้าหนี้การค้า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และเจ้าหนี้อื่น และ</w:t>
            </w:r>
            <w:r w:rsidRPr="006012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60121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ประมาณการหนี้สิน)</w:t>
            </w:r>
          </w:p>
        </w:tc>
        <w:tc>
          <w:tcPr>
            <w:tcW w:w="295" w:type="pct"/>
            <w:vAlign w:val="bottom"/>
          </w:tcPr>
          <w:p w14:paraId="5940FB9E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2D01CFDD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990279A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" w:type="pct"/>
          </w:tcPr>
          <w:p w14:paraId="6A4C225F" w14:textId="77777777" w:rsidR="00624941" w:rsidRPr="00601212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05CF9824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80C59B3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shd w:val="clear" w:color="auto" w:fill="auto"/>
          </w:tcPr>
          <w:p w14:paraId="5CD9D97B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2C791907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CC1F71D" w14:textId="237036FB" w:rsidR="00624941" w:rsidRPr="00E17A5C" w:rsidRDefault="00624941" w:rsidP="0062494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359</w:t>
            </w:r>
          </w:p>
        </w:tc>
        <w:tc>
          <w:tcPr>
            <w:tcW w:w="77" w:type="pct"/>
            <w:vAlign w:val="bottom"/>
          </w:tcPr>
          <w:p w14:paraId="7831D7A4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  <w:gridSpan w:val="2"/>
            <w:vAlign w:val="bottom"/>
          </w:tcPr>
          <w:p w14:paraId="2B2AB30E" w14:textId="444EEDF8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2023D8F5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1A4703AD" w14:textId="0498A46B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3164C111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14F6C04" w14:textId="51156813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5EEF89D4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6876295" w14:textId="52B91B20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7" w:type="pct"/>
            <w:vAlign w:val="bottom"/>
          </w:tcPr>
          <w:p w14:paraId="32DDC7E5" w14:textId="77777777" w:rsidR="00624941" w:rsidRPr="00E17A5C" w:rsidRDefault="00624941" w:rsidP="0062494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14A66E6" w14:textId="58413AF8" w:rsidR="00624941" w:rsidRPr="00E17A5C" w:rsidRDefault="00624941" w:rsidP="0062494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E17A5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145E2FA5" w14:textId="77777777" w:rsidR="00652D71" w:rsidRPr="005C2D3F" w:rsidRDefault="00652D71" w:rsidP="007A52FB">
      <w:pPr>
        <w:pStyle w:val="block"/>
        <w:spacing w:before="120" w:after="120" w:line="240" w:lineRule="auto"/>
        <w:ind w:left="0"/>
        <w:jc w:val="thaiDistribute"/>
        <w:rPr>
          <w:rFonts w:cs="Angsana New"/>
          <w:strike/>
          <w:color w:val="FF0000"/>
          <w:sz w:val="30"/>
          <w:szCs w:val="30"/>
          <w:lang w:bidi="th-TH"/>
        </w:rPr>
        <w:sectPr w:rsidR="00652D71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7C569997" w14:textId="202FE329" w:rsidR="00EF5389" w:rsidRPr="005C2D3F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5D7A92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การร่วมค้าที่ไม่มีสาระสำคัญ</w:t>
      </w:r>
      <w:r w:rsidRPr="005C2D3F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</w:p>
    <w:p w14:paraId="214F2F17" w14:textId="77777777" w:rsidR="00EF5389" w:rsidRPr="00BA7791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75CE5B4C" w14:textId="1F11F066" w:rsidR="00EF5389" w:rsidRPr="005C2D3F" w:rsidRDefault="00EF5389" w:rsidP="00FB2EEE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08915991" w14:textId="77777777" w:rsidR="00EF5389" w:rsidRPr="00BA7791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C11DFE" w:rsidRPr="005C2D3F" w14:paraId="3457A936" w14:textId="77777777" w:rsidTr="00C11DFE">
        <w:trPr>
          <w:cantSplit/>
          <w:tblHeader/>
        </w:trPr>
        <w:tc>
          <w:tcPr>
            <w:tcW w:w="6354" w:type="dxa"/>
          </w:tcPr>
          <w:p w14:paraId="4B25B2F7" w14:textId="77777777" w:rsidR="00C11DFE" w:rsidRPr="005C2D3F" w:rsidRDefault="00C11DFE" w:rsidP="0043741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321D791" w14:textId="77777777" w:rsidR="00C11DFE" w:rsidRPr="005C2D3F" w:rsidRDefault="00C11DFE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C11DFE" w:rsidRPr="005C2D3F" w14:paraId="2ABAF905" w14:textId="77777777" w:rsidTr="00C11DFE">
        <w:trPr>
          <w:cantSplit/>
          <w:trHeight w:val="103"/>
          <w:tblHeader/>
        </w:trPr>
        <w:tc>
          <w:tcPr>
            <w:tcW w:w="6354" w:type="dxa"/>
          </w:tcPr>
          <w:p w14:paraId="22035B84" w14:textId="77777777" w:rsidR="00C11DFE" w:rsidRPr="005C2D3F" w:rsidRDefault="00C11DFE" w:rsidP="00A700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2D72E7F" w14:textId="79E2645D" w:rsidR="00C11DFE" w:rsidRPr="005C2D3F" w:rsidRDefault="00C11DFE" w:rsidP="00A700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27" w:type="dxa"/>
          </w:tcPr>
          <w:p w14:paraId="141F6C38" w14:textId="77777777" w:rsidR="00C11DFE" w:rsidRPr="005C2D3F" w:rsidRDefault="00C11DFE" w:rsidP="00A700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14876F06" w14:textId="63105500" w:rsidR="00C11DFE" w:rsidRPr="005C2D3F" w:rsidRDefault="00C11DFE" w:rsidP="00A700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60</w:t>
            </w:r>
          </w:p>
        </w:tc>
      </w:tr>
      <w:tr w:rsidR="00366D8E" w:rsidRPr="005C2D3F" w14:paraId="2C161034" w14:textId="77777777" w:rsidTr="00AE4B41">
        <w:trPr>
          <w:cantSplit/>
          <w:trHeight w:val="103"/>
          <w:tblHeader/>
        </w:trPr>
        <w:tc>
          <w:tcPr>
            <w:tcW w:w="6354" w:type="dxa"/>
          </w:tcPr>
          <w:p w14:paraId="27932D55" w14:textId="77777777" w:rsidR="00366D8E" w:rsidRPr="005C2D3F" w:rsidRDefault="00366D8E" w:rsidP="00A700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1D74F9D" w14:textId="0ECEB0BF" w:rsidR="00366D8E" w:rsidRPr="005C2D3F" w:rsidRDefault="00E17A5C" w:rsidP="00E17A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1DFE" w:rsidRPr="00D220A5" w14:paraId="1CD6864B" w14:textId="77777777" w:rsidTr="00C11DFE">
        <w:trPr>
          <w:cantSplit/>
        </w:trPr>
        <w:tc>
          <w:tcPr>
            <w:tcW w:w="6354" w:type="dxa"/>
            <w:shd w:val="clear" w:color="auto" w:fill="auto"/>
          </w:tcPr>
          <w:p w14:paraId="26D1EBBD" w14:textId="1640E5C2" w:rsidR="00C11DFE" w:rsidRPr="005C2D3F" w:rsidRDefault="00C11DFE" w:rsidP="00366D8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CA6D27" w14:textId="2F73F0AC" w:rsidR="00C11DFE" w:rsidRPr="0032373A" w:rsidRDefault="0032373A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6,710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1CA31C2" w14:textId="77777777" w:rsidR="00C11DFE" w:rsidRPr="0032373A" w:rsidRDefault="00C11DFE" w:rsidP="008D66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E3A8FB" w14:textId="79D5C5F4" w:rsidR="00C11DFE" w:rsidRPr="0032373A" w:rsidRDefault="00C11DFE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5,603</w:t>
            </w:r>
          </w:p>
        </w:tc>
      </w:tr>
      <w:tr w:rsidR="00C11DFE" w:rsidRPr="005C2D3F" w14:paraId="2D5C2B50" w14:textId="77777777" w:rsidTr="00C11DFE">
        <w:trPr>
          <w:cantSplit/>
        </w:trPr>
        <w:tc>
          <w:tcPr>
            <w:tcW w:w="6354" w:type="dxa"/>
          </w:tcPr>
          <w:p w14:paraId="6CEAAE4E" w14:textId="77777777" w:rsidR="00C11DFE" w:rsidRPr="005C2D3F" w:rsidRDefault="00C11DFE" w:rsidP="008D66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37003784" w14:textId="77777777" w:rsidR="00C11DFE" w:rsidRPr="0032373A" w:rsidRDefault="00C11DFE" w:rsidP="008D668E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E5EA39D" w14:textId="77777777" w:rsidR="00C11DFE" w:rsidRPr="0032373A" w:rsidRDefault="00C11DFE" w:rsidP="008D66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FB77DA7" w14:textId="77777777" w:rsidR="00C11DFE" w:rsidRPr="0032373A" w:rsidRDefault="00C11DFE" w:rsidP="008D668E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DFE" w:rsidRPr="00EB529D" w14:paraId="6C32D5D6" w14:textId="77777777" w:rsidTr="00C11DFE">
        <w:trPr>
          <w:cantSplit/>
        </w:trPr>
        <w:tc>
          <w:tcPr>
            <w:tcW w:w="6354" w:type="dxa"/>
          </w:tcPr>
          <w:p w14:paraId="43F66604" w14:textId="77777777" w:rsidR="00C11DFE" w:rsidRPr="005C2D3F" w:rsidRDefault="00C11DFE" w:rsidP="008D668E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04" w:type="dxa"/>
            <w:vAlign w:val="bottom"/>
          </w:tcPr>
          <w:p w14:paraId="1C6F57C6" w14:textId="0DE4C563" w:rsidR="00C11DFE" w:rsidRPr="0032373A" w:rsidRDefault="0032373A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27" w:type="dxa"/>
          </w:tcPr>
          <w:p w14:paraId="7686FAED" w14:textId="77777777" w:rsidR="00C11DFE" w:rsidRPr="0032373A" w:rsidRDefault="00C11DFE" w:rsidP="008D66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355588D" w14:textId="4560EEB9" w:rsidR="00C11DFE" w:rsidRPr="005D7A92" w:rsidRDefault="000477B1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7A9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C11DFE" w:rsidRPr="005C2D3F" w14:paraId="6B3BC23B" w14:textId="77777777" w:rsidTr="00C11DFE">
        <w:trPr>
          <w:cantSplit/>
        </w:trPr>
        <w:tc>
          <w:tcPr>
            <w:tcW w:w="6354" w:type="dxa"/>
          </w:tcPr>
          <w:p w14:paraId="754270EB" w14:textId="77777777" w:rsidR="00C11DFE" w:rsidRPr="005C2D3F" w:rsidRDefault="00C11DFE" w:rsidP="008D668E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4958C6" w14:textId="1C7524B5" w:rsidR="00C11DFE" w:rsidRPr="0032373A" w:rsidRDefault="0032373A" w:rsidP="0032373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37DF7514" w14:textId="77777777" w:rsidR="00C11DFE" w:rsidRPr="0032373A" w:rsidRDefault="00C11DFE" w:rsidP="008D668E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29B4F3E" w14:textId="1549679F" w:rsidR="00C11DFE" w:rsidRPr="005D7A92" w:rsidRDefault="0032373A" w:rsidP="0032373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7A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1DFE" w:rsidRPr="005C2D3F" w14:paraId="08EA372E" w14:textId="77777777" w:rsidTr="00C11DFE">
        <w:trPr>
          <w:cantSplit/>
        </w:trPr>
        <w:tc>
          <w:tcPr>
            <w:tcW w:w="6354" w:type="dxa"/>
          </w:tcPr>
          <w:p w14:paraId="6E9740ED" w14:textId="77777777" w:rsidR="00C11DFE" w:rsidRPr="005C2D3F" w:rsidRDefault="00C11DFE" w:rsidP="008D668E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844FA" w14:textId="1DB839CD" w:rsidR="00C11DFE" w:rsidRPr="005C2D3F" w:rsidRDefault="0032373A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1,107</w:t>
            </w:r>
          </w:p>
        </w:tc>
        <w:tc>
          <w:tcPr>
            <w:tcW w:w="227" w:type="dxa"/>
          </w:tcPr>
          <w:p w14:paraId="082AE618" w14:textId="77777777" w:rsidR="00C11DFE" w:rsidRPr="005C2D3F" w:rsidRDefault="00C11DFE" w:rsidP="008D66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9CDD4" w14:textId="3E16B425" w:rsidR="00C11DFE" w:rsidRPr="005D7A92" w:rsidRDefault="000477B1" w:rsidP="008D66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</w:tr>
    </w:tbl>
    <w:p w14:paraId="1C538840" w14:textId="77777777" w:rsidR="0079564F" w:rsidRPr="005C2D3F" w:rsidRDefault="0079564F" w:rsidP="00652D71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B9EBCFE" w14:textId="61437A22" w:rsidR="001653A6" w:rsidRPr="0032373A" w:rsidRDefault="001653A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32373A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7"/>
        <w:gridCol w:w="1733"/>
        <w:gridCol w:w="249"/>
        <w:gridCol w:w="1821"/>
      </w:tblGrid>
      <w:tr w:rsidR="00415869" w:rsidRPr="005C2D3F" w14:paraId="4C090706" w14:textId="77777777" w:rsidTr="004C29FE">
        <w:tc>
          <w:tcPr>
            <w:tcW w:w="2797" w:type="pct"/>
          </w:tcPr>
          <w:p w14:paraId="0F7E35C3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7E120A6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4" w:type="pct"/>
            <w:gridSpan w:val="3"/>
          </w:tcPr>
          <w:p w14:paraId="12AE83F5" w14:textId="77777777" w:rsidR="00415869" w:rsidRPr="005C2D3F" w:rsidRDefault="00415869" w:rsidP="004C29FE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869" w:rsidRPr="005C2D3F" w14:paraId="46CEA8B0" w14:textId="77777777" w:rsidTr="004C29FE">
        <w:tc>
          <w:tcPr>
            <w:tcW w:w="2797" w:type="pct"/>
          </w:tcPr>
          <w:p w14:paraId="115F53CA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11E215C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BF28A02" w14:textId="77777777" w:rsidR="00415869" w:rsidRPr="005C2D3F" w:rsidRDefault="00415869" w:rsidP="004C29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32A5426C" w14:textId="77777777" w:rsidR="00415869" w:rsidRPr="005C2D3F" w:rsidRDefault="00415869" w:rsidP="004C29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3" w:type="pct"/>
          </w:tcPr>
          <w:p w14:paraId="08F1FEF5" w14:textId="77777777" w:rsidR="00415869" w:rsidRPr="005C2D3F" w:rsidRDefault="00415869" w:rsidP="004C29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60</w:t>
            </w:r>
          </w:p>
        </w:tc>
      </w:tr>
      <w:tr w:rsidR="00415869" w:rsidRPr="005C2D3F" w14:paraId="3B9C6D34" w14:textId="77777777" w:rsidTr="004C29FE">
        <w:tc>
          <w:tcPr>
            <w:tcW w:w="2797" w:type="pct"/>
          </w:tcPr>
          <w:p w14:paraId="012A3DCF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C91E7D2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4" w:type="pct"/>
            <w:gridSpan w:val="3"/>
          </w:tcPr>
          <w:p w14:paraId="147730EB" w14:textId="77777777" w:rsidR="00415869" w:rsidRPr="005C2D3F" w:rsidRDefault="00415869" w:rsidP="004C29FE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5869" w:rsidRPr="005C2D3F" w14:paraId="7819BDAE" w14:textId="77777777" w:rsidTr="004C29FE">
        <w:tc>
          <w:tcPr>
            <w:tcW w:w="2797" w:type="pct"/>
          </w:tcPr>
          <w:p w14:paraId="7B1648D1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20F46D78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5C184BAA" w14:textId="77777777" w:rsidR="00415869" w:rsidRPr="005C2D3F" w:rsidRDefault="00415869" w:rsidP="004C29FE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54E5">
              <w:rPr>
                <w:rFonts w:asciiTheme="majorBidi" w:hAnsiTheme="majorBidi" w:cstheme="majorBidi"/>
                <w:sz w:val="30"/>
                <w:szCs w:val="30"/>
              </w:rPr>
              <w:t>1,384,388</w:t>
            </w:r>
          </w:p>
        </w:tc>
        <w:tc>
          <w:tcPr>
            <w:tcW w:w="136" w:type="pct"/>
          </w:tcPr>
          <w:p w14:paraId="2B1BA601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5EBC47C2" w14:textId="77777777" w:rsidR="00415869" w:rsidRPr="0032373A" w:rsidRDefault="00415869" w:rsidP="004C29FE">
            <w:pPr>
              <w:pStyle w:val="BodyText"/>
              <w:tabs>
                <w:tab w:val="decimal" w:pos="153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1,487,765</w:t>
            </w:r>
          </w:p>
        </w:tc>
      </w:tr>
      <w:tr w:rsidR="00415869" w:rsidRPr="005C2D3F" w14:paraId="78E163A7" w14:textId="77777777" w:rsidTr="004C29FE">
        <w:tc>
          <w:tcPr>
            <w:tcW w:w="2797" w:type="pct"/>
          </w:tcPr>
          <w:p w14:paraId="0E8EC51C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162C7141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201994A" w14:textId="77777777" w:rsidR="00415869" w:rsidRPr="005C2D3F" w:rsidRDefault="00415869" w:rsidP="004C29FE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1,649,420</w:t>
            </w:r>
          </w:p>
        </w:tc>
        <w:tc>
          <w:tcPr>
            <w:tcW w:w="136" w:type="pct"/>
          </w:tcPr>
          <w:p w14:paraId="52627B15" w14:textId="77777777" w:rsidR="00415869" w:rsidRPr="005C2D3F" w:rsidRDefault="00415869" w:rsidP="004C29F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2718AE3F" w14:textId="77777777" w:rsidR="00415869" w:rsidRPr="0032373A" w:rsidRDefault="00415869" w:rsidP="004C29FE">
            <w:pPr>
              <w:pStyle w:val="BodyText"/>
              <w:tabs>
                <w:tab w:val="decimal" w:pos="153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578,268</w:t>
            </w:r>
          </w:p>
        </w:tc>
      </w:tr>
      <w:tr w:rsidR="00415869" w:rsidRPr="005C2D3F" w14:paraId="05FC3F27" w14:textId="77777777" w:rsidTr="004C29FE">
        <w:tc>
          <w:tcPr>
            <w:tcW w:w="2797" w:type="pct"/>
          </w:tcPr>
          <w:p w14:paraId="55D469AE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50E7230F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E38D109" w14:textId="77777777" w:rsidR="00415869" w:rsidRPr="005C2D3F" w:rsidRDefault="00415869" w:rsidP="004C29FE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(4,837)</w:t>
            </w:r>
          </w:p>
        </w:tc>
        <w:tc>
          <w:tcPr>
            <w:tcW w:w="136" w:type="pct"/>
          </w:tcPr>
          <w:p w14:paraId="74B83742" w14:textId="77777777" w:rsidR="00415869" w:rsidRPr="005C2D3F" w:rsidRDefault="00415869" w:rsidP="004C29F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5A2CDBE1" w14:textId="77777777" w:rsidR="00415869" w:rsidRPr="0032373A" w:rsidRDefault="00415869" w:rsidP="004C29FE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(59,028)</w:t>
            </w:r>
          </w:p>
        </w:tc>
      </w:tr>
      <w:tr w:rsidR="00415869" w:rsidRPr="005C2D3F" w14:paraId="21E39597" w14:textId="77777777" w:rsidTr="004C29FE">
        <w:tc>
          <w:tcPr>
            <w:tcW w:w="2797" w:type="pct"/>
          </w:tcPr>
          <w:p w14:paraId="390F6AAC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9" w:type="pct"/>
          </w:tcPr>
          <w:p w14:paraId="1F7C2878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79295137" w14:textId="77777777" w:rsidR="00415869" w:rsidRPr="005C2D3F" w:rsidRDefault="00415869" w:rsidP="004C29FE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  <w:tc>
          <w:tcPr>
            <w:tcW w:w="136" w:type="pct"/>
          </w:tcPr>
          <w:p w14:paraId="411DB214" w14:textId="77777777" w:rsidR="00415869" w:rsidRPr="005C2D3F" w:rsidRDefault="00415869" w:rsidP="004C29F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2B456FED" w14:textId="77777777" w:rsidR="00415869" w:rsidRPr="0032373A" w:rsidRDefault="00415869" w:rsidP="004C29FE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(522,617)</w:t>
            </w:r>
          </w:p>
        </w:tc>
      </w:tr>
      <w:tr w:rsidR="00415869" w:rsidRPr="005C2D3F" w14:paraId="3283E728" w14:textId="77777777" w:rsidTr="004C29FE">
        <w:tc>
          <w:tcPr>
            <w:tcW w:w="2797" w:type="pct"/>
          </w:tcPr>
          <w:p w14:paraId="32EE8810" w14:textId="77777777" w:rsidR="00415869" w:rsidRPr="005C2D3F" w:rsidRDefault="00415869" w:rsidP="004C29FE">
            <w:pPr>
              <w:pStyle w:val="BodyText"/>
              <w:spacing w:after="0"/>
              <w:ind w:left="151" w:right="-131" w:hanging="15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จัดประเภทเป็นสินทรัพย์ไม่หมุนเวียนที่ถือไว้เพื่อขาย                  (ดูหมายเหตุ </w:t>
            </w:r>
            <w:r>
              <w:rPr>
                <w:sz w:val="30"/>
                <w:szCs w:val="30"/>
              </w:rPr>
              <w:t>10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3E6AF39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3DCD647" w14:textId="77777777" w:rsidR="00415869" w:rsidRDefault="00415869" w:rsidP="004C29FE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540F5" w14:textId="77777777" w:rsidR="00415869" w:rsidRPr="005C2D3F" w:rsidRDefault="00415869" w:rsidP="004C29FE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C699E57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pct"/>
          </w:tcPr>
          <w:p w14:paraId="2AEC574F" w14:textId="77777777" w:rsidR="00415869" w:rsidRPr="005C2D3F" w:rsidRDefault="00415869" w:rsidP="004C29FE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3429" w14:textId="77777777" w:rsidR="00415869" w:rsidRPr="0032373A" w:rsidRDefault="00415869" w:rsidP="004C29FE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</w:tr>
      <w:tr w:rsidR="00415869" w:rsidRPr="005C2D3F" w14:paraId="3C6135B8" w14:textId="77777777" w:rsidTr="004C29FE">
        <w:tc>
          <w:tcPr>
            <w:tcW w:w="2797" w:type="pct"/>
          </w:tcPr>
          <w:p w14:paraId="0947B058" w14:textId="77777777" w:rsidR="00415869" w:rsidRPr="005C2D3F" w:rsidRDefault="00415869" w:rsidP="004C29F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1E44C609" w14:textId="77777777" w:rsidR="00415869" w:rsidRPr="005C2D3F" w:rsidRDefault="00415869" w:rsidP="004C29F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F6E053C" w14:textId="77777777" w:rsidR="00415869" w:rsidRPr="005C2D3F" w:rsidRDefault="00415869" w:rsidP="004C29FE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3,033,808</w:t>
            </w:r>
          </w:p>
        </w:tc>
        <w:tc>
          <w:tcPr>
            <w:tcW w:w="136" w:type="pct"/>
          </w:tcPr>
          <w:p w14:paraId="4ACBB0F4" w14:textId="77777777" w:rsidR="00415869" w:rsidRPr="005C2D3F" w:rsidRDefault="00415869" w:rsidP="004C29FE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</w:tcPr>
          <w:p w14:paraId="03505889" w14:textId="77777777" w:rsidR="00415869" w:rsidRPr="0032373A" w:rsidRDefault="00415869" w:rsidP="004C29FE">
            <w:pPr>
              <w:pStyle w:val="BodyText"/>
              <w:tabs>
                <w:tab w:val="decimal" w:pos="15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1,384,388</w:t>
            </w:r>
          </w:p>
        </w:tc>
      </w:tr>
    </w:tbl>
    <w:p w14:paraId="5B051437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7856A54A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2F1009BC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155242E6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6CE556B9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353CE1C2" w14:textId="77777777" w:rsidR="00415869" w:rsidRDefault="00415869" w:rsidP="00415869">
      <w:pPr>
        <w:pStyle w:val="ListParagraph"/>
        <w:ind w:left="540" w:firstLine="0"/>
        <w:rPr>
          <w:cs/>
        </w:rPr>
      </w:pPr>
    </w:p>
    <w:p w14:paraId="14EB0AD2" w14:textId="5AF0F5C8" w:rsidR="00415869" w:rsidRPr="004C29FE" w:rsidRDefault="00782663" w:rsidP="0078266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>
        <w:rPr>
          <w:rFonts w:cs="Angsana New"/>
          <w:sz w:val="30"/>
          <w:szCs w:val="30"/>
          <w:cs/>
          <w:lang w:bidi="th-TH"/>
        </w:rPr>
        <w:tab/>
      </w:r>
      <w:r w:rsidR="005D7A92">
        <w:rPr>
          <w:rFonts w:cs="Angsana New" w:hint="cs"/>
          <w:sz w:val="30"/>
          <w:szCs w:val="30"/>
          <w:cs/>
          <w:lang w:bidi="th-TH"/>
        </w:rPr>
        <w:t xml:space="preserve">รายละเอียดของบริษัทย่อยและบริษัทย่อยทางอ้อม ณ วันที่ </w:t>
      </w:r>
      <w:r w:rsidR="005D7A92">
        <w:rPr>
          <w:rFonts w:cs="Angsana New"/>
          <w:sz w:val="30"/>
          <w:szCs w:val="30"/>
          <w:lang w:bidi="th-TH"/>
        </w:rPr>
        <w:t xml:space="preserve">31 </w:t>
      </w:r>
      <w:r w:rsidR="005D7A92">
        <w:rPr>
          <w:rFonts w:cs="Angsana New" w:hint="cs"/>
          <w:sz w:val="30"/>
          <w:szCs w:val="30"/>
          <w:cs/>
          <w:lang w:bidi="th-TH"/>
        </w:rPr>
        <w:t xml:space="preserve">ธันวาคม </w:t>
      </w:r>
      <w:r w:rsidR="005D7A92">
        <w:rPr>
          <w:rFonts w:cs="Angsana New"/>
          <w:sz w:val="30"/>
          <w:szCs w:val="30"/>
          <w:lang w:bidi="th-TH"/>
        </w:rPr>
        <w:t xml:space="preserve">2561 </w:t>
      </w:r>
      <w:r w:rsidR="005D7A92">
        <w:rPr>
          <w:rFonts w:cs="Angsana New" w:hint="cs"/>
          <w:sz w:val="30"/>
          <w:szCs w:val="30"/>
          <w:cs/>
          <w:lang w:bidi="th-TH"/>
        </w:rPr>
        <w:t xml:space="preserve">และ </w:t>
      </w:r>
      <w:r w:rsidR="005D7A92">
        <w:rPr>
          <w:rFonts w:cs="Angsana New"/>
          <w:sz w:val="30"/>
          <w:szCs w:val="30"/>
          <w:lang w:bidi="th-TH"/>
        </w:rPr>
        <w:t xml:space="preserve">2560 </w:t>
      </w:r>
      <w:r w:rsidR="005D7A92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tbl>
      <w:tblPr>
        <w:tblpPr w:leftFromText="180" w:rightFromText="180" w:vertAnchor="text" w:horzAnchor="margin" w:tblpXSpec="center" w:tblpY="77"/>
        <w:tblW w:w="935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3"/>
        <w:gridCol w:w="1584"/>
        <w:gridCol w:w="2833"/>
        <w:gridCol w:w="856"/>
        <w:gridCol w:w="850"/>
      </w:tblGrid>
      <w:tr w:rsidR="00415869" w:rsidRPr="00316722" w14:paraId="75715863" w14:textId="77777777" w:rsidTr="005D7A92">
        <w:trPr>
          <w:cantSplit/>
          <w:trHeight w:val="704"/>
          <w:tblHeader/>
        </w:trPr>
        <w:tc>
          <w:tcPr>
            <w:tcW w:w="3233" w:type="dxa"/>
          </w:tcPr>
          <w:p w14:paraId="180ADE8D" w14:textId="6911CF99" w:rsidR="00415869" w:rsidRPr="00316722" w:rsidRDefault="00415869" w:rsidP="00782663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บริษัทย่อย</w:t>
            </w:r>
            <w:r w:rsidR="005D7A92"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1584" w:type="dxa"/>
          </w:tcPr>
          <w:p w14:paraId="74088CE7" w14:textId="77777777" w:rsidR="00415869" w:rsidRPr="00316722" w:rsidRDefault="00415869" w:rsidP="00782663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2833" w:type="dxa"/>
          </w:tcPr>
          <w:p w14:paraId="07127747" w14:textId="77777777" w:rsidR="00415869" w:rsidRPr="00316722" w:rsidRDefault="00415869" w:rsidP="00782663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6A768DEC" w14:textId="77777777" w:rsidR="00415869" w:rsidRPr="00316722" w:rsidRDefault="00415869" w:rsidP="007826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316722">
              <w:rPr>
                <w:rFonts w:cs="Angsana New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612F7A3D" w14:textId="77777777" w:rsidR="00415869" w:rsidRPr="005C612F" w:rsidRDefault="00415869" w:rsidP="007826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szCs w:val="24"/>
                <w:cs/>
                <w:lang w:bidi="th-TH"/>
              </w:rPr>
            </w:pPr>
            <w:r w:rsidRPr="005C612F">
              <w:rPr>
                <w:rFonts w:cs="Angsana New"/>
                <w:i/>
                <w:iCs/>
                <w:szCs w:val="24"/>
                <w:lang w:bidi="th-TH"/>
              </w:rPr>
              <w:t>(</w:t>
            </w:r>
            <w:r w:rsidRPr="005C612F">
              <w:rPr>
                <w:rFonts w:cs="Angsana New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415869" w:rsidRPr="00316722" w14:paraId="2B399849" w14:textId="77777777" w:rsidTr="005D7A92">
        <w:trPr>
          <w:cantSplit/>
          <w:trHeight w:val="163"/>
        </w:trPr>
        <w:tc>
          <w:tcPr>
            <w:tcW w:w="3233" w:type="dxa"/>
          </w:tcPr>
          <w:p w14:paraId="1858D331" w14:textId="1D9C2428" w:rsidR="00415869" w:rsidRPr="00316722" w:rsidRDefault="0055691F" w:rsidP="0055691F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2AAB0C8" w14:textId="77777777" w:rsidR="00415869" w:rsidRPr="00316722" w:rsidRDefault="00415869" w:rsidP="0078266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14:paraId="094CA20E" w14:textId="77777777" w:rsidR="00415869" w:rsidRPr="00316722" w:rsidRDefault="00415869" w:rsidP="0078266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14:paraId="5BF1ABCE" w14:textId="77777777" w:rsidR="00415869" w:rsidRPr="008B41C0" w:rsidRDefault="00415869" w:rsidP="00782663">
            <w:pPr>
              <w:jc w:val="center"/>
              <w:rPr>
                <w:cs/>
              </w:rPr>
            </w:pPr>
            <w:r w:rsidRPr="008B41C0">
              <w:t>2561</w:t>
            </w:r>
          </w:p>
        </w:tc>
        <w:tc>
          <w:tcPr>
            <w:tcW w:w="850" w:type="dxa"/>
            <w:vAlign w:val="bottom"/>
          </w:tcPr>
          <w:p w14:paraId="6158EAEE" w14:textId="77777777" w:rsidR="00415869" w:rsidRPr="008B41C0" w:rsidRDefault="00415869" w:rsidP="00782663">
            <w:pPr>
              <w:jc w:val="center"/>
              <w:rPr>
                <w:cs/>
              </w:rPr>
            </w:pPr>
            <w:r w:rsidRPr="008B41C0">
              <w:t>2560</w:t>
            </w:r>
          </w:p>
        </w:tc>
      </w:tr>
      <w:tr w:rsidR="00415869" w:rsidRPr="00316722" w14:paraId="0051D203" w14:textId="77777777" w:rsidTr="005D7A92">
        <w:trPr>
          <w:cantSplit/>
          <w:trHeight w:val="499"/>
        </w:trPr>
        <w:tc>
          <w:tcPr>
            <w:tcW w:w="3233" w:type="dxa"/>
          </w:tcPr>
          <w:p w14:paraId="5B93EA9B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Myanmar Osotspa Company Limited</w:t>
            </w:r>
          </w:p>
        </w:tc>
        <w:tc>
          <w:tcPr>
            <w:tcW w:w="1584" w:type="dxa"/>
          </w:tcPr>
          <w:p w14:paraId="549C1E17" w14:textId="77777777" w:rsidR="0041586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14:paraId="043B33C6" w14:textId="77777777" w:rsidR="00415869" w:rsidRPr="00316722" w:rsidRDefault="00415869" w:rsidP="00782663">
            <w:pPr>
              <w:pStyle w:val="NoSpacing"/>
              <w:ind w:firstLine="214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14:paraId="6E3DD71E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55728FD6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2704DAFD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1BD22541" w14:textId="77777777" w:rsidTr="005D7A92">
        <w:trPr>
          <w:cantSplit/>
          <w:trHeight w:val="330"/>
        </w:trPr>
        <w:tc>
          <w:tcPr>
            <w:tcW w:w="3233" w:type="dxa"/>
          </w:tcPr>
          <w:p w14:paraId="5DF2761C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OSOTSPA USA, INC.</w:t>
            </w:r>
          </w:p>
        </w:tc>
        <w:tc>
          <w:tcPr>
            <w:tcW w:w="1584" w:type="dxa"/>
          </w:tcPr>
          <w:p w14:paraId="39A9F2C8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833" w:type="dxa"/>
          </w:tcPr>
          <w:p w14:paraId="47D3A604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856" w:type="dxa"/>
          </w:tcPr>
          <w:p w14:paraId="1D94CC9C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707A3863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328E2811" w14:textId="77777777" w:rsidTr="005D7A92">
        <w:trPr>
          <w:cantSplit/>
          <w:trHeight w:val="315"/>
        </w:trPr>
        <w:tc>
          <w:tcPr>
            <w:tcW w:w="3233" w:type="dxa"/>
          </w:tcPr>
          <w:p w14:paraId="67EBE8AE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LIZU Trading Handels GmbH</w:t>
            </w:r>
          </w:p>
        </w:tc>
        <w:tc>
          <w:tcPr>
            <w:tcW w:w="1584" w:type="dxa"/>
          </w:tcPr>
          <w:p w14:paraId="604A52A5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833" w:type="dxa"/>
          </w:tcPr>
          <w:p w14:paraId="1E517250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359B2FE5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1D892CF3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1260B999" w14:textId="77777777" w:rsidTr="005D7A92">
        <w:trPr>
          <w:cantSplit/>
          <w:trHeight w:val="330"/>
        </w:trPr>
        <w:tc>
          <w:tcPr>
            <w:tcW w:w="3233" w:type="dxa"/>
          </w:tcPr>
          <w:p w14:paraId="12A3DA16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4" w:type="dxa"/>
          </w:tcPr>
          <w:p w14:paraId="32F24387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13155B1A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56" w:type="dxa"/>
          </w:tcPr>
          <w:p w14:paraId="3554ABBE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0C4D73D0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702632" w14:paraId="55190F07" w14:textId="77777777" w:rsidTr="005D7A92">
        <w:trPr>
          <w:cantSplit/>
          <w:trHeight w:val="647"/>
        </w:trPr>
        <w:tc>
          <w:tcPr>
            <w:tcW w:w="3233" w:type="dxa"/>
          </w:tcPr>
          <w:p w14:paraId="23BCDD8D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วีวอง (ประเทศไทย)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84" w:type="dxa"/>
          </w:tcPr>
          <w:p w14:paraId="1F8C4231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7C45762B" w14:textId="3ED080EC" w:rsidR="00415869" w:rsidRPr="00FC615F" w:rsidRDefault="00415869" w:rsidP="00FC615F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FC615F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  <w:r w:rsidRPr="00FC615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C615F">
              <w:rPr>
                <w:rFonts w:ascii="Angsana New" w:hAnsi="Angsana New"/>
                <w:sz w:val="24"/>
                <w:szCs w:val="24"/>
                <w:cs/>
              </w:rPr>
              <w:t>และชำระบัญชี</w:t>
            </w:r>
            <w:r w:rsidR="00FC615F" w:rsidRPr="00FC615F"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FC615F">
              <w:rPr>
                <w:rFonts w:ascii="Angsana New" w:hAnsi="Angsana New"/>
                <w:sz w:val="24"/>
                <w:szCs w:val="24"/>
                <w:cs/>
              </w:rPr>
              <w:t xml:space="preserve">เสร็จสิ้นแล้วในเดือนกุมภาพันธ์ </w:t>
            </w:r>
            <w:r w:rsidR="00FC615F" w:rsidRPr="00FC615F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56" w:type="dxa"/>
          </w:tcPr>
          <w:p w14:paraId="0FD33AD9" w14:textId="02C75EA2" w:rsidR="00415869" w:rsidRPr="00316722" w:rsidRDefault="00DA5D41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3585479C" w14:textId="77777777" w:rsidR="00415869" w:rsidRPr="00316722" w:rsidRDefault="00415869" w:rsidP="0070263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22413CD3" w14:textId="77777777" w:rsidTr="005D7A92">
        <w:trPr>
          <w:cantSplit/>
          <w:trHeight w:val="330"/>
        </w:trPr>
        <w:tc>
          <w:tcPr>
            <w:tcW w:w="3233" w:type="dxa"/>
          </w:tcPr>
          <w:p w14:paraId="3D6253D6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4" w:type="dxa"/>
          </w:tcPr>
          <w:p w14:paraId="00371FD9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5DCD78E9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2EA45B83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725782C9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2B979446" w14:textId="77777777" w:rsidTr="005D7A92">
        <w:trPr>
          <w:cantSplit/>
          <w:trHeight w:val="330"/>
        </w:trPr>
        <w:tc>
          <w:tcPr>
            <w:tcW w:w="3233" w:type="dxa"/>
          </w:tcPr>
          <w:p w14:paraId="3BC74265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4" w:type="dxa"/>
          </w:tcPr>
          <w:p w14:paraId="664AEB10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6328C4DD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ผลิตและจำหน่ายผลิตภัณฑ์ส่วนบุคคล</w:t>
            </w:r>
          </w:p>
        </w:tc>
        <w:tc>
          <w:tcPr>
            <w:tcW w:w="856" w:type="dxa"/>
          </w:tcPr>
          <w:p w14:paraId="2E153C63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7FBA5D3B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2A23BEA9" w14:textId="77777777" w:rsidTr="005D7A92">
        <w:trPr>
          <w:cantSplit/>
          <w:trHeight w:val="315"/>
        </w:trPr>
        <w:tc>
          <w:tcPr>
            <w:tcW w:w="3233" w:type="dxa"/>
          </w:tcPr>
          <w:p w14:paraId="7120145F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สยามกลาส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อินดัสทรี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84" w:type="dxa"/>
          </w:tcPr>
          <w:p w14:paraId="76BA83A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6C58D94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56" w:type="dxa"/>
          </w:tcPr>
          <w:p w14:paraId="2793991D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6465A2CF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78EE85E1" w14:textId="77777777" w:rsidTr="005D7A92">
        <w:trPr>
          <w:cantSplit/>
          <w:trHeight w:val="269"/>
        </w:trPr>
        <w:tc>
          <w:tcPr>
            <w:tcW w:w="3233" w:type="dxa"/>
          </w:tcPr>
          <w:p w14:paraId="38561C9B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14:paraId="5A943D86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0409280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56" w:type="dxa"/>
          </w:tcPr>
          <w:p w14:paraId="6E507E89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2113353F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1F47514F" w14:textId="77777777" w:rsidTr="005D7A92">
        <w:trPr>
          <w:cantSplit/>
          <w:trHeight w:val="315"/>
        </w:trPr>
        <w:tc>
          <w:tcPr>
            <w:tcW w:w="3233" w:type="dxa"/>
          </w:tcPr>
          <w:p w14:paraId="7192FA54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4" w:type="dxa"/>
          </w:tcPr>
          <w:p w14:paraId="2E9A5071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710CD67D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148D78A4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50" w:type="dxa"/>
          </w:tcPr>
          <w:p w14:paraId="1259EF8B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15869" w:rsidRPr="00316722" w14:paraId="4F6E471A" w14:textId="77777777" w:rsidTr="005D7A92">
        <w:trPr>
          <w:cantSplit/>
          <w:trHeight w:val="661"/>
        </w:trPr>
        <w:tc>
          <w:tcPr>
            <w:tcW w:w="3233" w:type="dxa"/>
          </w:tcPr>
          <w:p w14:paraId="3E50737C" w14:textId="2E2DA967" w:rsidR="00415869" w:rsidRPr="002A5689" w:rsidRDefault="00415869" w:rsidP="00782663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 xml:space="preserve">โอสถสภา 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>อินโนเวชั่น เซ็นเตอร์ จำกัด</w:t>
            </w:r>
            <w:r w:rsidRPr="002A56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E36B3" w:rsidRPr="002A5689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วอลล์กรีน จำกัด)</w:t>
            </w:r>
          </w:p>
        </w:tc>
        <w:tc>
          <w:tcPr>
            <w:tcW w:w="1584" w:type="dxa"/>
          </w:tcPr>
          <w:p w14:paraId="2F6B204F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3BC33C62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วิจัยและพัฒน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</w:p>
          <w:p w14:paraId="4BF05298" w14:textId="77777777" w:rsidR="00415869" w:rsidRPr="002A5689" w:rsidRDefault="00415869" w:rsidP="00782663">
            <w:pPr>
              <w:pStyle w:val="NoSpacing"/>
              <w:ind w:firstLine="204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(เดิม ผลิตวัตถุดิบใช้ปรุงแต่ง)</w:t>
            </w:r>
          </w:p>
        </w:tc>
        <w:tc>
          <w:tcPr>
            <w:tcW w:w="856" w:type="dxa"/>
          </w:tcPr>
          <w:p w14:paraId="5D9D66A3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7A7757BF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15869" w:rsidRPr="00316722" w14:paraId="1CFA50AD" w14:textId="77777777" w:rsidTr="005D7A92">
        <w:trPr>
          <w:cantSplit/>
          <w:trHeight w:val="315"/>
        </w:trPr>
        <w:tc>
          <w:tcPr>
            <w:tcW w:w="3233" w:type="dxa"/>
          </w:tcPr>
          <w:p w14:paraId="54AA8F14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4" w:type="dxa"/>
          </w:tcPr>
          <w:p w14:paraId="2E3FDBEA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62E47E31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56" w:type="dxa"/>
          </w:tcPr>
          <w:p w14:paraId="72CA0400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4B086AE9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2AFABF5D" w14:textId="77777777" w:rsidTr="005D7A92">
        <w:trPr>
          <w:cantSplit/>
          <w:trHeight w:val="330"/>
        </w:trPr>
        <w:tc>
          <w:tcPr>
            <w:tcW w:w="3233" w:type="dxa"/>
          </w:tcPr>
          <w:p w14:paraId="49F5C321" w14:textId="7380ED80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บริษัท เอสเอสบี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1310F" w:rsidRPr="002A5689">
              <w:rPr>
                <w:rFonts w:ascii="Angsana New" w:hAnsi="Angsana New"/>
                <w:sz w:val="24"/>
                <w:szCs w:val="24"/>
                <w:cs/>
              </w:rPr>
              <w:t>เอ็นเตอร์ไพร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>ซ</w:t>
            </w:r>
            <w:r w:rsidR="0021310F" w:rsidRPr="002A5689"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14:paraId="744BB15C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16E0179A" w14:textId="77777777" w:rsidR="00415869" w:rsidRPr="002A568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56" w:type="dxa"/>
          </w:tcPr>
          <w:p w14:paraId="2DF6281E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50" w:type="dxa"/>
          </w:tcPr>
          <w:p w14:paraId="576DD114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15869" w:rsidRPr="00316722" w14:paraId="4D53D2ED" w14:textId="77777777" w:rsidTr="005D7A92">
        <w:trPr>
          <w:cantSplit/>
          <w:trHeight w:val="315"/>
        </w:trPr>
        <w:tc>
          <w:tcPr>
            <w:tcW w:w="3233" w:type="dxa"/>
          </w:tcPr>
          <w:p w14:paraId="708C171E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4" w:type="dxa"/>
          </w:tcPr>
          <w:p w14:paraId="495FCCEA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7B44FFF3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856" w:type="dxa"/>
          </w:tcPr>
          <w:p w14:paraId="211C1067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50" w:type="dxa"/>
          </w:tcPr>
          <w:p w14:paraId="4CAE1476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15869" w:rsidRPr="00316722" w14:paraId="3B5ECCA2" w14:textId="77777777" w:rsidTr="005D7A92">
        <w:trPr>
          <w:cantSplit/>
          <w:trHeight w:val="330"/>
        </w:trPr>
        <w:tc>
          <w:tcPr>
            <w:tcW w:w="3233" w:type="dxa"/>
          </w:tcPr>
          <w:p w14:paraId="23CFA2B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Osotspa Europe Limited</w:t>
            </w:r>
          </w:p>
        </w:tc>
        <w:tc>
          <w:tcPr>
            <w:tcW w:w="1584" w:type="dxa"/>
          </w:tcPr>
          <w:p w14:paraId="6FA13CE9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ไซปรัส</w:t>
            </w:r>
          </w:p>
        </w:tc>
        <w:tc>
          <w:tcPr>
            <w:tcW w:w="2833" w:type="dxa"/>
          </w:tcPr>
          <w:p w14:paraId="17AAA3F8" w14:textId="7ABA894D" w:rsidR="00415869" w:rsidRPr="00316722" w:rsidRDefault="00CF78AF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0861152C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0F75F5AE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41462FC6" w14:textId="77777777" w:rsidTr="005D7A92">
        <w:trPr>
          <w:cantSplit/>
          <w:trHeight w:val="647"/>
        </w:trPr>
        <w:tc>
          <w:tcPr>
            <w:tcW w:w="3233" w:type="dxa"/>
          </w:tcPr>
          <w:p w14:paraId="472392D8" w14:textId="213D3BBC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OSOTSPA LOI HEIN COMPANY LIMITED</w:t>
            </w:r>
          </w:p>
        </w:tc>
        <w:tc>
          <w:tcPr>
            <w:tcW w:w="1584" w:type="dxa"/>
          </w:tcPr>
          <w:p w14:paraId="3AC54F6C" w14:textId="77777777" w:rsidR="00415869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14:paraId="3E84ABBD" w14:textId="77777777" w:rsidR="00415869" w:rsidRPr="00316722" w:rsidRDefault="00415869" w:rsidP="00782663">
            <w:pPr>
              <w:pStyle w:val="NoSpacing"/>
              <w:ind w:firstLine="214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14:paraId="02BD52C5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856" w:type="dxa"/>
          </w:tcPr>
          <w:p w14:paraId="341D12A1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50" w:type="dxa"/>
          </w:tcPr>
          <w:p w14:paraId="5A6073C5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15869" w:rsidRPr="00316722" w14:paraId="5D32DB53" w14:textId="77777777" w:rsidTr="005D7A92">
        <w:trPr>
          <w:cantSplit/>
          <w:trHeight w:val="330"/>
        </w:trPr>
        <w:tc>
          <w:tcPr>
            <w:tcW w:w="3233" w:type="dxa"/>
          </w:tcPr>
          <w:p w14:paraId="683D30DC" w14:textId="45296686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โอสถสภา ลอยเฮง (ประเทศไทย)  จำกัด</w:t>
            </w:r>
          </w:p>
        </w:tc>
        <w:tc>
          <w:tcPr>
            <w:tcW w:w="1584" w:type="dxa"/>
          </w:tcPr>
          <w:p w14:paraId="0E8864FB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2196AABB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856" w:type="dxa"/>
          </w:tcPr>
          <w:p w14:paraId="2C208E98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50.99</w:t>
            </w:r>
          </w:p>
        </w:tc>
        <w:tc>
          <w:tcPr>
            <w:tcW w:w="850" w:type="dxa"/>
          </w:tcPr>
          <w:p w14:paraId="780B1BB5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50.99</w:t>
            </w:r>
          </w:p>
        </w:tc>
      </w:tr>
      <w:tr w:rsidR="00415869" w:rsidRPr="00316722" w14:paraId="7A2FC0F1" w14:textId="77777777" w:rsidTr="005D7A92">
        <w:trPr>
          <w:cantSplit/>
          <w:trHeight w:val="647"/>
        </w:trPr>
        <w:tc>
          <w:tcPr>
            <w:tcW w:w="3233" w:type="dxa"/>
          </w:tcPr>
          <w:p w14:paraId="0314E0A3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 xml:space="preserve">Edelpure de Beauté Sàrl 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584" w:type="dxa"/>
          </w:tcPr>
          <w:p w14:paraId="52FA8CC1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สวิตเซอร์แลนด์</w:t>
            </w:r>
          </w:p>
        </w:tc>
        <w:tc>
          <w:tcPr>
            <w:tcW w:w="2833" w:type="dxa"/>
          </w:tcPr>
          <w:p w14:paraId="40DDF43F" w14:textId="560D656F" w:rsidR="00415869" w:rsidRPr="00316722" w:rsidRDefault="00415869" w:rsidP="00FC615F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</w:t>
            </w:r>
            <w:r w:rsidRPr="003A2E05">
              <w:rPr>
                <w:rFonts w:ascii="Angsana New" w:hAnsi="Angsana New"/>
                <w:sz w:val="24"/>
                <w:szCs w:val="24"/>
                <w:cs/>
              </w:rPr>
              <w:t>ดำเนินกิจการ</w:t>
            </w:r>
            <w:r w:rsidRPr="003A2E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2E05">
              <w:rPr>
                <w:rFonts w:ascii="Angsana New" w:hAnsi="Angsana New"/>
                <w:sz w:val="24"/>
                <w:szCs w:val="24"/>
                <w:cs/>
              </w:rPr>
              <w:t xml:space="preserve">และชำระบัญชีเสร็จสิ้นแล้วในเดือนกันยายน </w:t>
            </w:r>
            <w:r w:rsidRPr="003A2E0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56" w:type="dxa"/>
          </w:tcPr>
          <w:p w14:paraId="1DEFF014" w14:textId="6801D00F" w:rsidR="00415869" w:rsidRPr="00316722" w:rsidRDefault="00DA5D41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  <w:rtl/>
                <w:cs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18D9E4EB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7BD0AE7F" w14:textId="77777777" w:rsidTr="005D7A92">
        <w:trPr>
          <w:cantSplit/>
          <w:trHeight w:val="330"/>
        </w:trPr>
        <w:tc>
          <w:tcPr>
            <w:tcW w:w="3233" w:type="dxa"/>
          </w:tcPr>
          <w:p w14:paraId="1509D8E3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เอฟซี 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(2017)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4" w:type="dxa"/>
          </w:tcPr>
          <w:p w14:paraId="35D22F58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5B6F034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4CDCCEF9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14:paraId="4DFCF1AF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415869" w:rsidRPr="00316722" w14:paraId="05199E61" w14:textId="77777777" w:rsidTr="005D7A92">
        <w:trPr>
          <w:cantSplit/>
          <w:trHeight w:val="315"/>
        </w:trPr>
        <w:tc>
          <w:tcPr>
            <w:tcW w:w="3233" w:type="dxa"/>
          </w:tcPr>
          <w:p w14:paraId="0FC33BDF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PT. M-150 INDONESIA</w:t>
            </w:r>
          </w:p>
        </w:tc>
        <w:tc>
          <w:tcPr>
            <w:tcW w:w="1584" w:type="dxa"/>
          </w:tcPr>
          <w:p w14:paraId="4FDC85B2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833" w:type="dxa"/>
          </w:tcPr>
          <w:p w14:paraId="5A01D388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856" w:type="dxa"/>
          </w:tcPr>
          <w:p w14:paraId="131CE864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  <w:tc>
          <w:tcPr>
            <w:tcW w:w="850" w:type="dxa"/>
          </w:tcPr>
          <w:p w14:paraId="570C11F4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  <w:tr w:rsidR="00415869" w:rsidRPr="00316722" w14:paraId="68C2D177" w14:textId="77777777" w:rsidTr="005D7A92">
        <w:trPr>
          <w:cantSplit/>
          <w:trHeight w:val="330"/>
        </w:trPr>
        <w:tc>
          <w:tcPr>
            <w:tcW w:w="3233" w:type="dxa"/>
          </w:tcPr>
          <w:p w14:paraId="42DD8F75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โอสถสภา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เอ็นเตอร์ไพรซ์ จำกัด</w:t>
            </w:r>
          </w:p>
        </w:tc>
        <w:tc>
          <w:tcPr>
            <w:tcW w:w="1584" w:type="dxa"/>
          </w:tcPr>
          <w:p w14:paraId="48D55964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3BD31BA8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14:paraId="2CD8DD11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50" w:type="dxa"/>
          </w:tcPr>
          <w:p w14:paraId="16A59145" w14:textId="77777777" w:rsidR="00415869" w:rsidRPr="00316722" w:rsidRDefault="00415869" w:rsidP="00782663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15869" w:rsidRPr="00316722" w14:paraId="153A9A44" w14:textId="77777777" w:rsidTr="005D7A92">
        <w:trPr>
          <w:cantSplit/>
          <w:trHeight w:val="330"/>
        </w:trPr>
        <w:tc>
          <w:tcPr>
            <w:tcW w:w="3233" w:type="dxa"/>
          </w:tcPr>
          <w:p w14:paraId="14EAB46D" w14:textId="5301B321" w:rsidR="00415869" w:rsidRPr="00316722" w:rsidRDefault="00415869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ฟิวเจอร์ มาร์เก็ตติ้ง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คอมมิวนิเคชั่นส์ </w:t>
            </w:r>
            <w:r w:rsidR="00DC113D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กรุ๊ป จำกัด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14:paraId="0B18662F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4214CF79" w14:textId="77777777" w:rsidR="00415869" w:rsidRPr="00316722" w:rsidRDefault="00415869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ให้คำปรึกษาทางด้านการตลาด</w:t>
            </w:r>
          </w:p>
        </w:tc>
        <w:tc>
          <w:tcPr>
            <w:tcW w:w="856" w:type="dxa"/>
          </w:tcPr>
          <w:p w14:paraId="336829DA" w14:textId="78EFB999" w:rsidR="00415869" w:rsidRPr="00316722" w:rsidRDefault="00415869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316722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3E1A6251" w14:textId="776A72FA" w:rsidR="00415869" w:rsidRPr="00DA5D41" w:rsidRDefault="00DA5D41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5D41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.00</w:t>
            </w:r>
          </w:p>
        </w:tc>
      </w:tr>
      <w:tr w:rsidR="00A376F6" w:rsidRPr="00316722" w14:paraId="1764CC61" w14:textId="77777777" w:rsidTr="005D7A92">
        <w:trPr>
          <w:cantSplit/>
          <w:trHeight w:val="330"/>
        </w:trPr>
        <w:tc>
          <w:tcPr>
            <w:tcW w:w="3233" w:type="dxa"/>
          </w:tcPr>
          <w:p w14:paraId="3DC7C3B0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33AB0337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42A72B5F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2237C5E9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50B052C9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316722" w14:paraId="23CE8AD3" w14:textId="77777777" w:rsidTr="005D7A92">
        <w:trPr>
          <w:cantSplit/>
          <w:trHeight w:val="330"/>
        </w:trPr>
        <w:tc>
          <w:tcPr>
            <w:tcW w:w="3233" w:type="dxa"/>
          </w:tcPr>
          <w:p w14:paraId="6F047C89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1A2A7D59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6B177042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D3A8544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4917741E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316722" w14:paraId="6186C6C6" w14:textId="77777777" w:rsidTr="005D7A92">
        <w:trPr>
          <w:cantSplit/>
          <w:trHeight w:val="330"/>
        </w:trPr>
        <w:tc>
          <w:tcPr>
            <w:tcW w:w="3233" w:type="dxa"/>
          </w:tcPr>
          <w:p w14:paraId="40C74750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3807A3A0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181D099E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2D06B9BB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761011C6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316722" w14:paraId="442E8673" w14:textId="77777777" w:rsidTr="005D7A92">
        <w:trPr>
          <w:cantSplit/>
          <w:trHeight w:val="330"/>
        </w:trPr>
        <w:tc>
          <w:tcPr>
            <w:tcW w:w="3233" w:type="dxa"/>
          </w:tcPr>
          <w:p w14:paraId="468431B0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5873032E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4F4DD82C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86AEF5D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396DCBC1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316722" w14:paraId="64B67364" w14:textId="77777777" w:rsidTr="005D7A92">
        <w:trPr>
          <w:cantSplit/>
          <w:trHeight w:val="330"/>
        </w:trPr>
        <w:tc>
          <w:tcPr>
            <w:tcW w:w="3233" w:type="dxa"/>
          </w:tcPr>
          <w:p w14:paraId="21DFE8F5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25F8CFC7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5547D7CA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402E39B3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48684F49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316722" w14:paraId="7CE6D197" w14:textId="77777777" w:rsidTr="005D7A92">
        <w:trPr>
          <w:cantSplit/>
          <w:trHeight w:val="330"/>
        </w:trPr>
        <w:tc>
          <w:tcPr>
            <w:tcW w:w="3233" w:type="dxa"/>
          </w:tcPr>
          <w:p w14:paraId="6D6FDF61" w14:textId="77777777" w:rsidR="00A376F6" w:rsidRPr="00316722" w:rsidRDefault="00A376F6" w:rsidP="00DC113D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77D982C6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6E7ACD8E" w14:textId="77777777" w:rsidR="00A376F6" w:rsidRPr="00316722" w:rsidRDefault="00A376F6" w:rsidP="00782663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82CA284" w14:textId="77777777" w:rsidR="00A376F6" w:rsidRPr="00316722" w:rsidRDefault="00A376F6" w:rsidP="00DA5D4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63638B60" w14:textId="77777777" w:rsidR="00A376F6" w:rsidRPr="00DA5D41" w:rsidRDefault="00A376F6" w:rsidP="00DA5D41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7A92" w:rsidRPr="00316722" w14:paraId="67BC064B" w14:textId="77777777" w:rsidTr="007E7D3D">
        <w:trPr>
          <w:cantSplit/>
          <w:trHeight w:val="704"/>
          <w:tblHeader/>
        </w:trPr>
        <w:tc>
          <w:tcPr>
            <w:tcW w:w="3233" w:type="dxa"/>
          </w:tcPr>
          <w:p w14:paraId="236C30F1" w14:textId="77777777" w:rsidR="005D7A92" w:rsidRPr="00316722" w:rsidRDefault="005D7A92" w:rsidP="005D7A92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บริษัทย่อย</w:t>
            </w:r>
            <w:r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1584" w:type="dxa"/>
          </w:tcPr>
          <w:p w14:paraId="089E4D65" w14:textId="77777777" w:rsidR="005D7A92" w:rsidRPr="00316722" w:rsidRDefault="005D7A92" w:rsidP="005D7A92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2833" w:type="dxa"/>
          </w:tcPr>
          <w:p w14:paraId="3C0BC5E0" w14:textId="77777777" w:rsidR="005D7A92" w:rsidRPr="00316722" w:rsidRDefault="005D7A92" w:rsidP="005D7A92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2AB30655" w14:textId="77777777" w:rsidR="005D7A92" w:rsidRPr="00316722" w:rsidRDefault="005D7A92" w:rsidP="005D7A9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316722">
              <w:rPr>
                <w:rFonts w:cs="Angsana New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3106AA32" w14:textId="77777777" w:rsidR="005D7A92" w:rsidRPr="005C612F" w:rsidRDefault="005D7A92" w:rsidP="005D7A9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szCs w:val="24"/>
                <w:cs/>
                <w:lang w:bidi="th-TH"/>
              </w:rPr>
            </w:pPr>
            <w:r w:rsidRPr="005C612F">
              <w:rPr>
                <w:rFonts w:cs="Angsana New"/>
                <w:i/>
                <w:iCs/>
                <w:szCs w:val="24"/>
                <w:lang w:bidi="th-TH"/>
              </w:rPr>
              <w:t>(</w:t>
            </w:r>
            <w:r w:rsidRPr="005C612F">
              <w:rPr>
                <w:rFonts w:cs="Angsana New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5D7A92" w:rsidRPr="00316722" w14:paraId="7E85F9B8" w14:textId="77777777" w:rsidTr="007E7D3D">
        <w:trPr>
          <w:cantSplit/>
          <w:trHeight w:val="163"/>
        </w:trPr>
        <w:tc>
          <w:tcPr>
            <w:tcW w:w="3233" w:type="dxa"/>
          </w:tcPr>
          <w:p w14:paraId="334A6C0D" w14:textId="557638AD" w:rsidR="005D7A92" w:rsidRPr="00316722" w:rsidRDefault="0064796E" w:rsidP="0064796E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584" w:type="dxa"/>
          </w:tcPr>
          <w:p w14:paraId="491FEB6A" w14:textId="77777777" w:rsidR="005D7A92" w:rsidRPr="00316722" w:rsidRDefault="005D7A92" w:rsidP="005D7A9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14:paraId="6897204A" w14:textId="77777777" w:rsidR="005D7A92" w:rsidRPr="00316722" w:rsidRDefault="005D7A92" w:rsidP="005D7A9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14:paraId="08BEAE79" w14:textId="77777777" w:rsidR="005D7A92" w:rsidRPr="008B41C0" w:rsidRDefault="005D7A92" w:rsidP="005D7A92">
            <w:pPr>
              <w:jc w:val="center"/>
              <w:rPr>
                <w:cs/>
              </w:rPr>
            </w:pPr>
            <w:r w:rsidRPr="008B41C0">
              <w:t>2561</w:t>
            </w:r>
          </w:p>
        </w:tc>
        <w:tc>
          <w:tcPr>
            <w:tcW w:w="850" w:type="dxa"/>
            <w:vAlign w:val="bottom"/>
          </w:tcPr>
          <w:p w14:paraId="1638078A" w14:textId="77777777" w:rsidR="005D7A92" w:rsidRPr="008B41C0" w:rsidRDefault="005D7A92" w:rsidP="005D7A92">
            <w:pPr>
              <w:jc w:val="center"/>
              <w:rPr>
                <w:cs/>
              </w:rPr>
            </w:pPr>
            <w:r w:rsidRPr="008B41C0">
              <w:t>2560</w:t>
            </w:r>
          </w:p>
        </w:tc>
      </w:tr>
      <w:tr w:rsidR="00A376F6" w:rsidRPr="005D7A92" w14:paraId="4CD9E058" w14:textId="77777777" w:rsidTr="007E7D3D">
        <w:trPr>
          <w:cantSplit/>
          <w:trHeight w:val="330"/>
        </w:trPr>
        <w:tc>
          <w:tcPr>
            <w:tcW w:w="3233" w:type="dxa"/>
          </w:tcPr>
          <w:p w14:paraId="2B5C79FD" w14:textId="5759C5F2" w:rsidR="00A376F6" w:rsidRPr="005D7A92" w:rsidRDefault="00A376F6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0258DC">
              <w:rPr>
                <w:rFonts w:hint="cs"/>
                <w:b/>
                <w:bCs/>
                <w:sz w:val="24"/>
                <w:szCs w:val="24"/>
                <w:cs/>
              </w:rPr>
              <w:t>ถือหุ้นโดย</w:t>
            </w:r>
            <w:r w:rsidR="003642BC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258DC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0258DC">
              <w:rPr>
                <w:b/>
                <w:bCs/>
                <w:sz w:val="24"/>
                <w:szCs w:val="24"/>
                <w:cs/>
              </w:rPr>
              <w:t>โอสถสภา เบฟเวอเรจ  จำกัด</w:t>
            </w:r>
          </w:p>
        </w:tc>
        <w:tc>
          <w:tcPr>
            <w:tcW w:w="1584" w:type="dxa"/>
          </w:tcPr>
          <w:p w14:paraId="15C0A439" w14:textId="77777777" w:rsidR="00A376F6" w:rsidRPr="005D7A9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1A68D2DC" w14:textId="77777777" w:rsidR="00A376F6" w:rsidRPr="005D7A9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vAlign w:val="bottom"/>
          </w:tcPr>
          <w:p w14:paraId="426E0595" w14:textId="77777777" w:rsidR="00A376F6" w:rsidRPr="005D7A92" w:rsidRDefault="00A376F6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D8FFCC" w14:textId="77777777" w:rsidR="00A376F6" w:rsidRPr="005D7A92" w:rsidRDefault="00A376F6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76F6" w:rsidRPr="00DA5D41" w14:paraId="35180DE8" w14:textId="77777777" w:rsidTr="007E7D3D">
        <w:trPr>
          <w:cantSplit/>
          <w:trHeight w:val="330"/>
        </w:trPr>
        <w:tc>
          <w:tcPr>
            <w:tcW w:w="3233" w:type="dxa"/>
          </w:tcPr>
          <w:p w14:paraId="5D806263" w14:textId="77777777" w:rsidR="00A376F6" w:rsidRPr="00316722" w:rsidRDefault="00A376F6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D75044">
              <w:rPr>
                <w:rFonts w:ascii="Angsana New" w:hAnsi="Angsana New"/>
                <w:sz w:val="24"/>
                <w:szCs w:val="24"/>
                <w:cs/>
              </w:rPr>
              <w:t>บริษัท เอ็ม-</w:t>
            </w:r>
            <w:r w:rsidRPr="00D75044">
              <w:rPr>
                <w:rFonts w:ascii="Angsana New" w:hAnsi="Angsana New"/>
                <w:sz w:val="24"/>
                <w:szCs w:val="24"/>
              </w:rPr>
              <w:t>150</w:t>
            </w:r>
            <w:r w:rsidRPr="00D7504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14:paraId="214B68AD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64FB8039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1F730092" w14:textId="77777777" w:rsidR="00A376F6" w:rsidRPr="00316722" w:rsidRDefault="00A376F6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>
              <w:rPr>
                <w:szCs w:val="24"/>
              </w:rPr>
              <w:t>99.98</w:t>
            </w:r>
          </w:p>
        </w:tc>
        <w:tc>
          <w:tcPr>
            <w:tcW w:w="850" w:type="dxa"/>
          </w:tcPr>
          <w:p w14:paraId="19E9B02A" w14:textId="77777777" w:rsidR="00A376F6" w:rsidRPr="00DA5D41" w:rsidRDefault="00A376F6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A376F6" w:rsidRPr="00DA5D41" w14:paraId="29D2C011" w14:textId="77777777" w:rsidTr="007E7D3D">
        <w:trPr>
          <w:cantSplit/>
          <w:trHeight w:val="330"/>
        </w:trPr>
        <w:tc>
          <w:tcPr>
            <w:tcW w:w="3233" w:type="dxa"/>
          </w:tcPr>
          <w:p w14:paraId="76DA3E2B" w14:textId="77777777" w:rsidR="00A376F6" w:rsidRPr="00316722" w:rsidRDefault="00A376F6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D75044">
              <w:rPr>
                <w:rFonts w:ascii="Angsana New" w:hAnsi="Angsana New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4" w:type="dxa"/>
          </w:tcPr>
          <w:p w14:paraId="2D8FDD00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031E19B4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34CCB38E" w14:textId="77777777" w:rsidR="00A376F6" w:rsidRPr="00316722" w:rsidRDefault="00A376F6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>
              <w:rPr>
                <w:szCs w:val="24"/>
              </w:rPr>
              <w:t>100.00</w:t>
            </w:r>
          </w:p>
        </w:tc>
        <w:tc>
          <w:tcPr>
            <w:tcW w:w="850" w:type="dxa"/>
          </w:tcPr>
          <w:p w14:paraId="2C112C07" w14:textId="77777777" w:rsidR="00A376F6" w:rsidRPr="00DA5D41" w:rsidRDefault="00A376F6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376F6" w:rsidRPr="00DA5D41" w14:paraId="1B24FD14" w14:textId="77777777" w:rsidTr="007E7D3D">
        <w:trPr>
          <w:cantSplit/>
          <w:trHeight w:val="330"/>
        </w:trPr>
        <w:tc>
          <w:tcPr>
            <w:tcW w:w="3233" w:type="dxa"/>
          </w:tcPr>
          <w:p w14:paraId="151F1682" w14:textId="77777777" w:rsidR="00A376F6" w:rsidRPr="00316722" w:rsidRDefault="00A376F6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Shark AG</w:t>
            </w:r>
          </w:p>
        </w:tc>
        <w:tc>
          <w:tcPr>
            <w:tcW w:w="1584" w:type="dxa"/>
          </w:tcPr>
          <w:p w14:paraId="64AF33E5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833" w:type="dxa"/>
          </w:tcPr>
          <w:p w14:paraId="3066BAA6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14:paraId="70133FB4" w14:textId="77777777" w:rsidR="00A376F6" w:rsidRPr="00316722" w:rsidRDefault="00A376F6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316722">
              <w:rPr>
                <w:szCs w:val="24"/>
              </w:rPr>
              <w:t>100.00</w:t>
            </w:r>
          </w:p>
        </w:tc>
        <w:tc>
          <w:tcPr>
            <w:tcW w:w="850" w:type="dxa"/>
          </w:tcPr>
          <w:p w14:paraId="2D7FCE95" w14:textId="77777777" w:rsidR="00A376F6" w:rsidRPr="00DA5D41" w:rsidRDefault="00A376F6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A376F6" w:rsidRPr="00DA5D41" w14:paraId="5D592D75" w14:textId="77777777" w:rsidTr="007E7D3D">
        <w:trPr>
          <w:cantSplit/>
          <w:trHeight w:val="330"/>
        </w:trPr>
        <w:tc>
          <w:tcPr>
            <w:tcW w:w="3233" w:type="dxa"/>
          </w:tcPr>
          <w:p w14:paraId="750D9EA9" w14:textId="77777777" w:rsidR="00A376F6" w:rsidRPr="00316722" w:rsidRDefault="00A376F6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Osotspa Beverage (Guangzhou) Co.,Ltd.</w:t>
            </w:r>
          </w:p>
        </w:tc>
        <w:tc>
          <w:tcPr>
            <w:tcW w:w="1584" w:type="dxa"/>
          </w:tcPr>
          <w:p w14:paraId="268CB4A7" w14:textId="77777777" w:rsidR="00A376F6" w:rsidRPr="00316722" w:rsidRDefault="00A376F6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833" w:type="dxa"/>
          </w:tcPr>
          <w:p w14:paraId="7EFB3CDC" w14:textId="77777777" w:rsidR="00A376F6" w:rsidRPr="00316722" w:rsidRDefault="00A376F6" w:rsidP="00A376F6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  <w:r w:rsidRPr="00FC615F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  <w:r w:rsidRPr="00FC615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C615F">
              <w:rPr>
                <w:rFonts w:ascii="Angsana New" w:hAnsi="Angsana New"/>
                <w:sz w:val="24"/>
                <w:szCs w:val="24"/>
                <w:cs/>
              </w:rPr>
              <w:t>และชำระบัญชี</w:t>
            </w:r>
            <w:r w:rsidRPr="00FC615F"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เสร็จสิ้นแล้วในเดือนกรกฎาคม</w:t>
            </w:r>
            <w:r w:rsidRPr="00FC615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655D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56" w:type="dxa"/>
          </w:tcPr>
          <w:p w14:paraId="075ACE18" w14:textId="77777777" w:rsidR="00A376F6" w:rsidRPr="00316722" w:rsidRDefault="00A376F6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41A12019" w14:textId="77777777" w:rsidR="00A376F6" w:rsidRPr="00DA5D41" w:rsidRDefault="00A376F6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137F9D" w:rsidRPr="00DA5D41" w14:paraId="01878A74" w14:textId="77777777" w:rsidTr="007E7D3D">
        <w:trPr>
          <w:cantSplit/>
          <w:trHeight w:val="330"/>
        </w:trPr>
        <w:tc>
          <w:tcPr>
            <w:tcW w:w="3233" w:type="dxa"/>
          </w:tcPr>
          <w:p w14:paraId="157C944F" w14:textId="77777777" w:rsidR="00137F9D" w:rsidRDefault="00137F9D" w:rsidP="00A376F6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14:paraId="67525D9C" w14:textId="77777777" w:rsidR="00137F9D" w:rsidRDefault="00137F9D" w:rsidP="00A376F6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5DDE0B60" w14:textId="77777777" w:rsidR="00137F9D" w:rsidRPr="00FC615F" w:rsidRDefault="00137F9D" w:rsidP="00A376F6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2A675CAF" w14:textId="77777777" w:rsidR="00137F9D" w:rsidRDefault="00137F9D" w:rsidP="00A376F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5A5B743F" w14:textId="77777777" w:rsidR="00137F9D" w:rsidRPr="00316722" w:rsidRDefault="00137F9D" w:rsidP="00A376F6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58DC" w:rsidRPr="001D0CC1" w14:paraId="04347DCF" w14:textId="77777777" w:rsidTr="005D7A92">
        <w:trPr>
          <w:cantSplit/>
          <w:trHeight w:val="330"/>
        </w:trPr>
        <w:tc>
          <w:tcPr>
            <w:tcW w:w="3233" w:type="dxa"/>
          </w:tcPr>
          <w:p w14:paraId="15177B16" w14:textId="4927D3DD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hint="cs"/>
                <w:b/>
                <w:bCs/>
                <w:sz w:val="24"/>
                <w:szCs w:val="24"/>
                <w:cs/>
              </w:rPr>
              <w:t>ถือหุ้นโดย</w:t>
            </w:r>
            <w:r w:rsidRPr="001D0C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D0CC1">
              <w:rPr>
                <w:rFonts w:ascii="Angsana New" w:hAnsi="Angsana New"/>
                <w:b/>
                <w:bCs/>
                <w:sz w:val="24"/>
                <w:szCs w:val="24"/>
              </w:rPr>
              <w:t>LIZU Trading Handels GmbH</w:t>
            </w:r>
          </w:p>
        </w:tc>
        <w:tc>
          <w:tcPr>
            <w:tcW w:w="1584" w:type="dxa"/>
          </w:tcPr>
          <w:p w14:paraId="40D9C745" w14:textId="77777777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7DBE7875" w14:textId="77777777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0F200AE8" w14:textId="77777777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5B4F170F" w14:textId="77777777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58DC" w:rsidRPr="001D0CC1" w14:paraId="34863BC8" w14:textId="77777777" w:rsidTr="005D7A92">
        <w:trPr>
          <w:cantSplit/>
          <w:trHeight w:val="330"/>
        </w:trPr>
        <w:tc>
          <w:tcPr>
            <w:tcW w:w="3233" w:type="dxa"/>
          </w:tcPr>
          <w:p w14:paraId="2BD988F5" w14:textId="3E3D2550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Flash Power do Brasil</w:t>
            </w: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D0CC1">
              <w:rPr>
                <w:rFonts w:ascii="Angsana New" w:hAnsi="Angsana New"/>
                <w:sz w:val="24"/>
                <w:szCs w:val="24"/>
              </w:rPr>
              <w:t>Ltd</w:t>
            </w:r>
            <w:r w:rsidR="003212D5" w:rsidRPr="001D0CC1">
              <w:rPr>
                <w:rFonts w:ascii="Angsana New" w:hAnsi="Angsana New"/>
                <w:sz w:val="24"/>
                <w:szCs w:val="24"/>
              </w:rPr>
              <w:t>a</w:t>
            </w:r>
          </w:p>
        </w:tc>
        <w:tc>
          <w:tcPr>
            <w:tcW w:w="1584" w:type="dxa"/>
          </w:tcPr>
          <w:p w14:paraId="5367F446" w14:textId="13F085A9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833" w:type="dxa"/>
          </w:tcPr>
          <w:p w14:paraId="56130708" w14:textId="0D44527B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856" w:type="dxa"/>
          </w:tcPr>
          <w:p w14:paraId="3301A36F" w14:textId="111CE100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100.00</w:t>
            </w:r>
          </w:p>
        </w:tc>
        <w:tc>
          <w:tcPr>
            <w:tcW w:w="850" w:type="dxa"/>
          </w:tcPr>
          <w:p w14:paraId="60E7B7E2" w14:textId="1BF065D7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137F9D" w:rsidRPr="001D0CC1" w14:paraId="28E53147" w14:textId="77777777" w:rsidTr="005D7A92">
        <w:trPr>
          <w:cantSplit/>
          <w:trHeight w:val="330"/>
        </w:trPr>
        <w:tc>
          <w:tcPr>
            <w:tcW w:w="3233" w:type="dxa"/>
          </w:tcPr>
          <w:p w14:paraId="77456052" w14:textId="77777777" w:rsidR="00137F9D" w:rsidRPr="001D0CC1" w:rsidRDefault="00137F9D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B8D2173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304915C4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ED4C3A3" w14:textId="77777777" w:rsidR="00137F9D" w:rsidRPr="001D0CC1" w:rsidRDefault="00137F9D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43623056" w14:textId="77777777" w:rsidR="00137F9D" w:rsidRPr="001D0CC1" w:rsidRDefault="00137F9D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58DC" w:rsidRPr="001D0CC1" w14:paraId="32C1944C" w14:textId="77777777" w:rsidTr="007E7D3D">
        <w:trPr>
          <w:cantSplit/>
          <w:trHeight w:val="330"/>
        </w:trPr>
        <w:tc>
          <w:tcPr>
            <w:tcW w:w="9356" w:type="dxa"/>
            <w:gridSpan w:val="5"/>
          </w:tcPr>
          <w:p w14:paraId="5D58CD1C" w14:textId="1B56168E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hint="cs"/>
                <w:b/>
                <w:bCs/>
                <w:sz w:val="24"/>
                <w:szCs w:val="24"/>
                <w:cs/>
              </w:rPr>
              <w:t>ถือหุ้นโดย</w:t>
            </w:r>
            <w:r w:rsidRPr="001D0C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D0C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</w:tr>
      <w:tr w:rsidR="000258DC" w:rsidRPr="001D0CC1" w14:paraId="48A7E282" w14:textId="77777777" w:rsidTr="005D7A92">
        <w:trPr>
          <w:cantSplit/>
          <w:trHeight w:val="330"/>
        </w:trPr>
        <w:tc>
          <w:tcPr>
            <w:tcW w:w="3233" w:type="dxa"/>
          </w:tcPr>
          <w:p w14:paraId="6FE3950C" w14:textId="6A9E3230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Osotspa Enterprises Singapore Pte. Ltd.</w:t>
            </w:r>
          </w:p>
        </w:tc>
        <w:tc>
          <w:tcPr>
            <w:tcW w:w="1584" w:type="dxa"/>
          </w:tcPr>
          <w:p w14:paraId="08D9CFF8" w14:textId="51F84144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833" w:type="dxa"/>
          </w:tcPr>
          <w:p w14:paraId="270C1212" w14:textId="3BECA1C6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14:paraId="151E0021" w14:textId="0006FB21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100.00</w:t>
            </w:r>
          </w:p>
        </w:tc>
        <w:tc>
          <w:tcPr>
            <w:tcW w:w="850" w:type="dxa"/>
          </w:tcPr>
          <w:p w14:paraId="3AF79F52" w14:textId="26DCDE6E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0258DC" w:rsidRPr="001D0CC1" w14:paraId="0992AAAD" w14:textId="77777777" w:rsidTr="005D7A92">
        <w:trPr>
          <w:cantSplit/>
          <w:trHeight w:val="330"/>
        </w:trPr>
        <w:tc>
          <w:tcPr>
            <w:tcW w:w="3233" w:type="dxa"/>
          </w:tcPr>
          <w:p w14:paraId="567773A6" w14:textId="024DF9B5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Oventure Pte. Ltd.</w:t>
            </w:r>
          </w:p>
        </w:tc>
        <w:tc>
          <w:tcPr>
            <w:tcW w:w="1584" w:type="dxa"/>
          </w:tcPr>
          <w:p w14:paraId="3F9C9201" w14:textId="04714A68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833" w:type="dxa"/>
          </w:tcPr>
          <w:p w14:paraId="7499FD03" w14:textId="09402D5C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14:paraId="528C5553" w14:textId="7E18E804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100.00</w:t>
            </w:r>
          </w:p>
        </w:tc>
        <w:tc>
          <w:tcPr>
            <w:tcW w:w="850" w:type="dxa"/>
          </w:tcPr>
          <w:p w14:paraId="6CB22718" w14:textId="7AF1D648" w:rsidR="000258DC" w:rsidRPr="001D0CC1" w:rsidRDefault="008B41C0" w:rsidP="008B41C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-</w:t>
            </w:r>
          </w:p>
        </w:tc>
      </w:tr>
      <w:tr w:rsidR="00137F9D" w:rsidRPr="001D0CC1" w14:paraId="3ADC963B" w14:textId="77777777" w:rsidTr="005D7A92">
        <w:trPr>
          <w:cantSplit/>
          <w:trHeight w:val="330"/>
        </w:trPr>
        <w:tc>
          <w:tcPr>
            <w:tcW w:w="3233" w:type="dxa"/>
          </w:tcPr>
          <w:p w14:paraId="7694D825" w14:textId="77777777" w:rsidR="00137F9D" w:rsidRPr="001D0CC1" w:rsidRDefault="00137F9D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7350631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583B5E4A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89D2A93" w14:textId="77777777" w:rsidR="00137F9D" w:rsidRPr="001D0CC1" w:rsidRDefault="00137F9D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4077469C" w14:textId="77777777" w:rsidR="00137F9D" w:rsidRPr="001D0CC1" w:rsidRDefault="00137F9D" w:rsidP="008B41C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</w:tr>
      <w:tr w:rsidR="000258DC" w:rsidRPr="001D0CC1" w14:paraId="3BC2B07D" w14:textId="77777777" w:rsidTr="007E7D3D">
        <w:trPr>
          <w:cantSplit/>
          <w:trHeight w:val="330"/>
        </w:trPr>
        <w:tc>
          <w:tcPr>
            <w:tcW w:w="9356" w:type="dxa"/>
            <w:gridSpan w:val="5"/>
          </w:tcPr>
          <w:p w14:paraId="5E27E680" w14:textId="3FA3903D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1D0CC1">
              <w:rPr>
                <w:rFonts w:ascii="Angsana New" w:hAnsi="Angsana New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0258DC" w:rsidRPr="001D0CC1" w14:paraId="6F4776FD" w14:textId="77777777" w:rsidTr="005D7A92">
        <w:trPr>
          <w:cantSplit/>
          <w:trHeight w:val="330"/>
        </w:trPr>
        <w:tc>
          <w:tcPr>
            <w:tcW w:w="3233" w:type="dxa"/>
          </w:tcPr>
          <w:p w14:paraId="5AC44F3B" w14:textId="2AA4F22C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Osotspa Myanmar Co., Ltd.</w:t>
            </w:r>
          </w:p>
        </w:tc>
        <w:tc>
          <w:tcPr>
            <w:tcW w:w="1584" w:type="dxa"/>
          </w:tcPr>
          <w:p w14:paraId="25DC0569" w14:textId="77777777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14:paraId="3820707D" w14:textId="7498B44A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D0CC1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14:paraId="4F882E05" w14:textId="0BD99C55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856" w:type="dxa"/>
          </w:tcPr>
          <w:p w14:paraId="365A6204" w14:textId="364F1011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85.00</w:t>
            </w:r>
          </w:p>
        </w:tc>
        <w:tc>
          <w:tcPr>
            <w:tcW w:w="850" w:type="dxa"/>
          </w:tcPr>
          <w:p w14:paraId="446EF205" w14:textId="122835F1" w:rsidR="000258DC" w:rsidRPr="001D0CC1" w:rsidRDefault="000258DC" w:rsidP="008B41C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-</w:t>
            </w:r>
          </w:p>
        </w:tc>
      </w:tr>
      <w:tr w:rsidR="00137F9D" w:rsidRPr="001D0CC1" w14:paraId="5F869FC3" w14:textId="77777777" w:rsidTr="005D7A92">
        <w:trPr>
          <w:cantSplit/>
          <w:trHeight w:val="330"/>
        </w:trPr>
        <w:tc>
          <w:tcPr>
            <w:tcW w:w="3233" w:type="dxa"/>
          </w:tcPr>
          <w:p w14:paraId="5491C75A" w14:textId="77777777" w:rsidR="00137F9D" w:rsidRPr="001D0CC1" w:rsidRDefault="00137F9D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7999BE9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14:paraId="5AFF4024" w14:textId="77777777" w:rsidR="00137F9D" w:rsidRPr="001D0CC1" w:rsidRDefault="00137F9D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0D4C80B8" w14:textId="77777777" w:rsidR="00137F9D" w:rsidRPr="001D0CC1" w:rsidRDefault="00137F9D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14:paraId="4AF2CBF0" w14:textId="77777777" w:rsidR="00137F9D" w:rsidRPr="001D0CC1" w:rsidRDefault="00137F9D" w:rsidP="008B41C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</w:tr>
      <w:tr w:rsidR="000258DC" w:rsidRPr="001D0CC1" w14:paraId="77D5317B" w14:textId="77777777" w:rsidTr="007E7D3D">
        <w:trPr>
          <w:cantSplit/>
          <w:trHeight w:val="330"/>
        </w:trPr>
        <w:tc>
          <w:tcPr>
            <w:tcW w:w="9356" w:type="dxa"/>
            <w:gridSpan w:val="5"/>
          </w:tcPr>
          <w:p w14:paraId="61438F16" w14:textId="190A882D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ถือหุ้นโดยบริษัท ฟิวเจอร์ มาร์เก็ตติ้ง คอมมิวนิเคชั่นส์ กรุ๊ป จำกัด</w:t>
            </w:r>
          </w:p>
        </w:tc>
      </w:tr>
      <w:tr w:rsidR="000258DC" w:rsidRPr="001D0CC1" w14:paraId="08FBF827" w14:textId="77777777" w:rsidTr="005D7A92">
        <w:trPr>
          <w:cantSplit/>
          <w:trHeight w:val="330"/>
        </w:trPr>
        <w:tc>
          <w:tcPr>
            <w:tcW w:w="3233" w:type="dxa"/>
          </w:tcPr>
          <w:p w14:paraId="37E8A466" w14:textId="55F7FB2E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บริษัท สปา-ฮาคูโฮโด จำกัด</w:t>
            </w: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72F7BA7D" w14:textId="256C02FB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24BA3AA8" w14:textId="561748B2" w:rsidR="000258DC" w:rsidRPr="001D0CC1" w:rsidRDefault="000258DC" w:rsidP="000258DC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เป็นนายหน้าตัวแทนโฆษณาและผลิตสิ่งโฆษณา</w:t>
            </w:r>
          </w:p>
        </w:tc>
        <w:tc>
          <w:tcPr>
            <w:tcW w:w="856" w:type="dxa"/>
          </w:tcPr>
          <w:p w14:paraId="17691294" w14:textId="15D07650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34FA7F8C" w14:textId="7957A158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74.90</w:t>
            </w:r>
          </w:p>
        </w:tc>
      </w:tr>
      <w:tr w:rsidR="000258DC" w:rsidRPr="001D0CC1" w14:paraId="7EA84BD9" w14:textId="77777777" w:rsidTr="005D7A92">
        <w:trPr>
          <w:cantSplit/>
          <w:trHeight w:val="330"/>
        </w:trPr>
        <w:tc>
          <w:tcPr>
            <w:tcW w:w="3233" w:type="dxa"/>
          </w:tcPr>
          <w:p w14:paraId="6A3B4716" w14:textId="31D59558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บริษัท สไปซี่ เอช จำกัด</w:t>
            </w: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7F23080E" w14:textId="69CF2BDB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7DF904F5" w14:textId="567751D0" w:rsidR="000258DC" w:rsidRPr="001D0CC1" w:rsidRDefault="000258DC" w:rsidP="000258DC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เป็นนายหน้าตัวแทนโฆษณาและผลิตสิ่งโฆษณา</w:t>
            </w:r>
          </w:p>
        </w:tc>
        <w:tc>
          <w:tcPr>
            <w:tcW w:w="856" w:type="dxa"/>
          </w:tcPr>
          <w:p w14:paraId="55401F37" w14:textId="5F62C6DE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17FA76B2" w14:textId="6B742C7B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74.89</w:t>
            </w:r>
          </w:p>
        </w:tc>
      </w:tr>
      <w:tr w:rsidR="000258DC" w:rsidRPr="001D0CC1" w14:paraId="2EC6F36A" w14:textId="77777777" w:rsidTr="005D7A92">
        <w:trPr>
          <w:cantSplit/>
          <w:trHeight w:val="330"/>
        </w:trPr>
        <w:tc>
          <w:tcPr>
            <w:tcW w:w="3233" w:type="dxa"/>
          </w:tcPr>
          <w:p w14:paraId="2E0DCEF9" w14:textId="62DB51DC" w:rsidR="000258DC" w:rsidRPr="001D0CC1" w:rsidRDefault="000258DC" w:rsidP="000258DC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อินเตอร์แอคทีฟ คอมมิวนิเคชั่นส์ จำกัด</w:t>
            </w:r>
          </w:p>
        </w:tc>
        <w:tc>
          <w:tcPr>
            <w:tcW w:w="1584" w:type="dxa"/>
          </w:tcPr>
          <w:p w14:paraId="62C9ECF6" w14:textId="12E04369" w:rsidR="000258DC" w:rsidRPr="001D0CC1" w:rsidRDefault="000258DC" w:rsidP="000258D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14:paraId="779496A5" w14:textId="6FFFA0CC" w:rsidR="000258DC" w:rsidRPr="001D0CC1" w:rsidRDefault="000258DC" w:rsidP="000258DC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เป็นนายหน้าตัวแทนโฆษณาและผลิตสิ่งโฆษณา</w:t>
            </w:r>
          </w:p>
        </w:tc>
        <w:tc>
          <w:tcPr>
            <w:tcW w:w="856" w:type="dxa"/>
          </w:tcPr>
          <w:p w14:paraId="1A642CC2" w14:textId="0DC67034" w:rsidR="000258DC" w:rsidRPr="001D0CC1" w:rsidRDefault="000258DC" w:rsidP="000258D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1D0CC1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1015C8D9" w14:textId="10CB39FC" w:rsidR="000258DC" w:rsidRPr="001D0CC1" w:rsidRDefault="000258DC" w:rsidP="000258DC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</w:tbl>
    <w:p w14:paraId="0F8FCE29" w14:textId="77777777" w:rsidR="00415869" w:rsidRDefault="00415869" w:rsidP="00415869">
      <w:pPr>
        <w:rPr>
          <w:sz w:val="30"/>
          <w:szCs w:val="30"/>
        </w:rPr>
      </w:pPr>
    </w:p>
    <w:p w14:paraId="1B9B62BA" w14:textId="77777777" w:rsidR="005D7A92" w:rsidRDefault="005D7A92" w:rsidP="00415869">
      <w:pPr>
        <w:rPr>
          <w:sz w:val="30"/>
          <w:szCs w:val="30"/>
        </w:rPr>
      </w:pPr>
    </w:p>
    <w:p w14:paraId="6BA96745" w14:textId="77777777" w:rsidR="005D7A92" w:rsidRDefault="005D7A92" w:rsidP="00415869">
      <w:pPr>
        <w:rPr>
          <w:sz w:val="30"/>
          <w:szCs w:val="30"/>
        </w:rPr>
      </w:pPr>
    </w:p>
    <w:p w14:paraId="43B12852" w14:textId="77777777" w:rsidR="00EA1667" w:rsidRPr="005C2D3F" w:rsidRDefault="00EA1667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color w:val="FFFFFF" w:themeColor="background1"/>
          <w:sz w:val="40"/>
          <w:szCs w:val="40"/>
          <w:cs/>
        </w:rPr>
        <w:sectPr w:rsidR="00EA1667" w:rsidRPr="005C2D3F" w:rsidSect="00FB2EEE">
          <w:head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09" w:bottom="576" w:left="1152" w:header="720" w:footer="720" w:gutter="0"/>
          <w:paperSrc w:first="15" w:other="15"/>
          <w:cols w:space="737"/>
        </w:sectPr>
      </w:pPr>
    </w:p>
    <w:p w14:paraId="7E64A3D5" w14:textId="0E7BDBED" w:rsidR="00194DEE" w:rsidRPr="005C2D3F" w:rsidRDefault="00CB4874" w:rsidP="007E63A0">
      <w:pPr>
        <w:spacing w:line="240" w:lineRule="auto"/>
        <w:ind w:right="-43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เงินลงทุนในบริ</w:t>
      </w:r>
      <w:r w:rsidR="00FE7722" w:rsidRPr="005C2D3F">
        <w:rPr>
          <w:sz w:val="30"/>
          <w:szCs w:val="30"/>
          <w:cs/>
        </w:rPr>
        <w:t xml:space="preserve">ษัทย่อย ณ วันที่ </w:t>
      </w:r>
      <w:r w:rsidR="00FE5949" w:rsidRPr="005C2D3F">
        <w:rPr>
          <w:sz w:val="30"/>
          <w:szCs w:val="30"/>
        </w:rPr>
        <w:t>31</w:t>
      </w:r>
      <w:r w:rsidR="00FE7722" w:rsidRPr="005C2D3F">
        <w:rPr>
          <w:sz w:val="30"/>
          <w:szCs w:val="30"/>
          <w:cs/>
        </w:rPr>
        <w:t xml:space="preserve"> ธันวาคม</w:t>
      </w:r>
      <w:r w:rsidR="00F55B0D">
        <w:rPr>
          <w:sz w:val="30"/>
          <w:szCs w:val="30"/>
        </w:rPr>
        <w:t xml:space="preserve"> 2561 </w:t>
      </w:r>
      <w:r w:rsidR="00F55B0D">
        <w:rPr>
          <w:rFonts w:hint="cs"/>
          <w:sz w:val="30"/>
          <w:szCs w:val="30"/>
          <w:cs/>
        </w:rPr>
        <w:t xml:space="preserve">และ </w:t>
      </w:r>
      <w:r w:rsidR="00F55B0D">
        <w:rPr>
          <w:sz w:val="30"/>
          <w:szCs w:val="30"/>
        </w:rPr>
        <w:t>2560</w:t>
      </w:r>
      <w:r w:rsidR="00FE7722"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และเงินปันผลรับจา</w:t>
      </w:r>
      <w:r w:rsidR="00BC2B55">
        <w:rPr>
          <w:sz w:val="30"/>
          <w:szCs w:val="30"/>
          <w:cs/>
        </w:rPr>
        <w:t>กเงินลงทุนสำหรับแต่ละปี มีดังนี</w:t>
      </w:r>
      <w:r w:rsidR="00CA330E">
        <w:rPr>
          <w:rFonts w:hint="cs"/>
          <w:sz w:val="30"/>
          <w:szCs w:val="30"/>
          <w:cs/>
        </w:rPr>
        <w:t>้</w:t>
      </w:r>
    </w:p>
    <w:tbl>
      <w:tblPr>
        <w:tblpPr w:leftFromText="180" w:rightFromText="180" w:vertAnchor="text" w:horzAnchor="margin" w:tblpY="88"/>
        <w:tblW w:w="149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6"/>
        <w:gridCol w:w="964"/>
        <w:gridCol w:w="178"/>
        <w:gridCol w:w="964"/>
        <w:gridCol w:w="178"/>
        <w:gridCol w:w="964"/>
        <w:gridCol w:w="189"/>
        <w:gridCol w:w="964"/>
        <w:gridCol w:w="178"/>
        <w:gridCol w:w="964"/>
        <w:gridCol w:w="178"/>
        <w:gridCol w:w="964"/>
        <w:gridCol w:w="178"/>
        <w:gridCol w:w="964"/>
        <w:gridCol w:w="178"/>
        <w:gridCol w:w="964"/>
        <w:gridCol w:w="178"/>
        <w:gridCol w:w="964"/>
        <w:gridCol w:w="178"/>
        <w:gridCol w:w="964"/>
      </w:tblGrid>
      <w:tr w:rsidR="005F1095" w:rsidRPr="00137E8F" w14:paraId="03B109F6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0BF32AE5" w14:textId="77777777" w:rsidR="005F1095" w:rsidRPr="00137E8F" w:rsidRDefault="005F1095" w:rsidP="007E63A0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253" w:type="dxa"/>
            <w:gridSpan w:val="19"/>
            <w:vAlign w:val="bottom"/>
          </w:tcPr>
          <w:p w14:paraId="0A4B3EB3" w14:textId="7EEBD1EE" w:rsidR="005F1095" w:rsidRPr="005F1095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5F109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F1095" w:rsidRPr="00137E8F" w14:paraId="156F4939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4923E576" w14:textId="1D5F0205" w:rsidR="005F1095" w:rsidRPr="00137E8F" w:rsidRDefault="001A67DA" w:rsidP="007E63A0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06" w:type="dxa"/>
            <w:gridSpan w:val="3"/>
            <w:vAlign w:val="bottom"/>
          </w:tcPr>
          <w:p w14:paraId="4A522943" w14:textId="37E181B6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D05C296" w14:textId="77777777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17" w:type="dxa"/>
            <w:gridSpan w:val="3"/>
            <w:vAlign w:val="bottom"/>
          </w:tcPr>
          <w:p w14:paraId="332487BB" w14:textId="6139EC78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1B77E6A7" w14:textId="77777777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2BC4651" w14:textId="0631B122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BE25F0E" w14:textId="77777777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4DB62E1" w14:textId="680397CA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ราคาทุน </w:t>
            </w:r>
            <w:r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3F6D1C11" w14:textId="77777777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0DA1DB86" w14:textId="1CD1324D" w:rsidR="005F1095" w:rsidRPr="00137E8F" w:rsidRDefault="005F1095" w:rsidP="007E63A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5F1095" w:rsidRPr="00137E8F" w14:paraId="75321A44" w14:textId="77777777" w:rsidTr="007E63A0">
        <w:trPr>
          <w:cantSplit/>
          <w:trHeight w:val="284"/>
          <w:tblHeader/>
        </w:trPr>
        <w:tc>
          <w:tcPr>
            <w:tcW w:w="3686" w:type="dxa"/>
          </w:tcPr>
          <w:p w14:paraId="792C92F6" w14:textId="77777777" w:rsidR="005F1095" w:rsidRPr="00137E8F" w:rsidRDefault="005F1095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3E0ED3CA" w14:textId="2FAB7C73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59DFBFED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7D2D53D" w14:textId="60D2268F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6E4B85CF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25951C1" w14:textId="791E3388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9" w:type="dxa"/>
          </w:tcPr>
          <w:p w14:paraId="17A24730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791A965" w14:textId="16ABE4B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3A1C60EF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DBF711C" w14:textId="5B720124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64633987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DA2E1B5" w14:textId="3FA2B8EA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7CB9CBA5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C6728C" w14:textId="609CC5FE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1E255D92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A83757F" w14:textId="79648B12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403F393E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483CA87" w14:textId="21381DAA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5EFD7010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BC0F98B" w14:textId="00D6BA6F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</w:tr>
      <w:tr w:rsidR="005F1095" w:rsidRPr="00137E8F" w14:paraId="320C4CD6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5F330804" w14:textId="77777777" w:rsidR="005F1095" w:rsidRPr="00137E8F" w:rsidRDefault="005F1095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253" w:type="dxa"/>
            <w:gridSpan w:val="19"/>
            <w:vAlign w:val="bottom"/>
          </w:tcPr>
          <w:p w14:paraId="31735EE5" w14:textId="0AE8CF07" w:rsidR="005F1095" w:rsidRPr="005F1095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  <w:r w:rsidRPr="005F1095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F1095" w:rsidRPr="00137E8F" w14:paraId="43C6694A" w14:textId="77777777" w:rsidTr="007E63A0">
        <w:trPr>
          <w:cantSplit/>
          <w:trHeight w:val="267"/>
        </w:trPr>
        <w:tc>
          <w:tcPr>
            <w:tcW w:w="3686" w:type="dxa"/>
          </w:tcPr>
          <w:p w14:paraId="3BBD0BAE" w14:textId="29CB0331" w:rsidR="005F1095" w:rsidRPr="00137E8F" w:rsidRDefault="005F1095" w:rsidP="005F1095">
            <w:pPr>
              <w:spacing w:line="120" w:lineRule="atLeast"/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Myanmar Osotspa  Company Limited</w:t>
            </w:r>
          </w:p>
        </w:tc>
        <w:tc>
          <w:tcPr>
            <w:tcW w:w="964" w:type="dxa"/>
            <w:vAlign w:val="bottom"/>
          </w:tcPr>
          <w:p w14:paraId="3B889057" w14:textId="14A592B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9,771</w:t>
            </w:r>
          </w:p>
        </w:tc>
        <w:tc>
          <w:tcPr>
            <w:tcW w:w="178" w:type="dxa"/>
          </w:tcPr>
          <w:p w14:paraId="427372F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1162FB4" w14:textId="59F5B6D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9,771</w:t>
            </w:r>
          </w:p>
        </w:tc>
        <w:tc>
          <w:tcPr>
            <w:tcW w:w="178" w:type="dxa"/>
          </w:tcPr>
          <w:p w14:paraId="5DD9E51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B30B48D" w14:textId="41972100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8,232</w:t>
            </w:r>
          </w:p>
        </w:tc>
        <w:tc>
          <w:tcPr>
            <w:tcW w:w="189" w:type="dxa"/>
          </w:tcPr>
          <w:p w14:paraId="1D12651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DDBAE27" w14:textId="702D834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8,232</w:t>
            </w:r>
          </w:p>
        </w:tc>
        <w:tc>
          <w:tcPr>
            <w:tcW w:w="178" w:type="dxa"/>
          </w:tcPr>
          <w:p w14:paraId="15A7282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A49857E" w14:textId="7DFE08D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(8,232)</w:t>
            </w:r>
          </w:p>
        </w:tc>
        <w:tc>
          <w:tcPr>
            <w:tcW w:w="178" w:type="dxa"/>
          </w:tcPr>
          <w:p w14:paraId="5410F56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2B664EF" w14:textId="2EFA516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(8,232)</w:t>
            </w:r>
          </w:p>
        </w:tc>
        <w:tc>
          <w:tcPr>
            <w:tcW w:w="178" w:type="dxa"/>
          </w:tcPr>
          <w:p w14:paraId="3C07E8A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3AC5B68" w14:textId="0DCAE6E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56350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03990AE" w14:textId="144A8ED5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2DB747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B75B24F" w14:textId="20E3164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57031B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F73AD25" w14:textId="712AE3C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1291DB4A" w14:textId="77777777" w:rsidTr="007E63A0">
        <w:trPr>
          <w:cantSplit/>
          <w:trHeight w:val="284"/>
        </w:trPr>
        <w:tc>
          <w:tcPr>
            <w:tcW w:w="3686" w:type="dxa"/>
            <w:vAlign w:val="bottom"/>
          </w:tcPr>
          <w:p w14:paraId="2DC217AC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OSOTSPA USA, INC.</w:t>
            </w:r>
          </w:p>
        </w:tc>
        <w:tc>
          <w:tcPr>
            <w:tcW w:w="964" w:type="dxa"/>
            <w:vAlign w:val="bottom"/>
          </w:tcPr>
          <w:p w14:paraId="2A7B5954" w14:textId="3A9E662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105,162</w:t>
            </w:r>
          </w:p>
        </w:tc>
        <w:tc>
          <w:tcPr>
            <w:tcW w:w="178" w:type="dxa"/>
          </w:tcPr>
          <w:p w14:paraId="6852ABA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91EB8D7" w14:textId="620EAEB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105,162</w:t>
            </w:r>
          </w:p>
        </w:tc>
        <w:tc>
          <w:tcPr>
            <w:tcW w:w="178" w:type="dxa"/>
          </w:tcPr>
          <w:p w14:paraId="2F268DE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AA5FB55" w14:textId="0B35EF3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160,644</w:t>
            </w:r>
          </w:p>
        </w:tc>
        <w:tc>
          <w:tcPr>
            <w:tcW w:w="189" w:type="dxa"/>
          </w:tcPr>
          <w:p w14:paraId="348B788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52EDC83" w14:textId="65BD91B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160,644</w:t>
            </w:r>
          </w:p>
        </w:tc>
        <w:tc>
          <w:tcPr>
            <w:tcW w:w="178" w:type="dxa"/>
          </w:tcPr>
          <w:p w14:paraId="5785A6E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BEBD8DF" w14:textId="48BB610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(160,644)</w:t>
            </w:r>
          </w:p>
        </w:tc>
        <w:tc>
          <w:tcPr>
            <w:tcW w:w="178" w:type="dxa"/>
          </w:tcPr>
          <w:p w14:paraId="688CAE2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1A3A4DC" w14:textId="29A2E089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(160,644)</w:t>
            </w:r>
          </w:p>
        </w:tc>
        <w:tc>
          <w:tcPr>
            <w:tcW w:w="178" w:type="dxa"/>
          </w:tcPr>
          <w:p w14:paraId="2B546A3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1A62AA6" w14:textId="1675413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47B8F9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DC8210B" w14:textId="053C46F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7F7E7F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3E1AD0" w14:textId="780FFA0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8C160B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9963590" w14:textId="0C3001C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0EE3417E" w14:textId="77777777" w:rsidTr="007E63A0">
        <w:trPr>
          <w:cantSplit/>
          <w:trHeight w:val="284"/>
        </w:trPr>
        <w:tc>
          <w:tcPr>
            <w:tcW w:w="3686" w:type="dxa"/>
            <w:vAlign w:val="bottom"/>
          </w:tcPr>
          <w:p w14:paraId="009650AC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LIZU Trading Handels GmbH</w:t>
            </w:r>
          </w:p>
        </w:tc>
        <w:tc>
          <w:tcPr>
            <w:tcW w:w="964" w:type="dxa"/>
            <w:vAlign w:val="bottom"/>
          </w:tcPr>
          <w:p w14:paraId="135EEC1E" w14:textId="4E50FAA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324,105</w:t>
            </w:r>
          </w:p>
        </w:tc>
        <w:tc>
          <w:tcPr>
            <w:tcW w:w="178" w:type="dxa"/>
          </w:tcPr>
          <w:p w14:paraId="7B3018A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B94FC50" w14:textId="468F1BF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324,105</w:t>
            </w:r>
          </w:p>
        </w:tc>
        <w:tc>
          <w:tcPr>
            <w:tcW w:w="178" w:type="dxa"/>
          </w:tcPr>
          <w:p w14:paraId="3E5D0D5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DA0527E" w14:textId="751EEC5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324,570</w:t>
            </w:r>
          </w:p>
        </w:tc>
        <w:tc>
          <w:tcPr>
            <w:tcW w:w="189" w:type="dxa"/>
          </w:tcPr>
          <w:p w14:paraId="09B82F7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8E32931" w14:textId="659B166D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324,570</w:t>
            </w:r>
          </w:p>
        </w:tc>
        <w:tc>
          <w:tcPr>
            <w:tcW w:w="178" w:type="dxa"/>
          </w:tcPr>
          <w:p w14:paraId="6786A26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4D7C07A" w14:textId="3D61AF1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(324,570)</w:t>
            </w:r>
          </w:p>
        </w:tc>
        <w:tc>
          <w:tcPr>
            <w:tcW w:w="178" w:type="dxa"/>
          </w:tcPr>
          <w:p w14:paraId="572930C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C1AFEFA" w14:textId="7800F0F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(324,570)</w:t>
            </w:r>
          </w:p>
        </w:tc>
        <w:tc>
          <w:tcPr>
            <w:tcW w:w="178" w:type="dxa"/>
          </w:tcPr>
          <w:p w14:paraId="09A1F90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73249FB" w14:textId="607BD4D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F1B416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287FC3D" w14:textId="4340FC48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E41142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A8C3F4F" w14:textId="1C8AA74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30A5CC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49FBB5A" w14:textId="1DA877D8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7FE50358" w14:textId="77777777" w:rsidTr="007E63A0">
        <w:trPr>
          <w:cantSplit/>
          <w:trHeight w:val="284"/>
        </w:trPr>
        <w:tc>
          <w:tcPr>
            <w:tcW w:w="3686" w:type="dxa"/>
          </w:tcPr>
          <w:p w14:paraId="3F54316D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โอสถสภา แดรี่ จำกัด</w:t>
            </w:r>
          </w:p>
        </w:tc>
        <w:tc>
          <w:tcPr>
            <w:tcW w:w="964" w:type="dxa"/>
            <w:vAlign w:val="bottom"/>
          </w:tcPr>
          <w:p w14:paraId="535FD3E3" w14:textId="6442423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463,567</w:t>
            </w:r>
          </w:p>
        </w:tc>
        <w:tc>
          <w:tcPr>
            <w:tcW w:w="178" w:type="dxa"/>
          </w:tcPr>
          <w:p w14:paraId="466D515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E509A49" w14:textId="7F2EEDF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463,567</w:t>
            </w:r>
          </w:p>
        </w:tc>
        <w:tc>
          <w:tcPr>
            <w:tcW w:w="178" w:type="dxa"/>
          </w:tcPr>
          <w:p w14:paraId="1FC4307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53BAECD" w14:textId="12D56659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189" w:type="dxa"/>
          </w:tcPr>
          <w:p w14:paraId="28F914D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8A67EE5" w14:textId="7A018FDD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178" w:type="dxa"/>
          </w:tcPr>
          <w:p w14:paraId="58BE3FC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8A9D418" w14:textId="33121BB8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34C46F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C19BB2A" w14:textId="62416F0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FC02C7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C783840" w14:textId="25DC4E9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178" w:type="dxa"/>
          </w:tcPr>
          <w:p w14:paraId="1EAD75B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455B29E" w14:textId="43A7FD4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178" w:type="dxa"/>
          </w:tcPr>
          <w:p w14:paraId="41901C6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7FBDDAC" w14:textId="71AE2A0D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A50E7D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2C44DAF" w14:textId="1F95364D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5A2AA552" w14:textId="77777777" w:rsidTr="007E63A0">
        <w:trPr>
          <w:cantSplit/>
          <w:trHeight w:val="284"/>
        </w:trPr>
        <w:tc>
          <w:tcPr>
            <w:tcW w:w="3686" w:type="dxa"/>
          </w:tcPr>
          <w:p w14:paraId="0FBE3FD5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วีวอง (ประเทศไทย)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</w:p>
        </w:tc>
        <w:tc>
          <w:tcPr>
            <w:tcW w:w="964" w:type="dxa"/>
            <w:vAlign w:val="bottom"/>
          </w:tcPr>
          <w:p w14:paraId="1E88FBBD" w14:textId="20240CD6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7861D5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82E4327" w14:textId="6AD63A4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8" w:type="dxa"/>
          </w:tcPr>
          <w:p w14:paraId="134E276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1D2D933" w14:textId="4483E753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</w:tcPr>
          <w:p w14:paraId="42F02E1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12F3333" w14:textId="76A2144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8" w:type="dxa"/>
          </w:tcPr>
          <w:p w14:paraId="18F35C4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2A5BA10" w14:textId="15A29323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725D88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5A07AAE" w14:textId="204C38A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(50,000)</w:t>
            </w:r>
          </w:p>
        </w:tc>
        <w:tc>
          <w:tcPr>
            <w:tcW w:w="178" w:type="dxa"/>
          </w:tcPr>
          <w:p w14:paraId="2E4186B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8CEFA47" w14:textId="5A774FE9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EF9447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C6CE13F" w14:textId="7F8A129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902D1B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CAB7C7" w14:textId="509F440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E84012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CFB2797" w14:textId="4CD9E71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687C2F86" w14:textId="77777777" w:rsidTr="007E63A0">
        <w:trPr>
          <w:cantSplit/>
          <w:trHeight w:val="284"/>
        </w:trPr>
        <w:tc>
          <w:tcPr>
            <w:tcW w:w="3686" w:type="dxa"/>
          </w:tcPr>
          <w:p w14:paraId="636CBE59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สำนักพิมพ์สวัสดี จำกัด</w:t>
            </w:r>
          </w:p>
        </w:tc>
        <w:tc>
          <w:tcPr>
            <w:tcW w:w="964" w:type="dxa"/>
            <w:vAlign w:val="bottom"/>
          </w:tcPr>
          <w:p w14:paraId="7ED6DCDB" w14:textId="70B0EA6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0F4E18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3E3AC4E" w14:textId="2F2170E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4314D01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055F1CC" w14:textId="384B7D5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9" w:type="dxa"/>
          </w:tcPr>
          <w:p w14:paraId="1A207C1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DB11CF3" w14:textId="1325545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F94B6D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C46A012" w14:textId="4B27592B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2A77F4E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49308A2" w14:textId="71F08191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FCBE10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F4B75B8" w14:textId="22D9277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0AC5EBE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6F1F89F" w14:textId="6BC54A7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0107C58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C0FB5E5" w14:textId="4C33F9ED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A2D8C7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C31AB10" w14:textId="092C0E4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03D39F15" w14:textId="77777777" w:rsidTr="007E63A0">
        <w:trPr>
          <w:cantSplit/>
          <w:trHeight w:val="284"/>
        </w:trPr>
        <w:tc>
          <w:tcPr>
            <w:tcW w:w="3686" w:type="dxa"/>
          </w:tcPr>
          <w:p w14:paraId="7F3806AD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กรีนสวิลล์ จำกัด</w:t>
            </w:r>
          </w:p>
        </w:tc>
        <w:tc>
          <w:tcPr>
            <w:tcW w:w="964" w:type="dxa"/>
            <w:vAlign w:val="bottom"/>
          </w:tcPr>
          <w:p w14:paraId="24DFA2CE" w14:textId="0F2B85E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78" w:type="dxa"/>
          </w:tcPr>
          <w:p w14:paraId="18AF6AA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275838A" w14:textId="3D7DA85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78" w:type="dxa"/>
          </w:tcPr>
          <w:p w14:paraId="19877E4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14422A4" w14:textId="107FFFDD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89" w:type="dxa"/>
          </w:tcPr>
          <w:p w14:paraId="658AB4C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36FF806" w14:textId="6B45884C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78" w:type="dxa"/>
          </w:tcPr>
          <w:p w14:paraId="4E4554D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9D10010" w14:textId="473819D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361D44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6FA2622" w14:textId="5ECB8EE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9E486E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5D531E" w14:textId="4B850A2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78" w:type="dxa"/>
          </w:tcPr>
          <w:p w14:paraId="150FF6D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EA66344" w14:textId="65F8CE5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178" w:type="dxa"/>
          </w:tcPr>
          <w:p w14:paraId="618850E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3D6763C" w14:textId="22318A0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673,729</w:t>
            </w:r>
          </w:p>
        </w:tc>
        <w:tc>
          <w:tcPr>
            <w:tcW w:w="178" w:type="dxa"/>
          </w:tcPr>
          <w:p w14:paraId="0B24C00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3E92F97" w14:textId="4072B20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149,495</w:t>
            </w:r>
          </w:p>
        </w:tc>
      </w:tr>
      <w:tr w:rsidR="005F1095" w:rsidRPr="00137E8F" w14:paraId="437826CB" w14:textId="77777777" w:rsidTr="007E63A0">
        <w:trPr>
          <w:cantSplit/>
          <w:trHeight w:val="284"/>
        </w:trPr>
        <w:tc>
          <w:tcPr>
            <w:tcW w:w="3686" w:type="dxa"/>
          </w:tcPr>
          <w:p w14:paraId="688A9955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สยามกลาส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อินดัสทรี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</w:p>
        </w:tc>
        <w:tc>
          <w:tcPr>
            <w:tcW w:w="964" w:type="dxa"/>
            <w:vAlign w:val="bottom"/>
          </w:tcPr>
          <w:p w14:paraId="61ED7D16" w14:textId="3B71198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400,000</w:t>
            </w:r>
          </w:p>
        </w:tc>
        <w:tc>
          <w:tcPr>
            <w:tcW w:w="178" w:type="dxa"/>
          </w:tcPr>
          <w:p w14:paraId="0204895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EE4A276" w14:textId="1C9B046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400,000</w:t>
            </w:r>
          </w:p>
        </w:tc>
        <w:tc>
          <w:tcPr>
            <w:tcW w:w="178" w:type="dxa"/>
          </w:tcPr>
          <w:p w14:paraId="03CEB91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439712B" w14:textId="7E043E1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429,782</w:t>
            </w:r>
          </w:p>
        </w:tc>
        <w:tc>
          <w:tcPr>
            <w:tcW w:w="189" w:type="dxa"/>
          </w:tcPr>
          <w:p w14:paraId="6A0626C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5E382E3" w14:textId="154743F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429,782</w:t>
            </w:r>
          </w:p>
        </w:tc>
        <w:tc>
          <w:tcPr>
            <w:tcW w:w="178" w:type="dxa"/>
          </w:tcPr>
          <w:p w14:paraId="6CD6545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24715B0" w14:textId="54D43A88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31B338F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44E99BB" w14:textId="310DA261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C733C9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B60CF3C" w14:textId="5F1890A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429,782</w:t>
            </w:r>
          </w:p>
        </w:tc>
        <w:tc>
          <w:tcPr>
            <w:tcW w:w="178" w:type="dxa"/>
          </w:tcPr>
          <w:p w14:paraId="1E9D1B5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D0CB055" w14:textId="207E0BF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429,782</w:t>
            </w:r>
          </w:p>
        </w:tc>
        <w:tc>
          <w:tcPr>
            <w:tcW w:w="178" w:type="dxa"/>
          </w:tcPr>
          <w:p w14:paraId="52D8B9C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11BDEDD" w14:textId="4593D17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156,999</w:t>
            </w:r>
          </w:p>
        </w:tc>
        <w:tc>
          <w:tcPr>
            <w:tcW w:w="178" w:type="dxa"/>
          </w:tcPr>
          <w:p w14:paraId="2E2F564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CC45830" w14:textId="1BE7FF06" w:rsidR="005F1095" w:rsidRPr="00137E8F" w:rsidRDefault="005F1095" w:rsidP="005F1095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795142A4" w14:textId="77777777" w:rsidTr="007E63A0">
        <w:trPr>
          <w:cantSplit/>
          <w:trHeight w:val="254"/>
        </w:trPr>
        <w:tc>
          <w:tcPr>
            <w:tcW w:w="3686" w:type="dxa"/>
            <w:vAlign w:val="bottom"/>
          </w:tcPr>
          <w:p w14:paraId="73750F3D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โอสถสภา เบฟเวอเรจ 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4B1CBAB4" w14:textId="7CECC51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78" w:type="dxa"/>
          </w:tcPr>
          <w:p w14:paraId="64E8397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8336023" w14:textId="0315584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78" w:type="dxa"/>
          </w:tcPr>
          <w:p w14:paraId="038FEEC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5FBE2E6" w14:textId="2C9FA529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89" w:type="dxa"/>
          </w:tcPr>
          <w:p w14:paraId="4DC31D3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99FFFF8" w14:textId="0909886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78" w:type="dxa"/>
          </w:tcPr>
          <w:p w14:paraId="4A41020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1383AFC" w14:textId="756F4F45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34CBD8A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2BAC17A" w14:textId="7595EA5C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86E99B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5B87A28" w14:textId="7BE8AE2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78" w:type="dxa"/>
          </w:tcPr>
          <w:p w14:paraId="672FC17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3494C0C" w14:textId="0C2E4C3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354,950</w:t>
            </w:r>
          </w:p>
        </w:tc>
        <w:tc>
          <w:tcPr>
            <w:tcW w:w="178" w:type="dxa"/>
          </w:tcPr>
          <w:p w14:paraId="598C921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F1E5973" w14:textId="5F5BA31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547,865</w:t>
            </w:r>
          </w:p>
        </w:tc>
        <w:tc>
          <w:tcPr>
            <w:tcW w:w="178" w:type="dxa"/>
          </w:tcPr>
          <w:p w14:paraId="541CAB6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4695E3E" w14:textId="690DDE79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60,342</w:t>
            </w:r>
          </w:p>
        </w:tc>
      </w:tr>
      <w:tr w:rsidR="005F1095" w:rsidRPr="00137E8F" w14:paraId="333226FE" w14:textId="77777777" w:rsidTr="007E63A0">
        <w:trPr>
          <w:cantSplit/>
          <w:trHeight w:val="267"/>
        </w:trPr>
        <w:tc>
          <w:tcPr>
            <w:tcW w:w="3686" w:type="dxa"/>
            <w:vAlign w:val="bottom"/>
          </w:tcPr>
          <w:p w14:paraId="3D7690C7" w14:textId="77777777" w:rsidR="005F1095" w:rsidRPr="00FC6318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บริษัท เอสเอบี เอาว์ซอส จำกัด</w:t>
            </w:r>
          </w:p>
        </w:tc>
        <w:tc>
          <w:tcPr>
            <w:tcW w:w="964" w:type="dxa"/>
            <w:vAlign w:val="bottom"/>
          </w:tcPr>
          <w:p w14:paraId="6A977DF0" w14:textId="225262B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9A3A72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0C762C9" w14:textId="3BF1785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558632E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C25A9DD" w14:textId="43C772A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9" w:type="dxa"/>
          </w:tcPr>
          <w:p w14:paraId="6527802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956440B" w14:textId="5145284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47B6EDF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579FE98" w14:textId="3AF7990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022A9ED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8FF8F27" w14:textId="02102330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05734F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F7954B8" w14:textId="360CB3B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67DA734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BA717F4" w14:textId="2E1E9F8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770DC95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1C91A14" w14:textId="00CDED1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15,997</w:t>
            </w:r>
          </w:p>
        </w:tc>
        <w:tc>
          <w:tcPr>
            <w:tcW w:w="178" w:type="dxa"/>
          </w:tcPr>
          <w:p w14:paraId="5A2C240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03CAFD5" w14:textId="6AE7D03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33B25BFA" w14:textId="77777777" w:rsidTr="007E63A0">
        <w:trPr>
          <w:cantSplit/>
          <w:trHeight w:val="521"/>
        </w:trPr>
        <w:tc>
          <w:tcPr>
            <w:tcW w:w="3686" w:type="dxa"/>
            <w:vAlign w:val="bottom"/>
          </w:tcPr>
          <w:p w14:paraId="260EA2FC" w14:textId="6BAC6818" w:rsidR="005F1095" w:rsidRPr="00FC6318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บริษัท โอสถสภา อินโนเวชั่น</w:t>
            </w:r>
            <w:r w:rsidRPr="00FC63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เซ็นเตอร์</w:t>
            </w:r>
            <w:r w:rsidRPr="00FC63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  <w:r w:rsidRPr="00FC63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</w:t>
            </w: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(เดิมชื่อ</w:t>
            </w:r>
            <w:r w:rsidRPr="00FC63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C6318">
              <w:rPr>
                <w:rFonts w:ascii="AngsanaUPC" w:hAnsi="AngsanaUPC" w:cs="AngsanaUPC"/>
                <w:sz w:val="28"/>
                <w:szCs w:val="28"/>
                <w:cs/>
              </w:rPr>
              <w:t>บริษัท วอลล์กรีน จำกัด)</w:t>
            </w:r>
          </w:p>
        </w:tc>
        <w:tc>
          <w:tcPr>
            <w:tcW w:w="964" w:type="dxa"/>
            <w:vAlign w:val="bottom"/>
          </w:tcPr>
          <w:p w14:paraId="149B3240" w14:textId="7328B40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31,300</w:t>
            </w:r>
          </w:p>
        </w:tc>
        <w:tc>
          <w:tcPr>
            <w:tcW w:w="178" w:type="dxa"/>
          </w:tcPr>
          <w:p w14:paraId="6BCF2E0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0E38716" w14:textId="565090C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11A0BB6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3C2158E" w14:textId="185BB7A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31,300</w:t>
            </w:r>
          </w:p>
        </w:tc>
        <w:tc>
          <w:tcPr>
            <w:tcW w:w="189" w:type="dxa"/>
          </w:tcPr>
          <w:p w14:paraId="3A34DE4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32694E9" w14:textId="376BB61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77DF39A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3F1A547" w14:textId="4FD34A89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1222A29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A9EA4D3" w14:textId="0CDDB980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93F5DC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55573FA" w14:textId="4C97DE7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31,300</w:t>
            </w:r>
          </w:p>
        </w:tc>
        <w:tc>
          <w:tcPr>
            <w:tcW w:w="178" w:type="dxa"/>
          </w:tcPr>
          <w:p w14:paraId="6A42642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01BD2D7" w14:textId="4284587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1B1BFE9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1B73822" w14:textId="66F333ED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20,395</w:t>
            </w:r>
          </w:p>
        </w:tc>
        <w:tc>
          <w:tcPr>
            <w:tcW w:w="178" w:type="dxa"/>
          </w:tcPr>
          <w:p w14:paraId="60BC095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C2BB457" w14:textId="6A6FDE9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0EC841D9" w14:textId="77777777" w:rsidTr="007E63A0">
        <w:trPr>
          <w:cantSplit/>
          <w:trHeight w:val="284"/>
        </w:trPr>
        <w:tc>
          <w:tcPr>
            <w:tcW w:w="3686" w:type="dxa"/>
            <w:vAlign w:val="bottom"/>
          </w:tcPr>
          <w:p w14:paraId="36FD3EF4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สยามกลาสอยุธยา จำกัด</w:t>
            </w:r>
          </w:p>
        </w:tc>
        <w:tc>
          <w:tcPr>
            <w:tcW w:w="964" w:type="dxa"/>
            <w:vAlign w:val="bottom"/>
          </w:tcPr>
          <w:p w14:paraId="196F97C6" w14:textId="0C19C28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780,000</w:t>
            </w:r>
          </w:p>
        </w:tc>
        <w:tc>
          <w:tcPr>
            <w:tcW w:w="178" w:type="dxa"/>
          </w:tcPr>
          <w:p w14:paraId="760B18B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91E4FFC" w14:textId="0625DFE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480,000</w:t>
            </w:r>
          </w:p>
        </w:tc>
        <w:tc>
          <w:tcPr>
            <w:tcW w:w="178" w:type="dxa"/>
          </w:tcPr>
          <w:p w14:paraId="14486F9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AEF5435" w14:textId="5E41904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780,000</w:t>
            </w:r>
          </w:p>
        </w:tc>
        <w:tc>
          <w:tcPr>
            <w:tcW w:w="189" w:type="dxa"/>
          </w:tcPr>
          <w:p w14:paraId="72F3964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F7DA07" w14:textId="1941234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480,000</w:t>
            </w:r>
          </w:p>
        </w:tc>
        <w:tc>
          <w:tcPr>
            <w:tcW w:w="178" w:type="dxa"/>
          </w:tcPr>
          <w:p w14:paraId="7BD9CAF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EF7AC57" w14:textId="49B33A8B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17F0D2C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B1399DE" w14:textId="06B82563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0C501C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2930C44" w14:textId="0EFDFC4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780,000</w:t>
            </w:r>
          </w:p>
        </w:tc>
        <w:tc>
          <w:tcPr>
            <w:tcW w:w="178" w:type="dxa"/>
          </w:tcPr>
          <w:p w14:paraId="4E50A3A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7BCCF21" w14:textId="100942B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480,000</w:t>
            </w:r>
          </w:p>
        </w:tc>
        <w:tc>
          <w:tcPr>
            <w:tcW w:w="178" w:type="dxa"/>
          </w:tcPr>
          <w:p w14:paraId="07E1F3E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6EF0C3A" w14:textId="1C01B0A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787,332</w:t>
            </w:r>
          </w:p>
        </w:tc>
        <w:tc>
          <w:tcPr>
            <w:tcW w:w="178" w:type="dxa"/>
          </w:tcPr>
          <w:p w14:paraId="52BCF92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099290B" w14:textId="28BF6CC8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47A8E3BE" w14:textId="77777777" w:rsidTr="007E63A0">
        <w:trPr>
          <w:cantSplit/>
          <w:trHeight w:val="284"/>
        </w:trPr>
        <w:tc>
          <w:tcPr>
            <w:tcW w:w="3686" w:type="dxa"/>
            <w:vAlign w:val="bottom"/>
          </w:tcPr>
          <w:p w14:paraId="763618E4" w14:textId="514CA300" w:rsidR="005F1095" w:rsidRPr="00137E8F" w:rsidRDefault="00F03A1A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บริษัท เอสเอสบี เอ็นเตอร์ไพร</w:t>
            </w:r>
            <w:r w:rsidR="005F1095" w:rsidRPr="00137E8F">
              <w:rPr>
                <w:rFonts w:ascii="AngsanaUPC" w:hAnsi="AngsanaUPC" w:cs="AngsanaUPC"/>
                <w:sz w:val="28"/>
                <w:szCs w:val="28"/>
                <w:cs/>
              </w:rPr>
              <w:t>ซ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="005F1095"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64" w:type="dxa"/>
            <w:vAlign w:val="bottom"/>
          </w:tcPr>
          <w:p w14:paraId="4E1C208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6F72205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819742D" w14:textId="22C15F4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7D7B7E4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38AA99A" w14:textId="39EE13D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9" w:type="dxa"/>
          </w:tcPr>
          <w:p w14:paraId="5BE771A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4B29D3" w14:textId="05D8740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004CAD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50B724E" w14:textId="6D4CA28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17F0543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FEAC525" w14:textId="62293264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3B4ACF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D302FCC" w14:textId="60E2B13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2E27ADE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AD11CE8" w14:textId="06A2C9E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6C167ED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F84C640" w14:textId="025759A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134,973</w:t>
            </w:r>
          </w:p>
        </w:tc>
        <w:tc>
          <w:tcPr>
            <w:tcW w:w="178" w:type="dxa"/>
          </w:tcPr>
          <w:p w14:paraId="6755CEB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C782179" w14:textId="36AEB4A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79,984</w:t>
            </w:r>
          </w:p>
        </w:tc>
      </w:tr>
      <w:tr w:rsidR="005F1095" w:rsidRPr="00137E8F" w14:paraId="36CE78B5" w14:textId="77777777" w:rsidTr="007E63A0">
        <w:trPr>
          <w:cantSplit/>
          <w:trHeight w:val="284"/>
        </w:trPr>
        <w:tc>
          <w:tcPr>
            <w:tcW w:w="3686" w:type="dxa"/>
          </w:tcPr>
          <w:p w14:paraId="774CB4A8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สยามคัลเล็ต จำกัด</w:t>
            </w:r>
          </w:p>
        </w:tc>
        <w:tc>
          <w:tcPr>
            <w:tcW w:w="964" w:type="dxa"/>
            <w:vAlign w:val="bottom"/>
          </w:tcPr>
          <w:p w14:paraId="51A47EA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0618025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E9B32F8" w14:textId="085027E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1408DF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2FF2252" w14:textId="05A8A14C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9" w:type="dxa"/>
          </w:tcPr>
          <w:p w14:paraId="133E10A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0C7F379" w14:textId="5900EAD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4C77452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821919F" w14:textId="42E7AA26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7748E33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7AB5CA5" w14:textId="60F9BA7F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662B01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825ECCF" w14:textId="755B9B5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010BAF1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9567B0F" w14:textId="4346753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19F82F9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04A4D31" w14:textId="360C893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89,382</w:t>
            </w:r>
          </w:p>
        </w:tc>
        <w:tc>
          <w:tcPr>
            <w:tcW w:w="178" w:type="dxa"/>
          </w:tcPr>
          <w:p w14:paraId="53D2793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A101A51" w14:textId="61E9724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73648066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42876C24" w14:textId="77777777" w:rsidR="005F1095" w:rsidRPr="00137E8F" w:rsidRDefault="005F1095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253" w:type="dxa"/>
            <w:gridSpan w:val="19"/>
            <w:vAlign w:val="bottom"/>
          </w:tcPr>
          <w:p w14:paraId="604C8A5A" w14:textId="77777777" w:rsidR="005F1095" w:rsidRPr="005F1095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5F109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F1095" w:rsidRPr="00137E8F" w14:paraId="5DD4D3A9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719EC3DC" w14:textId="1E9D19BC" w:rsidR="005F1095" w:rsidRPr="00137E8F" w:rsidRDefault="001A67DA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06" w:type="dxa"/>
            <w:gridSpan w:val="3"/>
            <w:vAlign w:val="bottom"/>
          </w:tcPr>
          <w:p w14:paraId="72CCC408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34896383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17" w:type="dxa"/>
            <w:gridSpan w:val="3"/>
            <w:vAlign w:val="bottom"/>
          </w:tcPr>
          <w:p w14:paraId="15BB7521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38932FA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1757F4E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3A1AF0D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0CC545CA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ราคาทุน </w:t>
            </w:r>
            <w:r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0713157A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022B9A8D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5F1095" w:rsidRPr="00137E8F" w14:paraId="3E893FF8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48C8DC54" w14:textId="77777777" w:rsidR="005F1095" w:rsidRPr="00137E8F" w:rsidRDefault="005F1095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5CB95C81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4E1EA079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7FF131C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5F8CC1C8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5F300BB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9" w:type="dxa"/>
          </w:tcPr>
          <w:p w14:paraId="466FCF10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A677D71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7F442FB7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5E76D3F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4A570E23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8C61F1F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33A4A9E6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F16BAE4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360C8A9B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A2E249E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14:paraId="773F7FBC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A14544B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</w:tcPr>
          <w:p w14:paraId="58F2AAF8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095D13F" w14:textId="77777777" w:rsidR="005F1095" w:rsidRPr="00137E8F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2560</w:t>
            </w:r>
          </w:p>
        </w:tc>
      </w:tr>
      <w:tr w:rsidR="005F1095" w:rsidRPr="00137E8F" w14:paraId="41C3826E" w14:textId="77777777" w:rsidTr="00C604FC">
        <w:trPr>
          <w:cantSplit/>
          <w:trHeight w:val="284"/>
          <w:tblHeader/>
        </w:trPr>
        <w:tc>
          <w:tcPr>
            <w:tcW w:w="3686" w:type="dxa"/>
          </w:tcPr>
          <w:p w14:paraId="3267DE18" w14:textId="77777777" w:rsidR="005F1095" w:rsidRPr="00137E8F" w:rsidRDefault="005F1095" w:rsidP="005F1095">
            <w:pPr>
              <w:ind w:right="-25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253" w:type="dxa"/>
            <w:gridSpan w:val="19"/>
            <w:vAlign w:val="bottom"/>
          </w:tcPr>
          <w:p w14:paraId="55BFFFC1" w14:textId="77777777" w:rsidR="005F1095" w:rsidRPr="005F1095" w:rsidRDefault="005F1095" w:rsidP="005F10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  <w:r w:rsidRPr="005F1095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F1095" w:rsidRPr="00137E8F" w14:paraId="2745A271" w14:textId="77777777" w:rsidTr="007E63A0">
        <w:trPr>
          <w:cantSplit/>
          <w:trHeight w:val="284"/>
        </w:trPr>
        <w:tc>
          <w:tcPr>
            <w:tcW w:w="3686" w:type="dxa"/>
          </w:tcPr>
          <w:p w14:paraId="3ADB62C1" w14:textId="09A4D6F5" w:rsidR="005F1095" w:rsidRPr="00137E8F" w:rsidRDefault="005F1095" w:rsidP="005F1095">
            <w:pPr>
              <w:ind w:right="-2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Osotspa Europe Limited</w:t>
            </w:r>
          </w:p>
        </w:tc>
        <w:tc>
          <w:tcPr>
            <w:tcW w:w="964" w:type="dxa"/>
            <w:vAlign w:val="bottom"/>
          </w:tcPr>
          <w:p w14:paraId="625B0EF6" w14:textId="2546798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266,237</w:t>
            </w:r>
          </w:p>
        </w:tc>
        <w:tc>
          <w:tcPr>
            <w:tcW w:w="178" w:type="dxa"/>
          </w:tcPr>
          <w:p w14:paraId="71425DA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A59DDEA" w14:textId="621F9920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266,237</w:t>
            </w:r>
          </w:p>
        </w:tc>
        <w:tc>
          <w:tcPr>
            <w:tcW w:w="178" w:type="dxa"/>
          </w:tcPr>
          <w:p w14:paraId="46B9251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4A33F16" w14:textId="14922C4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307,119</w:t>
            </w:r>
          </w:p>
        </w:tc>
        <w:tc>
          <w:tcPr>
            <w:tcW w:w="189" w:type="dxa"/>
          </w:tcPr>
          <w:p w14:paraId="6DBFACB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06882DA" w14:textId="4F11824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307,119</w:t>
            </w:r>
          </w:p>
        </w:tc>
        <w:tc>
          <w:tcPr>
            <w:tcW w:w="178" w:type="dxa"/>
          </w:tcPr>
          <w:p w14:paraId="6DD996C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54C2334" w14:textId="16A5B33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(307,119)</w:t>
            </w:r>
          </w:p>
        </w:tc>
        <w:tc>
          <w:tcPr>
            <w:tcW w:w="178" w:type="dxa"/>
          </w:tcPr>
          <w:p w14:paraId="37ADF3E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3C8FF9A" w14:textId="7D80223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(307,119)</w:t>
            </w:r>
          </w:p>
        </w:tc>
        <w:tc>
          <w:tcPr>
            <w:tcW w:w="178" w:type="dxa"/>
          </w:tcPr>
          <w:p w14:paraId="3C6E788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04D1DB8" w14:textId="23097231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6216D4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A459002" w14:textId="38483B8D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402A48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D56378A" w14:textId="614660F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1F1B6A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865DFBF" w14:textId="4C81283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5868A4F7" w14:textId="77777777" w:rsidTr="007E63A0">
        <w:trPr>
          <w:cantSplit/>
          <w:trHeight w:val="236"/>
        </w:trPr>
        <w:tc>
          <w:tcPr>
            <w:tcW w:w="3686" w:type="dxa"/>
          </w:tcPr>
          <w:p w14:paraId="7C04AE5C" w14:textId="36B12412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OSOTSPA LOI HEIN COMPANY LIMITED</w:t>
            </w:r>
          </w:p>
        </w:tc>
        <w:tc>
          <w:tcPr>
            <w:tcW w:w="964" w:type="dxa"/>
            <w:vAlign w:val="bottom"/>
          </w:tcPr>
          <w:p w14:paraId="22CA19D9" w14:textId="7C98A6C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33,907</w:t>
            </w:r>
          </w:p>
        </w:tc>
        <w:tc>
          <w:tcPr>
            <w:tcW w:w="178" w:type="dxa"/>
          </w:tcPr>
          <w:p w14:paraId="0F0DB7E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E4E6283" w14:textId="1A10BC1F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33,907</w:t>
            </w:r>
          </w:p>
        </w:tc>
        <w:tc>
          <w:tcPr>
            <w:tcW w:w="178" w:type="dxa"/>
          </w:tcPr>
          <w:p w14:paraId="4FDD126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0261CC5" w14:textId="47D19F6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16,646</w:t>
            </w:r>
          </w:p>
        </w:tc>
        <w:tc>
          <w:tcPr>
            <w:tcW w:w="189" w:type="dxa"/>
          </w:tcPr>
          <w:p w14:paraId="53A3F10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B941F87" w14:textId="6D50E66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16,646</w:t>
            </w:r>
          </w:p>
        </w:tc>
        <w:tc>
          <w:tcPr>
            <w:tcW w:w="178" w:type="dxa"/>
          </w:tcPr>
          <w:p w14:paraId="201904C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05D81AA" w14:textId="4F7A40E9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D39E6D1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90C0F1F" w14:textId="2772768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DF0D5E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0E106CB" w14:textId="751190E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16,646</w:t>
            </w:r>
          </w:p>
        </w:tc>
        <w:tc>
          <w:tcPr>
            <w:tcW w:w="178" w:type="dxa"/>
          </w:tcPr>
          <w:p w14:paraId="0ADA38F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F91918E" w14:textId="0B6A5F6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16,646</w:t>
            </w:r>
          </w:p>
        </w:tc>
        <w:tc>
          <w:tcPr>
            <w:tcW w:w="178" w:type="dxa"/>
          </w:tcPr>
          <w:p w14:paraId="4C00070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19EDC1" w14:textId="546F46E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36,067</w:t>
            </w:r>
          </w:p>
        </w:tc>
        <w:tc>
          <w:tcPr>
            <w:tcW w:w="178" w:type="dxa"/>
          </w:tcPr>
          <w:p w14:paraId="46E735E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3C0040F" w14:textId="00F80BB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63,988</w:t>
            </w:r>
          </w:p>
        </w:tc>
      </w:tr>
      <w:tr w:rsidR="005F1095" w:rsidRPr="00137E8F" w14:paraId="0CADB92D" w14:textId="77777777" w:rsidTr="007E63A0">
        <w:trPr>
          <w:cantSplit/>
          <w:trHeight w:val="284"/>
        </w:trPr>
        <w:tc>
          <w:tcPr>
            <w:tcW w:w="3686" w:type="dxa"/>
          </w:tcPr>
          <w:p w14:paraId="6B5BD36C" w14:textId="54A81734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964" w:type="dxa"/>
            <w:vAlign w:val="bottom"/>
          </w:tcPr>
          <w:p w14:paraId="0DE42549" w14:textId="0742A6E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1A97524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4770E2E" w14:textId="1C55973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7E3BD1B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667B813" w14:textId="6F17C70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89" w:type="dxa"/>
          </w:tcPr>
          <w:p w14:paraId="0A4373F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AF45A22" w14:textId="5362A43C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78" w:type="dxa"/>
          </w:tcPr>
          <w:p w14:paraId="7F6645CB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AFDE098" w14:textId="7AD95A33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6FA8200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F1D1F53" w14:textId="6158CE98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915CB8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ECE4DED" w14:textId="5B4B76B4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78" w:type="dxa"/>
          </w:tcPr>
          <w:p w14:paraId="32E871A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7B3156" w14:textId="70C78FE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78" w:type="dxa"/>
          </w:tcPr>
          <w:p w14:paraId="663DD3A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0950DDD" w14:textId="381A5BB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32,787</w:t>
            </w:r>
          </w:p>
        </w:tc>
        <w:tc>
          <w:tcPr>
            <w:tcW w:w="178" w:type="dxa"/>
          </w:tcPr>
          <w:p w14:paraId="012EBEA5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09985C6" w14:textId="2F0C2D3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65,675</w:t>
            </w:r>
          </w:p>
        </w:tc>
      </w:tr>
      <w:tr w:rsidR="005F1095" w:rsidRPr="00137E8F" w14:paraId="3731A0D9" w14:textId="77777777" w:rsidTr="007E63A0">
        <w:trPr>
          <w:cantSplit/>
          <w:trHeight w:val="284"/>
        </w:trPr>
        <w:tc>
          <w:tcPr>
            <w:tcW w:w="3686" w:type="dxa"/>
          </w:tcPr>
          <w:p w14:paraId="7FA5A852" w14:textId="77777777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Edelpure de Beauté Sàrl 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964" w:type="dxa"/>
            <w:vAlign w:val="bottom"/>
          </w:tcPr>
          <w:p w14:paraId="69AE0D1E" w14:textId="23092BB5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6B7367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53A34E1" w14:textId="3A3C4F3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690</w:t>
            </w:r>
          </w:p>
        </w:tc>
        <w:tc>
          <w:tcPr>
            <w:tcW w:w="178" w:type="dxa"/>
          </w:tcPr>
          <w:p w14:paraId="3C81BAC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50B74AE" w14:textId="57E9B99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</w:tcPr>
          <w:p w14:paraId="796050B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3C12B63" w14:textId="58C42F8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709</w:t>
            </w:r>
          </w:p>
        </w:tc>
        <w:tc>
          <w:tcPr>
            <w:tcW w:w="178" w:type="dxa"/>
          </w:tcPr>
          <w:p w14:paraId="6D95195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7F3C01A" w14:textId="119072E9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DBB7EB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A64C1D8" w14:textId="7359F93D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(709)</w:t>
            </w:r>
          </w:p>
        </w:tc>
        <w:tc>
          <w:tcPr>
            <w:tcW w:w="178" w:type="dxa"/>
          </w:tcPr>
          <w:p w14:paraId="004572E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D90B0CD" w14:textId="542DE8B6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730870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7B624AB" w14:textId="1A5CDA54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9E577E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1D19B5D" w14:textId="6CED626A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6F98BC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25DE547" w14:textId="79546D7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765C7BEB" w14:textId="77777777" w:rsidTr="007E63A0">
        <w:trPr>
          <w:cantSplit/>
          <w:trHeight w:val="284"/>
        </w:trPr>
        <w:tc>
          <w:tcPr>
            <w:tcW w:w="3686" w:type="dxa"/>
          </w:tcPr>
          <w:p w14:paraId="05F46653" w14:textId="74C43084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เอฟซี 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(2017)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จำกัด                     </w:t>
            </w:r>
          </w:p>
        </w:tc>
        <w:tc>
          <w:tcPr>
            <w:tcW w:w="964" w:type="dxa"/>
            <w:vAlign w:val="bottom"/>
          </w:tcPr>
          <w:p w14:paraId="05A334D9" w14:textId="31DE7F0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</w:tcPr>
          <w:p w14:paraId="00F2D63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12F1D81" w14:textId="2DB12C0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</w:tcPr>
          <w:p w14:paraId="66E1217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78BD24D" w14:textId="57E77E3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9" w:type="dxa"/>
          </w:tcPr>
          <w:p w14:paraId="0F4B25C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8188463" w14:textId="7F05744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50</w:t>
            </w:r>
          </w:p>
        </w:tc>
        <w:tc>
          <w:tcPr>
            <w:tcW w:w="178" w:type="dxa"/>
          </w:tcPr>
          <w:p w14:paraId="243AF31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D95CA5" w14:textId="0BFA813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    (50)</w:t>
            </w:r>
          </w:p>
        </w:tc>
        <w:tc>
          <w:tcPr>
            <w:tcW w:w="178" w:type="dxa"/>
          </w:tcPr>
          <w:p w14:paraId="51D43EB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C0A6F65" w14:textId="7CF80492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    (50)</w:t>
            </w:r>
          </w:p>
        </w:tc>
        <w:tc>
          <w:tcPr>
            <w:tcW w:w="178" w:type="dxa"/>
          </w:tcPr>
          <w:p w14:paraId="07067147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8E87743" w14:textId="0355A0CC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1613B4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03272A9" w14:textId="1BB81DF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0483CA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2F8120B" w14:textId="23362C25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160E0A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D8C31BA" w14:textId="1E738924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3B30C3B7" w14:textId="77777777" w:rsidTr="007E63A0">
        <w:trPr>
          <w:cantSplit/>
          <w:trHeight w:val="284"/>
        </w:trPr>
        <w:tc>
          <w:tcPr>
            <w:tcW w:w="3686" w:type="dxa"/>
          </w:tcPr>
          <w:p w14:paraId="550ACDEC" w14:textId="77777777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PT. M-150 INDONESIA</w:t>
            </w:r>
          </w:p>
        </w:tc>
        <w:tc>
          <w:tcPr>
            <w:tcW w:w="964" w:type="dxa"/>
            <w:vAlign w:val="bottom"/>
          </w:tcPr>
          <w:p w14:paraId="56C389B7" w14:textId="3FBC9CFE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4,071</w:t>
            </w:r>
          </w:p>
        </w:tc>
        <w:tc>
          <w:tcPr>
            <w:tcW w:w="178" w:type="dxa"/>
          </w:tcPr>
          <w:p w14:paraId="6E39A388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687119E" w14:textId="7F11F03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4,071</w:t>
            </w:r>
          </w:p>
        </w:tc>
        <w:tc>
          <w:tcPr>
            <w:tcW w:w="178" w:type="dxa"/>
          </w:tcPr>
          <w:p w14:paraId="0821DFA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6BB8F99" w14:textId="65CD181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5,384</w:t>
            </w:r>
          </w:p>
        </w:tc>
        <w:tc>
          <w:tcPr>
            <w:tcW w:w="189" w:type="dxa"/>
          </w:tcPr>
          <w:p w14:paraId="0FD4961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948D53C" w14:textId="50F631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5,384</w:t>
            </w:r>
          </w:p>
        </w:tc>
        <w:tc>
          <w:tcPr>
            <w:tcW w:w="178" w:type="dxa"/>
          </w:tcPr>
          <w:p w14:paraId="7D25E7D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9FB9C0E" w14:textId="048BAAD9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(5,384)</w:t>
            </w:r>
          </w:p>
        </w:tc>
        <w:tc>
          <w:tcPr>
            <w:tcW w:w="178" w:type="dxa"/>
          </w:tcPr>
          <w:p w14:paraId="7EF77F3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BA726C0" w14:textId="5675C44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(5,384)</w:t>
            </w:r>
          </w:p>
        </w:tc>
        <w:tc>
          <w:tcPr>
            <w:tcW w:w="178" w:type="dxa"/>
          </w:tcPr>
          <w:p w14:paraId="00D3F1C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B330D8B" w14:textId="1D34775D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2ED03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07CD218" w14:textId="0A2D053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6B2D1F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629E19B" w14:textId="1E4B3812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AAD4CE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4945FED" w14:textId="0C963CF5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5E6AD877" w14:textId="77777777" w:rsidTr="007E63A0">
        <w:trPr>
          <w:cantSplit/>
          <w:trHeight w:val="284"/>
        </w:trPr>
        <w:tc>
          <w:tcPr>
            <w:tcW w:w="3686" w:type="dxa"/>
          </w:tcPr>
          <w:p w14:paraId="691107F3" w14:textId="37FA2DEC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964" w:type="dxa"/>
            <w:vAlign w:val="bottom"/>
          </w:tcPr>
          <w:p w14:paraId="456F4372" w14:textId="15171B70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1,320,120</w:t>
            </w:r>
          </w:p>
        </w:tc>
        <w:tc>
          <w:tcPr>
            <w:tcW w:w="178" w:type="dxa"/>
          </w:tcPr>
          <w:p w14:paraId="1CE9D0F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587B4115" w14:textId="34438248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AB6E77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0B7CA636" w14:textId="168D02F3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1,320,120</w:t>
            </w:r>
          </w:p>
        </w:tc>
        <w:tc>
          <w:tcPr>
            <w:tcW w:w="189" w:type="dxa"/>
          </w:tcPr>
          <w:p w14:paraId="0822C91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F79C4E0" w14:textId="698E035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76B9A6C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</w:p>
        </w:tc>
        <w:tc>
          <w:tcPr>
            <w:tcW w:w="964" w:type="dxa"/>
            <w:vAlign w:val="bottom"/>
          </w:tcPr>
          <w:p w14:paraId="0CB1B2CA" w14:textId="323D5A3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78" w:type="dxa"/>
          </w:tcPr>
          <w:p w14:paraId="2F353EBB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518E37D3" w14:textId="77D7DC8E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0E9470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594CC5A" w14:textId="5DEF5052" w:rsidR="005F1095" w:rsidRPr="001A67DA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A67DA">
              <w:rPr>
                <w:rFonts w:ascii="AngsanaUPC" w:hAnsi="AngsanaUPC" w:cs="AngsanaUPC"/>
                <w:sz w:val="28"/>
                <w:szCs w:val="28"/>
                <w:lang w:bidi="th-TH"/>
              </w:rPr>
              <w:t>1,320,120</w:t>
            </w:r>
          </w:p>
        </w:tc>
        <w:tc>
          <w:tcPr>
            <w:tcW w:w="178" w:type="dxa"/>
          </w:tcPr>
          <w:p w14:paraId="3C87EE50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8C21329" w14:textId="2AF60E1B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</w:tcPr>
          <w:p w14:paraId="3C9AB8E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BC5E574" w14:textId="552D0EB9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20FCFD4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84D094F" w14:textId="656B57A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5F1095" w:rsidRPr="00137E8F" w14:paraId="2FD58F7C" w14:textId="77777777" w:rsidTr="006F1481">
        <w:trPr>
          <w:cantSplit/>
          <w:trHeight w:val="570"/>
        </w:trPr>
        <w:tc>
          <w:tcPr>
            <w:tcW w:w="3686" w:type="dxa"/>
          </w:tcPr>
          <w:p w14:paraId="2DFCDEBA" w14:textId="7FFE337A" w:rsidR="005F1095" w:rsidRPr="00137E8F" w:rsidRDefault="005F1095" w:rsidP="005F1095">
            <w:pPr>
              <w:ind w:left="205" w:right="-259" w:hanging="2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ฟิวเจอร์ มาร์เก็ตติ้ง คอมมิวนิเคชั่นส์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  <w:r w:rsidRPr="00137E8F">
              <w:rPr>
                <w:rFonts w:ascii="AngsanaUPC" w:hAnsi="AngsanaUPC" w:cs="AngsanaUPC"/>
                <w:sz w:val="28"/>
                <w:szCs w:val="28"/>
                <w:cs/>
              </w:rPr>
              <w:t>กรุ๊ป จำกัด</w:t>
            </w:r>
            <w:r w:rsidRPr="00137E8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B42008">
              <w:rPr>
                <w:rFonts w:ascii="AngsanaUPC" w:hAnsi="AngsanaUPC" w:cs="AngsanaUPC"/>
                <w:sz w:val="32"/>
                <w:szCs w:val="32"/>
                <w:vertAlign w:val="superscript"/>
              </w:rPr>
              <w:t>(1</w:t>
            </w:r>
            <w:r w:rsidR="002A5689" w:rsidRPr="002A5689">
              <w:rPr>
                <w:rFonts w:ascii="AngsanaUPC" w:hAnsi="AngsanaUPC" w:cs="AngsanaUPC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964" w:type="dxa"/>
            <w:vAlign w:val="bottom"/>
          </w:tcPr>
          <w:p w14:paraId="701F6176" w14:textId="313529F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ABE241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EEAD729" w14:textId="510227C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06F4D7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24D444C" w14:textId="15DB7DA1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41FCC46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BDF5F41" w14:textId="39886E50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EDC7D93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44B1EFA" w14:textId="4B40C543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7B79C62" w14:textId="77777777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75FE63F" w14:textId="28B44B40" w:rsidR="005F1095" w:rsidRPr="00137E8F" w:rsidRDefault="005F1095" w:rsidP="005F109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DFE1C2A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DC81DC0" w14:textId="5055933B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3470FA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71994E9" w14:textId="45CE37FF" w:rsidR="005F1095" w:rsidRPr="00137E8F" w:rsidRDefault="005F1095" w:rsidP="005F109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854D41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35B152F" w14:textId="16B5679E" w:rsidR="005F1095" w:rsidRPr="00137E8F" w:rsidRDefault="005F1095" w:rsidP="005F109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9AB3B56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3571BE3" w14:textId="13A4F081" w:rsidR="005F1095" w:rsidRPr="001A67DA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1A67DA">
              <w:rPr>
                <w:rFonts w:ascii="AngsanaUPC" w:hAnsi="AngsanaUPC" w:cs="AngsanaUPC"/>
                <w:sz w:val="28"/>
                <w:szCs w:val="28"/>
                <w:lang w:bidi="th-TH"/>
              </w:rPr>
              <w:t>163,600</w:t>
            </w:r>
          </w:p>
        </w:tc>
      </w:tr>
      <w:tr w:rsidR="005F1095" w:rsidRPr="00137E8F" w14:paraId="35F15302" w14:textId="77777777" w:rsidTr="00F90D60">
        <w:trPr>
          <w:cantSplit/>
          <w:trHeight w:val="346"/>
        </w:trPr>
        <w:tc>
          <w:tcPr>
            <w:tcW w:w="3686" w:type="dxa"/>
            <w:shd w:val="clear" w:color="auto" w:fill="auto"/>
          </w:tcPr>
          <w:p w14:paraId="43FF32FC" w14:textId="77777777" w:rsidR="005F1095" w:rsidRPr="00137E8F" w:rsidRDefault="005F1095" w:rsidP="005F1095">
            <w:pPr>
              <w:ind w:right="-259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581361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9A1C2AC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903E6CB" w14:textId="4B7C464D" w:rsidR="005F1095" w:rsidRPr="00137E8F" w:rsidRDefault="005F1095" w:rsidP="005F109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0F9C5C2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9D190" w14:textId="68FB04F3" w:rsidR="005F1095" w:rsidRPr="005F1095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5F109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3,839,807</w:t>
            </w:r>
          </w:p>
        </w:tc>
        <w:tc>
          <w:tcPr>
            <w:tcW w:w="189" w:type="dxa"/>
          </w:tcPr>
          <w:p w14:paraId="7EDC3B9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E4099" w14:textId="1908BA35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2,241,096</w:t>
            </w:r>
          </w:p>
        </w:tc>
        <w:tc>
          <w:tcPr>
            <w:tcW w:w="178" w:type="dxa"/>
          </w:tcPr>
          <w:p w14:paraId="558FD7BF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4AF32" w14:textId="3BCA28E6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(805,999)</w:t>
            </w:r>
          </w:p>
        </w:tc>
        <w:tc>
          <w:tcPr>
            <w:tcW w:w="178" w:type="dxa"/>
          </w:tcPr>
          <w:p w14:paraId="2BE100B1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04DB9" w14:textId="49F7360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(856,708)</w:t>
            </w:r>
          </w:p>
        </w:tc>
        <w:tc>
          <w:tcPr>
            <w:tcW w:w="178" w:type="dxa"/>
          </w:tcPr>
          <w:p w14:paraId="3AC8CC4D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92938" w14:textId="188B806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3,033,808</w:t>
            </w:r>
          </w:p>
        </w:tc>
        <w:tc>
          <w:tcPr>
            <w:tcW w:w="178" w:type="dxa"/>
          </w:tcPr>
          <w:p w14:paraId="7D82CB8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81DB3" w14:textId="283111C0" w:rsidR="005F1095" w:rsidRPr="001A67DA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A67D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1,384,388</w:t>
            </w:r>
          </w:p>
        </w:tc>
        <w:tc>
          <w:tcPr>
            <w:tcW w:w="178" w:type="dxa"/>
          </w:tcPr>
          <w:p w14:paraId="194E7FB9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EE42B" w14:textId="795A53D1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2,495,526</w:t>
            </w:r>
          </w:p>
        </w:tc>
        <w:tc>
          <w:tcPr>
            <w:tcW w:w="178" w:type="dxa"/>
          </w:tcPr>
          <w:p w14:paraId="7CC58FCE" w14:textId="77777777" w:rsidR="005F1095" w:rsidRPr="00137E8F" w:rsidRDefault="005F1095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66DDB" w14:textId="79102E1A" w:rsidR="005F1095" w:rsidRPr="00137E8F" w:rsidRDefault="005F1095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137E8F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583,084</w:t>
            </w:r>
          </w:p>
        </w:tc>
      </w:tr>
      <w:tr w:rsidR="00F90D60" w:rsidRPr="00137E8F" w14:paraId="7E732E03" w14:textId="77777777" w:rsidTr="00F90D60">
        <w:trPr>
          <w:cantSplit/>
          <w:trHeight w:val="346"/>
        </w:trPr>
        <w:tc>
          <w:tcPr>
            <w:tcW w:w="3686" w:type="dxa"/>
            <w:shd w:val="clear" w:color="auto" w:fill="auto"/>
          </w:tcPr>
          <w:p w14:paraId="1842600E" w14:textId="77777777" w:rsidR="00F90D60" w:rsidRPr="00137E8F" w:rsidRDefault="00F90D60" w:rsidP="005F1095">
            <w:pPr>
              <w:ind w:right="-259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56BB22E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F9F7849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3D65FBD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223999F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938EF" w14:textId="77777777" w:rsidR="00F90D60" w:rsidRPr="005F1095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449A104D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02DF7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A04E53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E987B6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D084ED8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5ACE0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48609AF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E3F3D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3CD7A3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93ED7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85C818A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27741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E05D692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0596B2" w14:textId="77777777" w:rsidR="00F90D60" w:rsidRPr="00137E8F" w:rsidRDefault="00F90D60" w:rsidP="005F109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90D60" w:rsidRPr="00137E8F" w14:paraId="2E6BB579" w14:textId="77777777" w:rsidTr="001A67DA">
        <w:trPr>
          <w:cantSplit/>
          <w:trHeight w:val="346"/>
        </w:trPr>
        <w:tc>
          <w:tcPr>
            <w:tcW w:w="14939" w:type="dxa"/>
            <w:gridSpan w:val="20"/>
            <w:shd w:val="clear" w:color="auto" w:fill="auto"/>
          </w:tcPr>
          <w:p w14:paraId="5B3C2BDD" w14:textId="50C740DF" w:rsidR="00F90D60" w:rsidRPr="00F90D60" w:rsidRDefault="00B42008" w:rsidP="002A5689">
            <w:pPr>
              <w:pStyle w:val="acctfourfigures"/>
              <w:tabs>
                <w:tab w:val="clear" w:pos="765"/>
              </w:tabs>
              <w:spacing w:line="240" w:lineRule="atLeast"/>
              <w:ind w:left="347" w:right="-79" w:hanging="347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vertAlign w:val="superscript"/>
                <w:lang w:bidi="th-TH"/>
              </w:rPr>
              <w:t>(1</w:t>
            </w:r>
            <w:r w:rsidR="002A5689" w:rsidRPr="00F55B0D">
              <w:rPr>
                <w:rFonts w:ascii="AngsanaUPC" w:hAnsi="AngsanaUPC" w:cs="AngsanaUPC"/>
                <w:sz w:val="32"/>
                <w:szCs w:val="32"/>
                <w:vertAlign w:val="superscript"/>
                <w:lang w:bidi="th-TH"/>
              </w:rPr>
              <w:t>)</w:t>
            </w:r>
            <w:r w:rsidR="002A5689" w:rsidRPr="00F55B0D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 </w:t>
            </w:r>
            <w:r w:rsidR="00F90D60" w:rsidRPr="00F55B0D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31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2560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เงินลงทุนในบริษัท ฟิวเจอร์ มาร์เก็ตติ้ง คอมมิวนิเคชั่นส์ กรุ๊ป จำกัด จำนวน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100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ล้านบาท ได้ถูก</w:t>
            </w:r>
            <w:r w:rsidR="007556F4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จัดประเภทเป็นสินทรัพย์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ไม่หมุนเวียนที่ถือไว้เพื่อขายตามหมายเหตุ</w:t>
            </w:r>
            <w:r w:rsidR="00F55B0D" w:rsidRPr="00F55B0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ข้อ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10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และบริษัทจำหน่ายเงินลงทุนดังกล่าวออกไป เมื่อวันที่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31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มกราคม </w:t>
            </w:r>
            <w:r w:rsidR="00F90D60" w:rsidRPr="00F55B0D">
              <w:rPr>
                <w:rFonts w:ascii="AngsanaUPC" w:hAnsi="AngsanaUPC" w:cs="AngsanaUPC"/>
                <w:sz w:val="28"/>
                <w:szCs w:val="28"/>
                <w:lang w:bidi="th-TH"/>
              </w:rPr>
              <w:t>2561</w:t>
            </w:r>
          </w:p>
        </w:tc>
      </w:tr>
    </w:tbl>
    <w:p w14:paraId="69132CE9" w14:textId="77777777" w:rsidR="00B367AD" w:rsidRPr="001932D5" w:rsidRDefault="00B367AD" w:rsidP="00BB037C">
      <w:pPr>
        <w:pStyle w:val="Heading3"/>
        <w:rPr>
          <w:rFonts w:cs="Angsana New"/>
          <w:i w:val="0"/>
          <w:iCs w:val="0"/>
          <w:sz w:val="30"/>
          <w:szCs w:val="30"/>
        </w:rPr>
        <w:sectPr w:rsidR="00B367AD" w:rsidRPr="001932D5" w:rsidSect="007E63A0">
          <w:footerReference w:type="default" r:id="rId15"/>
          <w:pgSz w:w="16840" w:h="11907" w:orient="landscape" w:code="9"/>
          <w:pgMar w:top="1151" w:right="691" w:bottom="1287" w:left="1168" w:header="720" w:footer="720" w:gutter="0"/>
          <w:cols w:space="720"/>
          <w:docGrid w:linePitch="326"/>
        </w:sectPr>
      </w:pPr>
    </w:p>
    <w:p w14:paraId="0559534B" w14:textId="77777777" w:rsidR="006501E4" w:rsidRPr="005C2D3F" w:rsidRDefault="006501E4" w:rsidP="003F23A3">
      <w:pPr>
        <w:pStyle w:val="block"/>
        <w:spacing w:after="0" w:line="240" w:lineRule="auto"/>
        <w:ind w:left="450"/>
        <w:jc w:val="thaiDistribute"/>
        <w:rPr>
          <w:rFonts w:cs="Angsana New"/>
          <w:color w:val="FFFFFF" w:themeColor="background1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</w:p>
    <w:p w14:paraId="4EDD1386" w14:textId="77777777" w:rsidR="00E43CA9" w:rsidRPr="005C2D3F" w:rsidRDefault="00E43CA9" w:rsidP="003F23A3">
      <w:pPr>
        <w:pStyle w:val="block"/>
        <w:spacing w:after="0" w:line="240" w:lineRule="auto"/>
        <w:ind w:left="450"/>
        <w:jc w:val="thaiDistribute"/>
        <w:rPr>
          <w:i/>
          <w:iCs/>
          <w:color w:val="0000FF"/>
          <w:sz w:val="30"/>
          <w:szCs w:val="30"/>
          <w:cs/>
          <w:lang w:bidi="th-TH"/>
        </w:rPr>
      </w:pPr>
    </w:p>
    <w:p w14:paraId="1242ED20" w14:textId="77777777" w:rsidR="00E43CA9" w:rsidRPr="005C2D3F" w:rsidRDefault="00E43CA9" w:rsidP="00E43CA9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2D3F">
        <w:rPr>
          <w:rFonts w:cs="Angsana New" w:hint="cs"/>
          <w:i/>
          <w:iCs/>
          <w:sz w:val="30"/>
          <w:szCs w:val="30"/>
          <w:cs/>
          <w:lang w:bidi="th-TH"/>
        </w:rPr>
        <w:t>การซื้อและจำหน่ายเงินลงทุน</w:t>
      </w:r>
    </w:p>
    <w:p w14:paraId="2C8F9841" w14:textId="77777777" w:rsidR="00E43CA9" w:rsidRDefault="00E43CA9" w:rsidP="00E43CA9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8EB1BF2" w14:textId="77777777" w:rsidR="00BA7791" w:rsidRPr="00A06E2F" w:rsidRDefault="00BA7791" w:rsidP="00FD287E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A06E2F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1817A1">
        <w:rPr>
          <w:rFonts w:cs="Angsana New"/>
          <w:i/>
          <w:iCs/>
          <w:sz w:val="30"/>
          <w:szCs w:val="30"/>
          <w:lang w:bidi="th-TH"/>
        </w:rPr>
        <w:t>2561</w:t>
      </w:r>
    </w:p>
    <w:p w14:paraId="4E9BFFEF" w14:textId="77777777" w:rsidR="00BA7791" w:rsidRPr="00AC4233" w:rsidRDefault="00BA7791" w:rsidP="00BA7791">
      <w:pPr>
        <w:pStyle w:val="block"/>
        <w:spacing w:after="0"/>
        <w:ind w:left="0"/>
        <w:jc w:val="thaiDistribute"/>
        <w:rPr>
          <w:rFonts w:cs="Angsana New"/>
          <w:sz w:val="30"/>
          <w:szCs w:val="30"/>
          <w:lang w:bidi="th-TH"/>
        </w:rPr>
      </w:pPr>
    </w:p>
    <w:p w14:paraId="51B658AD" w14:textId="33AC58AF" w:rsidR="00BA7791" w:rsidRPr="00FD287E" w:rsidRDefault="00BA7791" w:rsidP="00FD287E">
      <w:pPr>
        <w:pStyle w:val="block"/>
        <w:spacing w:after="0" w:line="240" w:lineRule="auto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FD287E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Pr="00FD287E">
        <w:rPr>
          <w:rFonts w:cs="Angsana New"/>
          <w:sz w:val="30"/>
          <w:szCs w:val="30"/>
          <w:lang w:bidi="th-TH"/>
        </w:rPr>
        <w:t xml:space="preserve">31 </w:t>
      </w:r>
      <w:r w:rsidRPr="00FD287E"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Pr="00FD287E">
        <w:rPr>
          <w:rFonts w:cs="Angsana New"/>
          <w:sz w:val="30"/>
          <w:szCs w:val="30"/>
          <w:lang w:bidi="th-TH"/>
        </w:rPr>
        <w:t xml:space="preserve">2561 </w:t>
      </w:r>
      <w:r w:rsidRPr="00FD287E">
        <w:rPr>
          <w:rFonts w:cs="Angsana New" w:hint="cs"/>
          <w:sz w:val="30"/>
          <w:szCs w:val="30"/>
          <w:cs/>
          <w:lang w:bidi="th-TH"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ตามมติที่ประชุมคณะกรรมการบริษัท เมื่อวันที่ </w:t>
      </w:r>
      <w:r w:rsidRPr="00FD287E">
        <w:rPr>
          <w:rFonts w:cs="Angsana New"/>
          <w:sz w:val="30"/>
          <w:szCs w:val="30"/>
          <w:lang w:bidi="th-TH"/>
        </w:rPr>
        <w:t xml:space="preserve">19 </w:t>
      </w:r>
      <w:r w:rsidRPr="00FD287E">
        <w:rPr>
          <w:rFonts w:cs="Angsana New" w:hint="cs"/>
          <w:sz w:val="30"/>
          <w:szCs w:val="30"/>
          <w:cs/>
          <w:lang w:bidi="th-TH"/>
        </w:rPr>
        <w:t xml:space="preserve">ธันวาคม </w:t>
      </w:r>
      <w:r w:rsidRPr="00FD287E">
        <w:rPr>
          <w:rFonts w:cs="Angsana New"/>
          <w:sz w:val="30"/>
          <w:szCs w:val="30"/>
          <w:lang w:bidi="th-TH"/>
        </w:rPr>
        <w:t xml:space="preserve">2560 </w:t>
      </w:r>
      <w:r w:rsidRPr="00FD287E">
        <w:rPr>
          <w:rFonts w:cs="Angsana New" w:hint="cs"/>
          <w:sz w:val="30"/>
          <w:szCs w:val="30"/>
          <w:cs/>
          <w:lang w:bidi="th-TH"/>
        </w:rPr>
        <w:t>ซึ่งได้จัดประเภทเป็นสินทรัพย์</w:t>
      </w:r>
      <w:r w:rsidRPr="00FD287E">
        <w:rPr>
          <w:rFonts w:cs="Angsana New"/>
          <w:sz w:val="30"/>
          <w:szCs w:val="30"/>
          <w:lang w:bidi="th-TH"/>
        </w:rPr>
        <w:br/>
      </w:r>
      <w:r w:rsidRPr="00FD287E">
        <w:rPr>
          <w:rFonts w:cs="Angsana New" w:hint="cs"/>
          <w:sz w:val="30"/>
          <w:szCs w:val="30"/>
          <w:cs/>
          <w:lang w:bidi="th-TH"/>
        </w:rPr>
        <w:t xml:space="preserve">ไม่หมุนเวียนที่จัดประเภทเป็นสินทรัพย์ที่ถือไว้เพื่อขายในปี </w:t>
      </w:r>
      <w:r w:rsidR="00493E11">
        <w:rPr>
          <w:rFonts w:cs="Angsana New"/>
          <w:sz w:val="30"/>
          <w:szCs w:val="30"/>
          <w:lang w:bidi="th-TH"/>
        </w:rPr>
        <w:t>25</w:t>
      </w:r>
      <w:r w:rsidR="00493E11">
        <w:rPr>
          <w:rFonts w:cs="Angsana New" w:hint="cs"/>
          <w:sz w:val="30"/>
          <w:szCs w:val="30"/>
          <w:cs/>
          <w:lang w:bidi="th-TH"/>
        </w:rPr>
        <w:t xml:space="preserve">60 (รายละเอียดตามหมายเหตุข้อ </w:t>
      </w:r>
      <w:r w:rsidR="00493E11">
        <w:rPr>
          <w:rFonts w:cs="Angsana New"/>
          <w:sz w:val="30"/>
          <w:szCs w:val="30"/>
          <w:lang w:bidi="th-TH"/>
        </w:rPr>
        <w:t>10)</w:t>
      </w:r>
    </w:p>
    <w:p w14:paraId="5B74D16B" w14:textId="77777777" w:rsidR="00BA7791" w:rsidRPr="00273C41" w:rsidRDefault="00BA7791" w:rsidP="00BA7791">
      <w:pPr>
        <w:ind w:left="432" w:right="198" w:hanging="6"/>
        <w:jc w:val="thaiDistribute"/>
        <w:rPr>
          <w:rFonts w:asciiTheme="majorBidi" w:hAnsiTheme="majorBidi"/>
          <w:sz w:val="30"/>
          <w:szCs w:val="30"/>
        </w:rPr>
      </w:pPr>
    </w:p>
    <w:p w14:paraId="2B92D748" w14:textId="77777777" w:rsidR="00BA7791" w:rsidRPr="00FD287E" w:rsidRDefault="00BA7791" w:rsidP="00FD287E">
      <w:pPr>
        <w:pStyle w:val="block"/>
        <w:spacing w:after="0" w:line="240" w:lineRule="auto"/>
        <w:ind w:left="450"/>
        <w:jc w:val="thaiDistribute"/>
        <w:rPr>
          <w:rFonts w:cs="Angsana New"/>
          <w:sz w:val="30"/>
          <w:szCs w:val="30"/>
        </w:rPr>
      </w:pPr>
      <w:r w:rsidRPr="00FD287E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FD287E">
        <w:rPr>
          <w:rFonts w:cs="Angsana New"/>
          <w:sz w:val="30"/>
          <w:szCs w:val="30"/>
        </w:rPr>
        <w:t>25</w:t>
      </w:r>
      <w:r w:rsidRPr="00FD287E">
        <w:rPr>
          <w:rFonts w:cs="Angsana New"/>
          <w:sz w:val="30"/>
          <w:szCs w:val="30"/>
          <w:cs/>
          <w:lang w:bidi="th-TH"/>
        </w:rPr>
        <w:t xml:space="preserve"> มกราคม </w:t>
      </w:r>
      <w:r w:rsidRPr="00FD287E">
        <w:rPr>
          <w:rFonts w:cs="Angsana New"/>
          <w:sz w:val="30"/>
          <w:szCs w:val="30"/>
        </w:rPr>
        <w:t>2561</w:t>
      </w:r>
      <w:r w:rsidRPr="00FD287E">
        <w:rPr>
          <w:rFonts w:cs="Angsana New"/>
          <w:sz w:val="30"/>
          <w:szCs w:val="30"/>
          <w:cs/>
          <w:lang w:bidi="th-TH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Pr="00FD287E">
        <w:rPr>
          <w:rFonts w:cs="Angsana New"/>
          <w:sz w:val="30"/>
          <w:szCs w:val="30"/>
        </w:rPr>
        <w:t>300</w:t>
      </w:r>
      <w:r w:rsidRPr="00FD287E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FD287E">
        <w:rPr>
          <w:rFonts w:cs="Angsana New" w:hint="cs"/>
          <w:sz w:val="30"/>
          <w:szCs w:val="30"/>
          <w:cs/>
          <w:lang w:bidi="th-TH"/>
        </w:rPr>
        <w:t>โดยเรียกชำระค่าหุ้นเพิ่มเติมในเดือนเมษายน</w:t>
      </w:r>
      <w:r w:rsidRPr="00FD287E">
        <w:rPr>
          <w:rFonts w:cs="Angsana New"/>
          <w:sz w:val="30"/>
          <w:szCs w:val="30"/>
        </w:rPr>
        <w:t xml:space="preserve"> 2561 </w:t>
      </w:r>
      <w:r w:rsidRPr="00FD287E">
        <w:rPr>
          <w:rFonts w:cs="Angsana New" w:hint="cs"/>
          <w:sz w:val="30"/>
          <w:szCs w:val="30"/>
          <w:cs/>
          <w:lang w:bidi="th-TH"/>
        </w:rPr>
        <w:t xml:space="preserve">บริษัท สยามกลาสอยุธยา จำกัด ได้รับชำระค่าหุ้นทั้งหมดในเดือนเมษายน </w:t>
      </w:r>
      <w:r w:rsidRPr="00FD287E">
        <w:rPr>
          <w:rFonts w:cs="Angsana New"/>
          <w:sz w:val="30"/>
          <w:szCs w:val="30"/>
        </w:rPr>
        <w:t>2561</w:t>
      </w:r>
    </w:p>
    <w:p w14:paraId="6F52DCBC" w14:textId="77777777" w:rsidR="00BA7791" w:rsidRDefault="00BA7791" w:rsidP="00E43CA9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0DED591" w14:textId="3A39EA68" w:rsidR="00C5147F" w:rsidRPr="00F55B0D" w:rsidRDefault="00C5147F" w:rsidP="00FD287E">
      <w:pPr>
        <w:pStyle w:val="block"/>
        <w:spacing w:after="0" w:line="240" w:lineRule="auto"/>
        <w:ind w:left="450"/>
        <w:jc w:val="thaiDistribute"/>
        <w:rPr>
          <w:rFonts w:cs="Angsana New"/>
          <w:sz w:val="30"/>
          <w:szCs w:val="30"/>
          <w:rtl/>
          <w:cs/>
        </w:rPr>
      </w:pPr>
      <w:r w:rsidRPr="00F55B0D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F55B0D">
        <w:rPr>
          <w:rFonts w:cs="Angsana New"/>
          <w:sz w:val="30"/>
          <w:szCs w:val="30"/>
        </w:rPr>
        <w:t xml:space="preserve">29 </w:t>
      </w:r>
      <w:r w:rsidRPr="00F55B0D">
        <w:rPr>
          <w:rFonts w:cs="Angsana New" w:hint="cs"/>
          <w:sz w:val="30"/>
          <w:szCs w:val="30"/>
          <w:cs/>
          <w:lang w:bidi="th-TH"/>
        </w:rPr>
        <w:t>พฤศจิกายน</w:t>
      </w:r>
      <w:r w:rsidRPr="00F55B0D">
        <w:rPr>
          <w:rFonts w:cs="Angsana New"/>
          <w:sz w:val="30"/>
          <w:szCs w:val="30"/>
          <w:rtl/>
          <w:cs/>
        </w:rPr>
        <w:t xml:space="preserve"> </w:t>
      </w:r>
      <w:r w:rsidRPr="00F55B0D">
        <w:rPr>
          <w:rFonts w:cs="Angsana New"/>
          <w:sz w:val="30"/>
          <w:szCs w:val="30"/>
        </w:rPr>
        <w:t>2561</w:t>
      </w:r>
      <w:r w:rsidRPr="00F55B0D">
        <w:rPr>
          <w:rFonts w:cs="Angsana New"/>
          <w:sz w:val="30"/>
          <w:szCs w:val="30"/>
          <w:cs/>
          <w:lang w:bidi="th-TH"/>
        </w:rPr>
        <w:t xml:space="preserve"> ที่ประชุม</w:t>
      </w:r>
      <w:r w:rsidR="0053615A">
        <w:rPr>
          <w:rFonts w:cs="Angsana New" w:hint="cs"/>
          <w:sz w:val="30"/>
          <w:szCs w:val="30"/>
          <w:cs/>
          <w:lang w:bidi="th-TH"/>
        </w:rPr>
        <w:t>วิสามัญผู้ถือหุ้น</w:t>
      </w:r>
      <w:r w:rsidRPr="00F55B0D">
        <w:rPr>
          <w:rFonts w:cs="Angsana New"/>
          <w:sz w:val="30"/>
          <w:szCs w:val="30"/>
          <w:cs/>
          <w:lang w:bidi="th-TH"/>
        </w:rPr>
        <w:t>ของบริษัท โอสถสภา เอ็นเตอร์ไพรซ์</w:t>
      </w:r>
      <w:r w:rsidRPr="00F55B0D">
        <w:rPr>
          <w:rFonts w:cs="Angsana New" w:hint="cs"/>
          <w:sz w:val="30"/>
          <w:szCs w:val="30"/>
          <w:cs/>
          <w:lang w:bidi="th-TH"/>
        </w:rPr>
        <w:t xml:space="preserve"> จำกัด </w:t>
      </w:r>
      <w:r w:rsidRPr="00F55B0D">
        <w:rPr>
          <w:rFonts w:cs="Angsana New"/>
          <w:sz w:val="30"/>
          <w:szCs w:val="30"/>
          <w:cs/>
          <w:lang w:bidi="th-TH"/>
        </w:rPr>
        <w:t xml:space="preserve">ซึ่งเป็นบริษัทย่อยของบริษัท มีมติอนุมัติเพิ่มทุนหุ้นสามัญจดทะเบียนเป็นจำนวนเงิน </w:t>
      </w:r>
      <w:r w:rsidRPr="00F55B0D">
        <w:rPr>
          <w:rFonts w:cs="Angsana New"/>
          <w:sz w:val="30"/>
          <w:szCs w:val="30"/>
        </w:rPr>
        <w:t>1,499</w:t>
      </w:r>
      <w:r w:rsidRPr="00F55B0D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F55B0D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โดยเรียกชำระค่าหุ้นแล้วจำนวน </w:t>
      </w:r>
      <w:r w:rsidRPr="00F55B0D">
        <w:rPr>
          <w:rFonts w:cs="Angsana New"/>
          <w:sz w:val="30"/>
          <w:szCs w:val="30"/>
        </w:rPr>
        <w:t xml:space="preserve">1,319.1 </w:t>
      </w:r>
      <w:r w:rsidRPr="00F55B0D">
        <w:rPr>
          <w:rFonts w:cs="Angsana New" w:hint="cs"/>
          <w:sz w:val="30"/>
          <w:szCs w:val="30"/>
          <w:cs/>
          <w:lang w:bidi="th-TH"/>
        </w:rPr>
        <w:t xml:space="preserve">ล้านบาท คิดเป็นร้อยละ </w:t>
      </w:r>
      <w:r w:rsidRPr="00F55B0D">
        <w:rPr>
          <w:rFonts w:cs="Angsana New"/>
          <w:sz w:val="30"/>
          <w:szCs w:val="30"/>
        </w:rPr>
        <w:t xml:space="preserve">88 </w:t>
      </w:r>
      <w:r w:rsidR="00363C75" w:rsidRPr="00F55B0D">
        <w:rPr>
          <w:rFonts w:cs="Angsana New" w:hint="cs"/>
          <w:sz w:val="30"/>
          <w:szCs w:val="30"/>
          <w:cs/>
          <w:lang w:bidi="th-TH"/>
        </w:rPr>
        <w:t xml:space="preserve">ของทุนจดทะเบียน </w:t>
      </w:r>
      <w:r w:rsidRPr="00F55B0D">
        <w:rPr>
          <w:rFonts w:cs="Angsana New"/>
          <w:sz w:val="30"/>
          <w:szCs w:val="30"/>
          <w:cs/>
          <w:lang w:bidi="th-TH"/>
        </w:rPr>
        <w:t>เพื่อการ</w:t>
      </w:r>
      <w:r w:rsidRPr="00F55B0D">
        <w:rPr>
          <w:rFonts w:cs="Angsana New" w:hint="cs"/>
          <w:sz w:val="30"/>
          <w:szCs w:val="30"/>
          <w:cs/>
          <w:lang w:bidi="th-TH"/>
        </w:rPr>
        <w:t>ลงทุนในต่างประเทศ</w:t>
      </w:r>
    </w:p>
    <w:p w14:paraId="2FB41AFB" w14:textId="77777777" w:rsidR="00C5147F" w:rsidRPr="00F55B0D" w:rsidRDefault="00C5147F" w:rsidP="007957BB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14:paraId="35785900" w14:textId="2A9BC77A" w:rsidR="007957BB" w:rsidRPr="00F55B0D" w:rsidRDefault="007957BB" w:rsidP="00FD287E">
      <w:pPr>
        <w:pStyle w:val="block"/>
        <w:spacing w:after="0" w:line="240" w:lineRule="auto"/>
        <w:ind w:left="450"/>
        <w:jc w:val="thaiDistribute"/>
        <w:rPr>
          <w:rFonts w:cs="Angsana New"/>
          <w:sz w:val="30"/>
          <w:szCs w:val="30"/>
        </w:rPr>
      </w:pPr>
      <w:r w:rsidRPr="00F55B0D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F55B0D">
        <w:rPr>
          <w:rFonts w:cs="Angsana New"/>
          <w:sz w:val="30"/>
          <w:szCs w:val="30"/>
        </w:rPr>
        <w:t>6</w:t>
      </w:r>
      <w:r w:rsidRPr="00F55B0D">
        <w:rPr>
          <w:rFonts w:cs="Angsana New"/>
          <w:sz w:val="30"/>
          <w:szCs w:val="30"/>
          <w:rtl/>
          <w:cs/>
        </w:rPr>
        <w:t xml:space="preserve"> </w:t>
      </w:r>
      <w:r w:rsidRPr="00F55B0D">
        <w:rPr>
          <w:rFonts w:cs="Angsana New" w:hint="cs"/>
          <w:sz w:val="30"/>
          <w:szCs w:val="30"/>
          <w:cs/>
          <w:lang w:bidi="th-TH"/>
        </w:rPr>
        <w:t>ธันวาคม</w:t>
      </w:r>
      <w:r w:rsidRPr="00F55B0D">
        <w:rPr>
          <w:rFonts w:cs="Angsana New"/>
          <w:sz w:val="30"/>
          <w:szCs w:val="30"/>
          <w:rtl/>
          <w:cs/>
        </w:rPr>
        <w:t xml:space="preserve"> </w:t>
      </w:r>
      <w:r w:rsidRPr="00F55B0D">
        <w:rPr>
          <w:rFonts w:cs="Angsana New"/>
          <w:sz w:val="30"/>
          <w:szCs w:val="30"/>
        </w:rPr>
        <w:t>2561</w:t>
      </w:r>
      <w:r w:rsidRPr="00F55B0D">
        <w:rPr>
          <w:rFonts w:cs="Angsana New"/>
          <w:sz w:val="30"/>
          <w:szCs w:val="30"/>
          <w:cs/>
          <w:lang w:bidi="th-TH"/>
        </w:rPr>
        <w:t xml:space="preserve"> ที่ประชุม</w:t>
      </w:r>
      <w:r w:rsidR="0053615A">
        <w:rPr>
          <w:rFonts w:cs="Angsana New" w:hint="cs"/>
          <w:sz w:val="30"/>
          <w:szCs w:val="30"/>
          <w:cs/>
          <w:lang w:bidi="th-TH"/>
        </w:rPr>
        <w:t>วิสามัญผู้ถือหุ้น</w:t>
      </w:r>
      <w:r w:rsidRPr="00F55B0D">
        <w:rPr>
          <w:rFonts w:cs="Angsana New"/>
          <w:sz w:val="30"/>
          <w:szCs w:val="30"/>
          <w:cs/>
          <w:lang w:bidi="th-TH"/>
        </w:rPr>
        <w:t xml:space="preserve">ของบริษัท </w:t>
      </w:r>
      <w:r w:rsidR="00702632" w:rsidRPr="00F55B0D">
        <w:rPr>
          <w:rFonts w:cs="Angsana New" w:hint="cs"/>
          <w:sz w:val="30"/>
          <w:szCs w:val="30"/>
          <w:cs/>
          <w:lang w:bidi="th-TH"/>
        </w:rPr>
        <w:t xml:space="preserve">โอสถสภา </w:t>
      </w:r>
      <w:r w:rsidR="00F55B0D" w:rsidRPr="00F55B0D">
        <w:rPr>
          <w:rFonts w:cs="Angsana New"/>
          <w:sz w:val="30"/>
          <w:szCs w:val="30"/>
          <w:cs/>
          <w:lang w:bidi="th-TH"/>
        </w:rPr>
        <w:t>อินโนเวชั่น เซ็นเตอร์ จำกัด</w:t>
      </w:r>
      <w:r w:rsidR="00F55B0D" w:rsidRPr="00F55B0D">
        <w:rPr>
          <w:rFonts w:cs="Angsana New" w:hint="cs"/>
          <w:sz w:val="30"/>
          <w:szCs w:val="30"/>
          <w:cs/>
          <w:lang w:bidi="th-TH"/>
        </w:rPr>
        <w:t xml:space="preserve"> (เดิมชื่อ บริษัท วอลล์กรีน จำกัด) </w:t>
      </w:r>
      <w:r w:rsidRPr="00F55B0D">
        <w:rPr>
          <w:rFonts w:cs="Angsana New"/>
          <w:sz w:val="30"/>
          <w:szCs w:val="30"/>
          <w:cs/>
          <w:lang w:bidi="th-TH"/>
        </w:rPr>
        <w:t xml:space="preserve">ซึ่งเป็นบริษัทย่อยของบริษัท มีมติอนุมัติเพิ่มทุนหุ้นสามัญจดทะเบียนเป็นจำนวนเงิน </w:t>
      </w:r>
      <w:r w:rsidRPr="00F55B0D">
        <w:rPr>
          <w:rFonts w:cs="Angsana New"/>
          <w:sz w:val="30"/>
          <w:szCs w:val="30"/>
        </w:rPr>
        <w:t>101</w:t>
      </w:r>
      <w:r w:rsidRPr="00F55B0D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="00C5147F" w:rsidRPr="00F55B0D">
        <w:rPr>
          <w:rFonts w:cs="Angsana New" w:hint="cs"/>
          <w:sz w:val="30"/>
          <w:szCs w:val="30"/>
          <w:rtl/>
          <w:cs/>
        </w:rPr>
        <w:t xml:space="preserve"> </w:t>
      </w:r>
      <w:r w:rsidRPr="00F55B0D">
        <w:rPr>
          <w:rFonts w:cs="Angsana New" w:hint="cs"/>
          <w:sz w:val="30"/>
          <w:szCs w:val="30"/>
          <w:cs/>
          <w:lang w:bidi="th-TH"/>
        </w:rPr>
        <w:t>โดยเรียกชำระค่าหุ้น</w:t>
      </w:r>
      <w:r w:rsidR="00C5147F" w:rsidRPr="00F55B0D">
        <w:rPr>
          <w:rFonts w:cs="Angsana New" w:hint="cs"/>
          <w:sz w:val="30"/>
          <w:szCs w:val="30"/>
          <w:cs/>
          <w:lang w:bidi="th-TH"/>
        </w:rPr>
        <w:t xml:space="preserve">แล้วจำนวน </w:t>
      </w:r>
      <w:r w:rsidR="00C5147F" w:rsidRPr="00F55B0D">
        <w:rPr>
          <w:rFonts w:cs="Angsana New"/>
          <w:sz w:val="30"/>
          <w:szCs w:val="30"/>
        </w:rPr>
        <w:t xml:space="preserve">30.3 </w:t>
      </w:r>
      <w:r w:rsidR="00C5147F" w:rsidRPr="00F55B0D">
        <w:rPr>
          <w:rFonts w:cs="Angsana New" w:hint="cs"/>
          <w:sz w:val="30"/>
          <w:szCs w:val="30"/>
          <w:cs/>
          <w:lang w:bidi="th-TH"/>
        </w:rPr>
        <w:t xml:space="preserve">ล้านบาท คิดเป็นร้อยละ </w:t>
      </w:r>
      <w:r w:rsidR="00C5147F" w:rsidRPr="00F55B0D">
        <w:rPr>
          <w:rFonts w:cs="Angsana New"/>
          <w:sz w:val="30"/>
          <w:szCs w:val="30"/>
        </w:rPr>
        <w:t xml:space="preserve">30 </w:t>
      </w:r>
      <w:r w:rsidR="00363C75" w:rsidRPr="00F55B0D">
        <w:rPr>
          <w:rFonts w:cs="Angsana New" w:hint="cs"/>
          <w:sz w:val="30"/>
          <w:szCs w:val="30"/>
          <w:cs/>
          <w:lang w:bidi="th-TH"/>
        </w:rPr>
        <w:t xml:space="preserve">ของทุนจดทะเบียน </w:t>
      </w:r>
      <w:r w:rsidR="00C5147F" w:rsidRPr="00F55B0D">
        <w:rPr>
          <w:rFonts w:cs="Angsana New"/>
          <w:sz w:val="30"/>
          <w:szCs w:val="30"/>
          <w:cs/>
          <w:lang w:bidi="th-TH"/>
        </w:rPr>
        <w:t>เพื่อการวิจัยและพัฒนา</w:t>
      </w:r>
    </w:p>
    <w:p w14:paraId="7C594A3D" w14:textId="63D75F67" w:rsidR="00494EF9" w:rsidRDefault="00494EF9">
      <w:pPr>
        <w:spacing w:line="240" w:lineRule="auto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p w14:paraId="1E7762F7" w14:textId="77777777" w:rsidR="00E43CA9" w:rsidRPr="005C2D3F" w:rsidRDefault="00E43CA9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2D3F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5C2D3F">
        <w:rPr>
          <w:rFonts w:cs="Angsana New"/>
          <w:i/>
          <w:iCs/>
          <w:sz w:val="30"/>
          <w:szCs w:val="30"/>
          <w:lang w:bidi="th-TH"/>
        </w:rPr>
        <w:t>2560</w:t>
      </w:r>
    </w:p>
    <w:p w14:paraId="651C62F6" w14:textId="77777777" w:rsidR="00DA5832" w:rsidRPr="00702632" w:rsidRDefault="00DA5832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0D0D7147" w14:textId="77777777" w:rsidR="008D3050" w:rsidRPr="005C2D3F" w:rsidRDefault="008D3050" w:rsidP="00FB2EEE">
      <w:pPr>
        <w:ind w:left="432" w:right="2" w:hanging="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1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และไตรมาสที่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บริษัทได้ชำระค่าหุ้นเพิ่มทุนใน </w:t>
      </w:r>
      <w:r w:rsidRPr="005C2D3F">
        <w:rPr>
          <w:rFonts w:asciiTheme="majorBidi" w:hAnsiTheme="majorBidi" w:cstheme="majorBidi"/>
          <w:sz w:val="30"/>
          <w:szCs w:val="30"/>
        </w:rPr>
        <w:t xml:space="preserve">LIZU Trading Handels GmbH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700,000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ยูโรและ </w:t>
      </w:r>
      <w:r w:rsidRPr="005C2D3F">
        <w:rPr>
          <w:rFonts w:asciiTheme="majorBidi" w:hAnsiTheme="majorBidi" w:cstheme="majorBidi"/>
          <w:sz w:val="30"/>
          <w:szCs w:val="30"/>
        </w:rPr>
        <w:t xml:space="preserve">7,600,000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ยูโรตามลำดับ รวมเป็นจำนวนเงินทั้งสิ้น </w:t>
      </w:r>
      <w:r w:rsidRPr="005C2D3F">
        <w:rPr>
          <w:rFonts w:asciiTheme="majorBidi" w:hAnsiTheme="majorBidi" w:cstheme="majorBidi"/>
          <w:sz w:val="30"/>
          <w:szCs w:val="30"/>
        </w:rPr>
        <w:t xml:space="preserve">8,300,000 </w:t>
      </w:r>
      <w:r w:rsidRPr="005C2D3F">
        <w:rPr>
          <w:rFonts w:asciiTheme="majorBidi" w:hAnsiTheme="majorBidi" w:cstheme="majorBidi"/>
          <w:sz w:val="30"/>
          <w:szCs w:val="30"/>
          <w:cs/>
        </w:rPr>
        <w:t>ยูโร ทั้งนี้เป็นไปตามมติที่ประชุมผู้ถือหุ้นของบริษัทย่อยดังกล่าว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นอกจากนี้ใน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บริษัทได้รับคืนเงินลงทุนใน </w:t>
      </w:r>
      <w:r w:rsidRPr="005C2D3F">
        <w:rPr>
          <w:rFonts w:asciiTheme="majorBidi" w:hAnsiTheme="majorBidi" w:cstheme="majorBidi"/>
          <w:sz w:val="30"/>
          <w:szCs w:val="30"/>
        </w:rPr>
        <w:t>LIZU Trading Handels GmbH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1,363,213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ยูโร</w:t>
      </w:r>
    </w:p>
    <w:p w14:paraId="57BF7893" w14:textId="77777777" w:rsidR="008D3050" w:rsidRPr="005C2D3F" w:rsidRDefault="008D3050" w:rsidP="008D3050">
      <w:pPr>
        <w:ind w:left="432" w:hanging="6"/>
        <w:rPr>
          <w:rFonts w:asciiTheme="majorBidi" w:hAnsiTheme="majorBidi" w:cstheme="majorBidi"/>
          <w:sz w:val="30"/>
          <w:szCs w:val="30"/>
        </w:rPr>
      </w:pPr>
    </w:p>
    <w:p w14:paraId="678179B0" w14:textId="2F3A816A" w:rsidR="008D3050" w:rsidRPr="00575775" w:rsidRDefault="008D3050" w:rsidP="00575775">
      <w:pPr>
        <w:ind w:left="432" w:right="198" w:hanging="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2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บริษัทได้ชำระค่าหุ้นเพิ่มทุนใน </w:t>
      </w:r>
      <w:r w:rsidRPr="005C2D3F">
        <w:rPr>
          <w:rFonts w:asciiTheme="majorBidi" w:hAnsiTheme="majorBidi" w:cstheme="majorBidi"/>
          <w:sz w:val="30"/>
          <w:szCs w:val="30"/>
        </w:rPr>
        <w:t xml:space="preserve">Osotspa Europe Limited </w:t>
      </w:r>
      <w:r w:rsidRPr="005C2D3F">
        <w:rPr>
          <w:rFonts w:asciiTheme="majorBidi" w:hAnsiTheme="majorBidi" w:cstheme="majorBidi"/>
          <w:sz w:val="30"/>
          <w:szCs w:val="30"/>
          <w:cs/>
        </w:rPr>
        <w:t>โดยการแปลงหนี้เป็น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ทุนเป็นจำนวนเงิน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6,297,809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ยูโร และจ่ายเงินค่าหุ้นเป็นจำนวนเงิน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452,191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>ยูโร</w:t>
      </w:r>
      <w:r w:rsidR="005757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รวมจำนวนเงินทั้งสิ้น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6,750,000 </w:t>
      </w:r>
      <w:r w:rsidR="0057577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>ยู</w:t>
      </w:r>
      <w:r w:rsidRPr="005C2D3F">
        <w:rPr>
          <w:rFonts w:asciiTheme="majorBidi" w:hAnsiTheme="majorBidi" w:cstheme="majorBidi"/>
          <w:sz w:val="30"/>
          <w:szCs w:val="30"/>
          <w:cs/>
        </w:rPr>
        <w:t>โร ทั้งนี้เป็นไปตามมติที่ประชุมผู้ถือหุ้นของบริษัทย่อยดังกล่าว</w:t>
      </w:r>
    </w:p>
    <w:p w14:paraId="747408E2" w14:textId="77777777" w:rsidR="000A0CD0" w:rsidRPr="005C2D3F" w:rsidRDefault="000A0CD0" w:rsidP="008D3050">
      <w:pPr>
        <w:ind w:left="432" w:right="198" w:hanging="6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7FFE5" w14:textId="77777777" w:rsidR="00706E2D" w:rsidRPr="005C2D3F" w:rsidRDefault="00706E2D" w:rsidP="002B6E9A">
      <w:pPr>
        <w:spacing w:line="240" w:lineRule="auto"/>
        <w:ind w:left="432" w:right="198" w:hanging="6"/>
        <w:jc w:val="thaiDistribute"/>
        <w:rPr>
          <w:sz w:val="30"/>
          <w:szCs w:val="30"/>
          <w:cs/>
        </w:rPr>
      </w:pPr>
      <w:r w:rsidRPr="005C2D3F">
        <w:rPr>
          <w:rFonts w:hint="cs"/>
          <w:sz w:val="30"/>
          <w:szCs w:val="30"/>
          <w:cs/>
        </w:rPr>
        <w:t>เมื่อวันที่</w:t>
      </w:r>
      <w:r w:rsidR="002B6E9A" w:rsidRPr="005C2D3F">
        <w:rPr>
          <w:rFonts w:hint="cs"/>
          <w:sz w:val="30"/>
          <w:szCs w:val="30"/>
          <w:cs/>
        </w:rPr>
        <w:t xml:space="preserve"> </w:t>
      </w:r>
      <w:r w:rsidR="002B6E9A" w:rsidRPr="005C2D3F">
        <w:rPr>
          <w:sz w:val="30"/>
          <w:szCs w:val="30"/>
        </w:rPr>
        <w:t xml:space="preserve">23 </w:t>
      </w:r>
      <w:r w:rsidR="002B6E9A" w:rsidRPr="005C2D3F">
        <w:rPr>
          <w:rFonts w:hint="cs"/>
          <w:sz w:val="30"/>
          <w:szCs w:val="30"/>
          <w:cs/>
        </w:rPr>
        <w:t xml:space="preserve">พฤศจิกายน </w:t>
      </w:r>
      <w:r w:rsidR="002B6E9A" w:rsidRPr="005C2D3F">
        <w:rPr>
          <w:sz w:val="30"/>
          <w:szCs w:val="30"/>
        </w:rPr>
        <w:t xml:space="preserve">2560 </w:t>
      </w:r>
      <w:r w:rsidR="002B6E9A" w:rsidRPr="005C2D3F">
        <w:rPr>
          <w:rFonts w:hint="cs"/>
          <w:sz w:val="30"/>
          <w:szCs w:val="30"/>
          <w:cs/>
        </w:rPr>
        <w:t>บริษัทได้ลงทุนในบริษัท</w:t>
      </w:r>
      <w:r w:rsidR="008646E9" w:rsidRPr="005C2D3F">
        <w:rPr>
          <w:sz w:val="30"/>
          <w:szCs w:val="30"/>
        </w:rPr>
        <w:t xml:space="preserve"> </w:t>
      </w:r>
      <w:r w:rsidR="002B6E9A" w:rsidRPr="005C2D3F">
        <w:rPr>
          <w:sz w:val="30"/>
          <w:szCs w:val="30"/>
          <w:cs/>
        </w:rPr>
        <w:t>โอสถสภา เอ็นเตอร์ไพรซ์ จำกัด</w:t>
      </w:r>
      <w:r w:rsidR="002B6E9A" w:rsidRPr="005C2D3F">
        <w:rPr>
          <w:rFonts w:hint="cs"/>
          <w:sz w:val="30"/>
          <w:szCs w:val="30"/>
          <w:cs/>
        </w:rPr>
        <w:t xml:space="preserve"> </w:t>
      </w:r>
      <w:r w:rsidR="002B6E9A" w:rsidRPr="005C2D3F">
        <w:rPr>
          <w:sz w:val="30"/>
          <w:szCs w:val="30"/>
          <w:cs/>
        </w:rPr>
        <w:t>ซึ่งเป็น</w:t>
      </w:r>
      <w:r w:rsidR="008646E9" w:rsidRPr="005C2D3F">
        <w:rPr>
          <w:sz w:val="30"/>
          <w:szCs w:val="30"/>
          <w:cs/>
        </w:rPr>
        <w:br/>
      </w:r>
      <w:r w:rsidR="002B6E9A" w:rsidRPr="005C2D3F">
        <w:rPr>
          <w:sz w:val="30"/>
          <w:szCs w:val="30"/>
          <w:cs/>
        </w:rPr>
        <w:t>บริษัท</w:t>
      </w:r>
      <w:r w:rsidR="008646E9" w:rsidRPr="005C2D3F">
        <w:rPr>
          <w:rFonts w:hint="cs"/>
          <w:sz w:val="30"/>
          <w:szCs w:val="30"/>
          <w:cs/>
        </w:rPr>
        <w:t xml:space="preserve">ที่จัดตั้งขึ้นในประเทศไทย ร้อยละ </w:t>
      </w:r>
      <w:r w:rsidR="008646E9" w:rsidRPr="005C2D3F">
        <w:rPr>
          <w:sz w:val="30"/>
          <w:szCs w:val="30"/>
        </w:rPr>
        <w:t>99.98</w:t>
      </w:r>
      <w:r w:rsidR="002B6E9A" w:rsidRPr="005C2D3F">
        <w:rPr>
          <w:sz w:val="30"/>
          <w:szCs w:val="30"/>
          <w:cs/>
        </w:rPr>
        <w:t xml:space="preserve"> ของทุนที่ออกและชำระแล้ว</w:t>
      </w:r>
      <w:r w:rsidR="002B6E9A" w:rsidRPr="005C2D3F">
        <w:rPr>
          <w:sz w:val="30"/>
          <w:szCs w:val="30"/>
        </w:rPr>
        <w:t xml:space="preserve"> </w:t>
      </w:r>
      <w:r w:rsidR="002B6E9A" w:rsidRPr="005C2D3F">
        <w:rPr>
          <w:rFonts w:hint="cs"/>
          <w:sz w:val="30"/>
          <w:szCs w:val="30"/>
          <w:cs/>
        </w:rPr>
        <w:t xml:space="preserve">เป็นจำนวนเงิน </w:t>
      </w:r>
      <w:r w:rsidR="00F22E32" w:rsidRPr="005C2D3F">
        <w:rPr>
          <w:sz w:val="30"/>
          <w:szCs w:val="30"/>
        </w:rPr>
        <w:t>999,8</w:t>
      </w:r>
      <w:r w:rsidR="008646E9" w:rsidRPr="005C2D3F">
        <w:rPr>
          <w:sz w:val="30"/>
          <w:szCs w:val="30"/>
        </w:rPr>
        <w:t xml:space="preserve">00 </w:t>
      </w:r>
      <w:r w:rsidR="002B6E9A" w:rsidRPr="005C2D3F">
        <w:rPr>
          <w:rFonts w:hint="cs"/>
          <w:sz w:val="30"/>
          <w:szCs w:val="30"/>
          <w:cs/>
        </w:rPr>
        <w:t>บาท</w:t>
      </w:r>
      <w:r w:rsidR="008646E9" w:rsidRPr="005C2D3F">
        <w:rPr>
          <w:sz w:val="30"/>
          <w:szCs w:val="30"/>
          <w:cs/>
        </w:rPr>
        <w:br/>
      </w:r>
      <w:r w:rsidR="008646E9" w:rsidRPr="005C2D3F">
        <w:rPr>
          <w:rFonts w:hint="cs"/>
          <w:sz w:val="30"/>
          <w:szCs w:val="30"/>
          <w:cs/>
        </w:rPr>
        <w:t>บริษัท</w:t>
      </w:r>
      <w:r w:rsidR="008646E9" w:rsidRPr="005C2D3F">
        <w:rPr>
          <w:sz w:val="30"/>
          <w:szCs w:val="30"/>
        </w:rPr>
        <w:t xml:space="preserve"> </w:t>
      </w:r>
      <w:r w:rsidR="008646E9" w:rsidRPr="005C2D3F">
        <w:rPr>
          <w:sz w:val="30"/>
          <w:szCs w:val="30"/>
          <w:cs/>
        </w:rPr>
        <w:t>โอสถสภา เอ็นเตอร์ไพรซ์ จำกัด</w:t>
      </w:r>
      <w:r w:rsidR="008646E9" w:rsidRPr="005C2D3F">
        <w:rPr>
          <w:sz w:val="30"/>
          <w:szCs w:val="30"/>
        </w:rPr>
        <w:t xml:space="preserve"> </w:t>
      </w:r>
      <w:r w:rsidR="008646E9" w:rsidRPr="005C2D3F">
        <w:rPr>
          <w:rFonts w:hint="cs"/>
          <w:sz w:val="30"/>
          <w:szCs w:val="30"/>
          <w:cs/>
        </w:rPr>
        <w:t>จึงกลายเป็นบริษัทย่อยของบริษัท</w:t>
      </w:r>
    </w:p>
    <w:p w14:paraId="3BF230ED" w14:textId="77777777" w:rsidR="00EC46AF" w:rsidRDefault="00EC46AF" w:rsidP="00E43CA9">
      <w:pPr>
        <w:spacing w:line="240" w:lineRule="auto"/>
        <w:ind w:left="432" w:right="94" w:hanging="6"/>
        <w:jc w:val="thaiDistribute"/>
        <w:rPr>
          <w:i/>
          <w:iCs/>
          <w:sz w:val="30"/>
          <w:szCs w:val="30"/>
        </w:rPr>
      </w:pPr>
    </w:p>
    <w:p w14:paraId="2F0C4D70" w14:textId="77777777" w:rsidR="00E43CA9" w:rsidRPr="005C2D3F" w:rsidRDefault="00E43CA9" w:rsidP="00E43CA9">
      <w:pPr>
        <w:spacing w:line="240" w:lineRule="auto"/>
        <w:ind w:left="432" w:right="94" w:hanging="6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06037CA9" w14:textId="77777777" w:rsidR="00E43CA9" w:rsidRPr="005C2D3F" w:rsidRDefault="00E43CA9" w:rsidP="00E43CA9">
      <w:pPr>
        <w:spacing w:line="240" w:lineRule="auto"/>
        <w:ind w:left="432" w:right="94" w:hanging="6"/>
        <w:jc w:val="thaiDistribute"/>
        <w:rPr>
          <w:sz w:val="30"/>
          <w:szCs w:val="30"/>
        </w:rPr>
      </w:pPr>
    </w:p>
    <w:p w14:paraId="45E4BE92" w14:textId="1B781586" w:rsidR="00CA456E" w:rsidRDefault="00644AFD" w:rsidP="00780ABC">
      <w:pPr>
        <w:pStyle w:val="block"/>
        <w:tabs>
          <w:tab w:val="left" w:pos="990"/>
        </w:tabs>
        <w:spacing w:after="0" w:line="240" w:lineRule="atLeast"/>
        <w:ind w:left="450" w:right="-45"/>
        <w:jc w:val="thaiDistribute"/>
        <w:rPr>
          <w:sz w:val="30"/>
          <w:szCs w:val="30"/>
        </w:rPr>
      </w:pPr>
      <w:r w:rsidRPr="005C2D3F">
        <w:rPr>
          <w:rFonts w:cs="Angsana New"/>
          <w:sz w:val="30"/>
          <w:szCs w:val="30"/>
          <w:cs/>
          <w:lang w:bidi="th-TH"/>
        </w:rPr>
        <w:t>ในระหว่างปีสิ้นสุดวันที่</w:t>
      </w:r>
      <w:r w:rsidRPr="005C2D3F">
        <w:rPr>
          <w:rFonts w:cs="Angsana New"/>
          <w:sz w:val="30"/>
          <w:szCs w:val="30"/>
          <w:lang w:bidi="th-TH"/>
        </w:rPr>
        <w:t xml:space="preserve"> 31 </w:t>
      </w:r>
      <w:r w:rsidRPr="005C2D3F">
        <w:rPr>
          <w:rFonts w:cs="Angsana New"/>
          <w:sz w:val="30"/>
          <w:szCs w:val="30"/>
          <w:cs/>
          <w:lang w:bidi="th-TH"/>
        </w:rPr>
        <w:t>ธันวาคม</w:t>
      </w:r>
      <w:r w:rsidR="00E40A0B" w:rsidRPr="005C2D3F">
        <w:rPr>
          <w:rFonts w:cs="Angsana New"/>
          <w:sz w:val="30"/>
          <w:szCs w:val="30"/>
          <w:lang w:bidi="th-TH"/>
        </w:rPr>
        <w:t xml:space="preserve"> 2560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/>
          <w:sz w:val="30"/>
          <w:szCs w:val="30"/>
          <w:cs/>
          <w:lang w:bidi="th-TH"/>
        </w:rPr>
        <w:t>บริษัทรับรู้ผลขาดทุนจากการด้อยค่าของเงินลงทุนใน</w:t>
      </w:r>
      <w:r w:rsidRPr="005C2D3F">
        <w:rPr>
          <w:rFonts w:cs="Angsana New"/>
          <w:sz w:val="30"/>
          <w:szCs w:val="30"/>
          <w:lang w:bidi="th-TH"/>
        </w:rPr>
        <w:t xml:space="preserve"> Osotspa Europe Limited </w:t>
      </w:r>
      <w:r w:rsidRPr="005C2D3F">
        <w:rPr>
          <w:rFonts w:cs="Angsana New"/>
          <w:sz w:val="30"/>
          <w:szCs w:val="30"/>
          <w:cs/>
          <w:lang w:bidi="th-TH"/>
        </w:rPr>
        <w:t>จำนวน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="00FF6336" w:rsidRPr="005C2D3F">
        <w:rPr>
          <w:rFonts w:asciiTheme="majorBidi" w:hAnsiTheme="majorBidi" w:cstheme="majorBidi"/>
          <w:sz w:val="30"/>
          <w:szCs w:val="30"/>
          <w:lang w:bidi="th-TH"/>
        </w:rPr>
        <w:t>256.2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/>
          <w:sz w:val="30"/>
          <w:szCs w:val="30"/>
          <w:cs/>
          <w:lang w:bidi="th-TH"/>
        </w:rPr>
        <w:t>ล้านบาท</w:t>
      </w:r>
      <w:r w:rsidRPr="005C2D3F">
        <w:rPr>
          <w:rFonts w:cs="Angsana New"/>
          <w:sz w:val="30"/>
          <w:szCs w:val="30"/>
        </w:rPr>
        <w:t xml:space="preserve"> </w:t>
      </w:r>
      <w:r w:rsidR="00FF6336" w:rsidRPr="005C2D3F">
        <w:rPr>
          <w:rFonts w:asciiTheme="majorBidi" w:hAnsiTheme="majorBidi" w:cstheme="majorBidi"/>
          <w:sz w:val="30"/>
          <w:szCs w:val="30"/>
        </w:rPr>
        <w:t xml:space="preserve">LIZU Trading Handels GmbH </w:t>
      </w:r>
      <w:r w:rsidR="00FF6336"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FF6336" w:rsidRPr="005C2D3F">
        <w:rPr>
          <w:rFonts w:asciiTheme="majorBidi" w:hAnsiTheme="majorBidi" w:cstheme="majorBidi"/>
          <w:sz w:val="30"/>
          <w:szCs w:val="30"/>
          <w:lang w:bidi="th-TH"/>
        </w:rPr>
        <w:t>262.0</w:t>
      </w:r>
      <w:r w:rsidR="00FF6336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FF6336" w:rsidRPr="005C2D3F">
        <w:rPr>
          <w:rFonts w:asciiTheme="majorBidi" w:hAnsiTheme="majorBidi" w:cs="Angsana New"/>
          <w:sz w:val="30"/>
          <w:szCs w:val="30"/>
          <w:cs/>
          <w:lang w:bidi="th-TH"/>
        </w:rPr>
        <w:t>บริษัท วีวอง (ประเทศไทย) จำกัด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จำนวน </w:t>
      </w:r>
      <w:r w:rsidR="00FF6336" w:rsidRPr="005C2D3F">
        <w:rPr>
          <w:rFonts w:asciiTheme="majorBidi" w:hAnsiTheme="majorBidi" w:cstheme="majorBidi"/>
          <w:sz w:val="30"/>
          <w:szCs w:val="30"/>
        </w:rPr>
        <w:t>4.4</w:t>
      </w:r>
      <w:r w:rsidR="00300FC9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</w:t>
      </w:r>
      <w:r w:rsidRPr="005C2D3F">
        <w:rPr>
          <w:rFonts w:cs="Angsana New"/>
          <w:sz w:val="30"/>
          <w:szCs w:val="30"/>
          <w:cs/>
          <w:lang w:bidi="th-TH"/>
        </w:rPr>
        <w:t>ในกำไร</w:t>
      </w:r>
      <w:r w:rsidRPr="005C2D3F">
        <w:rPr>
          <w:rFonts w:cs="Angsana New" w:hint="cs"/>
          <w:sz w:val="30"/>
          <w:szCs w:val="30"/>
          <w:cs/>
          <w:lang w:bidi="th-TH"/>
        </w:rPr>
        <w:t>หรือ</w:t>
      </w:r>
      <w:r w:rsidRPr="005C2D3F">
        <w:rPr>
          <w:rFonts w:cs="Angsana New"/>
          <w:sz w:val="30"/>
          <w:szCs w:val="30"/>
          <w:cs/>
          <w:lang w:bidi="th-TH"/>
        </w:rPr>
        <w:t xml:space="preserve">ขาดทุน </w:t>
      </w:r>
      <w:r w:rsidR="00DD031A">
        <w:rPr>
          <w:rFonts w:cs="Angsana New" w:hint="cs"/>
          <w:sz w:val="30"/>
          <w:szCs w:val="30"/>
          <w:cs/>
          <w:lang w:bidi="th-TH"/>
        </w:rPr>
        <w:t>เนื่องจากบริษัทดังกล่าวได้</w:t>
      </w:r>
      <w:r w:rsidR="000F2BDB" w:rsidRPr="00E2058B">
        <w:rPr>
          <w:rFonts w:cs="Angsana New" w:hint="cs"/>
          <w:sz w:val="30"/>
          <w:szCs w:val="30"/>
          <w:cs/>
          <w:lang w:bidi="th-TH"/>
        </w:rPr>
        <w:t>หยุดดำเนินกิจการ</w:t>
      </w:r>
      <w:r w:rsidR="000F2BDB">
        <w:rPr>
          <w:rFonts w:cs="Angsana New" w:hint="cs"/>
          <w:sz w:val="30"/>
          <w:szCs w:val="30"/>
          <w:cs/>
          <w:lang w:bidi="th-TH"/>
        </w:rPr>
        <w:t>และมีมูลค่าของ</w:t>
      </w:r>
      <w:r w:rsidRPr="005C2D3F">
        <w:rPr>
          <w:rFonts w:cs="Angsana New"/>
          <w:sz w:val="30"/>
          <w:szCs w:val="30"/>
          <w:cs/>
          <w:lang w:bidi="th-TH"/>
        </w:rPr>
        <w:t>เงินลงทุนที่คาดว่าจะได้รับคืนต่ำกว่า</w:t>
      </w:r>
      <w:r w:rsidRPr="00E2058B">
        <w:rPr>
          <w:rFonts w:cs="Angsana New"/>
          <w:sz w:val="30"/>
          <w:szCs w:val="30"/>
          <w:cs/>
          <w:lang w:bidi="th-TH"/>
        </w:rPr>
        <w:t>มูลค่าตามบัญชี</w:t>
      </w:r>
    </w:p>
    <w:p w14:paraId="7B34A9B2" w14:textId="77777777" w:rsidR="008D3050" w:rsidRPr="005C2D3F" w:rsidRDefault="008D3050" w:rsidP="00BA7791">
      <w:pPr>
        <w:spacing w:line="240" w:lineRule="auto"/>
        <w:ind w:right="198"/>
        <w:jc w:val="thaiDistribute"/>
        <w:rPr>
          <w:sz w:val="30"/>
          <w:szCs w:val="30"/>
        </w:rPr>
      </w:pPr>
    </w:p>
    <w:p w14:paraId="2E5EFCE3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D18679C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7C4B88A9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78C6B60D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7A42F7E5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762D1109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39F3886C" w14:textId="77777777" w:rsidR="009430BB" w:rsidRPr="005C2D3F" w:rsidRDefault="009430BB" w:rsidP="0063017F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  <w:sectPr w:rsidR="009430BB" w:rsidRPr="005C2D3F" w:rsidSect="00FB2EEE">
          <w:pgSz w:w="11907" w:h="16840" w:code="9"/>
          <w:pgMar w:top="1151" w:right="1107" w:bottom="576" w:left="1168" w:header="720" w:footer="720" w:gutter="0"/>
          <w:cols w:space="720"/>
          <w:docGrid w:linePitch="326"/>
        </w:sectPr>
      </w:pPr>
    </w:p>
    <w:p w14:paraId="4EC55E57" w14:textId="77777777" w:rsidR="003808FD" w:rsidRPr="005C2D3F" w:rsidRDefault="00A9741F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อสังหาริมทรัพย์เพื่อการลงทุน</w:t>
      </w:r>
    </w:p>
    <w:p w14:paraId="04C117E9" w14:textId="77777777" w:rsidR="000954B8" w:rsidRPr="005C2D3F" w:rsidRDefault="000954B8" w:rsidP="000954B8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191"/>
        <w:gridCol w:w="236"/>
        <w:gridCol w:w="1191"/>
        <w:gridCol w:w="236"/>
        <w:gridCol w:w="1191"/>
        <w:gridCol w:w="236"/>
        <w:gridCol w:w="1191"/>
      </w:tblGrid>
      <w:tr w:rsidR="009061F5" w:rsidRPr="005C2D3F" w14:paraId="192BB3D1" w14:textId="77777777" w:rsidTr="006A1E55">
        <w:trPr>
          <w:tblHeader/>
        </w:trPr>
        <w:tc>
          <w:tcPr>
            <w:tcW w:w="3544" w:type="dxa"/>
            <w:shd w:val="clear" w:color="auto" w:fill="auto"/>
          </w:tcPr>
          <w:p w14:paraId="07129ECD" w14:textId="77777777" w:rsidR="009061F5" w:rsidRPr="005C2D3F" w:rsidRDefault="009061F5" w:rsidP="009061F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7062CBA7" w14:textId="77777777" w:rsidR="009061F5" w:rsidRPr="00EC170C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170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02632" w:rsidRPr="005C2D3F" w14:paraId="739DA795" w14:textId="77777777" w:rsidTr="006A1E55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3C9E0D00" w14:textId="77777777" w:rsidR="009061F5" w:rsidRPr="005C2D3F" w:rsidRDefault="009061F5" w:rsidP="006F021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6659C0F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20A3DF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63B733C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51C09ABD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4FD2B9C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F7EEF8A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3B8623E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632" w:rsidRPr="005C2D3F" w14:paraId="100F88AB" w14:textId="77777777" w:rsidTr="006A1E55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232EEC7" w14:textId="77777777" w:rsidR="009061F5" w:rsidRPr="005C2D3F" w:rsidRDefault="009061F5" w:rsidP="006F021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6FEEE47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2D081D85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B614E4F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F06021E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48C1570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7D1F29AC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F8EB055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5A89" w:rsidRPr="005C2D3F" w14:paraId="7616E332" w14:textId="77777777" w:rsidTr="006A1E55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1373AC5" w14:textId="77777777" w:rsidR="00D95A89" w:rsidRPr="005C2D3F" w:rsidRDefault="00D95A89" w:rsidP="006F021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217DE715" w14:textId="3072DB50" w:rsidR="00D95A89" w:rsidRPr="005C2D3F" w:rsidRDefault="00D95A89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2632" w:rsidRPr="005C2D3F" w14:paraId="2DF0E09F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EFACF27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E9EC80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22C277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8B3283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1D98EA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880343A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609280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E1150A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632" w:rsidRPr="006216B0" w14:paraId="35A32CB9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CE61240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56D699" w14:textId="77777777" w:rsidR="009061F5" w:rsidRPr="006216B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216B0">
              <w:rPr>
                <w:rFonts w:asciiTheme="majorBidi" w:hAnsiTheme="majorBidi" w:cstheme="majorBidi"/>
                <w:sz w:val="26"/>
                <w:szCs w:val="26"/>
              </w:rPr>
              <w:t xml:space="preserve">  194,669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39203" w14:textId="77777777" w:rsidR="009061F5" w:rsidRPr="006216B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B53C42" w14:textId="77777777" w:rsidR="009061F5" w:rsidRPr="006216B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216B0">
              <w:rPr>
                <w:rFonts w:asciiTheme="majorBidi" w:hAnsiTheme="majorBidi" w:cstheme="majorBidi"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5682C" w14:textId="77777777" w:rsidR="009061F5" w:rsidRPr="006216B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0A42AB" w14:textId="77777777" w:rsidR="009061F5" w:rsidRPr="006216B0" w:rsidRDefault="009061F5" w:rsidP="00AE346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216B0">
              <w:rPr>
                <w:rFonts w:asciiTheme="majorBidi" w:hAnsiTheme="majorBidi" w:cstheme="majorBidi"/>
                <w:sz w:val="26"/>
                <w:szCs w:val="26"/>
              </w:rPr>
              <w:t>67,583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C5610" w14:textId="77777777" w:rsidR="009061F5" w:rsidRPr="006216B0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26E89A5" w14:textId="77777777" w:rsidR="009061F5" w:rsidRPr="006216B0" w:rsidRDefault="009061F5" w:rsidP="00AE346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216B0">
              <w:rPr>
                <w:rFonts w:asciiTheme="majorBidi" w:hAnsiTheme="majorBidi" w:cstheme="majorBidi"/>
                <w:sz w:val="26"/>
                <w:szCs w:val="26"/>
              </w:rPr>
              <w:t>290,804</w:t>
            </w:r>
          </w:p>
        </w:tc>
      </w:tr>
      <w:tr w:rsidR="00702632" w:rsidRPr="005C2D3F" w14:paraId="73F97E07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FF78E5F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1DB231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A0047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6F99503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D6593F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2AB8D3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168EC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022D95D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</w:tr>
      <w:tr w:rsidR="00702632" w:rsidRPr="005C2D3F" w14:paraId="38E96CD0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564CA0E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A84A23" w14:textId="77777777" w:rsidR="009061F5" w:rsidRPr="005C2D3F" w:rsidRDefault="009061F5" w:rsidP="009234E7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(12,297)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0EC65" w14:textId="77777777" w:rsidR="009061F5" w:rsidRPr="005C2D3F" w:rsidRDefault="009061F5" w:rsidP="006F0214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E9A3B4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9EF07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93DA0E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0FDF7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BBAD06" w14:textId="77777777" w:rsidR="009061F5" w:rsidRPr="005C2D3F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(12,297)</w:t>
            </w:r>
          </w:p>
        </w:tc>
      </w:tr>
      <w:tr w:rsidR="00702632" w:rsidRPr="005C2D3F" w14:paraId="758383ED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E0032CA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750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74924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C2F1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C81B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97EC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52948D" w14:textId="77777777" w:rsidR="009061F5" w:rsidRPr="005C2D3F" w:rsidRDefault="009061F5" w:rsidP="006F0214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9DEC2" w14:textId="77777777" w:rsidR="009061F5" w:rsidRPr="005C2D3F" w:rsidRDefault="009061F5" w:rsidP="00AE346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290,621</w:t>
            </w:r>
          </w:p>
        </w:tc>
      </w:tr>
      <w:tr w:rsidR="00702632" w:rsidRPr="005C2D3F" w14:paraId="6EBDDCDE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16917ED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C7D09D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04FB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427</w:t>
            </w:r>
            <w:r w:rsidRPr="00104F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04FB6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52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AF7F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28A6C2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2585E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54B33D" w14:textId="77777777" w:rsidR="009061F5" w:rsidRPr="007F23C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7F23C0">
              <w:rPr>
                <w:rFonts w:asciiTheme="majorBidi" w:hAnsiTheme="majorBidi" w:cs="Angsana New"/>
                <w:sz w:val="26"/>
                <w:szCs w:val="26"/>
                <w:lang w:bidi="th-TH"/>
              </w:rPr>
              <w:t>30,543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D01A0" w14:textId="77777777" w:rsidR="009061F5" w:rsidRPr="007F23C0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6E4487E" w14:textId="77777777" w:rsidR="009061F5" w:rsidRPr="005C2D3F" w:rsidRDefault="009061F5" w:rsidP="00AE346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23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458,071</w:t>
            </w:r>
          </w:p>
        </w:tc>
      </w:tr>
      <w:tr w:rsidR="00702632" w:rsidRPr="005C2D3F" w14:paraId="457B3771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4CF1B5A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F1FD" w14:textId="77777777" w:rsidR="009061F5" w:rsidRPr="005C2D3F" w:rsidRDefault="009061F5" w:rsidP="00AE346E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104FB6">
              <w:rPr>
                <w:rFonts w:asciiTheme="majorBidi" w:hAnsiTheme="majorBidi" w:cstheme="majorBidi"/>
                <w:sz w:val="26"/>
                <w:szCs w:val="26"/>
              </w:rPr>
              <w:t>(2,875)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8236B" w14:textId="77777777" w:rsidR="009061F5" w:rsidRPr="005C2D3F" w:rsidRDefault="009061F5" w:rsidP="006F0214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395AB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173C5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344AD" w14:textId="77777777" w:rsidR="009061F5" w:rsidRPr="005C2D3F" w:rsidRDefault="009061F5" w:rsidP="009234E7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sz w:val="26"/>
                <w:szCs w:val="26"/>
              </w:rPr>
              <w:t>(1,300)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E8148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783A" w14:textId="77777777" w:rsidR="009061F5" w:rsidRPr="005C2D3F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sz w:val="26"/>
                <w:szCs w:val="26"/>
              </w:rPr>
              <w:t>(4,175)</w:t>
            </w:r>
          </w:p>
        </w:tc>
      </w:tr>
      <w:tr w:rsidR="00702632" w:rsidRPr="005C2D3F" w14:paraId="280F826A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30AB2E2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D50DB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4F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619,1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3C9B6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E112D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5BED0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63F1A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96,826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FA6E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3D42D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744,517</w:t>
            </w:r>
          </w:p>
        </w:tc>
      </w:tr>
      <w:tr w:rsidR="00702632" w:rsidRPr="005C2D3F" w14:paraId="5B00F4B4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60ADB98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75FAD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3E3F0C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88F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649B96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AF53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9FB0DC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0BA1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2632" w:rsidRPr="005C2D3F" w14:paraId="5F8E39F8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EB87522" w14:textId="77777777" w:rsidR="009061F5" w:rsidRPr="005C2D3F" w:rsidRDefault="009061F5" w:rsidP="006F0214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7267BB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022442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A35E214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ED488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F9C593F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1898D5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AC0025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632" w:rsidRPr="005C2D3F" w14:paraId="765E4AFE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E52D793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252599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3,370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060E2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319326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6D27F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264D18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54,370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86E67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6059B4" w14:textId="77777777" w:rsidR="009061F5" w:rsidRPr="001A67DA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86,292</w:t>
            </w:r>
          </w:p>
        </w:tc>
      </w:tr>
      <w:tr w:rsidR="00702632" w:rsidRPr="005C2D3F" w14:paraId="0045F7ED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A6FF51A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1A9F9D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6A3A94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5612DD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E6C9F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39DC6A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9A161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0DC0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1,512</w:t>
            </w:r>
          </w:p>
        </w:tc>
      </w:tr>
      <w:tr w:rsidR="00702632" w:rsidRPr="005C2D3F" w14:paraId="1AE1E70E" w14:textId="77777777" w:rsidTr="006A1E55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3544" w:type="dxa"/>
            <w:shd w:val="clear" w:color="auto" w:fill="auto"/>
            <w:vAlign w:val="bottom"/>
          </w:tcPr>
          <w:p w14:paraId="1744EA7C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E4510B" w14:textId="77777777" w:rsidR="009061F5" w:rsidRPr="005C2D3F" w:rsidRDefault="009061F5" w:rsidP="00AE346E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(3,370)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5EB77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92729CC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B2A5D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614EE8E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107CFB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974FEB" w14:textId="77777777" w:rsidR="009061F5" w:rsidRPr="005C2D3F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(3,370)</w:t>
            </w:r>
          </w:p>
        </w:tc>
      </w:tr>
      <w:tr w:rsidR="00702632" w:rsidRPr="005C2D3F" w14:paraId="19EB9C1D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769C127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3D06E" w14:textId="77777777" w:rsidR="009061F5" w:rsidRPr="00D77024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70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FEEF0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E6B5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CA7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A1957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B0914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2260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84,434</w:t>
            </w:r>
          </w:p>
        </w:tc>
      </w:tr>
      <w:tr w:rsidR="00702632" w:rsidRPr="005C2D3F" w14:paraId="0AA6D66B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ED0B2D6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69C5B0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D1B3DA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AED6D8A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901B95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07ECB70" w14:textId="52D9BF6E" w:rsidR="009061F5" w:rsidRPr="003C40F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3,17</w:t>
            </w:r>
            <w:r w:rsidR="00765789">
              <w:rPr>
                <w:rFonts w:asciiTheme="majorBidi" w:hAnsiTheme="majorBidi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F7D3F" w14:textId="77777777" w:rsidR="009061F5" w:rsidRPr="003C40F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84D9DE" w14:textId="20FDD00B" w:rsidR="009061F5" w:rsidRPr="005C2D3F" w:rsidRDefault="009061F5" w:rsidP="0076578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40FF">
              <w:rPr>
                <w:rFonts w:asciiTheme="majorBidi" w:hAnsiTheme="majorBidi" w:cs="Angsana New"/>
                <w:sz w:val="26"/>
                <w:szCs w:val="26"/>
                <w:lang w:bidi="th-TH"/>
              </w:rPr>
              <w:t>3,17</w:t>
            </w:r>
            <w:r w:rsidR="0076578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02632" w:rsidRPr="005C2D3F" w14:paraId="12328841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D7C8643" w14:textId="77777777" w:rsidR="009061F5" w:rsidRPr="00EC46A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378570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7165F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8F1F794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3C407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C742385" w14:textId="77777777" w:rsidR="009061F5" w:rsidRPr="003C40F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BF233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24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BF233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3A37F" w14:textId="77777777" w:rsidR="009061F5" w:rsidRPr="003C40F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24147B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F233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24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BF233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703</w:t>
            </w:r>
          </w:p>
        </w:tc>
      </w:tr>
      <w:tr w:rsidR="00702632" w:rsidRPr="005C2D3F" w14:paraId="5C8DFB28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7A1E9B9" w14:textId="77777777" w:rsidR="009061F5" w:rsidRPr="00EC46A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903C51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6CEAA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C12FE10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A98F64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EED887" w14:textId="77777777" w:rsidR="009061F5" w:rsidRPr="00BF2334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(1,300)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F58DC7" w14:textId="77777777" w:rsidR="009061F5" w:rsidRPr="003C40F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4D0A39" w14:textId="77777777" w:rsidR="009061F5" w:rsidRPr="005C2D3F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(1,300)</w:t>
            </w:r>
          </w:p>
        </w:tc>
      </w:tr>
      <w:tr w:rsidR="00702632" w:rsidRPr="005C2D3F" w14:paraId="76775699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DE90E30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D22D6B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51D84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CEA1AE9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72656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269096" w14:textId="0A18DBFF" w:rsidR="009061F5" w:rsidRPr="00BF2334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8,31</w:t>
            </w:r>
            <w:r w:rsidR="00765789">
              <w:rPr>
                <w:rFonts w:asciiTheme="majorBidi" w:hAnsiTheme="majorBidi" w:cs="Angsana New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5BCD6" w14:textId="77777777" w:rsidR="009061F5" w:rsidRPr="00BF2334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6AA1868" w14:textId="363D2DB1" w:rsidR="009061F5" w:rsidRPr="005C2D3F" w:rsidRDefault="009061F5" w:rsidP="00AE346E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8,31</w:t>
            </w:r>
            <w:r w:rsidR="00765789">
              <w:rPr>
                <w:rFonts w:asciiTheme="majorBidi" w:hAnsiTheme="majorBidi" w:cs="Angsana New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02632" w:rsidRPr="005C2D3F" w14:paraId="67075BE9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B421F7F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F24FB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A5C7E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272A" w14:textId="0B64474D" w:rsidR="009061F5" w:rsidRPr="005C2D3F" w:rsidRDefault="00F15751" w:rsidP="00F15751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A447C" w14:textId="77777777" w:rsidR="009061F5" w:rsidRPr="005C2D3F" w:rsidRDefault="009061F5" w:rsidP="006F021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214CC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4C873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AC4A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102,697</w:t>
            </w:r>
          </w:p>
        </w:tc>
      </w:tr>
      <w:tr w:rsidR="00702632" w:rsidRPr="005C2D3F" w14:paraId="6315992A" w14:textId="77777777" w:rsidTr="006A1E55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544" w:type="dxa"/>
            <w:shd w:val="clear" w:color="auto" w:fill="auto"/>
            <w:vAlign w:val="bottom"/>
          </w:tcPr>
          <w:p w14:paraId="205DF5A7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FA5D2BF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92C361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5E197C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047B31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F6FC23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3B5C9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3D1CF96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2632" w:rsidRPr="005C2D3F" w14:paraId="6BBAFA53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EA1BAC5" w14:textId="77777777" w:rsidR="009061F5" w:rsidRPr="00C1436B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436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870197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54D885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0337E9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84DE6E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F55F44E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8A4614" w14:textId="77777777" w:rsidR="009061F5" w:rsidRPr="005C2D3F" w:rsidRDefault="009061F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AF3CC3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2632" w:rsidRPr="005C2D3F" w14:paraId="04848825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F223B28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47B38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7FFC3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BD5AC" w14:textId="77777777" w:rsidR="009061F5" w:rsidRPr="005C2D3F" w:rsidRDefault="009061F5" w:rsidP="006F0214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10EAA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C47CE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B7E95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53DE50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204,512</w:t>
            </w:r>
          </w:p>
        </w:tc>
      </w:tr>
      <w:tr w:rsidR="00702632" w:rsidRPr="005C2D3F" w14:paraId="77E64F37" w14:textId="77777777" w:rsidTr="006A1E5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B67A830" w14:textId="77777777" w:rsidR="009061F5" w:rsidRPr="005C2D3F" w:rsidRDefault="009061F5" w:rsidP="006F0214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C34D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4229B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04983" w14:textId="77777777" w:rsidR="009061F5" w:rsidRPr="005C2D3F" w:rsidRDefault="009061F5" w:rsidP="006F0214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0EFB8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94A79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ADB9F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5087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206,187</w:t>
            </w:r>
          </w:p>
        </w:tc>
      </w:tr>
      <w:tr w:rsidR="00702632" w:rsidRPr="00702632" w14:paraId="5FC47C8E" w14:textId="77777777" w:rsidTr="006A1E5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5979DAB4" w14:textId="77777777" w:rsidR="009061F5" w:rsidRPr="005C2D3F" w:rsidRDefault="009061F5" w:rsidP="006F0214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8109F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26673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11694" w14:textId="77777777" w:rsidR="009061F5" w:rsidRPr="005C2D3F" w:rsidRDefault="009061F5" w:rsidP="006F0214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C0C93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B30F4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1DA68" w14:textId="77777777" w:rsidR="009061F5" w:rsidRPr="005C2D3F" w:rsidRDefault="009061F5" w:rsidP="006F02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4927B" w14:textId="77777777" w:rsidR="009061F5" w:rsidRPr="005C2D3F" w:rsidRDefault="009061F5" w:rsidP="0070263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641,820</w:t>
            </w:r>
          </w:p>
        </w:tc>
      </w:tr>
    </w:tbl>
    <w:p w14:paraId="0DD77515" w14:textId="77777777" w:rsidR="00A9741F" w:rsidRDefault="00A9741F" w:rsidP="00A9741F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13BB337E" w14:textId="77777777" w:rsidR="009061F5" w:rsidRDefault="009061F5" w:rsidP="00A9741F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FB31DAD" w14:textId="77777777" w:rsidR="009061F5" w:rsidRDefault="009061F5" w:rsidP="00A9741F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65863276" w14:textId="77777777" w:rsidR="009061F5" w:rsidRPr="005C2D3F" w:rsidRDefault="009061F5" w:rsidP="00A9741F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236"/>
        <w:gridCol w:w="1465"/>
        <w:gridCol w:w="236"/>
        <w:gridCol w:w="1323"/>
      </w:tblGrid>
      <w:tr w:rsidR="009061F5" w:rsidRPr="005C2D3F" w14:paraId="6C6DAD41" w14:textId="77777777" w:rsidTr="009061F5">
        <w:trPr>
          <w:tblHeader/>
        </w:trPr>
        <w:tc>
          <w:tcPr>
            <w:tcW w:w="4395" w:type="dxa"/>
            <w:shd w:val="clear" w:color="auto" w:fill="auto"/>
          </w:tcPr>
          <w:p w14:paraId="1220D720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10E997B5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61F5" w:rsidRPr="005C2D3F" w14:paraId="20CE2827" w14:textId="77777777" w:rsidTr="009061F5">
        <w:trPr>
          <w:tblHeader/>
        </w:trPr>
        <w:tc>
          <w:tcPr>
            <w:tcW w:w="4395" w:type="dxa"/>
            <w:shd w:val="clear" w:color="auto" w:fill="auto"/>
          </w:tcPr>
          <w:p w14:paraId="469C80C9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D0587B1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583387FC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BF4C3F6" w14:textId="77777777" w:rsidR="009061F5" w:rsidRPr="005C2D3F" w:rsidRDefault="009061F5" w:rsidP="006F0214">
            <w:pPr>
              <w:pStyle w:val="a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E800C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53115F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61F5" w:rsidRPr="005C2D3F" w14:paraId="2CCB22C1" w14:textId="77777777" w:rsidTr="009061F5">
        <w:trPr>
          <w:tblHeader/>
        </w:trPr>
        <w:tc>
          <w:tcPr>
            <w:tcW w:w="4395" w:type="dxa"/>
            <w:shd w:val="clear" w:color="auto" w:fill="auto"/>
          </w:tcPr>
          <w:p w14:paraId="1FE73451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03CEBA3B" w14:textId="77777777" w:rsidR="009061F5" w:rsidRPr="005C2D3F" w:rsidRDefault="009061F5" w:rsidP="006F021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061F5" w:rsidRPr="005C2D3F" w14:paraId="58CC2385" w14:textId="77777777" w:rsidTr="009061F5">
        <w:tc>
          <w:tcPr>
            <w:tcW w:w="4395" w:type="dxa"/>
            <w:shd w:val="clear" w:color="auto" w:fill="auto"/>
          </w:tcPr>
          <w:p w14:paraId="08011E3C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2DF1884A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60643F8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shd w:val="clear" w:color="auto" w:fill="auto"/>
          </w:tcPr>
          <w:p w14:paraId="596A46B3" w14:textId="77777777" w:rsidR="009061F5" w:rsidRPr="005C2D3F" w:rsidRDefault="009061F5" w:rsidP="006F0214">
            <w:pPr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D27376A" w14:textId="77777777" w:rsidR="009061F5" w:rsidRPr="005C2D3F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4485B70C" w14:textId="77777777" w:rsidR="009061F5" w:rsidRPr="005C2D3F" w:rsidRDefault="009061F5" w:rsidP="006F0214">
            <w:pPr>
              <w:pStyle w:val="3"/>
              <w:tabs>
                <w:tab w:val="clear" w:pos="360"/>
                <w:tab w:val="clear" w:pos="720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61F5" w:rsidRPr="005C2D3F" w14:paraId="7C539434" w14:textId="77777777" w:rsidTr="009061F5">
        <w:tc>
          <w:tcPr>
            <w:tcW w:w="4395" w:type="dxa"/>
            <w:shd w:val="clear" w:color="auto" w:fill="auto"/>
          </w:tcPr>
          <w:p w14:paraId="2A7B8F31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61311787" w14:textId="77777777" w:rsidR="009061F5" w:rsidRPr="00AD366C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AD366C">
              <w:rPr>
                <w:rFonts w:asciiTheme="majorBidi" w:hAnsiTheme="majorBidi" w:cstheme="majorBidi"/>
                <w:sz w:val="26"/>
                <w:szCs w:val="26"/>
              </w:rPr>
              <w:t>333,759</w:t>
            </w:r>
          </w:p>
        </w:tc>
        <w:tc>
          <w:tcPr>
            <w:tcW w:w="236" w:type="dxa"/>
          </w:tcPr>
          <w:p w14:paraId="33606FE2" w14:textId="77777777" w:rsidR="009061F5" w:rsidRPr="00AD366C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15B102C7" w14:textId="77777777" w:rsidR="009061F5" w:rsidRPr="00AD366C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AD366C">
              <w:rPr>
                <w:rFonts w:asciiTheme="majorBidi" w:hAnsiTheme="majorBidi" w:cstheme="majorBidi"/>
                <w:sz w:val="26"/>
                <w:szCs w:val="26"/>
              </w:rPr>
              <w:t>17,818</w:t>
            </w:r>
          </w:p>
        </w:tc>
        <w:tc>
          <w:tcPr>
            <w:tcW w:w="236" w:type="dxa"/>
            <w:shd w:val="clear" w:color="auto" w:fill="auto"/>
          </w:tcPr>
          <w:p w14:paraId="42C43F52" w14:textId="77777777" w:rsidR="009061F5" w:rsidRPr="00AD366C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7DBDFB03" w14:textId="77777777" w:rsidR="009061F5" w:rsidRPr="00AD366C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AD366C">
              <w:rPr>
                <w:rFonts w:asciiTheme="majorBidi" w:hAnsiTheme="majorBidi" w:cstheme="majorBidi"/>
                <w:sz w:val="26"/>
                <w:szCs w:val="26"/>
              </w:rPr>
              <w:t>351,577</w:t>
            </w:r>
          </w:p>
        </w:tc>
      </w:tr>
      <w:tr w:rsidR="009061F5" w:rsidRPr="005C2D3F" w14:paraId="2859A814" w14:textId="77777777" w:rsidTr="009061F5">
        <w:tc>
          <w:tcPr>
            <w:tcW w:w="4395" w:type="dxa"/>
            <w:shd w:val="clear" w:color="auto" w:fill="auto"/>
            <w:vAlign w:val="bottom"/>
          </w:tcPr>
          <w:p w14:paraId="2D69814F" w14:textId="77777777" w:rsidR="009061F5" w:rsidRPr="005C2D3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43927543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  <w:tc>
          <w:tcPr>
            <w:tcW w:w="236" w:type="dxa"/>
            <w:shd w:val="clear" w:color="auto" w:fill="auto"/>
          </w:tcPr>
          <w:p w14:paraId="64A962B4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513C8BA6" w14:textId="77777777" w:rsidR="009061F5" w:rsidRPr="005C2D3F" w:rsidRDefault="009061F5" w:rsidP="005D1D16">
            <w:pPr>
              <w:pStyle w:val="accttwolines"/>
              <w:tabs>
                <w:tab w:val="decimal" w:pos="837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4D9A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449BCEC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</w:tr>
      <w:tr w:rsidR="009061F5" w:rsidRPr="005C2D3F" w14:paraId="40DE91BB" w14:textId="77777777" w:rsidTr="009061F5">
        <w:tc>
          <w:tcPr>
            <w:tcW w:w="4395" w:type="dxa"/>
            <w:shd w:val="clear" w:color="auto" w:fill="auto"/>
          </w:tcPr>
          <w:p w14:paraId="1291C8AE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DCC84A3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345,873</w:t>
            </w:r>
          </w:p>
        </w:tc>
        <w:tc>
          <w:tcPr>
            <w:tcW w:w="236" w:type="dxa"/>
          </w:tcPr>
          <w:p w14:paraId="2A0961B8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44F6971A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17,818</w:t>
            </w:r>
          </w:p>
        </w:tc>
        <w:tc>
          <w:tcPr>
            <w:tcW w:w="236" w:type="dxa"/>
            <w:shd w:val="clear" w:color="auto" w:fill="auto"/>
          </w:tcPr>
          <w:p w14:paraId="430F9052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47206564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363,691</w:t>
            </w:r>
          </w:p>
        </w:tc>
      </w:tr>
      <w:tr w:rsidR="009061F5" w:rsidRPr="005C2D3F" w14:paraId="2B56174C" w14:textId="77777777" w:rsidTr="009061F5">
        <w:tc>
          <w:tcPr>
            <w:tcW w:w="4395" w:type="dxa"/>
            <w:shd w:val="clear" w:color="auto" w:fill="auto"/>
            <w:vAlign w:val="bottom"/>
          </w:tcPr>
          <w:p w14:paraId="35899C0F" w14:textId="77777777" w:rsidR="009061F5" w:rsidRPr="00EC46A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34BF37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475,636</w:t>
            </w:r>
          </w:p>
        </w:tc>
        <w:tc>
          <w:tcPr>
            <w:tcW w:w="236" w:type="dxa"/>
            <w:vAlign w:val="bottom"/>
          </w:tcPr>
          <w:p w14:paraId="3198A408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7D994E8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2657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56C6B1E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491,255</w:t>
            </w:r>
          </w:p>
        </w:tc>
      </w:tr>
      <w:tr w:rsidR="009061F5" w:rsidRPr="005C2D3F" w14:paraId="1A857E77" w14:textId="77777777" w:rsidTr="009061F5">
        <w:tc>
          <w:tcPr>
            <w:tcW w:w="4395" w:type="dxa"/>
            <w:shd w:val="clear" w:color="auto" w:fill="auto"/>
            <w:vAlign w:val="bottom"/>
          </w:tcPr>
          <w:p w14:paraId="20C882D4" w14:textId="77777777" w:rsidR="009061F5" w:rsidRPr="00EC46AF" w:rsidRDefault="009061F5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shd w:val="clear" w:color="auto" w:fill="auto"/>
          </w:tcPr>
          <w:p w14:paraId="474FCCC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(2,875)</w:t>
            </w:r>
          </w:p>
        </w:tc>
        <w:tc>
          <w:tcPr>
            <w:tcW w:w="236" w:type="dxa"/>
            <w:shd w:val="clear" w:color="auto" w:fill="auto"/>
          </w:tcPr>
          <w:p w14:paraId="5B6EE01D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4798B285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(1,300)</w:t>
            </w:r>
          </w:p>
        </w:tc>
        <w:tc>
          <w:tcPr>
            <w:tcW w:w="236" w:type="dxa"/>
            <w:shd w:val="clear" w:color="auto" w:fill="auto"/>
          </w:tcPr>
          <w:p w14:paraId="4805671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124FCD59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(4,175)</w:t>
            </w:r>
          </w:p>
        </w:tc>
      </w:tr>
      <w:tr w:rsidR="009061F5" w:rsidRPr="005C2D3F" w14:paraId="357B05BD" w14:textId="77777777" w:rsidTr="009061F5">
        <w:tc>
          <w:tcPr>
            <w:tcW w:w="4395" w:type="dxa"/>
            <w:shd w:val="clear" w:color="auto" w:fill="auto"/>
          </w:tcPr>
          <w:p w14:paraId="0E515860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816BE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818,634</w:t>
            </w:r>
          </w:p>
        </w:tc>
        <w:tc>
          <w:tcPr>
            <w:tcW w:w="236" w:type="dxa"/>
          </w:tcPr>
          <w:p w14:paraId="6E4D55E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974B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32,137</w:t>
            </w:r>
          </w:p>
        </w:tc>
        <w:tc>
          <w:tcPr>
            <w:tcW w:w="236" w:type="dxa"/>
            <w:shd w:val="clear" w:color="auto" w:fill="auto"/>
          </w:tcPr>
          <w:p w14:paraId="078CEA26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F555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850,771</w:t>
            </w:r>
          </w:p>
        </w:tc>
      </w:tr>
      <w:tr w:rsidR="009061F5" w:rsidRPr="005C2D3F" w14:paraId="158F6753" w14:textId="77777777" w:rsidTr="009061F5">
        <w:tc>
          <w:tcPr>
            <w:tcW w:w="4395" w:type="dxa"/>
            <w:shd w:val="clear" w:color="auto" w:fill="auto"/>
          </w:tcPr>
          <w:p w14:paraId="4B97F089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EF39F8C" w14:textId="77777777" w:rsidR="009061F5" w:rsidRPr="005C2D3F" w:rsidRDefault="009061F5" w:rsidP="006F0214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3C874B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441EFC06" w14:textId="77777777" w:rsidR="009061F5" w:rsidRPr="005C2D3F" w:rsidRDefault="009061F5" w:rsidP="006F0214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B7395C" w14:textId="77777777" w:rsidR="009061F5" w:rsidRPr="005C2D3F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572084B1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1F5" w:rsidRPr="005C2D3F" w14:paraId="3F5BDC6A" w14:textId="77777777" w:rsidTr="009061F5">
        <w:tc>
          <w:tcPr>
            <w:tcW w:w="4395" w:type="dxa"/>
            <w:shd w:val="clear" w:color="auto" w:fill="auto"/>
          </w:tcPr>
          <w:p w14:paraId="397B99A5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55C21526" w14:textId="77777777" w:rsidR="009061F5" w:rsidRPr="005C2D3F" w:rsidRDefault="009061F5" w:rsidP="006F0214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B23437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7C89DA8C" w14:textId="77777777" w:rsidR="009061F5" w:rsidRPr="005C2D3F" w:rsidRDefault="009061F5" w:rsidP="006F0214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923262" w14:textId="77777777" w:rsidR="009061F5" w:rsidRPr="005C2D3F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6A3A774" w14:textId="77777777" w:rsidR="009061F5" w:rsidRPr="005C2D3F" w:rsidRDefault="009061F5" w:rsidP="006F021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1F5" w:rsidRPr="005C2D3F" w14:paraId="44EBA70A" w14:textId="77777777" w:rsidTr="009061F5">
        <w:tc>
          <w:tcPr>
            <w:tcW w:w="4395" w:type="dxa"/>
            <w:shd w:val="clear" w:color="auto" w:fill="auto"/>
          </w:tcPr>
          <w:p w14:paraId="4223AF17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6E00E45D" w14:textId="77777777" w:rsidR="009061F5" w:rsidRPr="0021310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21310F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</w:tcPr>
          <w:p w14:paraId="3345A9EA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12943FAA" w14:textId="77777777" w:rsidR="009061F5" w:rsidRPr="001A67DA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11,326</w:t>
            </w:r>
          </w:p>
        </w:tc>
        <w:tc>
          <w:tcPr>
            <w:tcW w:w="236" w:type="dxa"/>
            <w:shd w:val="clear" w:color="auto" w:fill="auto"/>
          </w:tcPr>
          <w:p w14:paraId="5C5B2570" w14:textId="77777777" w:rsidR="009061F5" w:rsidRPr="001A67DA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2FB81ADF" w14:textId="77777777" w:rsidR="009061F5" w:rsidRPr="001A67DA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1A67DA">
              <w:rPr>
                <w:rFonts w:asciiTheme="majorBidi" w:hAnsiTheme="majorBidi" w:cstheme="majorBidi"/>
                <w:sz w:val="26"/>
                <w:szCs w:val="26"/>
              </w:rPr>
              <w:t>11,326</w:t>
            </w:r>
          </w:p>
        </w:tc>
      </w:tr>
      <w:tr w:rsidR="009061F5" w:rsidRPr="005C2D3F" w14:paraId="37CACC63" w14:textId="77777777" w:rsidTr="009061F5">
        <w:tc>
          <w:tcPr>
            <w:tcW w:w="4395" w:type="dxa"/>
            <w:shd w:val="clear" w:color="auto" w:fill="auto"/>
          </w:tcPr>
          <w:p w14:paraId="1F741628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</w:tcPr>
          <w:p w14:paraId="4382C91C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6A0314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7D04C9D0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3BBF2F9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090A305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</w:tr>
      <w:tr w:rsidR="009061F5" w:rsidRPr="005C2D3F" w14:paraId="66095638" w14:textId="77777777" w:rsidTr="009061F5">
        <w:tc>
          <w:tcPr>
            <w:tcW w:w="4395" w:type="dxa"/>
            <w:shd w:val="clear" w:color="auto" w:fill="auto"/>
          </w:tcPr>
          <w:p w14:paraId="7A0FB612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7C8D503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A0B352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760C4BD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11,719</w:t>
            </w:r>
          </w:p>
        </w:tc>
        <w:tc>
          <w:tcPr>
            <w:tcW w:w="236" w:type="dxa"/>
            <w:shd w:val="clear" w:color="auto" w:fill="auto"/>
          </w:tcPr>
          <w:p w14:paraId="50C59B05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47D8DFAA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11,719</w:t>
            </w:r>
          </w:p>
        </w:tc>
      </w:tr>
      <w:tr w:rsidR="009061F5" w:rsidRPr="005C2D3F" w14:paraId="709F1E57" w14:textId="77777777" w:rsidTr="009061F5">
        <w:tc>
          <w:tcPr>
            <w:tcW w:w="4395" w:type="dxa"/>
            <w:shd w:val="clear" w:color="auto" w:fill="auto"/>
          </w:tcPr>
          <w:p w14:paraId="0F3D9DE7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9DF6E8D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A0E394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06475BC4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7A982E1D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B2E0C6A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9061F5" w:rsidRPr="005C2D3F" w14:paraId="22B3335F" w14:textId="77777777" w:rsidTr="009061F5">
        <w:tc>
          <w:tcPr>
            <w:tcW w:w="4395" w:type="dxa"/>
            <w:shd w:val="clear" w:color="auto" w:fill="auto"/>
            <w:vAlign w:val="bottom"/>
          </w:tcPr>
          <w:p w14:paraId="235BD5A9" w14:textId="77777777" w:rsidR="009061F5" w:rsidRPr="00EC46A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1417" w:type="dxa"/>
            <w:shd w:val="clear" w:color="auto" w:fill="auto"/>
          </w:tcPr>
          <w:p w14:paraId="15207729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880D4E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13731FA9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36" w:type="dxa"/>
            <w:shd w:val="clear" w:color="auto" w:fill="auto"/>
          </w:tcPr>
          <w:p w14:paraId="42926452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051F7409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15,024</w:t>
            </w:r>
          </w:p>
        </w:tc>
      </w:tr>
      <w:tr w:rsidR="009061F5" w:rsidRPr="005C2D3F" w14:paraId="3852C262" w14:textId="77777777" w:rsidTr="009061F5">
        <w:tc>
          <w:tcPr>
            <w:tcW w:w="4395" w:type="dxa"/>
            <w:shd w:val="clear" w:color="auto" w:fill="auto"/>
            <w:vAlign w:val="bottom"/>
          </w:tcPr>
          <w:p w14:paraId="4FC67C88" w14:textId="77777777" w:rsidR="009061F5" w:rsidRPr="00EC46A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shd w:val="clear" w:color="auto" w:fill="auto"/>
          </w:tcPr>
          <w:p w14:paraId="0CA45004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9E5E6E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5499658C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(1,300)</w:t>
            </w:r>
          </w:p>
        </w:tc>
        <w:tc>
          <w:tcPr>
            <w:tcW w:w="236" w:type="dxa"/>
            <w:shd w:val="clear" w:color="auto" w:fill="auto"/>
          </w:tcPr>
          <w:p w14:paraId="1BD97F8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01FF404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(1,300)</w:t>
            </w:r>
          </w:p>
        </w:tc>
      </w:tr>
      <w:tr w:rsidR="009061F5" w:rsidRPr="005C2D3F" w14:paraId="24E2A260" w14:textId="77777777" w:rsidTr="009061F5">
        <w:tc>
          <w:tcPr>
            <w:tcW w:w="4395" w:type="dxa"/>
            <w:shd w:val="clear" w:color="auto" w:fill="auto"/>
          </w:tcPr>
          <w:p w14:paraId="59F7FF78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09595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4739B1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CF67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25,835</w:t>
            </w:r>
          </w:p>
        </w:tc>
        <w:tc>
          <w:tcPr>
            <w:tcW w:w="236" w:type="dxa"/>
            <w:shd w:val="clear" w:color="auto" w:fill="auto"/>
          </w:tcPr>
          <w:p w14:paraId="31092CA5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28CDC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25,835</w:t>
            </w:r>
          </w:p>
        </w:tc>
      </w:tr>
      <w:tr w:rsidR="009061F5" w:rsidRPr="005C2D3F" w14:paraId="5F58EF17" w14:textId="77777777" w:rsidTr="009061F5">
        <w:tc>
          <w:tcPr>
            <w:tcW w:w="4395" w:type="dxa"/>
            <w:shd w:val="clear" w:color="auto" w:fill="auto"/>
          </w:tcPr>
          <w:p w14:paraId="257BF72C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FC6129A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CC45997" w14:textId="77777777" w:rsidR="009061F5" w:rsidRPr="005C2D3F" w:rsidRDefault="009061F5" w:rsidP="006F021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3ADBFC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A44CC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92158D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61F5" w:rsidRPr="005C2D3F" w14:paraId="3E0C3E10" w14:textId="77777777" w:rsidTr="009061F5">
        <w:tc>
          <w:tcPr>
            <w:tcW w:w="4395" w:type="dxa"/>
            <w:shd w:val="clear" w:color="auto" w:fill="auto"/>
          </w:tcPr>
          <w:p w14:paraId="71D922CA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17" w:type="dxa"/>
            <w:shd w:val="clear" w:color="auto" w:fill="auto"/>
          </w:tcPr>
          <w:p w14:paraId="32188CA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7D008" w14:textId="77777777" w:rsidR="009061F5" w:rsidRPr="005C2D3F" w:rsidRDefault="009061F5" w:rsidP="006F021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5C54B10D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191A29" w14:textId="77777777" w:rsidR="009061F5" w:rsidRPr="005C2D3F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60D79F3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1F5" w:rsidRPr="005C2D3F" w14:paraId="50CC3ED0" w14:textId="77777777" w:rsidTr="009061F5">
        <w:tc>
          <w:tcPr>
            <w:tcW w:w="4395" w:type="dxa"/>
            <w:shd w:val="clear" w:color="auto" w:fill="auto"/>
          </w:tcPr>
          <w:p w14:paraId="76B5BD08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3521D837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333,759</w:t>
            </w:r>
          </w:p>
        </w:tc>
        <w:tc>
          <w:tcPr>
            <w:tcW w:w="236" w:type="dxa"/>
          </w:tcPr>
          <w:p w14:paraId="6E7076A4" w14:textId="77777777" w:rsidR="009061F5" w:rsidRPr="005C2D3F" w:rsidRDefault="009061F5" w:rsidP="006F0214">
            <w:pPr>
              <w:pStyle w:val="a"/>
              <w:tabs>
                <w:tab w:val="clear" w:pos="1080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6B846869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6,492</w:t>
            </w:r>
          </w:p>
        </w:tc>
        <w:tc>
          <w:tcPr>
            <w:tcW w:w="236" w:type="dxa"/>
            <w:shd w:val="clear" w:color="auto" w:fill="auto"/>
          </w:tcPr>
          <w:p w14:paraId="51A687A5" w14:textId="77777777" w:rsidR="009061F5" w:rsidRPr="005C2D3F" w:rsidRDefault="009061F5" w:rsidP="006F021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7CAE9663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340,251</w:t>
            </w:r>
          </w:p>
        </w:tc>
      </w:tr>
      <w:tr w:rsidR="009061F5" w:rsidRPr="005C2D3F" w14:paraId="6A2EA75C" w14:textId="77777777" w:rsidTr="009061F5">
        <w:tc>
          <w:tcPr>
            <w:tcW w:w="4395" w:type="dxa"/>
            <w:shd w:val="clear" w:color="auto" w:fill="auto"/>
          </w:tcPr>
          <w:p w14:paraId="46928C4D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7F1D3E89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345,873</w:t>
            </w:r>
          </w:p>
        </w:tc>
        <w:tc>
          <w:tcPr>
            <w:tcW w:w="236" w:type="dxa"/>
          </w:tcPr>
          <w:p w14:paraId="1FF5026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156B2F1F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6,099</w:t>
            </w:r>
          </w:p>
        </w:tc>
        <w:tc>
          <w:tcPr>
            <w:tcW w:w="236" w:type="dxa"/>
            <w:shd w:val="clear" w:color="auto" w:fill="auto"/>
          </w:tcPr>
          <w:p w14:paraId="4BFB8716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0B7A3422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351,972</w:t>
            </w:r>
          </w:p>
        </w:tc>
      </w:tr>
      <w:tr w:rsidR="009061F5" w:rsidRPr="005C2D3F" w14:paraId="341E915C" w14:textId="77777777" w:rsidTr="009061F5">
        <w:tc>
          <w:tcPr>
            <w:tcW w:w="4395" w:type="dxa"/>
            <w:shd w:val="clear" w:color="auto" w:fill="auto"/>
          </w:tcPr>
          <w:p w14:paraId="1AD7584E" w14:textId="77777777" w:rsidR="009061F5" w:rsidRPr="005C2D3F" w:rsidRDefault="009061F5" w:rsidP="006F02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6360AE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818,634</w:t>
            </w:r>
          </w:p>
        </w:tc>
        <w:tc>
          <w:tcPr>
            <w:tcW w:w="236" w:type="dxa"/>
          </w:tcPr>
          <w:p w14:paraId="4980E3D4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B11614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6,302</w:t>
            </w:r>
          </w:p>
        </w:tc>
        <w:tc>
          <w:tcPr>
            <w:tcW w:w="236" w:type="dxa"/>
            <w:shd w:val="clear" w:color="auto" w:fill="auto"/>
          </w:tcPr>
          <w:p w14:paraId="54A8E3D7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39A291" w14:textId="77777777" w:rsidR="009061F5" w:rsidRPr="005C2D3F" w:rsidRDefault="009061F5" w:rsidP="006F021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824,936</w:t>
            </w:r>
          </w:p>
        </w:tc>
      </w:tr>
    </w:tbl>
    <w:p w14:paraId="5261C7EC" w14:textId="77777777" w:rsidR="009061F5" w:rsidRDefault="009061F5" w:rsidP="009061F5">
      <w:pPr>
        <w:spacing w:line="240" w:lineRule="auto"/>
        <w:ind w:right="562"/>
        <w:jc w:val="thaiDistribute"/>
        <w:rPr>
          <w:sz w:val="30"/>
          <w:szCs w:val="30"/>
        </w:rPr>
      </w:pPr>
    </w:p>
    <w:p w14:paraId="1DB35623" w14:textId="30C3A83B" w:rsidR="003808FD" w:rsidRPr="005C2D3F" w:rsidRDefault="003808FD" w:rsidP="00494EF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6E43F6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6E43F6">
        <w:rPr>
          <w:rFonts w:hint="cs"/>
          <w:sz w:val="30"/>
          <w:szCs w:val="30"/>
          <w:cs/>
        </w:rPr>
        <w:t>ที่ดิน</w:t>
      </w:r>
      <w:r w:rsidRPr="006E43F6">
        <w:rPr>
          <w:sz w:val="30"/>
          <w:szCs w:val="30"/>
          <w:cs/>
        </w:rPr>
        <w:t>และอาคารที่ให้เช่าแก่บริษัทอื่น</w:t>
      </w:r>
      <w:r w:rsidRPr="006E43F6">
        <w:rPr>
          <w:sz w:val="30"/>
          <w:szCs w:val="30"/>
        </w:rPr>
        <w:t xml:space="preserve"> </w:t>
      </w:r>
      <w:r w:rsidRPr="006E43F6">
        <w:rPr>
          <w:sz w:val="30"/>
          <w:szCs w:val="30"/>
          <w:cs/>
        </w:rPr>
        <w:t>สัญญาเช่ามีอายุ</w:t>
      </w:r>
      <w:r w:rsidRPr="006E43F6">
        <w:rPr>
          <w:rFonts w:hint="cs"/>
          <w:sz w:val="30"/>
          <w:szCs w:val="30"/>
          <w:cs/>
        </w:rPr>
        <w:t>ตั้งแต่</w:t>
      </w:r>
      <w:r w:rsidRPr="006E43F6">
        <w:rPr>
          <w:sz w:val="30"/>
          <w:szCs w:val="30"/>
          <w:cs/>
        </w:rPr>
        <w:t xml:space="preserve"> </w:t>
      </w:r>
      <w:r w:rsidR="00AE346E" w:rsidRPr="006E43F6">
        <w:rPr>
          <w:sz w:val="30"/>
          <w:szCs w:val="30"/>
        </w:rPr>
        <w:t xml:space="preserve">3 </w:t>
      </w:r>
      <w:r w:rsidR="00AE346E" w:rsidRPr="006E43F6">
        <w:rPr>
          <w:rFonts w:hint="cs"/>
          <w:sz w:val="30"/>
          <w:szCs w:val="30"/>
          <w:cs/>
        </w:rPr>
        <w:t xml:space="preserve">ถึง </w:t>
      </w:r>
      <w:r w:rsidR="00AE346E">
        <w:rPr>
          <w:sz w:val="30"/>
          <w:szCs w:val="30"/>
        </w:rPr>
        <w:t>1</w:t>
      </w:r>
      <w:r w:rsidR="00AE346E" w:rsidRPr="006E43F6">
        <w:rPr>
          <w:sz w:val="30"/>
          <w:szCs w:val="30"/>
        </w:rPr>
        <w:t xml:space="preserve">0 </w:t>
      </w:r>
      <w:r w:rsidR="00AE346E" w:rsidRPr="006E43F6">
        <w:rPr>
          <w:sz w:val="30"/>
          <w:szCs w:val="30"/>
          <w:cs/>
        </w:rPr>
        <w:t xml:space="preserve">ปี </w:t>
      </w:r>
      <w:r w:rsidR="00AE346E">
        <w:rPr>
          <w:rFonts w:hint="cs"/>
          <w:sz w:val="30"/>
          <w:szCs w:val="30"/>
          <w:cs/>
        </w:rPr>
        <w:t>(</w:t>
      </w:r>
      <w:r w:rsidR="00AE346E" w:rsidRPr="00AE346E">
        <w:rPr>
          <w:i/>
          <w:iCs/>
          <w:sz w:val="30"/>
          <w:szCs w:val="30"/>
        </w:rPr>
        <w:t xml:space="preserve">2560: </w:t>
      </w:r>
      <w:r w:rsidRPr="00AE346E">
        <w:rPr>
          <w:i/>
          <w:iCs/>
          <w:sz w:val="30"/>
          <w:szCs w:val="30"/>
        </w:rPr>
        <w:t xml:space="preserve">3 </w:t>
      </w:r>
      <w:r w:rsidRPr="00AE346E">
        <w:rPr>
          <w:rFonts w:hint="cs"/>
          <w:i/>
          <w:iCs/>
          <w:sz w:val="30"/>
          <w:szCs w:val="30"/>
          <w:cs/>
        </w:rPr>
        <w:t xml:space="preserve">ถึง </w:t>
      </w:r>
      <w:r w:rsidRPr="00AE346E">
        <w:rPr>
          <w:i/>
          <w:iCs/>
          <w:sz w:val="30"/>
          <w:szCs w:val="30"/>
        </w:rPr>
        <w:t xml:space="preserve">30 </w:t>
      </w:r>
      <w:r w:rsidRPr="00AE346E">
        <w:rPr>
          <w:i/>
          <w:iCs/>
          <w:sz w:val="30"/>
          <w:szCs w:val="30"/>
          <w:cs/>
        </w:rPr>
        <w:t>ปี</w:t>
      </w:r>
      <w:r w:rsidR="00AE346E">
        <w:rPr>
          <w:rFonts w:hint="cs"/>
          <w:sz w:val="30"/>
          <w:szCs w:val="30"/>
          <w:cs/>
        </w:rPr>
        <w:t>)</w:t>
      </w:r>
      <w:r w:rsidRPr="006E43F6">
        <w:rPr>
          <w:sz w:val="30"/>
          <w:szCs w:val="30"/>
          <w:cs/>
        </w:rPr>
        <w:t xml:space="preserve"> การต่ออายุสัญญาภายหลังจะเป็นไปตามการต่อรองกับผู้เช่า</w:t>
      </w:r>
    </w:p>
    <w:p w14:paraId="03FC3657" w14:textId="77777777" w:rsidR="003808FD" w:rsidRPr="005C2D3F" w:rsidRDefault="003808FD" w:rsidP="003808FD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62877B61" w14:textId="1C7F9E05" w:rsidR="00546A9D" w:rsidRDefault="008D3050" w:rsidP="00C255AE">
      <w:pPr>
        <w:spacing w:line="240" w:lineRule="auto"/>
        <w:ind w:left="540" w:right="-25"/>
        <w:jc w:val="thaiDistribute"/>
        <w:rPr>
          <w:rFonts w:ascii="AngsanaNew" w:hAnsi="AngsanaNew" w:cs="AngsanaNew"/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C2D3F">
        <w:rPr>
          <w:rFonts w:hint="cs"/>
          <w:sz w:val="30"/>
          <w:szCs w:val="30"/>
          <w:cs/>
        </w:rPr>
        <w:t xml:space="preserve"> ณ วันที่ </w:t>
      </w:r>
      <w:r w:rsidRPr="005C2D3F">
        <w:rPr>
          <w:sz w:val="30"/>
          <w:szCs w:val="30"/>
        </w:rPr>
        <w:t>31</w:t>
      </w:r>
      <w:r w:rsidRPr="005C2D3F">
        <w:rPr>
          <w:rFonts w:hint="cs"/>
          <w:sz w:val="30"/>
          <w:szCs w:val="30"/>
          <w:cs/>
        </w:rPr>
        <w:t xml:space="preserve"> ธันวาคม </w:t>
      </w:r>
      <w:r w:rsidR="004D6D77">
        <w:rPr>
          <w:sz w:val="30"/>
          <w:szCs w:val="30"/>
        </w:rPr>
        <w:t>2561</w:t>
      </w:r>
      <w:r w:rsidRPr="005C2D3F">
        <w:rPr>
          <w:sz w:val="30"/>
          <w:szCs w:val="30"/>
        </w:rPr>
        <w:t xml:space="preserve"> </w:t>
      </w:r>
      <w:r w:rsidR="008B61D6" w:rsidRPr="005C2D3F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="009061F5" w:rsidRPr="005C2D3F">
        <w:rPr>
          <w:sz w:val="30"/>
          <w:szCs w:val="30"/>
          <w:cs/>
        </w:rPr>
        <w:t xml:space="preserve">จำนวน </w:t>
      </w:r>
      <w:r w:rsidR="009061F5">
        <w:rPr>
          <w:sz w:val="30"/>
          <w:szCs w:val="30"/>
        </w:rPr>
        <w:t xml:space="preserve">1,531.4 </w:t>
      </w:r>
      <w:r w:rsidR="009061F5" w:rsidRPr="005C2D3F">
        <w:rPr>
          <w:sz w:val="30"/>
          <w:szCs w:val="30"/>
          <w:cs/>
        </w:rPr>
        <w:t>ล้านบาท</w:t>
      </w:r>
      <w:r w:rsidR="009061F5" w:rsidRPr="005C2D3F">
        <w:rPr>
          <w:rFonts w:hint="cs"/>
          <w:sz w:val="30"/>
          <w:szCs w:val="30"/>
          <w:cs/>
        </w:rPr>
        <w:t xml:space="preserve"> และ </w:t>
      </w:r>
      <w:r w:rsidR="009061F5">
        <w:rPr>
          <w:sz w:val="30"/>
          <w:szCs w:val="30"/>
        </w:rPr>
        <w:t>1,781.0</w:t>
      </w:r>
      <w:r w:rsidR="009061F5" w:rsidRPr="005C2D3F">
        <w:rPr>
          <w:sz w:val="30"/>
          <w:szCs w:val="30"/>
        </w:rPr>
        <w:t xml:space="preserve"> </w:t>
      </w:r>
      <w:r w:rsidR="009061F5" w:rsidRPr="005C2D3F">
        <w:rPr>
          <w:rFonts w:hint="cs"/>
          <w:sz w:val="30"/>
          <w:szCs w:val="30"/>
          <w:cs/>
        </w:rPr>
        <w:t xml:space="preserve">ล้านบาท </w:t>
      </w:r>
      <w:r w:rsidR="008B61D6" w:rsidRPr="005C2D3F">
        <w:rPr>
          <w:rFonts w:hint="cs"/>
          <w:sz w:val="30"/>
          <w:szCs w:val="30"/>
          <w:cs/>
        </w:rPr>
        <w:t xml:space="preserve">ตามลำดับ </w:t>
      </w:r>
      <w:r w:rsidRPr="000D383F">
        <w:rPr>
          <w:rFonts w:hint="cs"/>
          <w:i/>
          <w:iCs/>
          <w:sz w:val="30"/>
          <w:szCs w:val="30"/>
          <w:cs/>
        </w:rPr>
        <w:t>(</w:t>
      </w:r>
      <w:r w:rsidR="007A5DBF" w:rsidRPr="000D383F">
        <w:rPr>
          <w:i/>
          <w:iCs/>
          <w:sz w:val="30"/>
          <w:szCs w:val="30"/>
        </w:rPr>
        <w:t>2560</w:t>
      </w:r>
      <w:r w:rsidRPr="000D383F">
        <w:rPr>
          <w:i/>
          <w:iCs/>
          <w:sz w:val="30"/>
          <w:szCs w:val="30"/>
        </w:rPr>
        <w:t xml:space="preserve">: </w:t>
      </w:r>
      <w:r w:rsidR="004D6D77" w:rsidRPr="000D383F">
        <w:rPr>
          <w:i/>
          <w:iCs/>
          <w:sz w:val="30"/>
          <w:szCs w:val="30"/>
        </w:rPr>
        <w:t xml:space="preserve">434.8 </w:t>
      </w:r>
      <w:r w:rsidRPr="000D383F">
        <w:rPr>
          <w:i/>
          <w:iCs/>
          <w:sz w:val="30"/>
          <w:szCs w:val="30"/>
        </w:rPr>
        <w:t xml:space="preserve"> </w:t>
      </w:r>
      <w:r w:rsidRPr="000D383F">
        <w:rPr>
          <w:rFonts w:hint="cs"/>
          <w:i/>
          <w:iCs/>
          <w:sz w:val="30"/>
          <w:szCs w:val="30"/>
          <w:cs/>
        </w:rPr>
        <w:t>ล้านบาท</w:t>
      </w:r>
      <w:r w:rsidR="008B61D6" w:rsidRPr="000D383F">
        <w:rPr>
          <w:i/>
          <w:iCs/>
          <w:sz w:val="30"/>
          <w:szCs w:val="30"/>
        </w:rPr>
        <w:t xml:space="preserve"> </w:t>
      </w:r>
      <w:r w:rsidR="008B61D6" w:rsidRPr="000D383F">
        <w:rPr>
          <w:rFonts w:hint="cs"/>
          <w:i/>
          <w:iCs/>
          <w:sz w:val="30"/>
          <w:szCs w:val="30"/>
          <w:cs/>
        </w:rPr>
        <w:t xml:space="preserve">และ </w:t>
      </w:r>
      <w:r w:rsidR="004D6D77" w:rsidRPr="000D383F">
        <w:rPr>
          <w:i/>
          <w:iCs/>
          <w:sz w:val="30"/>
          <w:szCs w:val="30"/>
        </w:rPr>
        <w:t xml:space="preserve">567.7 </w:t>
      </w:r>
      <w:r w:rsidR="008B61D6" w:rsidRPr="000D383F">
        <w:rPr>
          <w:rFonts w:hint="cs"/>
          <w:i/>
          <w:iCs/>
          <w:sz w:val="30"/>
          <w:szCs w:val="30"/>
          <w:cs/>
        </w:rPr>
        <w:t>ล้านบาท</w:t>
      </w:r>
      <w:r w:rsidR="008B61D6" w:rsidRPr="005C2D3F">
        <w:rPr>
          <w:rFonts w:hint="cs"/>
          <w:i/>
          <w:iCs/>
          <w:sz w:val="30"/>
          <w:szCs w:val="30"/>
          <w:cs/>
        </w:rPr>
        <w:t xml:space="preserve"> ตามลำดับ</w:t>
      </w:r>
      <w:r w:rsidRPr="005C2D3F">
        <w:rPr>
          <w:rFonts w:hint="cs"/>
          <w:i/>
          <w:iCs/>
          <w:sz w:val="30"/>
          <w:szCs w:val="30"/>
          <w:cs/>
        </w:rPr>
        <w:t>)</w:t>
      </w:r>
      <w:r w:rsidRPr="005C2D3F">
        <w:rPr>
          <w:rFonts w:hint="cs"/>
          <w:sz w:val="30"/>
          <w:szCs w:val="30"/>
          <w:cs/>
        </w:rPr>
        <w:t xml:space="preserve"> </w:t>
      </w:r>
      <w:r w:rsidR="00592B3F" w:rsidRPr="005C2D3F">
        <w:rPr>
          <w:rFonts w:ascii="AngsanaNew" w:hAnsi="AngsanaNew" w:cs="AngsanaNew" w:hint="cs"/>
          <w:sz w:val="30"/>
          <w:szCs w:val="30"/>
          <w:cs/>
        </w:rPr>
        <w:t>ประเมินราคาโดยบริษัทผู้ประเมินอิสระแห่งหนึ่งโดยพิจารณาราคาตลาดตามเกณฑ์ของสินทรัพย์ที่ใช้งานอยู่ใน</w:t>
      </w:r>
      <w:r w:rsidR="00592B3F" w:rsidRPr="003A1E59">
        <w:rPr>
          <w:rFonts w:ascii="AngsanaNew" w:hAnsi="AngsanaNew" w:cs="AngsanaNew" w:hint="cs"/>
          <w:sz w:val="30"/>
          <w:szCs w:val="30"/>
          <w:cs/>
        </w:rPr>
        <w:t>ปัจจุบันและวิธีรายได้</w:t>
      </w:r>
      <w:r w:rsidRPr="003A1E59">
        <w:rPr>
          <w:rFonts w:ascii="AngsanaNew" w:hAnsi="AngsanaNew" w:cs="AngsanaNew"/>
          <w:sz w:val="30"/>
          <w:szCs w:val="30"/>
        </w:rPr>
        <w:t xml:space="preserve"> </w:t>
      </w:r>
      <w:r w:rsidRPr="003A1E59">
        <w:rPr>
          <w:rFonts w:ascii="AngsanaNew" w:hAnsi="AngsanaNew" w:cs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2F68CD" w:rsidRPr="003A1E59">
        <w:rPr>
          <w:rFonts w:ascii="AngsanaNew" w:hAnsi="AngsanaNew" w:cs="AngsanaNew" w:hint="cs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Pr="003A1E59">
        <w:rPr>
          <w:rFonts w:ascii="AngsanaNew" w:hAnsi="AngsanaNew" w:cs="AngsanaNew" w:hint="cs"/>
          <w:sz w:val="30"/>
          <w:szCs w:val="30"/>
          <w:cs/>
        </w:rPr>
        <w:t>ที่</w:t>
      </w:r>
      <w:r w:rsidR="00546A9D" w:rsidRPr="003A1E59">
        <w:rPr>
          <w:rFonts w:ascii="AngsanaNew" w:hAnsi="AngsanaNew" w:cs="AngsanaNew" w:hint="cs"/>
          <w:sz w:val="30"/>
          <w:szCs w:val="30"/>
          <w:cs/>
        </w:rPr>
        <w:t xml:space="preserve"> 3</w:t>
      </w:r>
    </w:p>
    <w:p w14:paraId="017D031C" w14:textId="631D443A" w:rsidR="006E43F6" w:rsidRDefault="006E43F6">
      <w:pPr>
        <w:spacing w:line="240" w:lineRule="auto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/>
          <w:sz w:val="30"/>
          <w:szCs w:val="30"/>
        </w:rPr>
        <w:br w:type="page"/>
      </w:r>
    </w:p>
    <w:p w14:paraId="18E177D1" w14:textId="77777777" w:rsidR="006E43F6" w:rsidRPr="00AE346E" w:rsidRDefault="006E43F6" w:rsidP="00BA0E08">
      <w:pPr>
        <w:pStyle w:val="ListParagraph"/>
        <w:numPr>
          <w:ilvl w:val="0"/>
          <w:numId w:val="9"/>
        </w:numPr>
        <w:tabs>
          <w:tab w:val="clear" w:pos="540"/>
        </w:tabs>
        <w:ind w:hanging="540"/>
        <w:rPr>
          <w:rFonts w:asciiTheme="majorBidi" w:hAnsiTheme="majorBidi"/>
          <w:i w:val="0"/>
          <w:iCs w:val="0"/>
          <w:cs/>
        </w:rPr>
      </w:pPr>
      <w:r w:rsidRPr="00AE346E">
        <w:rPr>
          <w:rFonts w:asciiTheme="majorBidi" w:hAnsiTheme="majorBidi" w:cstheme="majorBidi" w:hint="cs"/>
          <w:i w:val="0"/>
          <w:iCs w:val="0"/>
          <w:cs/>
        </w:rPr>
        <w:t>สิทธิการเช่า</w:t>
      </w:r>
    </w:p>
    <w:p w14:paraId="6FBD97E7" w14:textId="77777777" w:rsidR="00BA0E08" w:rsidRDefault="00BA0E08" w:rsidP="00BA0E08">
      <w:pPr>
        <w:spacing w:line="240" w:lineRule="auto"/>
        <w:ind w:left="900" w:right="562"/>
        <w:jc w:val="thaiDistribute"/>
        <w:rPr>
          <w:rFonts w:asciiTheme="majorBidi" w:hAnsiTheme="majorBidi"/>
          <w:sz w:val="30"/>
          <w:szCs w:val="30"/>
        </w:rPr>
      </w:pPr>
    </w:p>
    <w:p w14:paraId="1CBE4BB8" w14:textId="3B16DBE2" w:rsidR="006E43F6" w:rsidRPr="001B5676" w:rsidRDefault="006E43F6" w:rsidP="00C255AE">
      <w:pPr>
        <w:spacing w:line="240" w:lineRule="auto"/>
        <w:ind w:left="540" w:right="27"/>
        <w:jc w:val="thaiDistribute"/>
        <w:rPr>
          <w:sz w:val="30"/>
          <w:szCs w:val="30"/>
        </w:rPr>
      </w:pPr>
      <w:r w:rsidRPr="001B5676">
        <w:rPr>
          <w:rFonts w:hint="cs"/>
          <w:sz w:val="30"/>
          <w:szCs w:val="30"/>
          <w:cs/>
        </w:rPr>
        <w:t>ในระหว่าง</w:t>
      </w:r>
      <w:r w:rsidRPr="006E43F6">
        <w:rPr>
          <w:rFonts w:hint="cs"/>
          <w:sz w:val="30"/>
          <w:szCs w:val="30"/>
          <w:cs/>
        </w:rPr>
        <w:t>ไตร</w:t>
      </w:r>
      <w:r w:rsidRPr="001B5676">
        <w:rPr>
          <w:rFonts w:hint="cs"/>
          <w:sz w:val="30"/>
          <w:szCs w:val="30"/>
          <w:cs/>
        </w:rPr>
        <w:t xml:space="preserve">มาสที่ </w:t>
      </w:r>
      <w:r w:rsidRPr="001B5676">
        <w:rPr>
          <w:sz w:val="30"/>
          <w:szCs w:val="30"/>
        </w:rPr>
        <w:t xml:space="preserve">3 </w:t>
      </w:r>
      <w:r w:rsidRPr="001B5676">
        <w:rPr>
          <w:rFonts w:hint="cs"/>
          <w:sz w:val="30"/>
          <w:szCs w:val="30"/>
          <w:cs/>
        </w:rPr>
        <w:t xml:space="preserve">ของปี </w:t>
      </w:r>
      <w:r w:rsidRPr="001B5676">
        <w:rPr>
          <w:sz w:val="30"/>
          <w:szCs w:val="30"/>
        </w:rPr>
        <w:t xml:space="preserve">2561 </w:t>
      </w:r>
      <w:r w:rsidRPr="001B5676">
        <w:rPr>
          <w:sz w:val="30"/>
          <w:szCs w:val="30"/>
          <w:cs/>
        </w:rPr>
        <w:t>บริษัท</w:t>
      </w:r>
      <w:r w:rsidRPr="001B5676">
        <w:rPr>
          <w:rFonts w:hint="cs"/>
          <w:sz w:val="30"/>
          <w:szCs w:val="30"/>
          <w:cs/>
        </w:rPr>
        <w:t>ย่อยแห่งหนึ่ง</w:t>
      </w:r>
      <w:r w:rsidRPr="001B5676">
        <w:rPr>
          <w:sz w:val="30"/>
          <w:szCs w:val="30"/>
          <w:cs/>
        </w:rPr>
        <w:t>ได้ทำสัญญา</w:t>
      </w:r>
      <w:r w:rsidRPr="001B5676">
        <w:rPr>
          <w:rFonts w:hint="cs"/>
          <w:sz w:val="30"/>
          <w:szCs w:val="30"/>
          <w:cs/>
        </w:rPr>
        <w:t xml:space="preserve">เช่าช่วงที่ดินระยะยาวจำนวน </w:t>
      </w:r>
      <w:r w:rsidRPr="001B5676">
        <w:rPr>
          <w:sz w:val="30"/>
          <w:szCs w:val="30"/>
        </w:rPr>
        <w:t xml:space="preserve">11 </w:t>
      </w:r>
      <w:r w:rsidRPr="001B5676">
        <w:rPr>
          <w:rFonts w:hint="cs"/>
          <w:sz w:val="30"/>
          <w:szCs w:val="30"/>
          <w:cs/>
        </w:rPr>
        <w:t>ล้านเหรียญสหรัฐอเมริกา</w:t>
      </w:r>
      <w:r w:rsidR="00DA20D3">
        <w:rPr>
          <w:rFonts w:hint="cs"/>
          <w:sz w:val="30"/>
          <w:szCs w:val="30"/>
          <w:cs/>
        </w:rPr>
        <w:t xml:space="preserve"> </w:t>
      </w:r>
      <w:r w:rsidRPr="001B5676">
        <w:rPr>
          <w:sz w:val="30"/>
          <w:szCs w:val="30"/>
          <w:cs/>
        </w:rPr>
        <w:t>กับ</w:t>
      </w:r>
      <w:r w:rsidRPr="001B5676">
        <w:rPr>
          <w:rFonts w:hint="cs"/>
          <w:sz w:val="30"/>
          <w:szCs w:val="30"/>
          <w:cs/>
        </w:rPr>
        <w:t xml:space="preserve"> </w:t>
      </w:r>
      <w:r w:rsidRPr="00BA0E08">
        <w:rPr>
          <w:sz w:val="30"/>
          <w:szCs w:val="30"/>
        </w:rPr>
        <w:t>Myanmar</w:t>
      </w:r>
      <w:r w:rsidRPr="001B5676">
        <w:rPr>
          <w:sz w:val="30"/>
          <w:szCs w:val="30"/>
        </w:rPr>
        <w:t xml:space="preserve"> Japan Thilawa Development Ltd.</w:t>
      </w:r>
      <w:r w:rsidRPr="001B5676">
        <w:rPr>
          <w:sz w:val="30"/>
          <w:szCs w:val="30"/>
          <w:cs/>
        </w:rPr>
        <w:t xml:space="preserve"> </w:t>
      </w:r>
      <w:r w:rsidRPr="001B5676">
        <w:rPr>
          <w:rFonts w:hint="cs"/>
          <w:sz w:val="30"/>
          <w:szCs w:val="30"/>
          <w:cs/>
        </w:rPr>
        <w:t>ภายในเขตเศรษฐกิจพิเศษทิลาวา (</w:t>
      </w:r>
      <w:r w:rsidRPr="001B5676">
        <w:rPr>
          <w:sz w:val="30"/>
          <w:szCs w:val="30"/>
        </w:rPr>
        <w:t>Thilawa Special Economic Zone</w:t>
      </w:r>
      <w:r w:rsidRPr="001B5676">
        <w:rPr>
          <w:rFonts w:hint="cs"/>
          <w:sz w:val="30"/>
          <w:szCs w:val="30"/>
          <w:cs/>
        </w:rPr>
        <w:t>) เพื่อการก่อสร้างโรงงานและดำเนินงานใน</w:t>
      </w:r>
      <w:r w:rsidRPr="001B5676">
        <w:rPr>
          <w:sz w:val="30"/>
          <w:szCs w:val="30"/>
          <w:cs/>
        </w:rPr>
        <w:t>สาธารณรัฐแห่งสหภาพเมียนมาร์</w:t>
      </w:r>
      <w:r w:rsidRPr="001B5676">
        <w:rPr>
          <w:rFonts w:hint="cs"/>
          <w:sz w:val="30"/>
          <w:szCs w:val="30"/>
          <w:cs/>
        </w:rPr>
        <w:t xml:space="preserve"> โดยสัญญาเช่ามีอายุ </w:t>
      </w:r>
      <w:r w:rsidRPr="001B5676">
        <w:rPr>
          <w:sz w:val="30"/>
          <w:szCs w:val="30"/>
        </w:rPr>
        <w:t>48</w:t>
      </w:r>
      <w:r w:rsidRPr="001B5676">
        <w:rPr>
          <w:rFonts w:hint="cs"/>
          <w:sz w:val="30"/>
          <w:szCs w:val="30"/>
          <w:cs/>
        </w:rPr>
        <w:t xml:space="preserve"> ปี </w:t>
      </w:r>
      <w:r w:rsidRPr="001B5676">
        <w:rPr>
          <w:sz w:val="30"/>
          <w:szCs w:val="30"/>
        </w:rPr>
        <w:t>7</w:t>
      </w:r>
      <w:r w:rsidRPr="001B5676">
        <w:rPr>
          <w:rFonts w:hint="cs"/>
          <w:sz w:val="30"/>
          <w:szCs w:val="30"/>
          <w:cs/>
        </w:rPr>
        <w:t xml:space="preserve"> เดือน นับตั้งแต่วันที่ </w:t>
      </w:r>
      <w:r w:rsidRPr="001B5676">
        <w:rPr>
          <w:sz w:val="30"/>
          <w:szCs w:val="30"/>
        </w:rPr>
        <w:t>3</w:t>
      </w:r>
      <w:r w:rsidRPr="001B5676">
        <w:rPr>
          <w:rFonts w:hint="cs"/>
          <w:sz w:val="30"/>
          <w:szCs w:val="30"/>
          <w:cs/>
        </w:rPr>
        <w:t xml:space="preserve"> กรกฎาคม </w:t>
      </w:r>
      <w:r w:rsidRPr="001B5676">
        <w:rPr>
          <w:sz w:val="30"/>
          <w:szCs w:val="30"/>
        </w:rPr>
        <w:t xml:space="preserve">2561 </w:t>
      </w:r>
      <w:r w:rsidRPr="001B5676">
        <w:rPr>
          <w:sz w:val="30"/>
          <w:szCs w:val="30"/>
          <w:cs/>
        </w:rPr>
        <w:t>และจะสิ้นสุด</w:t>
      </w:r>
      <w:r w:rsidRPr="001B5676">
        <w:rPr>
          <w:rFonts w:hint="cs"/>
          <w:sz w:val="30"/>
          <w:szCs w:val="30"/>
          <w:cs/>
        </w:rPr>
        <w:t xml:space="preserve">ในวันที่ </w:t>
      </w:r>
      <w:r w:rsidRPr="001B5676">
        <w:rPr>
          <w:sz w:val="30"/>
          <w:szCs w:val="30"/>
        </w:rPr>
        <w:t>9</w:t>
      </w:r>
      <w:r w:rsidRPr="001B5676">
        <w:rPr>
          <w:rFonts w:hint="cs"/>
          <w:sz w:val="30"/>
          <w:szCs w:val="30"/>
          <w:cs/>
        </w:rPr>
        <w:t xml:space="preserve"> กุมภาพันธ์ </w:t>
      </w:r>
      <w:r w:rsidRPr="001B5676">
        <w:rPr>
          <w:sz w:val="30"/>
          <w:szCs w:val="30"/>
        </w:rPr>
        <w:t xml:space="preserve">2610 </w:t>
      </w:r>
      <w:r w:rsidRPr="001B5676">
        <w:rPr>
          <w:rFonts w:hint="cs"/>
          <w:sz w:val="30"/>
          <w:szCs w:val="30"/>
          <w:cs/>
        </w:rPr>
        <w:t xml:space="preserve">ทั้งนี้บริษัทมีสิทธิ์ที่จะต่ออายุสัญญาไปได้อีก </w:t>
      </w:r>
      <w:r w:rsidRPr="001B5676">
        <w:rPr>
          <w:sz w:val="30"/>
          <w:szCs w:val="30"/>
        </w:rPr>
        <w:t>25</w:t>
      </w:r>
      <w:r w:rsidRPr="001B5676">
        <w:rPr>
          <w:rFonts w:hint="cs"/>
          <w:sz w:val="30"/>
          <w:szCs w:val="30"/>
          <w:cs/>
        </w:rPr>
        <w:t xml:space="preserve"> ปีตามเงื่อนไขที่ระบุในสัญญา </w:t>
      </w:r>
    </w:p>
    <w:p w14:paraId="27BBE5ED" w14:textId="77777777" w:rsidR="006E43F6" w:rsidRPr="001B5676" w:rsidRDefault="006E43F6" w:rsidP="00C932F9">
      <w:pPr>
        <w:spacing w:line="240" w:lineRule="auto"/>
        <w:ind w:left="900" w:right="562"/>
        <w:jc w:val="thaiDistribute"/>
        <w:rPr>
          <w:sz w:val="30"/>
          <w:szCs w:val="30"/>
        </w:rPr>
      </w:pPr>
    </w:p>
    <w:p w14:paraId="060BD720" w14:textId="10542011" w:rsidR="001B5676" w:rsidRPr="001B5676" w:rsidRDefault="001B5676" w:rsidP="00EF6429">
      <w:pPr>
        <w:spacing w:line="240" w:lineRule="auto"/>
        <w:ind w:left="540" w:right="27"/>
        <w:jc w:val="thaiDistribute"/>
        <w:rPr>
          <w:sz w:val="30"/>
          <w:szCs w:val="30"/>
        </w:rPr>
      </w:pPr>
      <w:r w:rsidRPr="001B5676">
        <w:rPr>
          <w:sz w:val="30"/>
          <w:szCs w:val="30"/>
          <w:cs/>
        </w:rPr>
        <w:t>รายการเคลื่อนไหวของ</w:t>
      </w:r>
      <w:r w:rsidRPr="001B5676">
        <w:rPr>
          <w:rFonts w:hint="cs"/>
          <w:sz w:val="30"/>
          <w:szCs w:val="30"/>
          <w:cs/>
        </w:rPr>
        <w:t>สิทธิการเช่า</w:t>
      </w:r>
      <w:r w:rsidRPr="001B5676">
        <w:rPr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1B5676"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31</w:t>
      </w:r>
      <w:r w:rsidRPr="001B5676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1B5676">
        <w:rPr>
          <w:rFonts w:hint="cs"/>
          <w:sz w:val="30"/>
          <w:szCs w:val="30"/>
          <w:cs/>
        </w:rPr>
        <w:t xml:space="preserve"> </w:t>
      </w:r>
      <w:r w:rsidRPr="001B5676">
        <w:rPr>
          <w:sz w:val="30"/>
          <w:szCs w:val="30"/>
          <w:cs/>
        </w:rPr>
        <w:t>มีดังนี้</w:t>
      </w:r>
    </w:p>
    <w:p w14:paraId="0F48A1D2" w14:textId="77777777" w:rsidR="001B5676" w:rsidRDefault="001B5676" w:rsidP="001B5676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19"/>
        <w:gridCol w:w="236"/>
        <w:gridCol w:w="1733"/>
        <w:gridCol w:w="269"/>
        <w:gridCol w:w="1731"/>
      </w:tblGrid>
      <w:tr w:rsidR="001B5676" w:rsidRPr="001B5676" w14:paraId="3B913AEE" w14:textId="77777777" w:rsidTr="00EF6429">
        <w:tc>
          <w:tcPr>
            <w:tcW w:w="2742" w:type="pct"/>
          </w:tcPr>
          <w:p w14:paraId="7074BBCB" w14:textId="77777777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9555807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124" w:type="pct"/>
            <w:gridSpan w:val="3"/>
          </w:tcPr>
          <w:p w14:paraId="6A1ED2FE" w14:textId="77777777" w:rsidR="001B5676" w:rsidRPr="001B5676" w:rsidRDefault="001B5676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1B567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B5676" w:rsidRPr="001B5676" w14:paraId="551346E5" w14:textId="77777777" w:rsidTr="00EF6429">
        <w:tc>
          <w:tcPr>
            <w:tcW w:w="2742" w:type="pct"/>
          </w:tcPr>
          <w:p w14:paraId="4D8EA270" w14:textId="065EF310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3FA84B1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</w:tcPr>
          <w:p w14:paraId="6CC16A9E" w14:textId="77777777" w:rsidR="001B5676" w:rsidRPr="001B5676" w:rsidRDefault="001B5676" w:rsidP="001A083E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14:paraId="53241407" w14:textId="77777777" w:rsidR="001B5676" w:rsidRPr="001B5676" w:rsidRDefault="001B5676" w:rsidP="001A083E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2A212849" w14:textId="77777777" w:rsidR="001B5676" w:rsidRPr="001B5676" w:rsidRDefault="001B5676" w:rsidP="001A083E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2560</w:t>
            </w:r>
          </w:p>
        </w:tc>
      </w:tr>
      <w:tr w:rsidR="001B5676" w:rsidRPr="001B5676" w14:paraId="7E9CD859" w14:textId="77777777" w:rsidTr="00EF6429">
        <w:tc>
          <w:tcPr>
            <w:tcW w:w="2742" w:type="pct"/>
          </w:tcPr>
          <w:p w14:paraId="5F9398E1" w14:textId="77777777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3C5CD9D6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124" w:type="pct"/>
            <w:gridSpan w:val="3"/>
          </w:tcPr>
          <w:p w14:paraId="511DC85F" w14:textId="77777777" w:rsidR="001B5676" w:rsidRPr="001B5676" w:rsidRDefault="001B5676" w:rsidP="001A083E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5676" w:rsidRPr="001B5676" w14:paraId="5C4E0C00" w14:textId="77777777" w:rsidTr="00EF6429">
        <w:tc>
          <w:tcPr>
            <w:tcW w:w="2742" w:type="pct"/>
          </w:tcPr>
          <w:p w14:paraId="6224C77D" w14:textId="77777777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  <w:cs/>
              </w:rPr>
              <w:t xml:space="preserve">ณ วันที่ </w:t>
            </w:r>
            <w:r w:rsidRPr="001B5676">
              <w:rPr>
                <w:sz w:val="30"/>
                <w:szCs w:val="30"/>
              </w:rPr>
              <w:t xml:space="preserve">1 </w:t>
            </w:r>
            <w:r w:rsidRPr="001B5676">
              <w:rPr>
                <w:sz w:val="30"/>
                <w:szCs w:val="30"/>
                <w:cs/>
              </w:rPr>
              <w:t>มกราคม</w:t>
            </w:r>
            <w:r w:rsidRPr="001B5676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3805FBAC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</w:tcPr>
          <w:p w14:paraId="5894D996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16C431B" w14:textId="77777777" w:rsidR="001B5676" w:rsidRPr="001B5676" w:rsidRDefault="001B5676" w:rsidP="001A083E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11574711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</w:tr>
      <w:tr w:rsidR="001B5676" w:rsidRPr="001B5676" w14:paraId="5C552534" w14:textId="77777777" w:rsidTr="00EF6429">
        <w:tc>
          <w:tcPr>
            <w:tcW w:w="2742" w:type="pct"/>
            <w:shd w:val="clear" w:color="auto" w:fill="auto"/>
          </w:tcPr>
          <w:p w14:paraId="392F3803" w14:textId="77777777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" w:type="pct"/>
          </w:tcPr>
          <w:p w14:paraId="6384A706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73088C82" w14:textId="5B183FD1" w:rsidR="001B5676" w:rsidRPr="001B5676" w:rsidRDefault="001B5676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363,561</w:t>
            </w:r>
          </w:p>
        </w:tc>
        <w:tc>
          <w:tcPr>
            <w:tcW w:w="153" w:type="pct"/>
          </w:tcPr>
          <w:p w14:paraId="2A0356AE" w14:textId="77777777" w:rsidR="001B5676" w:rsidRPr="001B5676" w:rsidRDefault="001B5676" w:rsidP="001A08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5D212A00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</w:tr>
      <w:tr w:rsidR="001B5676" w:rsidRPr="001B5676" w14:paraId="28DCAD71" w14:textId="77777777" w:rsidTr="00EF6429">
        <w:tc>
          <w:tcPr>
            <w:tcW w:w="2742" w:type="pct"/>
          </w:tcPr>
          <w:p w14:paraId="4981289C" w14:textId="77777777" w:rsidR="001B5676" w:rsidRPr="001B5676" w:rsidRDefault="001B5676" w:rsidP="001A08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34" w:type="pct"/>
          </w:tcPr>
          <w:p w14:paraId="7AFFD803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440EE825" w14:textId="799C7EE9" w:rsidR="001B5676" w:rsidRPr="001B5676" w:rsidRDefault="001B5676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(3,727</w:t>
            </w:r>
            <w:r w:rsidRPr="001B5676">
              <w:rPr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0AECB36E" w14:textId="77777777" w:rsidR="001B5676" w:rsidRPr="001B5676" w:rsidRDefault="001B5676" w:rsidP="001A08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35AC2A39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</w:tr>
      <w:tr w:rsidR="001B5676" w:rsidRPr="001B5676" w14:paraId="42E21A21" w14:textId="77777777" w:rsidTr="00EF6429">
        <w:tc>
          <w:tcPr>
            <w:tcW w:w="2742" w:type="pct"/>
          </w:tcPr>
          <w:p w14:paraId="34F68EA2" w14:textId="1545A2FD" w:rsidR="001B5676" w:rsidRPr="001B5676" w:rsidRDefault="001B5676" w:rsidP="00EF6429">
            <w:pPr>
              <w:pStyle w:val="BodyText"/>
              <w:spacing w:after="0"/>
              <w:ind w:left="162" w:right="-131" w:hanging="162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ผลต่างอัตราแลกเปล</w:t>
            </w:r>
            <w:r w:rsidR="00EF6429">
              <w:rPr>
                <w:rFonts w:hint="cs"/>
                <w:sz w:val="30"/>
                <w:szCs w:val="30"/>
                <w:cs/>
              </w:rPr>
              <w:t>ี่ยนที่เกิดจากการแปลงค่าหน่วยงานต่างประเทศ</w:t>
            </w:r>
          </w:p>
        </w:tc>
        <w:tc>
          <w:tcPr>
            <w:tcW w:w="134" w:type="pct"/>
          </w:tcPr>
          <w:p w14:paraId="71CABABC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1A022DB9" w14:textId="77777777" w:rsidR="00EF6429" w:rsidRDefault="00EF6429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96AAEFE" w14:textId="1E08743C" w:rsidR="001B5676" w:rsidRPr="001B5676" w:rsidRDefault="001B5676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(27,439</w:t>
            </w:r>
            <w:r w:rsidRPr="001B5676">
              <w:rPr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5CC800F1" w14:textId="77777777" w:rsidR="001B5676" w:rsidRPr="001B5676" w:rsidRDefault="001B5676" w:rsidP="001A08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7FD90001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</w:tr>
      <w:tr w:rsidR="001B5676" w:rsidRPr="003334E8" w14:paraId="018545AD" w14:textId="77777777" w:rsidTr="00EF6429">
        <w:tc>
          <w:tcPr>
            <w:tcW w:w="2742" w:type="pct"/>
          </w:tcPr>
          <w:p w14:paraId="77112FE3" w14:textId="52119443" w:rsidR="001B5676" w:rsidRPr="001B5676" w:rsidRDefault="001B5676" w:rsidP="006E20C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1B567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5676">
              <w:rPr>
                <w:b/>
                <w:bCs/>
                <w:sz w:val="30"/>
                <w:szCs w:val="30"/>
              </w:rPr>
              <w:t>3</w:t>
            </w:r>
            <w:r w:rsidR="006E20C3">
              <w:rPr>
                <w:b/>
                <w:bCs/>
                <w:sz w:val="30"/>
                <w:szCs w:val="30"/>
              </w:rPr>
              <w:t xml:space="preserve">1 </w:t>
            </w:r>
            <w:r w:rsidR="006E20C3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696717BD" w14:textId="77777777" w:rsidR="001B5676" w:rsidRPr="001B5676" w:rsidRDefault="001B5676" w:rsidP="001A08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double" w:sz="4" w:space="0" w:color="auto"/>
            </w:tcBorders>
          </w:tcPr>
          <w:p w14:paraId="3306ACAA" w14:textId="2E994985" w:rsidR="001B5676" w:rsidRPr="001B5676" w:rsidRDefault="001B5676" w:rsidP="001A08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332,395</w:t>
            </w:r>
          </w:p>
        </w:tc>
        <w:tc>
          <w:tcPr>
            <w:tcW w:w="153" w:type="pct"/>
          </w:tcPr>
          <w:p w14:paraId="221ACB07" w14:textId="77777777" w:rsidR="001B5676" w:rsidRPr="001B5676" w:rsidRDefault="001B5676" w:rsidP="001A083E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double" w:sz="4" w:space="0" w:color="auto"/>
            </w:tcBorders>
          </w:tcPr>
          <w:p w14:paraId="78EB9A24" w14:textId="77777777" w:rsidR="001B5676" w:rsidRPr="001B5676" w:rsidRDefault="001B5676" w:rsidP="001A083E">
            <w:pPr>
              <w:pStyle w:val="BodyText"/>
              <w:tabs>
                <w:tab w:val="decimal" w:pos="43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1B5676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5D0715B1" w14:textId="77777777" w:rsidR="006E43F6" w:rsidRDefault="006E43F6" w:rsidP="00C932F9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</w:rPr>
      </w:pPr>
    </w:p>
    <w:p w14:paraId="1B39953F" w14:textId="77777777" w:rsidR="006E43F6" w:rsidRDefault="006E43F6" w:rsidP="00C932F9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</w:rPr>
      </w:pPr>
    </w:p>
    <w:p w14:paraId="4FEC79C4" w14:textId="77777777" w:rsidR="006E43F6" w:rsidRPr="00C932F9" w:rsidRDefault="006E43F6" w:rsidP="00C932F9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  <w:cs/>
        </w:rPr>
        <w:sectPr w:rsidR="006E43F6" w:rsidRPr="00C932F9" w:rsidSect="00C255AE">
          <w:footerReference w:type="default" r:id="rId16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7EC177B2" w14:textId="157B0DB6" w:rsidR="00C932F9" w:rsidRPr="001A2F34" w:rsidRDefault="003B7052" w:rsidP="00C93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EA58BE">
        <w:rPr>
          <w:rFonts w:asciiTheme="majorBidi" w:hAnsiTheme="majorBidi" w:cstheme="majorBidi" w:hint="cs"/>
          <w:i w:val="0"/>
          <w:iCs w:val="0"/>
          <w:cs/>
        </w:rPr>
        <w:t>ที่ดิน อาคาร และอุปกรณ์</w:t>
      </w:r>
    </w:p>
    <w:tbl>
      <w:tblPr>
        <w:tblpPr w:leftFromText="180" w:rightFromText="180" w:vertAnchor="text" w:horzAnchor="margin" w:tblpXSpec="center" w:tblpY="196"/>
        <w:tblW w:w="15697" w:type="dxa"/>
        <w:tblLayout w:type="fixed"/>
        <w:tblLook w:val="01E0" w:firstRow="1" w:lastRow="1" w:firstColumn="1" w:lastColumn="1" w:noHBand="0" w:noVBand="0"/>
      </w:tblPr>
      <w:tblGrid>
        <w:gridCol w:w="3544"/>
        <w:gridCol w:w="851"/>
        <w:gridCol w:w="283"/>
        <w:gridCol w:w="851"/>
        <w:gridCol w:w="283"/>
        <w:gridCol w:w="1025"/>
        <w:gridCol w:w="251"/>
        <w:gridCol w:w="871"/>
        <w:gridCol w:w="251"/>
        <w:gridCol w:w="868"/>
        <w:gridCol w:w="251"/>
        <w:gridCol w:w="1006"/>
        <w:gridCol w:w="251"/>
        <w:gridCol w:w="1180"/>
        <w:gridCol w:w="251"/>
        <w:gridCol w:w="988"/>
        <w:gridCol w:w="252"/>
        <w:gridCol w:w="1165"/>
        <w:gridCol w:w="261"/>
        <w:gridCol w:w="1014"/>
      </w:tblGrid>
      <w:tr w:rsidR="001A2F34" w:rsidRPr="004837CF" w14:paraId="4041489A" w14:textId="77777777" w:rsidTr="006E62D1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43584E49" w14:textId="77777777" w:rsidR="001A2F34" w:rsidRPr="004837C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153" w:type="dxa"/>
            <w:gridSpan w:val="19"/>
          </w:tcPr>
          <w:p w14:paraId="2DC02B13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2F34" w:rsidRPr="004837CF" w14:paraId="49C2AEC2" w14:textId="77777777" w:rsidTr="006E62D1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238B077A" w14:textId="77777777" w:rsidR="001A2F34" w:rsidRPr="004837C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7AA8A65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548C0B93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BA4D9CD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3" w:type="dxa"/>
            <w:shd w:val="clear" w:color="auto" w:fill="auto"/>
          </w:tcPr>
          <w:p w14:paraId="1E444752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3C70D0F5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4F0D1B5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44DFF995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51" w:type="dxa"/>
            <w:shd w:val="clear" w:color="auto" w:fill="auto"/>
          </w:tcPr>
          <w:p w14:paraId="5F769C73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45CC104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1" w:type="dxa"/>
            <w:shd w:val="clear" w:color="auto" w:fill="auto"/>
          </w:tcPr>
          <w:p w14:paraId="55659D1B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648E8CE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2617F211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14:paraId="7FAE37B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51" w:type="dxa"/>
            <w:shd w:val="clear" w:color="auto" w:fill="auto"/>
          </w:tcPr>
          <w:p w14:paraId="599D2506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7CA24F96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9D429B8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5B517E57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6068AB3E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2A7E48F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4837CF" w14:paraId="52C84620" w14:textId="77777777" w:rsidTr="006E62D1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4CB71FB1" w14:textId="77777777" w:rsidR="001A2F34" w:rsidRPr="004837C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847B3A0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1C2D14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E43817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3" w:type="dxa"/>
            <w:shd w:val="clear" w:color="auto" w:fill="auto"/>
          </w:tcPr>
          <w:p w14:paraId="134877EA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5E2D1044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01D5ECC1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6E858B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1" w:type="dxa"/>
            <w:shd w:val="clear" w:color="auto" w:fill="auto"/>
          </w:tcPr>
          <w:p w14:paraId="1AA14672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38185095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51" w:type="dxa"/>
            <w:shd w:val="clear" w:color="auto" w:fill="auto"/>
          </w:tcPr>
          <w:p w14:paraId="17D8322B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C096918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7011B6E0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14:paraId="72A1A48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51" w:type="dxa"/>
            <w:shd w:val="clear" w:color="auto" w:fill="auto"/>
          </w:tcPr>
          <w:p w14:paraId="3E330573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4664DE39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26AE1B8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0063F12E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61" w:type="dxa"/>
            <w:shd w:val="clear" w:color="auto" w:fill="auto"/>
          </w:tcPr>
          <w:p w14:paraId="152815FB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3DDFEE5D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4837CF" w14:paraId="7688CE9B" w14:textId="77777777" w:rsidTr="006E62D1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68370B98" w14:textId="77777777" w:rsidR="001A2F34" w:rsidRPr="004837C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2C4BB7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</w:tcPr>
          <w:p w14:paraId="705941C9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B3DAFA3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</w:tcPr>
          <w:p w14:paraId="7887BE2D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5" w:type="dxa"/>
          </w:tcPr>
          <w:p w14:paraId="0A97CCD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51" w:type="dxa"/>
          </w:tcPr>
          <w:p w14:paraId="7C9B38B0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69DAA22F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51" w:type="dxa"/>
            <w:shd w:val="clear" w:color="auto" w:fill="auto"/>
          </w:tcPr>
          <w:p w14:paraId="038CD4C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4CCC42EB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51" w:type="dxa"/>
            <w:shd w:val="clear" w:color="auto" w:fill="auto"/>
          </w:tcPr>
          <w:p w14:paraId="532FFCA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2FD4160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1" w:type="dxa"/>
            <w:shd w:val="clear" w:color="auto" w:fill="auto"/>
          </w:tcPr>
          <w:p w14:paraId="78C1F97B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14:paraId="448CDC65" w14:textId="77777777" w:rsidR="001A2F34" w:rsidRPr="006E62D1" w:rsidRDefault="001A2F34" w:rsidP="006F0214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51" w:type="dxa"/>
            <w:shd w:val="clear" w:color="auto" w:fill="auto"/>
          </w:tcPr>
          <w:p w14:paraId="6AEFDA24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0E9093E9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5B871CCC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69689F10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61" w:type="dxa"/>
            <w:shd w:val="clear" w:color="auto" w:fill="auto"/>
          </w:tcPr>
          <w:p w14:paraId="6DAB2AA9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5A908D47" w14:textId="77777777" w:rsidR="001A2F34" w:rsidRPr="004837C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รวม</w:t>
            </w:r>
          </w:p>
        </w:tc>
      </w:tr>
      <w:tr w:rsidR="001A2F34" w:rsidRPr="004837CF" w14:paraId="34775D77" w14:textId="77777777" w:rsidTr="006E62D1">
        <w:trPr>
          <w:trHeight w:val="244"/>
          <w:tblHeader/>
        </w:trPr>
        <w:tc>
          <w:tcPr>
            <w:tcW w:w="3544" w:type="dxa"/>
            <w:shd w:val="clear" w:color="auto" w:fill="auto"/>
            <w:vAlign w:val="bottom"/>
          </w:tcPr>
          <w:p w14:paraId="796B0D23" w14:textId="77777777" w:rsidR="001A2F34" w:rsidRPr="004837CF" w:rsidRDefault="001A2F34" w:rsidP="006F021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3" w:type="dxa"/>
            <w:gridSpan w:val="19"/>
            <w:vAlign w:val="bottom"/>
          </w:tcPr>
          <w:p w14:paraId="1AE3E93C" w14:textId="77777777" w:rsidR="001A2F34" w:rsidRPr="004837CF" w:rsidRDefault="001A2F34" w:rsidP="00AE4210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837C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A2F34" w:rsidRPr="004837CF" w14:paraId="47079595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24980AF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837CF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51" w:type="dxa"/>
          </w:tcPr>
          <w:p w14:paraId="38DAAD57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3838AE6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88AB4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1F52D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03B9641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7A407381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59C16D3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02452F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C900EB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D928BA1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A037BF3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2B6F8A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6E4E0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2B33157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F789A31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0C01D8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5387DDC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4129E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5F1599B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1A2F34" w:rsidRPr="004837CF" w14:paraId="5BD0FB1B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0252DE" w14:textId="77777777" w:rsidR="001A2F34" w:rsidRPr="004837C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ณ วันที่</w:t>
            </w:r>
            <w:r w:rsidRPr="004837CF">
              <w:rPr>
                <w:b/>
                <w:bCs/>
                <w:sz w:val="22"/>
                <w:szCs w:val="22"/>
              </w:rPr>
              <w:t xml:space="preserve"> </w:t>
            </w:r>
            <w:r w:rsidRPr="004837CF">
              <w:rPr>
                <w:sz w:val="22"/>
                <w:szCs w:val="22"/>
              </w:rPr>
              <w:t>1</w:t>
            </w:r>
            <w:r w:rsidRPr="004837CF">
              <w:rPr>
                <w:sz w:val="22"/>
                <w:szCs w:val="22"/>
                <w:cs/>
              </w:rPr>
              <w:t xml:space="preserve"> มกราคม</w:t>
            </w:r>
            <w:r w:rsidRPr="004837C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4837CF">
              <w:rPr>
                <w:sz w:val="22"/>
                <w:szCs w:val="22"/>
              </w:rPr>
              <w:t>2560</w:t>
            </w:r>
          </w:p>
        </w:tc>
        <w:tc>
          <w:tcPr>
            <w:tcW w:w="851" w:type="dxa"/>
            <w:vAlign w:val="bottom"/>
          </w:tcPr>
          <w:p w14:paraId="3931CB0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464727E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2D2D0FD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113,005</w:t>
            </w:r>
          </w:p>
        </w:tc>
        <w:tc>
          <w:tcPr>
            <w:tcW w:w="283" w:type="dxa"/>
            <w:shd w:val="clear" w:color="auto" w:fill="auto"/>
          </w:tcPr>
          <w:p w14:paraId="5CA84E5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3FD2C7BC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3,492,392</w:t>
            </w:r>
          </w:p>
        </w:tc>
        <w:tc>
          <w:tcPr>
            <w:tcW w:w="251" w:type="dxa"/>
            <w:vAlign w:val="bottom"/>
          </w:tcPr>
          <w:p w14:paraId="14454680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0AE4FC0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323,892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A365BE0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26FAC7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10,271,063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392B06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934696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976,035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ABDA284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810579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747,672</w:t>
            </w:r>
          </w:p>
        </w:tc>
        <w:tc>
          <w:tcPr>
            <w:tcW w:w="251" w:type="dxa"/>
            <w:shd w:val="clear" w:color="auto" w:fill="auto"/>
          </w:tcPr>
          <w:p w14:paraId="25FD8AE2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AC5D52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28ECC7F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B481F1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1,048,780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8DDB855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F55BD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18,177,186</w:t>
            </w:r>
          </w:p>
        </w:tc>
      </w:tr>
      <w:tr w:rsidR="001A2F34" w:rsidRPr="004837CF" w14:paraId="7FD77431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B3E16E4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18013219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0EBB9E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E48B8EC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490</w:t>
            </w:r>
          </w:p>
        </w:tc>
        <w:tc>
          <w:tcPr>
            <w:tcW w:w="283" w:type="dxa"/>
            <w:shd w:val="clear" w:color="auto" w:fill="auto"/>
          </w:tcPr>
          <w:p w14:paraId="76EB314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37CEDD7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904</w:t>
            </w:r>
          </w:p>
        </w:tc>
        <w:tc>
          <w:tcPr>
            <w:tcW w:w="251" w:type="dxa"/>
            <w:vAlign w:val="bottom"/>
          </w:tcPr>
          <w:p w14:paraId="1613FD1F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7E259A4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5,758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95B813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7C3A66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30,693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D31CFA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90B63B5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118,648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4FCFC23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86174F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26,698</w:t>
            </w:r>
          </w:p>
        </w:tc>
        <w:tc>
          <w:tcPr>
            <w:tcW w:w="251" w:type="dxa"/>
            <w:shd w:val="clear" w:color="auto" w:fill="auto"/>
          </w:tcPr>
          <w:p w14:paraId="4DD15F61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444EDD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38,758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66517E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750FB5B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910,798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8C7AED2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F8A832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1,132,747</w:t>
            </w:r>
          </w:p>
        </w:tc>
      </w:tr>
      <w:tr w:rsidR="001A2F34" w:rsidRPr="004837CF" w14:paraId="30311286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7917F01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51" w:type="dxa"/>
            <w:vAlign w:val="bottom"/>
          </w:tcPr>
          <w:p w14:paraId="73C1FEEF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45E1227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7EB61C5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231,808</w:t>
            </w:r>
          </w:p>
        </w:tc>
        <w:tc>
          <w:tcPr>
            <w:tcW w:w="283" w:type="dxa"/>
            <w:shd w:val="clear" w:color="auto" w:fill="auto"/>
          </w:tcPr>
          <w:p w14:paraId="7C12A94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72F57D35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(8,323)</w:t>
            </w:r>
          </w:p>
        </w:tc>
        <w:tc>
          <w:tcPr>
            <w:tcW w:w="251" w:type="dxa"/>
            <w:vAlign w:val="bottom"/>
          </w:tcPr>
          <w:p w14:paraId="4ED147E0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DBF2C53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395,097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143EB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5B71F7E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(33,993)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D3FE7E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7B0A5E5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ED90A46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76BEF3B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189,656</w:t>
            </w:r>
          </w:p>
        </w:tc>
        <w:tc>
          <w:tcPr>
            <w:tcW w:w="251" w:type="dxa"/>
            <w:shd w:val="clear" w:color="auto" w:fill="auto"/>
          </w:tcPr>
          <w:p w14:paraId="72C56F11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42C7B4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(15,280)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F406DA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B7B775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(758,962)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05CA77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334EB3B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</w:tr>
      <w:tr w:rsidR="001A2F34" w:rsidRPr="004837CF" w14:paraId="207A5D00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5A05B38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4837C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จากสินค้าคงเหลือ</w:t>
            </w:r>
          </w:p>
        </w:tc>
        <w:tc>
          <w:tcPr>
            <w:tcW w:w="851" w:type="dxa"/>
            <w:vAlign w:val="bottom"/>
          </w:tcPr>
          <w:p w14:paraId="53D86A8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07CA30D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87FEEB" w14:textId="77777777" w:rsidR="001A2F34" w:rsidRPr="004837CF" w:rsidRDefault="001A2F34" w:rsidP="004837CF">
            <w:pPr>
              <w:tabs>
                <w:tab w:val="left" w:pos="317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44B450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66A303B7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16D260D8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FD9FE63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00CD1F" w14:textId="77777777" w:rsidR="001A2F34" w:rsidRPr="004837CF" w:rsidRDefault="001A2F34" w:rsidP="006F0214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C9D7B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6606FD" w14:textId="77777777" w:rsidR="001A2F34" w:rsidRPr="004837CF" w:rsidRDefault="001A2F34" w:rsidP="006F0214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26DAAD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E9FCC41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36BB64D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3D75E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EE0CECD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46,358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6A4492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D5746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BE035D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7E5472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46,358</w:t>
            </w:r>
          </w:p>
        </w:tc>
      </w:tr>
      <w:tr w:rsidR="001A2F34" w:rsidRPr="004837CF" w14:paraId="2AB35239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14E9CB3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จำหน่าย</w:t>
            </w:r>
            <w:r w:rsidRPr="004837CF">
              <w:rPr>
                <w:sz w:val="22"/>
                <w:szCs w:val="22"/>
              </w:rPr>
              <w:t xml:space="preserve"> </w:t>
            </w:r>
            <w:r w:rsidRPr="004837C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0FDE2E63" w14:textId="59B04AB9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(1,080)</w:t>
            </w:r>
          </w:p>
        </w:tc>
        <w:tc>
          <w:tcPr>
            <w:tcW w:w="283" w:type="dxa"/>
            <w:vAlign w:val="bottom"/>
          </w:tcPr>
          <w:p w14:paraId="59A637A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B1B12C" w14:textId="77777777" w:rsidR="001A2F34" w:rsidRPr="004837CF" w:rsidRDefault="001A2F34" w:rsidP="004837CF">
            <w:pPr>
              <w:tabs>
                <w:tab w:val="left" w:pos="317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E6C4F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371F2BB8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(129,111)</w:t>
            </w:r>
          </w:p>
        </w:tc>
        <w:tc>
          <w:tcPr>
            <w:tcW w:w="251" w:type="dxa"/>
            <w:vAlign w:val="bottom"/>
          </w:tcPr>
          <w:p w14:paraId="41DD129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591E7E59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(21,398)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1E1FA39" w14:textId="77777777" w:rsidR="001A2F34" w:rsidRPr="004837CF" w:rsidRDefault="001A2F34" w:rsidP="006F0214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54900AC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(112,788)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ABA784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0466C6A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(223,207)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8B9E2EA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4324FF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(100,411)</w:t>
            </w:r>
          </w:p>
        </w:tc>
        <w:tc>
          <w:tcPr>
            <w:tcW w:w="251" w:type="dxa"/>
            <w:shd w:val="clear" w:color="auto" w:fill="auto"/>
          </w:tcPr>
          <w:p w14:paraId="40EEF30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EE0359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0342D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7277C28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(193)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0D2ECC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6D1D3B3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(588,188)</w:t>
            </w:r>
          </w:p>
        </w:tc>
      </w:tr>
      <w:tr w:rsidR="001A2F34" w:rsidRPr="004837CF" w14:paraId="083002E6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660BA1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 xml:space="preserve">จัดประเภทเป็นสินทรัพย์ไม่หมุนเวียนที่ถือไว้เพื่อขาย                  </w:t>
            </w:r>
          </w:p>
        </w:tc>
        <w:tc>
          <w:tcPr>
            <w:tcW w:w="851" w:type="dxa"/>
            <w:vAlign w:val="bottom"/>
          </w:tcPr>
          <w:p w14:paraId="31D8FEC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6CB3B3B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0385D8" w14:textId="77777777" w:rsidR="001A2F34" w:rsidRPr="004837CF" w:rsidRDefault="001A2F34" w:rsidP="004837CF">
            <w:pPr>
              <w:tabs>
                <w:tab w:val="left" w:pos="317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329932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372BD1F4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27225FB9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CBF0D21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(32,375)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8678B6B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75C7F62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28FA1A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B394F59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(15,165)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0A5CE7E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3EF8459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(51,797)</w:t>
            </w:r>
          </w:p>
        </w:tc>
        <w:tc>
          <w:tcPr>
            <w:tcW w:w="251" w:type="dxa"/>
            <w:shd w:val="clear" w:color="auto" w:fill="auto"/>
          </w:tcPr>
          <w:p w14:paraId="76B53C9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1E29380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4147C8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F6B7290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16CCE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DBFF53D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(99,337)</w:t>
            </w:r>
          </w:p>
        </w:tc>
      </w:tr>
      <w:tr w:rsidR="001A2F34" w:rsidRPr="004837CF" w14:paraId="598B7703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4EBEDF3" w14:textId="45BB7C46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="00C41ED9" w:rsidRPr="00737E3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51" w:type="dxa"/>
            <w:vAlign w:val="bottom"/>
          </w:tcPr>
          <w:p w14:paraId="5A144630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56D58125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83CE2" w14:textId="77777777" w:rsidR="001A2F34" w:rsidRPr="004837CF" w:rsidRDefault="001A2F34" w:rsidP="004837CF">
            <w:pPr>
              <w:tabs>
                <w:tab w:val="left" w:pos="317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D49F24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72E9F74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14C03869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D0E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A9B606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F628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96932D9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09244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4837CF">
              <w:rPr>
                <w:sz w:val="22"/>
                <w:szCs w:val="22"/>
              </w:rPr>
              <w:t>(2,603)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387EF9A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FC9ED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4837CF">
              <w:rPr>
                <w:sz w:val="22"/>
                <w:szCs w:val="22"/>
              </w:rPr>
              <w:t>(865)</w:t>
            </w:r>
          </w:p>
        </w:tc>
        <w:tc>
          <w:tcPr>
            <w:tcW w:w="251" w:type="dxa"/>
            <w:shd w:val="clear" w:color="auto" w:fill="auto"/>
          </w:tcPr>
          <w:p w14:paraId="2FF260FD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07FA63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18AA28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8505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4AFD081" w14:textId="77777777" w:rsidR="001A2F34" w:rsidRPr="004837CF" w:rsidRDefault="001A2F34" w:rsidP="006F0214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ECDD7" w14:textId="77777777" w:rsidR="001A2F34" w:rsidRPr="004837C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4837CF">
              <w:rPr>
                <w:sz w:val="22"/>
                <w:szCs w:val="22"/>
              </w:rPr>
              <w:t>(3,468)</w:t>
            </w:r>
          </w:p>
        </w:tc>
      </w:tr>
      <w:tr w:rsidR="001A2F34" w:rsidRPr="004837CF" w14:paraId="02E52B87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66199FC" w14:textId="77777777" w:rsidR="001A2F34" w:rsidRPr="004837C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837CF">
              <w:rPr>
                <w:b/>
                <w:bCs/>
                <w:sz w:val="22"/>
                <w:szCs w:val="22"/>
              </w:rPr>
              <w:t>31</w:t>
            </w:r>
            <w:r w:rsidRPr="004837C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4837CF">
              <w:rPr>
                <w:b/>
                <w:bCs/>
                <w:sz w:val="22"/>
                <w:szCs w:val="22"/>
              </w:rPr>
              <w:t xml:space="preserve">2560 </w:t>
            </w: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4837CF">
              <w:rPr>
                <w:b/>
                <w:bCs/>
                <w:sz w:val="22"/>
                <w:szCs w:val="22"/>
              </w:rPr>
              <w:t xml:space="preserve"> 1</w:t>
            </w:r>
            <w:r w:rsidRPr="004837CF">
              <w:rPr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837CF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95D47F6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1,155,427</w:t>
            </w:r>
          </w:p>
        </w:tc>
        <w:tc>
          <w:tcPr>
            <w:tcW w:w="283" w:type="dxa"/>
            <w:vAlign w:val="bottom"/>
          </w:tcPr>
          <w:p w14:paraId="0A9EAC6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448544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345,303</w:t>
            </w:r>
          </w:p>
        </w:tc>
        <w:tc>
          <w:tcPr>
            <w:tcW w:w="283" w:type="dxa"/>
            <w:shd w:val="clear" w:color="auto" w:fill="auto"/>
          </w:tcPr>
          <w:p w14:paraId="65D589A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C0F6493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3,355,862</w:t>
            </w:r>
          </w:p>
        </w:tc>
        <w:tc>
          <w:tcPr>
            <w:tcW w:w="251" w:type="dxa"/>
            <w:vAlign w:val="bottom"/>
          </w:tcPr>
          <w:p w14:paraId="0592341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3F22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670,974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10EC3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202C5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10,154,975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119C8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DBC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853,705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D5B58F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18BA6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810,953</w:t>
            </w:r>
          </w:p>
        </w:tc>
        <w:tc>
          <w:tcPr>
            <w:tcW w:w="251" w:type="dxa"/>
            <w:shd w:val="clear" w:color="auto" w:fill="auto"/>
          </w:tcPr>
          <w:p w14:paraId="6307197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828D2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117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4837CF">
              <w:rPr>
                <w:b/>
                <w:bCs/>
                <w:sz w:val="22"/>
                <w:szCs w:val="22"/>
                <w:cs/>
              </w:rPr>
              <w:t>676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F2C42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BB8D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1,200,423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C93FBD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7AD5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18,665,298</w:t>
            </w:r>
          </w:p>
        </w:tc>
      </w:tr>
      <w:tr w:rsidR="001A2F34" w:rsidRPr="004837CF" w14:paraId="4CB5D504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CC38E1F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652FF7F4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C48416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B02E11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1,473</w:t>
            </w:r>
          </w:p>
        </w:tc>
        <w:tc>
          <w:tcPr>
            <w:tcW w:w="283" w:type="dxa"/>
            <w:shd w:val="clear" w:color="auto" w:fill="auto"/>
          </w:tcPr>
          <w:p w14:paraId="388312BE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1772CA95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1,280</w:t>
            </w:r>
          </w:p>
        </w:tc>
        <w:tc>
          <w:tcPr>
            <w:tcW w:w="251" w:type="dxa"/>
            <w:vAlign w:val="bottom"/>
          </w:tcPr>
          <w:p w14:paraId="29D27B84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AD93213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11,531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62C271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CCA4416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86,174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A2F46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488044A" w14:textId="2A616769" w:rsidR="001A2F34" w:rsidRPr="004837CF" w:rsidRDefault="001A2F34" w:rsidP="0011296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64,</w:t>
            </w:r>
            <w:r w:rsidR="00112966" w:rsidRPr="004837CF">
              <w:rPr>
                <w:sz w:val="22"/>
                <w:szCs w:val="22"/>
              </w:rPr>
              <w:t>473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1196D0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778F086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65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62</w:t>
            </w:r>
            <w:r w:rsidRPr="004837CF">
              <w:rPr>
                <w:sz w:val="22"/>
                <w:szCs w:val="22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05B020F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EE8D2F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48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206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AB26E7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3005C2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889,779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FDC6E7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6873981" w14:textId="3B687305" w:rsidR="001A2F34" w:rsidRPr="004837CF" w:rsidRDefault="001A2F34" w:rsidP="0011296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1,168,</w:t>
            </w:r>
            <w:r w:rsidR="00112966" w:rsidRPr="004837CF">
              <w:rPr>
                <w:sz w:val="22"/>
                <w:szCs w:val="22"/>
              </w:rPr>
              <w:t>536</w:t>
            </w:r>
          </w:p>
        </w:tc>
      </w:tr>
      <w:tr w:rsidR="001A2F34" w:rsidRPr="004837CF" w14:paraId="42CFEAF8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6B9DB68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51" w:type="dxa"/>
            <w:vAlign w:val="bottom"/>
          </w:tcPr>
          <w:p w14:paraId="532326A2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68DE674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CCE9C34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2,970</w:t>
            </w:r>
          </w:p>
        </w:tc>
        <w:tc>
          <w:tcPr>
            <w:tcW w:w="283" w:type="dxa"/>
            <w:shd w:val="clear" w:color="auto" w:fill="auto"/>
          </w:tcPr>
          <w:p w14:paraId="6D4B22D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7685B6C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371,135</w:t>
            </w:r>
          </w:p>
        </w:tc>
        <w:tc>
          <w:tcPr>
            <w:tcW w:w="251" w:type="dxa"/>
            <w:vAlign w:val="bottom"/>
          </w:tcPr>
          <w:p w14:paraId="02C0D9C4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B6EEAFA" w14:textId="35D232F8" w:rsidR="001A2F34" w:rsidRPr="004837CF" w:rsidRDefault="002A74A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389,744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394A3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5E034B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872,850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551F337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3EC766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87E739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BE5551" w14:textId="01DB9651" w:rsidR="001A2F34" w:rsidRPr="004837CF" w:rsidRDefault="002A74A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78,15</w:t>
            </w:r>
            <w:r w:rsidR="001A2F34" w:rsidRPr="004837CF">
              <w:rPr>
                <w:sz w:val="22"/>
                <w:szCs w:val="22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61DBD59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9D3760" w14:textId="77777777" w:rsidR="001A2F34" w:rsidRPr="004837CF" w:rsidRDefault="001A2F34" w:rsidP="001A67DA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(50,285)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6248F3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8955B68" w14:textId="2EE451F5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(1,</w:t>
            </w:r>
            <w:r w:rsidR="002A74A4" w:rsidRPr="004837CF">
              <w:rPr>
                <w:sz w:val="22"/>
                <w:szCs w:val="22"/>
              </w:rPr>
              <w:t>664,571</w:t>
            </w:r>
            <w:r w:rsidRPr="004837CF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E08969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50458CF" w14:textId="77777777" w:rsidR="001A2F34" w:rsidRPr="004837CF" w:rsidRDefault="001A2F34" w:rsidP="006F0214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</w:tr>
      <w:tr w:rsidR="001A2F34" w:rsidRPr="004837CF" w14:paraId="75D746F8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D7609FB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 (โอนไป) สินค้าคงเหลือ</w:t>
            </w:r>
          </w:p>
        </w:tc>
        <w:tc>
          <w:tcPr>
            <w:tcW w:w="851" w:type="dxa"/>
            <w:vAlign w:val="bottom"/>
          </w:tcPr>
          <w:p w14:paraId="7469AC82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150BFEA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33FC4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629D9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5B457E1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1403A52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AE2BC3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75BE3B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B3C045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7FC9D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6FDC9B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36EFE6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236674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1E353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ECB7AD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(5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825)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4F5E3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DDEFD57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1,227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A9A868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AE614C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(4,598)</w:t>
            </w:r>
          </w:p>
        </w:tc>
      </w:tr>
      <w:tr w:rsidR="001A2F34" w:rsidRPr="004837CF" w14:paraId="0EBC2310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ECA984B" w14:textId="77777777" w:rsidR="001A2F34" w:rsidRPr="00FC6318" w:rsidRDefault="001A2F34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โอนจากสิทธิการเช่า</w:t>
            </w:r>
          </w:p>
        </w:tc>
        <w:tc>
          <w:tcPr>
            <w:tcW w:w="851" w:type="dxa"/>
            <w:vAlign w:val="bottom"/>
          </w:tcPr>
          <w:p w14:paraId="1D416D5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20D1C6A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7FEF9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CD890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3D0E7AA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6F85345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43599E3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75D80C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922B1B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091F96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00D905D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368159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B10A7C8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017567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801D0C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B32C65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CBB1143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3,727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F91E079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D7772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3,727</w:t>
            </w:r>
          </w:p>
        </w:tc>
      </w:tr>
      <w:tr w:rsidR="001A2F34" w:rsidRPr="004837CF" w14:paraId="739FEDA0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299DDB3" w14:textId="77777777" w:rsidR="001A2F34" w:rsidRPr="00FC6318" w:rsidRDefault="001A2F34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51" w:type="dxa"/>
            <w:vAlign w:val="bottom"/>
          </w:tcPr>
          <w:p w14:paraId="43DB0168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(427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52</w:t>
            </w:r>
            <w:r w:rsidRPr="004837CF">
              <w:rPr>
                <w:sz w:val="22"/>
                <w:szCs w:val="22"/>
              </w:rPr>
              <w:t>8</w:t>
            </w:r>
            <w:r w:rsidRPr="004837C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3D1C367" w14:textId="77777777" w:rsidR="001A2F34" w:rsidRPr="004837C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423157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6BB82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1684E9C5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(28,143)</w:t>
            </w:r>
          </w:p>
        </w:tc>
        <w:tc>
          <w:tcPr>
            <w:tcW w:w="251" w:type="dxa"/>
          </w:tcPr>
          <w:p w14:paraId="0408DB20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2CB02B6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(2,400)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133E0C7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E42F1E8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47334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B8767D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A7614C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4C714F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3A3AF3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862181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C03F1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41E8B7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E89A2A0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130AE69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(458,071)</w:t>
            </w:r>
          </w:p>
        </w:tc>
      </w:tr>
      <w:tr w:rsidR="001A2F34" w:rsidRPr="004837CF" w14:paraId="41CD122E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96BFA26" w14:textId="77777777" w:rsidR="001A2F34" w:rsidRPr="00FC6318" w:rsidRDefault="001A2F34" w:rsidP="006F0214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sz w:val="22"/>
                <w:szCs w:val="22"/>
                <w:cs/>
              </w:rPr>
              <w:t>จำหน่าย</w:t>
            </w:r>
            <w:r w:rsidRPr="00FC6318">
              <w:rPr>
                <w:sz w:val="22"/>
                <w:szCs w:val="22"/>
              </w:rPr>
              <w:t xml:space="preserve"> </w:t>
            </w:r>
            <w:r w:rsidRPr="00FC6318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1E687AB8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(2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6</w:t>
            </w:r>
            <w:r w:rsidRPr="004837CF">
              <w:rPr>
                <w:sz w:val="22"/>
                <w:szCs w:val="22"/>
              </w:rPr>
              <w:t>50</w:t>
            </w:r>
            <w:r w:rsidRPr="004837C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938A270" w14:textId="77777777" w:rsidR="001A2F34" w:rsidRPr="004837C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BC6200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(10)</w:t>
            </w:r>
          </w:p>
        </w:tc>
        <w:tc>
          <w:tcPr>
            <w:tcW w:w="283" w:type="dxa"/>
            <w:shd w:val="clear" w:color="auto" w:fill="auto"/>
          </w:tcPr>
          <w:p w14:paraId="6208867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7C1C9092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(2,035)</w:t>
            </w:r>
          </w:p>
        </w:tc>
        <w:tc>
          <w:tcPr>
            <w:tcW w:w="251" w:type="dxa"/>
            <w:vAlign w:val="bottom"/>
          </w:tcPr>
          <w:p w14:paraId="6EE33A74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E467971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(1,088)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0AD9CE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F69DE67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(1,072,805)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B85F8F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DAE37E9" w14:textId="03A753D8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</w:t>
            </w:r>
            <w:r w:rsidR="00112966" w:rsidRPr="004837CF">
              <w:rPr>
                <w:sz w:val="22"/>
                <w:szCs w:val="22"/>
              </w:rPr>
              <w:t>354,396</w:t>
            </w:r>
            <w:r w:rsidRPr="004837C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FA3C75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9239C23" w14:textId="6A4A137E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(47,34</w:t>
            </w:r>
            <w:r w:rsidR="002A74A4" w:rsidRPr="004837CF">
              <w:rPr>
                <w:sz w:val="22"/>
                <w:szCs w:val="22"/>
              </w:rPr>
              <w:t>4</w:t>
            </w:r>
            <w:r w:rsidRPr="004837C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4629DFC1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F79BE50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(4,436)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86DCAE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CCBBFB" w14:textId="27AA98A0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(19,30</w:t>
            </w:r>
            <w:r w:rsidR="002A74A4" w:rsidRPr="004837CF">
              <w:rPr>
                <w:sz w:val="22"/>
                <w:szCs w:val="22"/>
              </w:rPr>
              <w:t>4</w:t>
            </w:r>
            <w:r w:rsidRPr="004837CF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5544B93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E41381" w14:textId="7E89AFE9" w:rsidR="001A2F34" w:rsidRPr="004837CF" w:rsidRDefault="003B3B5A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(1,</w:t>
            </w:r>
            <w:r w:rsidR="00112966" w:rsidRPr="004837CF">
              <w:rPr>
                <w:sz w:val="22"/>
                <w:szCs w:val="22"/>
              </w:rPr>
              <w:t>504,068</w:t>
            </w:r>
            <w:r w:rsidR="001A2F34" w:rsidRPr="004837CF">
              <w:rPr>
                <w:sz w:val="22"/>
                <w:szCs w:val="22"/>
              </w:rPr>
              <w:t>)</w:t>
            </w:r>
          </w:p>
        </w:tc>
      </w:tr>
      <w:tr w:rsidR="001A2F34" w:rsidRPr="004837CF" w14:paraId="1A02F85A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208C786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851" w:type="dxa"/>
            <w:vAlign w:val="bottom"/>
          </w:tcPr>
          <w:p w14:paraId="35DB32ED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53D805F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108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7280ED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C8B15B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7048BEC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108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31CCE15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BEEA8CB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(16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521)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CE3ED3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C4CFEA4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0D1B931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BA3795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AF34477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196744D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(6,165)</w:t>
            </w:r>
          </w:p>
        </w:tc>
        <w:tc>
          <w:tcPr>
            <w:tcW w:w="251" w:type="dxa"/>
            <w:shd w:val="clear" w:color="auto" w:fill="auto"/>
          </w:tcPr>
          <w:p w14:paraId="63F89D8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C0A2BB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2FB37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1053D77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113D88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1663B70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(22,686)</w:t>
            </w:r>
          </w:p>
        </w:tc>
      </w:tr>
      <w:tr w:rsidR="001A2F34" w:rsidRPr="004837CF" w14:paraId="7CD8F682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EFE652A" w14:textId="65E96B3E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="00380627" w:rsidRPr="00380627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51" w:type="dxa"/>
            <w:vAlign w:val="bottom"/>
          </w:tcPr>
          <w:p w14:paraId="007BFF9C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009C72F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2B22C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E2F7D0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5D49C6E2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725FBCDE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5DDD78A6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46A56A4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E8A9F5A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7102E5E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2CF8A7E" w14:textId="292BC4C1" w:rsidR="001A2F34" w:rsidRPr="004837CF" w:rsidRDefault="00076573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(3,44</w:t>
            </w:r>
            <w:r w:rsidR="00112966" w:rsidRPr="004837CF">
              <w:rPr>
                <w:sz w:val="22"/>
                <w:szCs w:val="22"/>
              </w:rPr>
              <w:t>0</w:t>
            </w:r>
            <w:r w:rsidR="001A2F34" w:rsidRPr="004837C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F00BC0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A3ADBA7" w14:textId="7503946F" w:rsidR="001A2F34" w:rsidRPr="004837CF" w:rsidRDefault="003B3B5A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(977</w:t>
            </w:r>
            <w:r w:rsidR="001A2F34" w:rsidRPr="004837C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0F093E3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0A434FE" w14:textId="77777777" w:rsidR="001A2F34" w:rsidRPr="004837CF" w:rsidRDefault="001A2F34" w:rsidP="006F021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91E7E3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79D3CC" w14:textId="77777777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(4</w:t>
            </w:r>
            <w:r w:rsidRPr="004837CF">
              <w:rPr>
                <w:sz w:val="22"/>
                <w:szCs w:val="22"/>
              </w:rPr>
              <w:t>,</w:t>
            </w:r>
            <w:r w:rsidRPr="004837CF">
              <w:rPr>
                <w:sz w:val="22"/>
                <w:szCs w:val="22"/>
                <w:cs/>
              </w:rPr>
              <w:t>284)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ABEF4E8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AC619CF" w14:textId="089C31A0" w:rsidR="001A2F34" w:rsidRPr="004837C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</w:rPr>
              <w:t>(8,70</w:t>
            </w:r>
            <w:r w:rsidR="00112966" w:rsidRPr="004837CF">
              <w:rPr>
                <w:sz w:val="22"/>
                <w:szCs w:val="22"/>
              </w:rPr>
              <w:t>1</w:t>
            </w:r>
            <w:r w:rsidRPr="004837CF">
              <w:rPr>
                <w:sz w:val="22"/>
                <w:szCs w:val="22"/>
              </w:rPr>
              <w:t>)</w:t>
            </w:r>
          </w:p>
        </w:tc>
      </w:tr>
      <w:tr w:rsidR="001A2F34" w:rsidRPr="004837CF" w14:paraId="2358A3C5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A75D10A" w14:textId="77777777" w:rsidR="001A2F34" w:rsidRPr="004837C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837CF">
              <w:rPr>
                <w:b/>
                <w:bCs/>
                <w:sz w:val="22"/>
                <w:szCs w:val="22"/>
              </w:rPr>
              <w:t>31</w:t>
            </w:r>
            <w:r w:rsidRPr="004837C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4837CF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313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725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4837CF">
              <w:rPr>
                <w:b/>
                <w:bCs/>
                <w:sz w:val="22"/>
                <w:szCs w:val="22"/>
                <w:cs/>
              </w:rPr>
              <w:t>249</w:t>
            </w:r>
          </w:p>
        </w:tc>
        <w:tc>
          <w:tcPr>
            <w:tcW w:w="283" w:type="dxa"/>
            <w:vAlign w:val="bottom"/>
          </w:tcPr>
          <w:p w14:paraId="4E29065B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5BDEF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349,736</w:t>
            </w:r>
          </w:p>
        </w:tc>
        <w:tc>
          <w:tcPr>
            <w:tcW w:w="283" w:type="dxa"/>
            <w:shd w:val="clear" w:color="auto" w:fill="auto"/>
          </w:tcPr>
          <w:p w14:paraId="06B42A62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A99B0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3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4837CF">
              <w:rPr>
                <w:b/>
                <w:bCs/>
                <w:sz w:val="22"/>
                <w:szCs w:val="22"/>
                <w:cs/>
              </w:rPr>
              <w:t>698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4837CF">
              <w:rPr>
                <w:b/>
                <w:bCs/>
                <w:sz w:val="22"/>
                <w:szCs w:val="22"/>
                <w:cs/>
              </w:rPr>
              <w:t>099</w:t>
            </w:r>
          </w:p>
        </w:tc>
        <w:tc>
          <w:tcPr>
            <w:tcW w:w="251" w:type="dxa"/>
            <w:vAlign w:val="bottom"/>
          </w:tcPr>
          <w:p w14:paraId="1F76D599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D0E33" w14:textId="4393FDF5" w:rsidR="001A2F34" w:rsidRPr="004837CF" w:rsidRDefault="001A2F34" w:rsidP="002A74A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1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="002A74A4" w:rsidRPr="004837CF">
              <w:rPr>
                <w:b/>
                <w:bCs/>
                <w:sz w:val="22"/>
                <w:szCs w:val="22"/>
              </w:rPr>
              <w:t>052,240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D46762C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03FF1" w14:textId="77777777" w:rsidR="001A2F34" w:rsidRPr="004837CF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10,041,194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D11BEB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F4FBA" w14:textId="56A03875" w:rsidR="001A2F34" w:rsidRPr="004837CF" w:rsidRDefault="001A2F34" w:rsidP="0011296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560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="00112966" w:rsidRPr="004837CF">
              <w:rPr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3237BD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04BC" w14:textId="1F1A5F5D" w:rsidR="001A2F34" w:rsidRPr="004837CF" w:rsidRDefault="001A2F34" w:rsidP="002A74A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900,2</w:t>
            </w:r>
            <w:r w:rsidR="002A74A4" w:rsidRPr="004837CF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251" w:type="dxa"/>
            <w:shd w:val="clear" w:color="auto" w:fill="auto"/>
          </w:tcPr>
          <w:p w14:paraId="1B6F672E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6231C" w14:textId="77777777" w:rsidR="001A2F34" w:rsidRPr="004837C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105,336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0DA305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3B2FD" w14:textId="6B8431A1" w:rsidR="001A2F34" w:rsidRPr="004837CF" w:rsidRDefault="002A74A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</w:rPr>
              <w:t>406,997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16641EA" w14:textId="77777777" w:rsidR="001A2F34" w:rsidRPr="004837CF" w:rsidRDefault="001A2F34" w:rsidP="006F021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BA793" w14:textId="0B673273" w:rsidR="001A2F34" w:rsidRPr="004837CF" w:rsidRDefault="001A2F34" w:rsidP="0011296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>17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4837CF">
              <w:rPr>
                <w:b/>
                <w:bCs/>
                <w:sz w:val="22"/>
                <w:szCs w:val="22"/>
                <w:cs/>
              </w:rPr>
              <w:t>839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="00112966" w:rsidRPr="004837CF">
              <w:rPr>
                <w:b/>
                <w:bCs/>
                <w:sz w:val="22"/>
                <w:szCs w:val="22"/>
              </w:rPr>
              <w:t>437</w:t>
            </w:r>
          </w:p>
        </w:tc>
      </w:tr>
    </w:tbl>
    <w:p w14:paraId="09BC648B" w14:textId="77777777" w:rsidR="001A2F34" w:rsidRPr="00C932F9" w:rsidRDefault="001A2F34" w:rsidP="00C932F9">
      <w:pPr>
        <w:rPr>
          <w:rFonts w:asciiTheme="majorBidi" w:hAnsiTheme="majorBidi" w:cstheme="majorBidi"/>
          <w:cs/>
        </w:rPr>
        <w:sectPr w:rsidR="001A2F34" w:rsidRPr="00C932F9" w:rsidSect="00546A9D">
          <w:footerReference w:type="default" r:id="rId17"/>
          <w:pgSz w:w="16834" w:h="11909" w:orient="landscape" w:code="9"/>
          <w:pgMar w:top="691" w:right="1152" w:bottom="284" w:left="1152" w:header="720" w:footer="720" w:gutter="0"/>
          <w:cols w:space="737"/>
          <w:docGrid w:linePitch="299"/>
        </w:sectPr>
      </w:pPr>
    </w:p>
    <w:tbl>
      <w:tblPr>
        <w:tblW w:w="15593" w:type="dxa"/>
        <w:tblLayout w:type="fixed"/>
        <w:tblLook w:val="01E0" w:firstRow="1" w:lastRow="1" w:firstColumn="1" w:lastColumn="1" w:noHBand="0" w:noVBand="0"/>
      </w:tblPr>
      <w:tblGrid>
        <w:gridCol w:w="3544"/>
        <w:gridCol w:w="855"/>
        <w:gridCol w:w="283"/>
        <w:gridCol w:w="851"/>
        <w:gridCol w:w="270"/>
        <w:gridCol w:w="864"/>
        <w:gridCol w:w="236"/>
        <w:gridCol w:w="1040"/>
        <w:gridCol w:w="270"/>
        <w:gridCol w:w="1006"/>
        <w:gridCol w:w="270"/>
        <w:gridCol w:w="859"/>
        <w:gridCol w:w="270"/>
        <w:gridCol w:w="1148"/>
        <w:gridCol w:w="270"/>
        <w:gridCol w:w="863"/>
        <w:gridCol w:w="252"/>
        <w:gridCol w:w="1166"/>
        <w:gridCol w:w="236"/>
        <w:gridCol w:w="1040"/>
      </w:tblGrid>
      <w:tr w:rsidR="001A2F34" w:rsidRPr="005C2D3F" w14:paraId="2E2247FF" w14:textId="77777777" w:rsidTr="006E62D1">
        <w:trPr>
          <w:trHeight w:val="87"/>
        </w:trPr>
        <w:tc>
          <w:tcPr>
            <w:tcW w:w="3544" w:type="dxa"/>
            <w:shd w:val="clear" w:color="auto" w:fill="auto"/>
          </w:tcPr>
          <w:p w14:paraId="4DC7E53B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049" w:type="dxa"/>
            <w:gridSpan w:val="19"/>
          </w:tcPr>
          <w:p w14:paraId="08B1F57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2F34" w:rsidRPr="005C2D3F" w14:paraId="54C49F94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7430C7D7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E6F8AE1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82F924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40CBFD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7829289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5E08437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E10EEB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AA1DA8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5E4A8D4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D1A6A6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2971DA0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FC6E15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BBF9E6C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12D6A9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265E855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132DF85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659D72CE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644A2811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BF00F3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38447D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5C2D3F" w14:paraId="226DFBBD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162ACB82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2CDEC6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30F4064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CA10B11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693243A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485AF5A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48FBFA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9B8EA7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460703C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16281C7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BD9E0A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08BEFB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378D84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2E0F46D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1B1C538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28BE5F0E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2A51683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1017CE7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36" w:type="dxa"/>
            <w:shd w:val="clear" w:color="auto" w:fill="auto"/>
          </w:tcPr>
          <w:p w14:paraId="7C576AF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0AF5C2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5C2D3F" w14:paraId="6F0F00BF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705F3967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right w:val="nil"/>
            </w:tcBorders>
          </w:tcPr>
          <w:p w14:paraId="102A2A0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tcBorders>
              <w:right w:val="nil"/>
            </w:tcBorders>
          </w:tcPr>
          <w:p w14:paraId="3C9AB03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56658B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1266233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7361104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6DBA48D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E8919E1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0CB2820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7328C8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2946C06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A51398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39194D7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1ABD51AE" w14:textId="77777777" w:rsidR="001A2F34" w:rsidRPr="006E62D1" w:rsidRDefault="001A2F34" w:rsidP="006F0214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6BF3415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6E1DE11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0B505A2A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249FC30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20094E6A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201209C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1A2F34" w:rsidRPr="005C2D3F" w14:paraId="707A1029" w14:textId="77777777" w:rsidTr="006E62D1">
        <w:trPr>
          <w:trHeight w:val="87"/>
        </w:trPr>
        <w:tc>
          <w:tcPr>
            <w:tcW w:w="3544" w:type="dxa"/>
            <w:shd w:val="clear" w:color="auto" w:fill="auto"/>
            <w:vAlign w:val="bottom"/>
          </w:tcPr>
          <w:p w14:paraId="2D9C8238" w14:textId="77777777" w:rsidR="001A2F34" w:rsidRPr="005C2D3F" w:rsidRDefault="001A2F34" w:rsidP="006F0214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49" w:type="dxa"/>
            <w:gridSpan w:val="19"/>
            <w:vAlign w:val="bottom"/>
          </w:tcPr>
          <w:p w14:paraId="683C684C" w14:textId="77777777" w:rsidR="001A2F34" w:rsidRPr="005C2D3F" w:rsidRDefault="001A2F34" w:rsidP="00AE4210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A2F34" w:rsidRPr="005C2D3F" w14:paraId="5CA989C3" w14:textId="77777777" w:rsidTr="006E62D1">
        <w:trPr>
          <w:trHeight w:val="87"/>
        </w:trPr>
        <w:tc>
          <w:tcPr>
            <w:tcW w:w="3544" w:type="dxa"/>
            <w:shd w:val="clear" w:color="auto" w:fill="auto"/>
            <w:vAlign w:val="bottom"/>
          </w:tcPr>
          <w:p w14:paraId="15CAEBF5" w14:textId="77777777" w:rsidR="001A2F34" w:rsidRPr="005C2D3F" w:rsidRDefault="001A2F34" w:rsidP="006F0214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Pr="005C2D3F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855" w:type="dxa"/>
          </w:tcPr>
          <w:p w14:paraId="24CAE19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163DDBB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22BE3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9244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C222DF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648F7D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85836D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3D94A0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47B9DE2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4C62F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613E62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1EB72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162368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D1AE48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A17DBA6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0521A76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CE12AE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AF9A0B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FB5632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1A2F34" w:rsidRPr="005C2D3F" w14:paraId="375B4E13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F16D953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sz w:val="22"/>
                <w:szCs w:val="22"/>
                <w:cs/>
              </w:rPr>
              <w:t xml:space="preserve">1 </w:t>
            </w:r>
            <w:r w:rsidRPr="005C2D3F">
              <w:rPr>
                <w:rFonts w:hint="cs"/>
                <w:sz w:val="22"/>
                <w:szCs w:val="22"/>
                <w:cs/>
              </w:rPr>
              <w:t>มกราคม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2560</w:t>
            </w:r>
          </w:p>
        </w:tc>
        <w:tc>
          <w:tcPr>
            <w:tcW w:w="855" w:type="dxa"/>
            <w:vAlign w:val="bottom"/>
          </w:tcPr>
          <w:p w14:paraId="5A9C3D09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6DE741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184676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80,099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53E7DF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AF32907" w14:textId="77777777" w:rsidR="001A2F34" w:rsidRPr="00321643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1,616,361</w:t>
            </w:r>
          </w:p>
        </w:tc>
        <w:tc>
          <w:tcPr>
            <w:tcW w:w="236" w:type="dxa"/>
            <w:vAlign w:val="center"/>
          </w:tcPr>
          <w:p w14:paraId="5D79FBA2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BB76D10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 xml:space="preserve">     136,915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FD847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478F0FD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8,183,151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1E18A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EF65DDA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632,398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B2B44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37BCF3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603,392</w:t>
            </w:r>
          </w:p>
        </w:tc>
        <w:tc>
          <w:tcPr>
            <w:tcW w:w="270" w:type="dxa"/>
            <w:shd w:val="clear" w:color="auto" w:fill="auto"/>
          </w:tcPr>
          <w:p w14:paraId="115889D3" w14:textId="77777777" w:rsidR="001A2F34" w:rsidRPr="00321643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CAC2B70" w14:textId="77777777" w:rsidR="001A2F34" w:rsidRPr="00321643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0B1B9D" w14:textId="77777777" w:rsidR="001A2F34" w:rsidRPr="00321643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2F2B27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18,562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75E32" w14:textId="77777777" w:rsidR="001A2F34" w:rsidRPr="00321643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0574B6" w14:textId="77777777" w:rsidR="001A2F34" w:rsidRPr="00321643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21643">
              <w:rPr>
                <w:sz w:val="22"/>
                <w:szCs w:val="22"/>
              </w:rPr>
              <w:t>11,270,878</w:t>
            </w:r>
          </w:p>
        </w:tc>
      </w:tr>
      <w:tr w:rsidR="001A2F34" w:rsidRPr="005C2D3F" w14:paraId="42597195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4CEEE37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55" w:type="dxa"/>
            <w:vAlign w:val="bottom"/>
          </w:tcPr>
          <w:p w14:paraId="5195A07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43A42C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A1FEF87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10,861</w:t>
            </w:r>
          </w:p>
        </w:tc>
        <w:tc>
          <w:tcPr>
            <w:tcW w:w="270" w:type="dxa"/>
            <w:shd w:val="clear" w:color="auto" w:fill="auto"/>
          </w:tcPr>
          <w:p w14:paraId="3635135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2D33CFD7" w14:textId="77777777" w:rsidR="001A2F34" w:rsidRPr="005C2D3F" w:rsidRDefault="001A2F34" w:rsidP="006F021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145,645</w:t>
            </w:r>
          </w:p>
        </w:tc>
        <w:tc>
          <w:tcPr>
            <w:tcW w:w="236" w:type="dxa"/>
          </w:tcPr>
          <w:p w14:paraId="37B93FC6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8D07282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53,772</w:t>
            </w:r>
          </w:p>
        </w:tc>
        <w:tc>
          <w:tcPr>
            <w:tcW w:w="270" w:type="dxa"/>
            <w:shd w:val="clear" w:color="auto" w:fill="auto"/>
          </w:tcPr>
          <w:p w14:paraId="4FC5CE6D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28D0655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641,014</w:t>
            </w:r>
          </w:p>
        </w:tc>
        <w:tc>
          <w:tcPr>
            <w:tcW w:w="270" w:type="dxa"/>
            <w:shd w:val="clear" w:color="auto" w:fill="auto"/>
          </w:tcPr>
          <w:p w14:paraId="2738E9CF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4D6E78A6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111,674</w:t>
            </w:r>
          </w:p>
        </w:tc>
        <w:tc>
          <w:tcPr>
            <w:tcW w:w="270" w:type="dxa"/>
            <w:shd w:val="clear" w:color="auto" w:fill="auto"/>
          </w:tcPr>
          <w:p w14:paraId="221758F7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4BCBB57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81,884</w:t>
            </w:r>
          </w:p>
        </w:tc>
        <w:tc>
          <w:tcPr>
            <w:tcW w:w="270" w:type="dxa"/>
            <w:shd w:val="clear" w:color="auto" w:fill="auto"/>
          </w:tcPr>
          <w:p w14:paraId="076C00FB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56E40C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B7D07D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C5F5C0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16BE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645E471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1,044,850</w:t>
            </w:r>
          </w:p>
        </w:tc>
      </w:tr>
      <w:tr w:rsidR="001A2F34" w:rsidRPr="005C2D3F" w14:paraId="34CDB9C4" w14:textId="77777777" w:rsidTr="006E62D1">
        <w:trPr>
          <w:trHeight w:val="225"/>
        </w:trPr>
        <w:tc>
          <w:tcPr>
            <w:tcW w:w="3544" w:type="dxa"/>
            <w:shd w:val="clear" w:color="auto" w:fill="auto"/>
            <w:vAlign w:val="bottom"/>
          </w:tcPr>
          <w:p w14:paraId="7C67333F" w14:textId="1641DE94" w:rsidR="001A2F34" w:rsidRPr="005C2D3F" w:rsidRDefault="004837CF" w:rsidP="004837CF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(กลับรายการ) </w:t>
            </w: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="001A2F34" w:rsidRPr="005C2D3F">
              <w:rPr>
                <w:rFonts w:hint="cs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855" w:type="dxa"/>
            <w:vAlign w:val="bottom"/>
          </w:tcPr>
          <w:p w14:paraId="1E25FB17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21E56E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F9BD6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4FE0E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46F31170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(3,494) </w:t>
            </w:r>
          </w:p>
        </w:tc>
        <w:tc>
          <w:tcPr>
            <w:tcW w:w="236" w:type="dxa"/>
          </w:tcPr>
          <w:p w14:paraId="75F0D1EC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2B23B94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(613) </w:t>
            </w:r>
          </w:p>
        </w:tc>
        <w:tc>
          <w:tcPr>
            <w:tcW w:w="270" w:type="dxa"/>
            <w:shd w:val="clear" w:color="auto" w:fill="auto"/>
          </w:tcPr>
          <w:p w14:paraId="7AA46585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FD78778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10,754</w:t>
            </w:r>
          </w:p>
        </w:tc>
        <w:tc>
          <w:tcPr>
            <w:tcW w:w="270" w:type="dxa"/>
            <w:shd w:val="clear" w:color="auto" w:fill="auto"/>
          </w:tcPr>
          <w:p w14:paraId="5A74CCA7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DDBF62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E83E5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3296A03D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(149) </w:t>
            </w:r>
          </w:p>
        </w:tc>
        <w:tc>
          <w:tcPr>
            <w:tcW w:w="270" w:type="dxa"/>
            <w:shd w:val="clear" w:color="auto" w:fill="auto"/>
          </w:tcPr>
          <w:p w14:paraId="578E18E7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15E4078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4,436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7DBFA50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1E83D0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B3A31C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48531A0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11,624</w:t>
            </w:r>
          </w:p>
        </w:tc>
      </w:tr>
      <w:tr w:rsidR="001A2F34" w:rsidRPr="005C2D3F" w14:paraId="4FE71982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35C6ABF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55" w:type="dxa"/>
            <w:vAlign w:val="bottom"/>
          </w:tcPr>
          <w:p w14:paraId="1B77F35C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63BFDF5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E730E4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72</w:t>
            </w:r>
            <w:r w:rsidRPr="005C2D3F">
              <w:rPr>
                <w:sz w:val="22"/>
                <w:szCs w:val="22"/>
              </w:rPr>
              <w:t>,</w:t>
            </w:r>
            <w:r w:rsidRPr="005C2D3F">
              <w:rPr>
                <w:sz w:val="22"/>
                <w:szCs w:val="22"/>
                <w:cs/>
              </w:rPr>
              <w:t>318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4B8E72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FA4694F" w14:textId="77777777" w:rsidR="001A2F34" w:rsidRPr="002764D7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(158,704)</w:t>
            </w:r>
          </w:p>
        </w:tc>
        <w:tc>
          <w:tcPr>
            <w:tcW w:w="236" w:type="dxa"/>
          </w:tcPr>
          <w:p w14:paraId="3168B086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848E0B2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 xml:space="preserve"> 87,176</w:t>
            </w:r>
          </w:p>
        </w:tc>
        <w:tc>
          <w:tcPr>
            <w:tcW w:w="270" w:type="dxa"/>
            <w:shd w:val="clear" w:color="auto" w:fill="auto"/>
          </w:tcPr>
          <w:p w14:paraId="3EE0C23D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4F887321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(79,517) </w:t>
            </w:r>
          </w:p>
        </w:tc>
        <w:tc>
          <w:tcPr>
            <w:tcW w:w="270" w:type="dxa"/>
            <w:shd w:val="clear" w:color="auto" w:fill="auto"/>
          </w:tcPr>
          <w:p w14:paraId="40B59214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0B1E1FC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 xml:space="preserve"> (3)</w:t>
            </w:r>
          </w:p>
        </w:tc>
        <w:tc>
          <w:tcPr>
            <w:tcW w:w="270" w:type="dxa"/>
            <w:shd w:val="clear" w:color="auto" w:fill="auto"/>
          </w:tcPr>
          <w:p w14:paraId="1337366C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82F97B7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 xml:space="preserve"> 78,730</w:t>
            </w:r>
          </w:p>
        </w:tc>
        <w:tc>
          <w:tcPr>
            <w:tcW w:w="270" w:type="dxa"/>
            <w:shd w:val="clear" w:color="auto" w:fill="auto"/>
          </w:tcPr>
          <w:p w14:paraId="64DC101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961F634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2F1D67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87E391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3201ED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180A92E" w14:textId="77777777" w:rsidR="001A2F34" w:rsidRPr="005C2D3F" w:rsidRDefault="001A2F34" w:rsidP="00112966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1A2F34" w:rsidRPr="005C2D3F" w14:paraId="01D90003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FCA7B39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 และตัดจำหน่าย</w:t>
            </w:r>
          </w:p>
        </w:tc>
        <w:tc>
          <w:tcPr>
            <w:tcW w:w="855" w:type="dxa"/>
            <w:vAlign w:val="bottom"/>
          </w:tcPr>
          <w:p w14:paraId="45E6223B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28BC1A4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48343C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08CEF8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0F8CC86" w14:textId="77777777" w:rsidR="001A2F34" w:rsidRPr="002764D7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(80,142)</w:t>
            </w:r>
          </w:p>
        </w:tc>
        <w:tc>
          <w:tcPr>
            <w:tcW w:w="236" w:type="dxa"/>
            <w:vAlign w:val="center"/>
          </w:tcPr>
          <w:p w14:paraId="53CAEEA5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B321219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>(20,679)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ED20F9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616CCC5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(111,949)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7304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2DB24F0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>(193,490)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24E5C6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E8FCDEC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>(98,746)</w:t>
            </w:r>
          </w:p>
        </w:tc>
        <w:tc>
          <w:tcPr>
            <w:tcW w:w="270" w:type="dxa"/>
            <w:shd w:val="clear" w:color="auto" w:fill="auto"/>
          </w:tcPr>
          <w:p w14:paraId="4DDBAD47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F934EC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41841A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975BDA0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87759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B074B1B" w14:textId="77777777" w:rsidR="001A2F34" w:rsidRPr="005C2D3F" w:rsidRDefault="001A2F34" w:rsidP="006F0214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Pr="005C2D3F">
              <w:rPr>
                <w:sz w:val="22"/>
                <w:szCs w:val="22"/>
                <w:rtl/>
                <w:cs/>
              </w:rPr>
              <w:t>50</w:t>
            </w:r>
            <w:r w:rsidRPr="005C2D3F">
              <w:rPr>
                <w:sz w:val="22"/>
                <w:szCs w:val="22"/>
              </w:rPr>
              <w:t>5,006)</w:t>
            </w:r>
          </w:p>
        </w:tc>
      </w:tr>
      <w:tr w:rsidR="001A2F34" w:rsidRPr="005C2D3F" w14:paraId="4764FC1D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CE22537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 xml:space="preserve">จัดประเภทเป็นสินทรัพย์ไม่หมุนเวียนที่ถือไว้เพื่อขาย                  </w:t>
            </w:r>
          </w:p>
        </w:tc>
        <w:tc>
          <w:tcPr>
            <w:tcW w:w="855" w:type="dxa"/>
            <w:vAlign w:val="bottom"/>
          </w:tcPr>
          <w:p w14:paraId="0ABA9CA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41986C5" w14:textId="77777777" w:rsidR="001A2F34" w:rsidRPr="005C2D3F" w:rsidRDefault="001A2F34" w:rsidP="006F0214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53F8F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8263C1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39EF60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4A1374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7D26CF2" w14:textId="77777777" w:rsidR="001A2F34" w:rsidRPr="00321643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(28,690)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AA44B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1A5721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8D472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6CEEBB64" w14:textId="77777777" w:rsidR="001A2F34" w:rsidRPr="00321643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(13,709)</w:t>
            </w:r>
          </w:p>
        </w:tc>
        <w:tc>
          <w:tcPr>
            <w:tcW w:w="270" w:type="dxa"/>
            <w:shd w:val="clear" w:color="auto" w:fill="auto"/>
          </w:tcPr>
          <w:p w14:paraId="1D97D59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4E9581E" w14:textId="77777777" w:rsidR="001A2F34" w:rsidRPr="00321643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(46,637) </w:t>
            </w:r>
          </w:p>
        </w:tc>
        <w:tc>
          <w:tcPr>
            <w:tcW w:w="270" w:type="dxa"/>
            <w:shd w:val="clear" w:color="auto" w:fill="auto"/>
          </w:tcPr>
          <w:p w14:paraId="66E6706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1741DA1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A1720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9FFD10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C2115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24E0D67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(89,036)</w:t>
            </w:r>
          </w:p>
        </w:tc>
      </w:tr>
      <w:tr w:rsidR="001A2F34" w:rsidRPr="005C2D3F" w14:paraId="14FCB892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828BA42" w14:textId="39A693C1" w:rsidR="001A2F34" w:rsidRPr="005C2D3F" w:rsidRDefault="001A2F34" w:rsidP="006F0214">
            <w:pPr>
              <w:spacing w:line="240" w:lineRule="auto"/>
              <w:ind w:left="176" w:right="-108" w:hanging="176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="00737E3D" w:rsidRPr="00737E3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55" w:type="dxa"/>
            <w:vAlign w:val="bottom"/>
          </w:tcPr>
          <w:p w14:paraId="1D7E21A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ADE2644" w14:textId="77777777" w:rsidR="001A2F34" w:rsidRPr="005C2D3F" w:rsidRDefault="001A2F34" w:rsidP="006F0214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6EB854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A215C7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E2A5407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8E65721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7A94484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B61FE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F35B66" w14:textId="77777777" w:rsidR="001A2F34" w:rsidRPr="002764D7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0660E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2BF3EED" w14:textId="77777777" w:rsidR="001A2F34" w:rsidRPr="00321643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DDE3D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47B5FFE" w14:textId="77777777" w:rsidR="001A2F34" w:rsidRPr="00321643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(643)</w:t>
            </w:r>
          </w:p>
        </w:tc>
        <w:tc>
          <w:tcPr>
            <w:tcW w:w="270" w:type="dxa"/>
            <w:shd w:val="clear" w:color="auto" w:fill="auto"/>
          </w:tcPr>
          <w:p w14:paraId="5C1E4A6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119DF17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901E45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E5F749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C8A88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36B432C" w14:textId="77777777" w:rsidR="001A2F34" w:rsidRPr="005C2D3F" w:rsidRDefault="001A2F34" w:rsidP="006F0214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(1,215)</w:t>
            </w:r>
          </w:p>
        </w:tc>
      </w:tr>
      <w:tr w:rsidR="001A2F34" w:rsidRPr="005C2D3F" w14:paraId="45BE60AF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E4162C1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>
              <w:rPr>
                <w:b/>
                <w:bCs/>
                <w:sz w:val="22"/>
                <w:szCs w:val="22"/>
              </w:rPr>
              <w:t>2560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มกราคม</w:t>
            </w:r>
            <w:r>
              <w:rPr>
                <w:b/>
                <w:bCs/>
                <w:sz w:val="22"/>
                <w:szCs w:val="22"/>
              </w:rPr>
              <w:t xml:space="preserve"> 2561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D766E7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378D44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463CF" w14:textId="77777777" w:rsidR="001A2F34" w:rsidRPr="002764D7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2764D7">
              <w:rPr>
                <w:b/>
                <w:bCs/>
                <w:sz w:val="22"/>
                <w:szCs w:val="22"/>
              </w:rPr>
              <w:t>163,278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25E91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A6B2E88" w14:textId="77777777" w:rsidR="001A2F34" w:rsidRPr="002764D7" w:rsidRDefault="001A2F34" w:rsidP="006F0214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2764D7">
              <w:rPr>
                <w:b/>
                <w:bCs/>
                <w:sz w:val="22"/>
                <w:szCs w:val="22"/>
              </w:rPr>
              <w:t>1,519,666</w:t>
            </w:r>
          </w:p>
        </w:tc>
        <w:tc>
          <w:tcPr>
            <w:tcW w:w="236" w:type="dxa"/>
            <w:vAlign w:val="center"/>
          </w:tcPr>
          <w:p w14:paraId="0CE4ECE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1170F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227,881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E7CA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FE11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8,643,453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3CD0B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067D4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536,298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3C1E6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684DF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617,831</w:t>
            </w:r>
          </w:p>
        </w:tc>
        <w:tc>
          <w:tcPr>
            <w:tcW w:w="270" w:type="dxa"/>
            <w:shd w:val="clear" w:color="auto" w:fill="auto"/>
          </w:tcPr>
          <w:p w14:paraId="22042EB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1C654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4,436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A24AC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C5C7D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19,252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4DBD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6675" w14:textId="77777777" w:rsidR="001A2F34" w:rsidRPr="005C2D3F" w:rsidRDefault="001A2F34" w:rsidP="006F0214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11,732,095</w:t>
            </w:r>
          </w:p>
        </w:tc>
      </w:tr>
      <w:tr w:rsidR="001A2F34" w:rsidRPr="005C2D3F" w14:paraId="06697D96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38FECAC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55" w:type="dxa"/>
            <w:vAlign w:val="bottom"/>
          </w:tcPr>
          <w:p w14:paraId="337746D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1E4B2F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B19A6C" w14:textId="77777777" w:rsidR="001A2F34" w:rsidRPr="005C2D3F" w:rsidRDefault="001A2F34" w:rsidP="00380627">
            <w:pPr>
              <w:ind w:right="-20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15,059</w:t>
            </w:r>
          </w:p>
        </w:tc>
        <w:tc>
          <w:tcPr>
            <w:tcW w:w="270" w:type="dxa"/>
            <w:shd w:val="clear" w:color="auto" w:fill="auto"/>
          </w:tcPr>
          <w:p w14:paraId="617DF707" w14:textId="77777777" w:rsidR="001A2F34" w:rsidRPr="005C2D3F" w:rsidRDefault="001A2F34" w:rsidP="006F0214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387AB790" w14:textId="77777777" w:rsidR="001A2F34" w:rsidRPr="005C2D3F" w:rsidRDefault="001A2F34" w:rsidP="00380627">
            <w:pPr>
              <w:ind w:right="-11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150,080</w:t>
            </w:r>
          </w:p>
        </w:tc>
        <w:tc>
          <w:tcPr>
            <w:tcW w:w="236" w:type="dxa"/>
          </w:tcPr>
          <w:p w14:paraId="56E0D7FE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ACB0C76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78,139</w:t>
            </w:r>
          </w:p>
        </w:tc>
        <w:tc>
          <w:tcPr>
            <w:tcW w:w="270" w:type="dxa"/>
            <w:shd w:val="clear" w:color="auto" w:fill="auto"/>
          </w:tcPr>
          <w:p w14:paraId="2AA9AE89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4A9982EE" w14:textId="77777777" w:rsidR="001A2F34" w:rsidRPr="005C2D3F" w:rsidRDefault="001A2F34" w:rsidP="00380627">
            <w:pPr>
              <w:ind w:right="-15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626,526</w:t>
            </w:r>
          </w:p>
        </w:tc>
        <w:tc>
          <w:tcPr>
            <w:tcW w:w="270" w:type="dxa"/>
            <w:shd w:val="clear" w:color="auto" w:fill="auto"/>
          </w:tcPr>
          <w:p w14:paraId="7E40B109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2D4988A" w14:textId="156DE773" w:rsidR="001A2F34" w:rsidRPr="005C2D3F" w:rsidRDefault="001A2F34" w:rsidP="00380627">
            <w:pPr>
              <w:ind w:right="-20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92,04</w:t>
            </w:r>
            <w:r w:rsidR="003B3B5A"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0EC99C3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FD38717" w14:textId="77777777" w:rsidR="001A2F34" w:rsidRPr="005C2D3F" w:rsidRDefault="001A2F34" w:rsidP="00380627">
            <w:pPr>
              <w:ind w:right="-15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81,458</w:t>
            </w:r>
          </w:p>
        </w:tc>
        <w:tc>
          <w:tcPr>
            <w:tcW w:w="270" w:type="dxa"/>
            <w:shd w:val="clear" w:color="auto" w:fill="auto"/>
          </w:tcPr>
          <w:p w14:paraId="40F2282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4FAC78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3C665E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404E8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12AF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8AA4018" w14:textId="38C7109F" w:rsidR="001A2F34" w:rsidRPr="005C2D3F" w:rsidRDefault="001A2F34" w:rsidP="001A67DA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1,043,30</w:t>
            </w:r>
            <w:r w:rsidR="003B3B5A">
              <w:rPr>
                <w:sz w:val="22"/>
                <w:szCs w:val="22"/>
              </w:rPr>
              <w:t>9</w:t>
            </w:r>
          </w:p>
        </w:tc>
      </w:tr>
      <w:tr w:rsidR="001A2F34" w:rsidRPr="005C2D3F" w14:paraId="10D0D906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803A50F" w14:textId="460D39BA" w:rsidR="001A2F34" w:rsidRPr="005C2D3F" w:rsidRDefault="004837CF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(กลับรายการ) </w:t>
            </w: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Pr="005C2D3F">
              <w:rPr>
                <w:rFonts w:hint="cs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855" w:type="dxa"/>
            <w:vAlign w:val="bottom"/>
          </w:tcPr>
          <w:p w14:paraId="5EDFE17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4DD8F109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A3D491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E808A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B35FB0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EB6380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55155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19841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BDADF0A" w14:textId="77777777" w:rsidR="001A2F34" w:rsidRPr="005C2D3F" w:rsidRDefault="001A2F34" w:rsidP="00380627">
            <w:pPr>
              <w:ind w:right="-15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2,800</w:t>
            </w:r>
          </w:p>
        </w:tc>
        <w:tc>
          <w:tcPr>
            <w:tcW w:w="270" w:type="dxa"/>
            <w:shd w:val="clear" w:color="auto" w:fill="auto"/>
          </w:tcPr>
          <w:p w14:paraId="56AB4BFD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8EFC1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697CEE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75EAA55A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198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D6674E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4D45EDAF" w14:textId="77777777" w:rsidR="001A2F34" w:rsidRPr="005C2D3F" w:rsidRDefault="001A2F34" w:rsidP="001A67DA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A5CAF">
              <w:rPr>
                <w:sz w:val="22"/>
                <w:szCs w:val="22"/>
              </w:rPr>
              <w:t>696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BC1DF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D5E923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19,252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DD933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962728A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15,954</w:t>
            </w:r>
            <w:r>
              <w:rPr>
                <w:sz w:val="22"/>
                <w:szCs w:val="22"/>
              </w:rPr>
              <w:t>)</w:t>
            </w:r>
          </w:p>
        </w:tc>
      </w:tr>
      <w:tr w:rsidR="001A2F34" w:rsidRPr="005C2D3F" w14:paraId="0526CC9E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7227A32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55" w:type="dxa"/>
            <w:vAlign w:val="bottom"/>
          </w:tcPr>
          <w:p w14:paraId="40B6A0C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94329F1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CE41B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7CCA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1D340621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FDBEE70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3571F58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05A5919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4518DDA9" w14:textId="77777777" w:rsidR="001A2F34" w:rsidRPr="005C2D3F" w:rsidRDefault="001A2F34" w:rsidP="00380627">
            <w:pPr>
              <w:ind w:right="-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65FC8478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372D4E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5E4537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691F14C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(204)</w:t>
            </w:r>
          </w:p>
        </w:tc>
        <w:tc>
          <w:tcPr>
            <w:tcW w:w="270" w:type="dxa"/>
            <w:shd w:val="clear" w:color="auto" w:fill="auto"/>
          </w:tcPr>
          <w:p w14:paraId="67E2D1C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39722C7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81DF17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C4BBB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24DC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B4D724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1A2F34" w:rsidRPr="005C2D3F" w14:paraId="14CD6F48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84784E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55" w:type="dxa"/>
            <w:vAlign w:val="bottom"/>
          </w:tcPr>
          <w:p w14:paraId="410816F0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6E64BD6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C38F9C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9102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2F9CFEF5" w14:textId="77777777" w:rsidR="001A2F34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22,381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4EDDA97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3E7A7AD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2,322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86301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79AD7F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5BAD7D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A1B8C4D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20B10" w14:textId="77777777" w:rsidR="001A2F34" w:rsidRPr="005C2D3F" w:rsidRDefault="001A2F34" w:rsidP="006F02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3CF3B4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2042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4066BEB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66D3B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D5D8D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EBBE2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0EA3A5A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24,703</w:t>
            </w:r>
            <w:r>
              <w:rPr>
                <w:sz w:val="22"/>
                <w:szCs w:val="22"/>
              </w:rPr>
              <w:t>)</w:t>
            </w:r>
          </w:p>
        </w:tc>
      </w:tr>
      <w:tr w:rsidR="001A2F34" w:rsidRPr="005C2D3F" w14:paraId="6EC2061D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832D5CE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sz w:val="22"/>
                <w:szCs w:val="22"/>
                <w:cs/>
              </w:rPr>
              <w:t>จำหน่าย</w:t>
            </w:r>
            <w:r w:rsidRPr="00FC6318">
              <w:rPr>
                <w:rFonts w:hint="cs"/>
                <w:sz w:val="22"/>
                <w:szCs w:val="22"/>
                <w:cs/>
              </w:rPr>
              <w:t xml:space="preserve"> และตัดจำหน่าย</w:t>
            </w:r>
          </w:p>
        </w:tc>
        <w:tc>
          <w:tcPr>
            <w:tcW w:w="855" w:type="dxa"/>
            <w:vAlign w:val="bottom"/>
          </w:tcPr>
          <w:p w14:paraId="4140FF9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59A808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417CC1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BDD7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94CFB65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3A5CAF">
              <w:rPr>
                <w:sz w:val="22"/>
                <w:szCs w:val="22"/>
              </w:rPr>
              <w:t>2,035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9553C9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6033497" w14:textId="58C05821" w:rsidR="001A2F34" w:rsidRPr="005C2D3F" w:rsidRDefault="0038290F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571E0" w14:textId="77777777" w:rsidR="001A2F34" w:rsidRPr="005C2D3F" w:rsidRDefault="001A2F34" w:rsidP="003829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FEE833A" w14:textId="63739F39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AD74FA">
              <w:rPr>
                <w:sz w:val="22"/>
                <w:szCs w:val="22"/>
              </w:rPr>
              <w:t>1,065,277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2D34A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D49590F" w14:textId="64574CC6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12966">
              <w:rPr>
                <w:sz w:val="22"/>
                <w:szCs w:val="22"/>
              </w:rPr>
              <w:t>271,264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EA7A5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B64A9BB" w14:textId="03BB2E69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AD74FA">
              <w:rPr>
                <w:sz w:val="22"/>
                <w:szCs w:val="22"/>
              </w:rPr>
              <w:t>45,426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D05F5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7E7A3D7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4,436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85514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8B4F3B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B66D1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B545EB3" w14:textId="3C42EEBC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1,</w:t>
            </w:r>
            <w:r w:rsidR="00112966">
              <w:rPr>
                <w:sz w:val="22"/>
                <w:szCs w:val="22"/>
              </w:rPr>
              <w:t>389,446</w:t>
            </w:r>
            <w:r>
              <w:rPr>
                <w:sz w:val="22"/>
                <w:szCs w:val="22"/>
              </w:rPr>
              <w:t>)</w:t>
            </w:r>
          </w:p>
        </w:tc>
      </w:tr>
      <w:tr w:rsidR="001A2F34" w:rsidRPr="005C2D3F" w14:paraId="694A472E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3858066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855" w:type="dxa"/>
            <w:vAlign w:val="bottom"/>
          </w:tcPr>
          <w:p w14:paraId="639BAD8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665D2A9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372006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438C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892354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C11E31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541D974" w14:textId="15FF4D6E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16,48</w:t>
            </w:r>
            <w:r w:rsidR="00AD74F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FE06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F9192A9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427C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067A51C" w14:textId="77777777" w:rsidR="001A2F34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36018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9E4A601" w14:textId="1AFD57AC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  <w:cs/>
              </w:rPr>
              <w:t>5</w:t>
            </w:r>
            <w:r w:rsidRPr="00776DCE">
              <w:rPr>
                <w:sz w:val="22"/>
                <w:szCs w:val="22"/>
              </w:rPr>
              <w:t>,</w:t>
            </w:r>
            <w:r w:rsidRPr="00776DCE">
              <w:rPr>
                <w:sz w:val="22"/>
                <w:szCs w:val="22"/>
                <w:cs/>
              </w:rPr>
              <w:t>30</w:t>
            </w:r>
            <w:r w:rsidR="00AD74F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13CA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74150D3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C68D4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27132C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736CE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A9E630A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21,788</w:t>
            </w:r>
            <w:r>
              <w:rPr>
                <w:sz w:val="22"/>
                <w:szCs w:val="22"/>
              </w:rPr>
              <w:t>)</w:t>
            </w:r>
          </w:p>
        </w:tc>
      </w:tr>
      <w:tr w:rsidR="001A2F34" w:rsidRPr="005C2D3F" w14:paraId="522BF703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19993AA" w14:textId="150DC9CB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="00380627" w:rsidRPr="00380627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55" w:type="dxa"/>
            <w:vAlign w:val="bottom"/>
          </w:tcPr>
          <w:p w14:paraId="5BC2C66F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5A437CD2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185EB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6E8A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24720E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DC65BD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DBF2998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B6CC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07A0AB4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97C7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229FD90" w14:textId="37B2D0DD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B3B5A">
              <w:rPr>
                <w:sz w:val="22"/>
                <w:szCs w:val="22"/>
              </w:rPr>
              <w:t>1,113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469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62E016C" w14:textId="77777777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76DCE">
              <w:rPr>
                <w:sz w:val="22"/>
                <w:szCs w:val="22"/>
              </w:rPr>
              <w:t>690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F95BA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23E2A8E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F339F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0485C9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D6FEB" w14:textId="77777777" w:rsidR="001A2F34" w:rsidRPr="005C2D3F" w:rsidRDefault="001A2F34" w:rsidP="006F0214">
            <w:pPr>
              <w:tabs>
                <w:tab w:val="left" w:pos="-187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C0B8CF9" w14:textId="641AF04C" w:rsidR="001A2F34" w:rsidRPr="005C2D3F" w:rsidRDefault="001A2F34" w:rsidP="001A67DA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B3B5A">
              <w:rPr>
                <w:sz w:val="22"/>
                <w:szCs w:val="22"/>
              </w:rPr>
              <w:t>1,803</w:t>
            </w:r>
            <w:r>
              <w:rPr>
                <w:sz w:val="22"/>
                <w:szCs w:val="22"/>
              </w:rPr>
              <w:t>)</w:t>
            </w:r>
          </w:p>
        </w:tc>
      </w:tr>
      <w:tr w:rsidR="001A2F34" w:rsidRPr="005C2D3F" w14:paraId="6ACB78C5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BAFFDA9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5C2D3F">
              <w:rPr>
                <w:b/>
                <w:bCs/>
                <w:sz w:val="22"/>
                <w:szCs w:val="22"/>
              </w:rPr>
              <w:t>256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338DA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75C8D1CB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54757" w14:textId="77777777" w:rsidR="001A2F34" w:rsidRPr="005C2D3F" w:rsidRDefault="001A2F34" w:rsidP="00380627">
            <w:pPr>
              <w:spacing w:line="240" w:lineRule="auto"/>
              <w:ind w:left="-108" w:right="-20"/>
              <w:jc w:val="right"/>
              <w:rPr>
                <w:b/>
                <w:bCs/>
                <w:sz w:val="22"/>
                <w:szCs w:val="22"/>
              </w:rPr>
            </w:pPr>
            <w:r w:rsidRPr="003A5CAF">
              <w:rPr>
                <w:b/>
                <w:bCs/>
                <w:sz w:val="22"/>
                <w:szCs w:val="22"/>
              </w:rPr>
              <w:t>178,327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2EB25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965D" w14:textId="77777777" w:rsidR="001A2F34" w:rsidRPr="005C2D3F" w:rsidRDefault="001A2F34" w:rsidP="00380627">
            <w:pPr>
              <w:spacing w:line="240" w:lineRule="auto"/>
              <w:ind w:left="-108" w:right="-11"/>
              <w:jc w:val="right"/>
              <w:rPr>
                <w:b/>
                <w:bCs/>
                <w:sz w:val="22"/>
                <w:szCs w:val="22"/>
              </w:rPr>
            </w:pPr>
            <w:r w:rsidRPr="003A5CAF">
              <w:rPr>
                <w:b/>
                <w:bCs/>
                <w:sz w:val="22"/>
                <w:szCs w:val="22"/>
              </w:rPr>
              <w:t>1,645,284</w:t>
            </w:r>
          </w:p>
        </w:tc>
        <w:tc>
          <w:tcPr>
            <w:tcW w:w="236" w:type="dxa"/>
            <w:vAlign w:val="center"/>
          </w:tcPr>
          <w:p w14:paraId="35A130B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5FE60" w14:textId="7CBF10B6" w:rsidR="001A2F34" w:rsidRPr="005C2D3F" w:rsidRDefault="001A2F34" w:rsidP="00380627">
            <w:pPr>
              <w:spacing w:line="240" w:lineRule="auto"/>
              <w:ind w:left="-108" w:right="-2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286,26</w:t>
            </w:r>
            <w:r w:rsidR="00AD74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C56F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0C3AD" w14:textId="37115C2C" w:rsidR="001A2F34" w:rsidRPr="005C2D3F" w:rsidRDefault="001A2F34" w:rsidP="00380627">
            <w:pPr>
              <w:spacing w:line="240" w:lineRule="auto"/>
              <w:ind w:left="-108" w:right="-24"/>
              <w:jc w:val="right"/>
              <w:rPr>
                <w:b/>
                <w:bCs/>
                <w:sz w:val="22"/>
                <w:szCs w:val="22"/>
              </w:rPr>
            </w:pPr>
            <w:r w:rsidRPr="00776DCE">
              <w:rPr>
                <w:b/>
                <w:bCs/>
                <w:sz w:val="22"/>
                <w:szCs w:val="22"/>
              </w:rPr>
              <w:t>8,207,70</w:t>
            </w:r>
            <w:r w:rsidR="00AD74F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8FB96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8CAD6" w14:textId="7F62396C" w:rsidR="001A2F34" w:rsidRPr="005C2D3F" w:rsidRDefault="001A2F34" w:rsidP="00380627">
            <w:pPr>
              <w:spacing w:line="240" w:lineRule="auto"/>
              <w:ind w:left="-108" w:right="-11"/>
              <w:jc w:val="right"/>
              <w:rPr>
                <w:b/>
                <w:bCs/>
                <w:sz w:val="22"/>
                <w:szCs w:val="22"/>
              </w:rPr>
            </w:pPr>
            <w:r w:rsidRPr="00776DCE">
              <w:rPr>
                <w:b/>
                <w:bCs/>
                <w:sz w:val="22"/>
                <w:szCs w:val="22"/>
              </w:rPr>
              <w:t>355,</w:t>
            </w:r>
            <w:r w:rsidR="00112966">
              <w:rPr>
                <w:b/>
                <w:bCs/>
                <w:sz w:val="22"/>
                <w:szCs w:val="22"/>
              </w:rPr>
              <w:t>968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1A377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F24F4" w14:textId="54B2AB98" w:rsidR="001A2F34" w:rsidRPr="005C2D3F" w:rsidRDefault="001A2F34" w:rsidP="00380627">
            <w:pPr>
              <w:spacing w:line="240" w:lineRule="auto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  <w:r w:rsidRPr="00776DCE">
              <w:rPr>
                <w:b/>
                <w:bCs/>
                <w:sz w:val="22"/>
                <w:szCs w:val="22"/>
              </w:rPr>
              <w:t>647,46</w:t>
            </w:r>
            <w:r w:rsidR="00AD74F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C9721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BBBB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CC6A7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E1A8C" w14:textId="77777777" w:rsidR="001A2F34" w:rsidRPr="005C2D3F" w:rsidRDefault="001A2F34" w:rsidP="006F0214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D3E3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9414F" w14:textId="50AEE50F" w:rsidR="001A2F34" w:rsidRPr="001A67DA" w:rsidRDefault="00112966" w:rsidP="001A67DA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1A67DA">
              <w:rPr>
                <w:b/>
                <w:bCs/>
                <w:sz w:val="22"/>
                <w:szCs w:val="22"/>
              </w:rPr>
              <w:t>11,321,710</w:t>
            </w:r>
          </w:p>
        </w:tc>
      </w:tr>
      <w:tr w:rsidR="001A2F34" w:rsidRPr="005C2D3F" w14:paraId="618CF829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7641F18C" w14:textId="77777777" w:rsidR="001A2F34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  <w:p w14:paraId="5ADC77E0" w14:textId="77777777" w:rsidR="00112966" w:rsidRDefault="00112966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  <w:p w14:paraId="1AE50E30" w14:textId="77777777" w:rsidR="00112966" w:rsidRPr="005C2D3F" w:rsidRDefault="00112966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049" w:type="dxa"/>
            <w:gridSpan w:val="19"/>
          </w:tcPr>
          <w:p w14:paraId="605DFB36" w14:textId="77777777" w:rsidR="001A2F34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  <w:p w14:paraId="107B342A" w14:textId="77777777" w:rsidR="001A2F34" w:rsidRPr="005C2D3F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</w:tr>
      <w:tr w:rsidR="001A2F34" w:rsidRPr="005C2D3F" w14:paraId="4B3B6D2E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3E53ECDE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049" w:type="dxa"/>
            <w:gridSpan w:val="19"/>
          </w:tcPr>
          <w:p w14:paraId="34B2D25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2F34" w:rsidRPr="005C2D3F" w14:paraId="5B4365CD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41D84BF0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21E601F1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FE5468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9CF89EC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59EB1D9E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2BDC0C0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3C6CD1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CB62BE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23BEA97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476FED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441B26B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60A9258D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41281B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65072E1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F80BFD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694C628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26C196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781747C7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3029827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37E31A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5C2D3F" w14:paraId="5B860911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43A541AA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35D4E89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43EB5D1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75F27B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5882F0E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3260462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26F17A9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AEB86A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6899DA2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154205A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436A106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7036AD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25F7B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09D2A3C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2869F1DA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36FF89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799F6C69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740EF44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36" w:type="dxa"/>
            <w:shd w:val="clear" w:color="auto" w:fill="auto"/>
          </w:tcPr>
          <w:p w14:paraId="7CBD9729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05D0499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5C2D3F" w14:paraId="67D9313D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4016C6D0" w14:textId="77777777" w:rsidR="001A2F34" w:rsidRPr="005C2D3F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right w:val="nil"/>
            </w:tcBorders>
          </w:tcPr>
          <w:p w14:paraId="44D5FA2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tcBorders>
              <w:right w:val="nil"/>
            </w:tcBorders>
          </w:tcPr>
          <w:p w14:paraId="5FEA3C7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81DEDE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6F3CA6DC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4DA2E00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4123750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84CEB1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09E322D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9BBDA3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66AF101F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650A728A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5CD90CF2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0DD28093" w14:textId="77777777" w:rsidR="001A2F34" w:rsidRPr="006E62D1" w:rsidRDefault="001A2F34" w:rsidP="006F0214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5F9B4704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63004675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1C9BE6D3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23F2EAD8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3928312B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5F30A26" w14:textId="77777777" w:rsidR="001A2F34" w:rsidRPr="005C2D3F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1A2F34" w:rsidRPr="005C2D3F" w14:paraId="0262118F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242DE69" w14:textId="77777777" w:rsidR="001A2F34" w:rsidRPr="005C2D3F" w:rsidRDefault="001A2F34" w:rsidP="006F0214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49" w:type="dxa"/>
            <w:gridSpan w:val="19"/>
            <w:vAlign w:val="bottom"/>
          </w:tcPr>
          <w:p w14:paraId="2A5B0F2E" w14:textId="77777777" w:rsidR="001A2F34" w:rsidRPr="005C2D3F" w:rsidRDefault="001A2F34" w:rsidP="00AE4210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A2F34" w:rsidRPr="005C2D3F" w14:paraId="7E72082A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748571F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55" w:type="dxa"/>
          </w:tcPr>
          <w:p w14:paraId="7D42EE4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BBBABC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B95FA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8A27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559DFD5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0D808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6076C5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D333A5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712112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0EB176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3BAFAD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7125A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C802A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199EC0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BEBF16E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59A0651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F126EC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EE8E0" w14:textId="77777777" w:rsidR="001A2F34" w:rsidRPr="005C2D3F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FE8BB9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1A2F34" w:rsidRPr="005C2D3F" w14:paraId="3275E18F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7B031CF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5" w:type="dxa"/>
            <w:vAlign w:val="bottom"/>
          </w:tcPr>
          <w:p w14:paraId="3D73CA7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1E2AD8E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CCED23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63040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9DA8F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567658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AAE60B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C1AF5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7715CE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6B74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3B20E0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24B8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A8AAC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AD40C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C9A14A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E1699F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1D700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5F611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1D3B3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1A2F34" w:rsidRPr="005C2D3F" w14:paraId="27AF2A7A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6F5AFB58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  <w:vAlign w:val="bottom"/>
          </w:tcPr>
          <w:p w14:paraId="10695B5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34E2534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9A0A9F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53A67D1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51ACDC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1,876,031</w:t>
            </w:r>
          </w:p>
        </w:tc>
        <w:tc>
          <w:tcPr>
            <w:tcW w:w="236" w:type="dxa"/>
            <w:vAlign w:val="bottom"/>
          </w:tcPr>
          <w:p w14:paraId="60560C8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02ACBA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186,977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41CE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66F76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2,087,912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E30E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4175C9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330,395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7258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77799B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144,280</w:t>
            </w:r>
          </w:p>
        </w:tc>
        <w:tc>
          <w:tcPr>
            <w:tcW w:w="270" w:type="dxa"/>
            <w:shd w:val="clear" w:color="auto" w:fill="auto"/>
          </w:tcPr>
          <w:p w14:paraId="4251BE8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506226B" w14:textId="77777777" w:rsidR="001A2F34" w:rsidRPr="006D132B" w:rsidRDefault="001A2F34" w:rsidP="006F021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132B">
              <w:rPr>
                <w:rFonts w:asciiTheme="majorBidi" w:hAnsiTheme="majorBidi" w:cstheme="majorBidi"/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634E9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CBE4E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1,030,218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871A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8CC7B9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6,893,066</w:t>
            </w:r>
          </w:p>
        </w:tc>
      </w:tr>
      <w:tr w:rsidR="001A2F34" w:rsidRPr="005C2D3F" w14:paraId="752844EE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05FD4824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60C53AEF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72C2F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0C92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4EF2B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F80BF4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7EF667C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6A88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2A1D3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6DAE5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8425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7B9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13,242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13F1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DC493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AFADE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6EAB8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F7670A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8CE70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4766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0285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13,242</w:t>
            </w:r>
          </w:p>
        </w:tc>
      </w:tr>
      <w:tr w:rsidR="001A2F34" w:rsidRPr="005C2D3F" w14:paraId="6A9AC29D" w14:textId="77777777" w:rsidTr="006E62D1">
        <w:trPr>
          <w:trHeight w:val="269"/>
        </w:trPr>
        <w:tc>
          <w:tcPr>
            <w:tcW w:w="3544" w:type="dxa"/>
            <w:shd w:val="clear" w:color="auto" w:fill="auto"/>
            <w:vAlign w:val="bottom"/>
          </w:tcPr>
          <w:p w14:paraId="24E956F3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95EC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3074C79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AA00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177A567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4850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1,876,031</w:t>
            </w:r>
          </w:p>
        </w:tc>
        <w:tc>
          <w:tcPr>
            <w:tcW w:w="236" w:type="dxa"/>
            <w:vAlign w:val="bottom"/>
          </w:tcPr>
          <w:p w14:paraId="048016F1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CD446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186,977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8482A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538B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2,087,912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DACED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0083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343,637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90E02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B5A9D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144,280</w:t>
            </w:r>
          </w:p>
        </w:tc>
        <w:tc>
          <w:tcPr>
            <w:tcW w:w="270" w:type="dxa"/>
            <w:shd w:val="clear" w:color="auto" w:fill="auto"/>
          </w:tcPr>
          <w:p w14:paraId="49A0047D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905E1" w14:textId="77777777" w:rsidR="001A2F34" w:rsidRPr="006D132B" w:rsidRDefault="001A2F34" w:rsidP="006F021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132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C353BF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0730B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1,030,218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A50B9" w14:textId="77777777" w:rsidR="001A2F34" w:rsidRPr="005C2D3F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7C05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6,906,308</w:t>
            </w:r>
          </w:p>
        </w:tc>
      </w:tr>
      <w:tr w:rsidR="001A2F34" w:rsidRPr="005C2D3F" w14:paraId="5353CFC8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4E28E85C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C2D3F">
              <w:rPr>
                <w:b/>
                <w:bCs/>
                <w:sz w:val="22"/>
                <w:szCs w:val="22"/>
              </w:rPr>
              <w:t>256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double" w:sz="4" w:space="0" w:color="auto"/>
            </w:tcBorders>
            <w:vAlign w:val="bottom"/>
          </w:tcPr>
          <w:p w14:paraId="1266FDC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83" w:type="dxa"/>
            <w:vAlign w:val="bottom"/>
          </w:tcPr>
          <w:p w14:paraId="14223B1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0040E67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D68DFE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4612218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9D924F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02BF1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A69EB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E20A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6AC89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5DAC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64043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EC008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DC87F2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8070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212BFFB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5BE69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AD420" w14:textId="77777777" w:rsidR="001A2F34" w:rsidRPr="005C2D3F" w:rsidRDefault="001A2F34" w:rsidP="006F0214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98A73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1A2F34" w:rsidRPr="005C2D3F" w14:paraId="20FC1B9A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51570D96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</w:tcPr>
          <w:p w14:paraId="13B11CD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1,155,427 </w:t>
            </w:r>
          </w:p>
        </w:tc>
        <w:tc>
          <w:tcPr>
            <w:tcW w:w="283" w:type="dxa"/>
          </w:tcPr>
          <w:p w14:paraId="0CAC4CC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90A64F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182,025 </w:t>
            </w:r>
          </w:p>
        </w:tc>
        <w:tc>
          <w:tcPr>
            <w:tcW w:w="270" w:type="dxa"/>
            <w:shd w:val="clear" w:color="auto" w:fill="auto"/>
          </w:tcPr>
          <w:p w14:paraId="2ED0C03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196B897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1,836,196 </w:t>
            </w:r>
          </w:p>
        </w:tc>
        <w:tc>
          <w:tcPr>
            <w:tcW w:w="236" w:type="dxa"/>
          </w:tcPr>
          <w:p w14:paraId="4D85D25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21E2C58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443,093 </w:t>
            </w:r>
          </w:p>
        </w:tc>
        <w:tc>
          <w:tcPr>
            <w:tcW w:w="270" w:type="dxa"/>
            <w:shd w:val="clear" w:color="auto" w:fill="auto"/>
          </w:tcPr>
          <w:p w14:paraId="13C0537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44EAF0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1,511,522 </w:t>
            </w:r>
          </w:p>
        </w:tc>
        <w:tc>
          <w:tcPr>
            <w:tcW w:w="270" w:type="dxa"/>
            <w:shd w:val="clear" w:color="auto" w:fill="auto"/>
          </w:tcPr>
          <w:p w14:paraId="699DA59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FE669F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198,854 </w:t>
            </w:r>
          </w:p>
        </w:tc>
        <w:tc>
          <w:tcPr>
            <w:tcW w:w="270" w:type="dxa"/>
            <w:shd w:val="clear" w:color="auto" w:fill="auto"/>
          </w:tcPr>
          <w:p w14:paraId="257C405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2ABC022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193,122 </w:t>
            </w:r>
          </w:p>
        </w:tc>
        <w:tc>
          <w:tcPr>
            <w:tcW w:w="270" w:type="dxa"/>
            <w:shd w:val="clear" w:color="auto" w:fill="auto"/>
          </w:tcPr>
          <w:p w14:paraId="09AB316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7937F8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113,240 </w:t>
            </w:r>
          </w:p>
        </w:tc>
        <w:tc>
          <w:tcPr>
            <w:tcW w:w="252" w:type="dxa"/>
            <w:shd w:val="clear" w:color="auto" w:fill="auto"/>
          </w:tcPr>
          <w:p w14:paraId="40905DF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7D70E91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1,181,171 </w:t>
            </w:r>
          </w:p>
        </w:tc>
        <w:tc>
          <w:tcPr>
            <w:tcW w:w="236" w:type="dxa"/>
            <w:shd w:val="clear" w:color="auto" w:fill="auto"/>
          </w:tcPr>
          <w:p w14:paraId="6FAA67C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75C0A1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6,814,650</w:t>
            </w:r>
          </w:p>
        </w:tc>
      </w:tr>
      <w:tr w:rsidR="001A2F34" w:rsidRPr="005C2D3F" w14:paraId="3D591CDB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02BBB78B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767D05BE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3552375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1C56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5E243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E60813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6D06B64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48E6F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8E728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B12A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1649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CCD920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118,553 </w:t>
            </w:r>
          </w:p>
        </w:tc>
        <w:tc>
          <w:tcPr>
            <w:tcW w:w="270" w:type="dxa"/>
            <w:shd w:val="clear" w:color="auto" w:fill="auto"/>
          </w:tcPr>
          <w:p w14:paraId="4568232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9997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315B0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3E6FD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72160E3" w14:textId="77777777" w:rsidR="001A2F34" w:rsidRPr="005C2D3F" w:rsidRDefault="001A2F34" w:rsidP="006F0214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AA4C" w14:textId="77777777" w:rsidR="001A2F34" w:rsidRPr="005C2D3F" w:rsidRDefault="001A2F34" w:rsidP="006F0214">
            <w:pPr>
              <w:spacing w:line="240" w:lineRule="auto"/>
              <w:ind w:left="-201" w:right="15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80A8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4D291D6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118,553 </w:t>
            </w:r>
          </w:p>
        </w:tc>
      </w:tr>
      <w:tr w:rsidR="001A2F34" w:rsidRPr="005C2D3F" w14:paraId="254CF685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EB4D8C0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AEBF36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1,155,427 </w:t>
            </w:r>
          </w:p>
        </w:tc>
        <w:tc>
          <w:tcPr>
            <w:tcW w:w="283" w:type="dxa"/>
          </w:tcPr>
          <w:p w14:paraId="68E56BF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CC43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182,025 </w:t>
            </w:r>
          </w:p>
        </w:tc>
        <w:tc>
          <w:tcPr>
            <w:tcW w:w="270" w:type="dxa"/>
            <w:shd w:val="clear" w:color="auto" w:fill="auto"/>
          </w:tcPr>
          <w:p w14:paraId="1BB1579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D7AFAB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1,836,196 </w:t>
            </w:r>
          </w:p>
        </w:tc>
        <w:tc>
          <w:tcPr>
            <w:tcW w:w="236" w:type="dxa"/>
          </w:tcPr>
          <w:p w14:paraId="71F273F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87B7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443,093 </w:t>
            </w:r>
          </w:p>
        </w:tc>
        <w:tc>
          <w:tcPr>
            <w:tcW w:w="270" w:type="dxa"/>
            <w:shd w:val="clear" w:color="auto" w:fill="auto"/>
          </w:tcPr>
          <w:p w14:paraId="468553E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FBBE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1,511,522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751C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7F04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317,407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93F6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28FC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193,122 </w:t>
            </w:r>
          </w:p>
        </w:tc>
        <w:tc>
          <w:tcPr>
            <w:tcW w:w="270" w:type="dxa"/>
            <w:shd w:val="clear" w:color="auto" w:fill="auto"/>
          </w:tcPr>
          <w:p w14:paraId="080205E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9557E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113,240 </w:t>
            </w:r>
          </w:p>
        </w:tc>
        <w:tc>
          <w:tcPr>
            <w:tcW w:w="252" w:type="dxa"/>
            <w:shd w:val="clear" w:color="auto" w:fill="auto"/>
          </w:tcPr>
          <w:p w14:paraId="0B41B62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6389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1,181,171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E679D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DC7F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6,933,203</w:t>
            </w:r>
          </w:p>
        </w:tc>
      </w:tr>
      <w:tr w:rsidR="001A2F34" w:rsidRPr="005C2D3F" w14:paraId="40646DD7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49A111B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58EE28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0595CF0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33316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FB26A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07375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E256C1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6D74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1E466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449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8368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04CF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609A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4F0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8DD364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7215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A48178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2E2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425A6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377B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5C2D3F" w14:paraId="69A09C7E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67D69A29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</w:tcPr>
          <w:p w14:paraId="2EE4F48E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725,249</w:t>
            </w:r>
          </w:p>
        </w:tc>
        <w:tc>
          <w:tcPr>
            <w:tcW w:w="283" w:type="dxa"/>
          </w:tcPr>
          <w:p w14:paraId="2086C760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D9B74E8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171,409</w:t>
            </w:r>
          </w:p>
        </w:tc>
        <w:tc>
          <w:tcPr>
            <w:tcW w:w="270" w:type="dxa"/>
            <w:shd w:val="clear" w:color="auto" w:fill="auto"/>
          </w:tcPr>
          <w:p w14:paraId="7FE0C99C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DA36413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2,052,815</w:t>
            </w:r>
          </w:p>
        </w:tc>
        <w:tc>
          <w:tcPr>
            <w:tcW w:w="236" w:type="dxa"/>
          </w:tcPr>
          <w:p w14:paraId="3043173A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8DEDC52" w14:textId="79329069" w:rsidR="001A2F34" w:rsidRPr="005C2D3F" w:rsidRDefault="00A04A27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765,978</w:t>
            </w:r>
          </w:p>
        </w:tc>
        <w:tc>
          <w:tcPr>
            <w:tcW w:w="270" w:type="dxa"/>
            <w:shd w:val="clear" w:color="auto" w:fill="auto"/>
          </w:tcPr>
          <w:p w14:paraId="38B6FDDF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F3623CF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1,833,488</w:t>
            </w:r>
          </w:p>
        </w:tc>
        <w:tc>
          <w:tcPr>
            <w:tcW w:w="270" w:type="dxa"/>
            <w:shd w:val="clear" w:color="auto" w:fill="auto"/>
          </w:tcPr>
          <w:p w14:paraId="3B08A733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60311B0" w14:textId="0E0E08F9" w:rsidR="001A2F34" w:rsidRPr="005C2D3F" w:rsidRDefault="00DA7EB3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72,612</w:t>
            </w:r>
          </w:p>
        </w:tc>
        <w:tc>
          <w:tcPr>
            <w:tcW w:w="270" w:type="dxa"/>
            <w:shd w:val="clear" w:color="auto" w:fill="auto"/>
          </w:tcPr>
          <w:p w14:paraId="4ECA75B0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4811B83B" w14:textId="5AD9C93D" w:rsidR="001A2F34" w:rsidRPr="005C2D3F" w:rsidRDefault="001A2F34" w:rsidP="00A04A2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252,7</w:t>
            </w:r>
            <w:r w:rsidR="00A04A27"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6AD57A5C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1AC40DD7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sz w:val="22"/>
                <w:szCs w:val="22"/>
              </w:rPr>
              <w:t>104,640</w:t>
            </w:r>
          </w:p>
        </w:tc>
        <w:tc>
          <w:tcPr>
            <w:tcW w:w="252" w:type="dxa"/>
            <w:shd w:val="clear" w:color="auto" w:fill="auto"/>
          </w:tcPr>
          <w:p w14:paraId="6E53B2AA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1BFA217D" w14:textId="2E349171" w:rsidR="001A2F34" w:rsidRPr="005C2D3F" w:rsidRDefault="00A04A27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406,997</w:t>
            </w:r>
          </w:p>
        </w:tc>
        <w:tc>
          <w:tcPr>
            <w:tcW w:w="236" w:type="dxa"/>
            <w:shd w:val="clear" w:color="auto" w:fill="auto"/>
          </w:tcPr>
          <w:p w14:paraId="65E38A74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543805F" w14:textId="49F46B90" w:rsidR="001A2F34" w:rsidRPr="005C2D3F" w:rsidRDefault="00DA7EB3" w:rsidP="00EF5B1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6,385,965</w:t>
            </w:r>
          </w:p>
        </w:tc>
      </w:tr>
      <w:tr w:rsidR="001A2F34" w:rsidRPr="005C2D3F" w14:paraId="37D7F162" w14:textId="77777777" w:rsidTr="006E62D1">
        <w:trPr>
          <w:trHeight w:val="20"/>
        </w:trPr>
        <w:tc>
          <w:tcPr>
            <w:tcW w:w="3544" w:type="dxa"/>
            <w:shd w:val="clear" w:color="auto" w:fill="auto"/>
          </w:tcPr>
          <w:p w14:paraId="51A081C3" w14:textId="77777777" w:rsidR="001A2F34" w:rsidRPr="005C2D3F" w:rsidRDefault="001A2F34" w:rsidP="006F021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159EF693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E662BF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4070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EACA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81263B4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487B7F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8AAA9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7F6E0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D547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0DFD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537BC75" w14:textId="46E7D3EB" w:rsidR="001A2F34" w:rsidRPr="005C2D3F" w:rsidRDefault="00DA7EB3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131,762</w:t>
            </w:r>
          </w:p>
        </w:tc>
        <w:tc>
          <w:tcPr>
            <w:tcW w:w="270" w:type="dxa"/>
            <w:shd w:val="clear" w:color="auto" w:fill="auto"/>
          </w:tcPr>
          <w:p w14:paraId="66459251" w14:textId="77777777" w:rsidR="001A2F34" w:rsidRPr="005C2D3F" w:rsidRDefault="001A2F34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B2803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AB4DC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377C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62688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3D77" w14:textId="77777777" w:rsidR="001A2F34" w:rsidRPr="005C2D3F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FD51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98E0162" w14:textId="6D3412CD" w:rsidR="001A2F34" w:rsidRPr="005C2D3F" w:rsidRDefault="00DA7EB3" w:rsidP="006F02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131,762</w:t>
            </w:r>
          </w:p>
        </w:tc>
      </w:tr>
      <w:tr w:rsidR="001A2F34" w:rsidRPr="005C2D3F" w14:paraId="428D14D0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253FBD7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AF14CA3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725,249</w:t>
            </w:r>
          </w:p>
        </w:tc>
        <w:tc>
          <w:tcPr>
            <w:tcW w:w="283" w:type="dxa"/>
          </w:tcPr>
          <w:p w14:paraId="3615C17D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C9BB1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171,409</w:t>
            </w:r>
          </w:p>
        </w:tc>
        <w:tc>
          <w:tcPr>
            <w:tcW w:w="270" w:type="dxa"/>
            <w:shd w:val="clear" w:color="auto" w:fill="auto"/>
          </w:tcPr>
          <w:p w14:paraId="27DDD9DA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04FB401D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2,052,815</w:t>
            </w:r>
          </w:p>
        </w:tc>
        <w:tc>
          <w:tcPr>
            <w:tcW w:w="236" w:type="dxa"/>
          </w:tcPr>
          <w:p w14:paraId="35D749B0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2C4C6" w14:textId="271EF0F1" w:rsidR="001A2F34" w:rsidRPr="00254EB3" w:rsidRDefault="00A04A27" w:rsidP="00DA7EB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765,978</w:t>
            </w:r>
          </w:p>
        </w:tc>
        <w:tc>
          <w:tcPr>
            <w:tcW w:w="270" w:type="dxa"/>
            <w:shd w:val="clear" w:color="auto" w:fill="auto"/>
          </w:tcPr>
          <w:p w14:paraId="79B39F9E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F595F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1,833,488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47DC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A4DA0" w14:textId="2C90869A" w:rsidR="001A2F34" w:rsidRPr="005C2D3F" w:rsidRDefault="001A2F34" w:rsidP="00EF5B1D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204,</w:t>
            </w:r>
            <w:r w:rsidR="00EF5B1D">
              <w:rPr>
                <w:b/>
                <w:bCs/>
                <w:sz w:val="22"/>
                <w:szCs w:val="22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0E983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B2022" w14:textId="6CE1E6C7" w:rsidR="001A2F34" w:rsidRPr="00254EB3" w:rsidRDefault="001A2F34" w:rsidP="00A04A2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252,7</w:t>
            </w:r>
            <w:r w:rsidR="00A04A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534C6E26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91AE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104,640</w:t>
            </w:r>
          </w:p>
        </w:tc>
        <w:tc>
          <w:tcPr>
            <w:tcW w:w="252" w:type="dxa"/>
            <w:shd w:val="clear" w:color="auto" w:fill="auto"/>
          </w:tcPr>
          <w:p w14:paraId="1A238CF1" w14:textId="77777777" w:rsidR="001A2F34" w:rsidRPr="00254EB3" w:rsidRDefault="001A2F34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2AD06" w14:textId="7174E67C" w:rsidR="001A2F34" w:rsidRPr="00254EB3" w:rsidRDefault="00A04A27" w:rsidP="006F021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406,997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4B73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5925E" w14:textId="24D83BAE" w:rsidR="001A2F34" w:rsidRPr="005C2D3F" w:rsidRDefault="001A2F34" w:rsidP="00EF5B1D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254EB3">
              <w:rPr>
                <w:b/>
                <w:bCs/>
                <w:sz w:val="22"/>
                <w:szCs w:val="22"/>
              </w:rPr>
              <w:t>6,517,</w:t>
            </w:r>
            <w:r w:rsidR="00EF5B1D">
              <w:rPr>
                <w:b/>
                <w:bCs/>
                <w:sz w:val="22"/>
                <w:szCs w:val="22"/>
              </w:rPr>
              <w:t>727</w:t>
            </w:r>
          </w:p>
        </w:tc>
      </w:tr>
      <w:tr w:rsidR="001A2F34" w:rsidRPr="005C2D3F" w14:paraId="7E32E703" w14:textId="77777777" w:rsidTr="006E62D1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964425C" w14:textId="77777777" w:rsidR="001A2F34" w:rsidRPr="005C2D3F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652923F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8C15806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C5AAF8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E0D981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A90FC3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2934BB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2D8C6D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12F4D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29066D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696C8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5934B7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C35279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63FCCE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8A508A5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E49816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4F60FA2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EC26AB4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8465B7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93EEDBA" w14:textId="77777777" w:rsidR="001A2F34" w:rsidRPr="005C2D3F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5380A9C3" w14:textId="77777777" w:rsidR="001A2F34" w:rsidRDefault="001A2F34" w:rsidP="004003E5">
      <w:pPr>
        <w:spacing w:line="240" w:lineRule="auto"/>
        <w:ind w:right="-90"/>
        <w:jc w:val="thaiDistribute"/>
        <w:rPr>
          <w:sz w:val="30"/>
          <w:szCs w:val="30"/>
        </w:rPr>
      </w:pPr>
    </w:p>
    <w:p w14:paraId="4A9716B5" w14:textId="5C5456BB" w:rsidR="004003E5" w:rsidRPr="00D35199" w:rsidRDefault="004003E5" w:rsidP="004003E5">
      <w:pPr>
        <w:spacing w:line="240" w:lineRule="auto"/>
        <w:ind w:right="-90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="00A17917" w:rsidRPr="005C2D3F">
        <w:rPr>
          <w:sz w:val="30"/>
          <w:szCs w:val="30"/>
          <w:cs/>
        </w:rPr>
        <w:t xml:space="preserve">ณ วันที่ </w:t>
      </w:r>
      <w:r w:rsidR="00A17917" w:rsidRPr="005C2D3F">
        <w:rPr>
          <w:sz w:val="30"/>
          <w:szCs w:val="30"/>
        </w:rPr>
        <w:t xml:space="preserve">31 </w:t>
      </w:r>
      <w:r w:rsidR="00A17917" w:rsidRPr="005C2D3F">
        <w:rPr>
          <w:sz w:val="30"/>
          <w:szCs w:val="30"/>
          <w:cs/>
        </w:rPr>
        <w:t xml:space="preserve">ธันวาคม </w:t>
      </w:r>
      <w:r w:rsidR="00EA3F12">
        <w:rPr>
          <w:sz w:val="30"/>
          <w:szCs w:val="30"/>
        </w:rPr>
        <w:t>2561</w:t>
      </w:r>
      <w:r w:rsidR="00A17917" w:rsidRPr="005C2D3F">
        <w:rPr>
          <w:sz w:val="30"/>
          <w:szCs w:val="30"/>
        </w:rPr>
        <w:t xml:space="preserve">  </w:t>
      </w:r>
      <w:r w:rsidR="00A17917" w:rsidRPr="005C2D3F">
        <w:rPr>
          <w:sz w:val="30"/>
          <w:szCs w:val="30"/>
          <w:cs/>
        </w:rPr>
        <w:t xml:space="preserve">มีจำนวน </w:t>
      </w:r>
      <w:r w:rsidR="0060570E">
        <w:rPr>
          <w:sz w:val="30"/>
          <w:szCs w:val="30"/>
        </w:rPr>
        <w:t>7,303</w:t>
      </w:r>
      <w:r w:rsidR="001A2F34">
        <w:rPr>
          <w:sz w:val="30"/>
          <w:szCs w:val="30"/>
        </w:rPr>
        <w:t>.5</w:t>
      </w:r>
      <w:r w:rsidR="00A17917" w:rsidRPr="005C2D3F">
        <w:rPr>
          <w:sz w:val="30"/>
          <w:szCs w:val="30"/>
        </w:rPr>
        <w:t xml:space="preserve"> </w:t>
      </w:r>
      <w:r w:rsidR="00A17917" w:rsidRPr="005C2D3F">
        <w:rPr>
          <w:sz w:val="30"/>
          <w:szCs w:val="30"/>
          <w:cs/>
        </w:rPr>
        <w:t>ล้านบาท</w:t>
      </w:r>
      <w:r w:rsidR="00EA58BE">
        <w:rPr>
          <w:sz w:val="30"/>
          <w:szCs w:val="30"/>
        </w:rPr>
        <w:t xml:space="preserve"> </w:t>
      </w:r>
      <w:r w:rsidRPr="00D35199">
        <w:rPr>
          <w:rFonts w:hint="cs"/>
          <w:i/>
          <w:iCs/>
          <w:sz w:val="30"/>
          <w:szCs w:val="30"/>
          <w:cs/>
        </w:rPr>
        <w:t>(</w:t>
      </w:r>
      <w:r w:rsidR="00EA3F12" w:rsidRPr="00D35199">
        <w:rPr>
          <w:i/>
          <w:iCs/>
          <w:sz w:val="30"/>
          <w:szCs w:val="30"/>
        </w:rPr>
        <w:t>2560</w:t>
      </w:r>
      <w:r w:rsidRPr="00D35199">
        <w:rPr>
          <w:i/>
          <w:iCs/>
          <w:sz w:val="30"/>
          <w:szCs w:val="30"/>
        </w:rPr>
        <w:t xml:space="preserve">: </w:t>
      </w:r>
      <w:r w:rsidR="00EA3F12" w:rsidRPr="00D35199">
        <w:rPr>
          <w:i/>
          <w:iCs/>
          <w:sz w:val="30"/>
          <w:szCs w:val="30"/>
        </w:rPr>
        <w:t>7,119.6</w:t>
      </w:r>
      <w:r w:rsidR="00060CB6" w:rsidRPr="00D35199">
        <w:rPr>
          <w:i/>
          <w:iCs/>
          <w:sz w:val="30"/>
          <w:szCs w:val="30"/>
        </w:rPr>
        <w:t xml:space="preserve"> </w:t>
      </w:r>
      <w:r w:rsidRPr="00D35199">
        <w:rPr>
          <w:rFonts w:hint="cs"/>
          <w:i/>
          <w:iCs/>
          <w:sz w:val="30"/>
          <w:szCs w:val="30"/>
          <w:cs/>
        </w:rPr>
        <w:t>ล้านบา</w:t>
      </w:r>
      <w:r w:rsidR="00930B3D" w:rsidRPr="00D35199">
        <w:rPr>
          <w:rFonts w:hint="cs"/>
          <w:i/>
          <w:iCs/>
          <w:sz w:val="30"/>
          <w:szCs w:val="30"/>
          <w:cs/>
        </w:rPr>
        <w:t>ท</w:t>
      </w:r>
      <w:r w:rsidR="004E4DC3" w:rsidRPr="00D35199">
        <w:rPr>
          <w:i/>
          <w:iCs/>
          <w:sz w:val="30"/>
          <w:szCs w:val="30"/>
        </w:rPr>
        <w:t>)</w:t>
      </w:r>
    </w:p>
    <w:p w14:paraId="6D88D35F" w14:textId="77777777" w:rsidR="009A4E26" w:rsidRPr="005C2D3F" w:rsidRDefault="009A4E26" w:rsidP="004003E5">
      <w:pPr>
        <w:spacing w:line="240" w:lineRule="auto"/>
        <w:ind w:right="-90"/>
        <w:jc w:val="thaiDistribute"/>
        <w:rPr>
          <w:sz w:val="30"/>
          <w:szCs w:val="30"/>
        </w:rPr>
      </w:pPr>
    </w:p>
    <w:tbl>
      <w:tblPr>
        <w:tblW w:w="15594" w:type="dxa"/>
        <w:tblLayout w:type="fixed"/>
        <w:tblLook w:val="01E0" w:firstRow="1" w:lastRow="1" w:firstColumn="1" w:lastColumn="1" w:noHBand="0" w:noVBand="0"/>
      </w:tblPr>
      <w:tblGrid>
        <w:gridCol w:w="2977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  <w:gridCol w:w="236"/>
        <w:gridCol w:w="1040"/>
        <w:gridCol w:w="236"/>
        <w:gridCol w:w="34"/>
        <w:gridCol w:w="1148"/>
        <w:gridCol w:w="284"/>
        <w:gridCol w:w="850"/>
        <w:gridCol w:w="68"/>
        <w:gridCol w:w="216"/>
        <w:gridCol w:w="24"/>
        <w:gridCol w:w="1188"/>
        <w:gridCol w:w="50"/>
        <w:gridCol w:w="220"/>
        <w:gridCol w:w="36"/>
        <w:gridCol w:w="892"/>
      </w:tblGrid>
      <w:tr w:rsidR="001A2F34" w:rsidRPr="00AE4210" w14:paraId="4035E01F" w14:textId="77777777" w:rsidTr="006E62D1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33E2F02D" w14:textId="77777777" w:rsidR="001A2F34" w:rsidRPr="00AE4210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424BEE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5" w:type="dxa"/>
            <w:gridSpan w:val="23"/>
          </w:tcPr>
          <w:p w14:paraId="30BC3B2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2F34" w:rsidRPr="00AE4210" w14:paraId="76793F55" w14:textId="77777777" w:rsidTr="006E62D1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6DE3CB64" w14:textId="77777777" w:rsidR="001A2F34" w:rsidRPr="00AE4210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6FEBC2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584211F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8F761A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4" w:type="dxa"/>
          </w:tcPr>
          <w:p w14:paraId="056A10C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1122BE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12A6088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1C61CAC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3" w:type="dxa"/>
            <w:shd w:val="clear" w:color="auto" w:fill="auto"/>
          </w:tcPr>
          <w:p w14:paraId="7846AF19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AB85043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EBEFB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556E22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12E698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5C94245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84" w:type="dxa"/>
            <w:shd w:val="clear" w:color="auto" w:fill="auto"/>
          </w:tcPr>
          <w:p w14:paraId="3A42B01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B6B1D3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74C3778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1F8DFCB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AE497C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045F29C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AE4210" w14:paraId="7D38308A" w14:textId="77777777" w:rsidTr="006E62D1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247F98F7" w14:textId="77777777" w:rsidR="001A2F34" w:rsidRPr="00AE4210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E1C039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3C272C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5B900BF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4" w:type="dxa"/>
          </w:tcPr>
          <w:p w14:paraId="555E86C9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665C05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8906BA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77D9E6F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3" w:type="dxa"/>
            <w:shd w:val="clear" w:color="auto" w:fill="auto"/>
          </w:tcPr>
          <w:p w14:paraId="3933E2D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69215C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</w:tcPr>
          <w:p w14:paraId="7D59DAD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B2E483E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966B6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5AA267F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84" w:type="dxa"/>
            <w:shd w:val="clear" w:color="auto" w:fill="auto"/>
          </w:tcPr>
          <w:p w14:paraId="237C498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21C7F4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A4AAC9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2DCBFDE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D7CFE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3505E23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2F34" w:rsidRPr="00AE4210" w14:paraId="479E5166" w14:textId="77777777" w:rsidTr="006E62D1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6FAB1770" w14:textId="77777777" w:rsidR="001A2F34" w:rsidRPr="00AE4210" w:rsidRDefault="001A2F34" w:rsidP="006F021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1AF26E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ท</w:t>
            </w:r>
            <w:r w:rsidRPr="00AE4210">
              <w:rPr>
                <w:rFonts w:hint="cs"/>
                <w:sz w:val="22"/>
                <w:szCs w:val="22"/>
                <w:cs/>
              </w:rPr>
              <w:t>ี่ดิน</w:t>
            </w:r>
          </w:p>
        </w:tc>
        <w:tc>
          <w:tcPr>
            <w:tcW w:w="284" w:type="dxa"/>
            <w:shd w:val="clear" w:color="auto" w:fill="auto"/>
          </w:tcPr>
          <w:p w14:paraId="0773AE68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BF67A6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4" w:type="dxa"/>
          </w:tcPr>
          <w:p w14:paraId="39C2010E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AF4EE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83" w:type="dxa"/>
            <w:shd w:val="clear" w:color="auto" w:fill="auto"/>
          </w:tcPr>
          <w:p w14:paraId="7A71CA9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A757C7C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83" w:type="dxa"/>
            <w:shd w:val="clear" w:color="auto" w:fill="auto"/>
          </w:tcPr>
          <w:p w14:paraId="08359078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F402F8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122A07C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8739E5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668D919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60166973" w14:textId="77777777" w:rsidR="001A2F34" w:rsidRPr="006E62D1" w:rsidRDefault="001A2F34" w:rsidP="006F0214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84" w:type="dxa"/>
            <w:shd w:val="clear" w:color="auto" w:fill="auto"/>
          </w:tcPr>
          <w:p w14:paraId="56D851B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3C2E93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77A9F4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263C4F2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4D95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1F02C07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รวม</w:t>
            </w:r>
          </w:p>
        </w:tc>
      </w:tr>
      <w:tr w:rsidR="001A2F34" w:rsidRPr="00AE4210" w14:paraId="31D01446" w14:textId="77777777" w:rsidTr="006E62D1">
        <w:trPr>
          <w:trHeight w:val="200"/>
          <w:tblHeader/>
        </w:trPr>
        <w:tc>
          <w:tcPr>
            <w:tcW w:w="2977" w:type="dxa"/>
            <w:shd w:val="clear" w:color="auto" w:fill="auto"/>
            <w:vAlign w:val="bottom"/>
          </w:tcPr>
          <w:p w14:paraId="1FA58A6D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CBC3F4E" w14:textId="77777777" w:rsidR="001A2F34" w:rsidRPr="00AE4210" w:rsidRDefault="001A2F34" w:rsidP="006F0214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25" w:type="dxa"/>
            <w:gridSpan w:val="23"/>
            <w:vAlign w:val="bottom"/>
          </w:tcPr>
          <w:p w14:paraId="4CD566A8" w14:textId="77777777" w:rsidR="001A2F34" w:rsidRPr="00AE4210" w:rsidRDefault="001A2F34" w:rsidP="00AE4210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</w:rPr>
            </w:pPr>
            <w:r w:rsidRPr="00AE421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A2F34" w:rsidRPr="00AE4210" w14:paraId="4461D3F8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6A681B9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CB43D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F65A5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1F456CE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14:paraId="55B2F447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220A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BBB734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702E7D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B46121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F0229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02AA33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5482F0F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225B1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6DACEFEF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7D8EC0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51DA1704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6B1E84B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229580A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236CD2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5512916D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</w:tr>
      <w:tr w:rsidR="001A2F34" w:rsidRPr="00AE4210" w14:paraId="22E8F5D5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80DB4F8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AE4210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sz w:val="22"/>
                <w:szCs w:val="22"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E4932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859,401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EEA2E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CEB4571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58D3C043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3BDB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2,252,769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127E49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8377B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 xml:space="preserve">   239,128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9435A5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DABB27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6,463,051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ABA8E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0E3CF4D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382,043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47E3C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01BBA5A8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521,078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CEDA0D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188FEB29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 xml:space="preserve"> 47,840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43D447B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79128E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 xml:space="preserve">    1,028,482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C98C54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7195BF0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11,793,792</w:t>
            </w:r>
          </w:p>
        </w:tc>
      </w:tr>
      <w:tr w:rsidR="001A2F34" w:rsidRPr="00AE4210" w14:paraId="69618271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E2BB8BB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5ABB4B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128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E637633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18BA3C00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C8BB1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7C7E9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AD21D7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2,745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81A09" w14:textId="77777777" w:rsidR="001A2F34" w:rsidRPr="00AE4210" w:rsidRDefault="001A2F34" w:rsidP="006F0214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0B9873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22,041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42AB3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46F455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25,168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62E2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1963146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23,525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ED149C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73C77C5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38,758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5CB84E6" w14:textId="77777777" w:rsidR="001A2F34" w:rsidRPr="00AE4210" w:rsidRDefault="001A2F34" w:rsidP="006F0214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B65E91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834,790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56D9E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right="-142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4F29597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947,517</w:t>
            </w:r>
          </w:p>
        </w:tc>
      </w:tr>
      <w:tr w:rsidR="001A2F34" w:rsidRPr="00AE4210" w14:paraId="4F95B5EC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CD618EB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86D07B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F8C1BE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42D85A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 xml:space="preserve">231,808 </w:t>
            </w:r>
          </w:p>
        </w:tc>
        <w:tc>
          <w:tcPr>
            <w:tcW w:w="284" w:type="dxa"/>
          </w:tcPr>
          <w:p w14:paraId="516DBD7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0AA851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(9,722)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E811B5" w14:textId="77777777" w:rsidR="001A2F34" w:rsidRPr="00AE4210" w:rsidRDefault="001A2F34" w:rsidP="006F0214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FBFDF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391,407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4B6CFD" w14:textId="77777777" w:rsidR="001A2F34" w:rsidRPr="00AE4210" w:rsidRDefault="001A2F34" w:rsidP="006F0214">
            <w:pPr>
              <w:tabs>
                <w:tab w:val="decimal" w:pos="445"/>
                <w:tab w:val="decimal" w:pos="792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A0E17A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(79,690)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6EEAB" w14:textId="77777777" w:rsidR="001A2F34" w:rsidRPr="00AE4210" w:rsidRDefault="001A2F34" w:rsidP="006F0214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A2EFECD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1A86F" w14:textId="77777777" w:rsidR="001A2F34" w:rsidRPr="00AE4210" w:rsidRDefault="001A2F34" w:rsidP="006F0214">
            <w:pPr>
              <w:tabs>
                <w:tab w:val="decimal" w:pos="445"/>
                <w:tab w:val="decimal" w:pos="79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CD77960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189,632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58238E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D58C397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(27,837)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154833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3AF5DA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(695,595)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F6855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E66FA1A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1A2F34" w:rsidRPr="00AE4210" w14:paraId="51E7C058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D710FF4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C8BA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8A4D2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BFADBD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7578DED5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993E8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(92,859)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7BEEF1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A6E38" w14:textId="77777777" w:rsidR="001A2F34" w:rsidRPr="00AE4210" w:rsidRDefault="001A2F34" w:rsidP="00380627">
            <w:pPr>
              <w:spacing w:line="240" w:lineRule="auto"/>
              <w:ind w:left="-108" w:right="-5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B3059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9D130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(53,610)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AF0C9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1A65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(119,256)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58A8E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38B7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(84,624)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970C3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7D017" w14:textId="77777777" w:rsidR="001A2F34" w:rsidRPr="00AE4210" w:rsidRDefault="001A2F34" w:rsidP="006F0214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F66E7BB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E7EC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 xml:space="preserve">(179) 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D20D4B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D7CF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(350,808)</w:t>
            </w:r>
          </w:p>
        </w:tc>
      </w:tr>
      <w:tr w:rsidR="001A2F34" w:rsidRPr="00AE4210" w14:paraId="5A3C229E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2CAC6E3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31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E4210">
              <w:rPr>
                <w:b/>
                <w:bCs/>
                <w:sz w:val="22"/>
                <w:szCs w:val="22"/>
              </w:rPr>
              <w:t xml:space="preserve"> 2560 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และ 1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CCF4C" w14:textId="77777777" w:rsidR="001A2F34" w:rsidRPr="00AE4210" w:rsidRDefault="001A2F34" w:rsidP="006F0214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998D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F9917E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231,808</w:t>
            </w:r>
          </w:p>
        </w:tc>
        <w:tc>
          <w:tcPr>
            <w:tcW w:w="284" w:type="dxa"/>
          </w:tcPr>
          <w:p w14:paraId="3F3670F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98F6E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2,150,678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4575E1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C810C7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633,000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88C8A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7479B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6,351,792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DB3A1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90D4AC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287,952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B9245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F6714FE" w14:textId="77777777" w:rsidR="001A2F34" w:rsidRPr="006E62D1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6E62D1">
              <w:rPr>
                <w:b/>
                <w:bCs/>
                <w:sz w:val="22"/>
                <w:szCs w:val="22"/>
              </w:rPr>
              <w:t>649,611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9D2965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3849DF5C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40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 xml:space="preserve">58,761 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50A93D5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1D609D4" w14:textId="77777777" w:rsidR="001A2F34" w:rsidRPr="00AE4210" w:rsidRDefault="001A2F34" w:rsidP="006F0214">
            <w:pPr>
              <w:spacing w:line="240" w:lineRule="auto"/>
              <w:ind w:left="-201" w:right="-30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1,167,498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43CD61" w14:textId="77777777" w:rsidR="001A2F34" w:rsidRPr="00AE4210" w:rsidRDefault="001A2F34" w:rsidP="006F0214">
            <w:pPr>
              <w:spacing w:line="240" w:lineRule="auto"/>
              <w:ind w:left="-201" w:right="25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432AC108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12,390,501</w:t>
            </w:r>
          </w:p>
        </w:tc>
      </w:tr>
      <w:tr w:rsidR="001A2F34" w:rsidRPr="00AE4210" w14:paraId="514E040A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008E655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792A0B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4E8F55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7DD9795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1,472</w:t>
            </w:r>
          </w:p>
        </w:tc>
        <w:tc>
          <w:tcPr>
            <w:tcW w:w="284" w:type="dxa"/>
            <w:vAlign w:val="bottom"/>
          </w:tcPr>
          <w:p w14:paraId="4B0CFD0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54D85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FBEAFA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725833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10,961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AEA592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12B46D" w14:textId="77777777" w:rsidR="001A2F34" w:rsidRPr="00AE4210" w:rsidRDefault="001A2F34" w:rsidP="006F0214">
            <w:pPr>
              <w:tabs>
                <w:tab w:val="left" w:pos="176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45,360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059AA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E9CC513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1161D" w14:textId="77777777" w:rsidR="001A2F34" w:rsidRPr="00AE4210" w:rsidRDefault="001A2F34" w:rsidP="006F0214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6EFA1074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61,432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561BA5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46F32D4" w14:textId="77777777" w:rsidR="001A2F34" w:rsidRPr="00AE4210" w:rsidRDefault="001A2F34" w:rsidP="006F0214">
            <w:pPr>
              <w:tabs>
                <w:tab w:val="decimal" w:pos="7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34,669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8FDB71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86609E2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511,100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5E7BD" w14:textId="77777777" w:rsidR="001A2F34" w:rsidRPr="00AE4210" w:rsidRDefault="001A2F34" w:rsidP="006F0214">
            <w:pPr>
              <w:spacing w:line="240" w:lineRule="atLeast"/>
              <w:ind w:left="-108" w:right="-52"/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1AE7FFD3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673,228</w:t>
            </w:r>
          </w:p>
        </w:tc>
      </w:tr>
      <w:tr w:rsidR="001A2F34" w:rsidRPr="00AE4210" w14:paraId="6DC67D1C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8FDCAED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โอนจากสินค้าคงเหลือ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5EB10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A2598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2412025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277B02E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2A70F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3C9DE8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201" w:right="252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828F86" w14:textId="77777777" w:rsidR="001A2F34" w:rsidRPr="00AE4210" w:rsidRDefault="001A2F34" w:rsidP="003806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C8AAAD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201" w:right="252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485BA8" w14:textId="77777777" w:rsidR="001A2F34" w:rsidRPr="00AE4210" w:rsidRDefault="001A2F34" w:rsidP="006F0214">
            <w:pPr>
              <w:tabs>
                <w:tab w:val="left" w:pos="176"/>
              </w:tabs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0756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201" w:right="252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7B336C6" w14:textId="77777777" w:rsidR="001A2F34" w:rsidRPr="00AE4210" w:rsidRDefault="001A2F34" w:rsidP="006F0214">
            <w:pPr>
              <w:tabs>
                <w:tab w:val="left" w:pos="176"/>
              </w:tabs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91D2E" w14:textId="77777777" w:rsidR="001A2F34" w:rsidRPr="00AE4210" w:rsidRDefault="001A2F34" w:rsidP="006F0214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CF1199F" w14:textId="77777777" w:rsidR="001A2F34" w:rsidRPr="00AE4210" w:rsidRDefault="001A2F34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0AD2D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left="-201" w:right="252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65B0449A" w14:textId="77777777" w:rsidR="001A2F34" w:rsidRPr="00AE4210" w:rsidRDefault="001A2F34" w:rsidP="006F0214">
            <w:pPr>
              <w:tabs>
                <w:tab w:val="decimal" w:pos="742"/>
              </w:tabs>
              <w:spacing w:line="240" w:lineRule="auto"/>
              <w:ind w:left="-201" w:right="252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644BD0F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615BE9F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1,227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3E88E5" w14:textId="77777777" w:rsidR="001A2F34" w:rsidRPr="00AE4210" w:rsidRDefault="001A2F34" w:rsidP="006F0214">
            <w:pPr>
              <w:spacing w:line="240" w:lineRule="atLeast"/>
              <w:ind w:left="-108" w:right="-52"/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9167654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1,227</w:t>
            </w:r>
          </w:p>
        </w:tc>
      </w:tr>
      <w:tr w:rsidR="001A2F34" w:rsidRPr="00AE4210" w14:paraId="77E23845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2BA7A1A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B3D0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91A3B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3437449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2,970</w:t>
            </w:r>
          </w:p>
        </w:tc>
        <w:tc>
          <w:tcPr>
            <w:tcW w:w="284" w:type="dxa"/>
          </w:tcPr>
          <w:p w14:paraId="6DD0DA33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4FD3E3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371,347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805A99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205CBB" w14:textId="607CC966" w:rsidR="001A2F34" w:rsidRPr="00AE4210" w:rsidRDefault="00DF1A3F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385,756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9215CE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B61C0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811,893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1CD9B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F9786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C804C" w14:textId="77777777" w:rsidR="001A2F34" w:rsidRPr="00AE4210" w:rsidRDefault="001A2F34" w:rsidP="006F0214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222DA00" w14:textId="2E225575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77,6</w:t>
            </w:r>
            <w:r w:rsidR="00DF1A3F">
              <w:rPr>
                <w:sz w:val="22"/>
                <w:szCs w:val="22"/>
              </w:rPr>
              <w:t>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1F0B7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14C7797" w14:textId="77777777" w:rsidR="001A2F34" w:rsidRPr="00AE4210" w:rsidRDefault="001A2F34" w:rsidP="006F0214">
            <w:pPr>
              <w:tabs>
                <w:tab w:val="decimal" w:pos="742"/>
              </w:tabs>
              <w:spacing w:line="240" w:lineRule="auto"/>
              <w:ind w:left="-108" w:right="-182"/>
              <w:jc w:val="both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(28,278)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D94D744" w14:textId="77777777" w:rsidR="001A2F34" w:rsidRPr="00AE4210" w:rsidRDefault="001A2F34" w:rsidP="006F0214">
            <w:pPr>
              <w:tabs>
                <w:tab w:val="decimal" w:pos="252"/>
                <w:tab w:val="decimal" w:pos="972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130578" w14:textId="421A43A8" w:rsidR="001A2F34" w:rsidRPr="00AE4210" w:rsidRDefault="001A2F34" w:rsidP="00DF1A3F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</w:t>
            </w:r>
            <w:r w:rsidR="00DF1A3F">
              <w:rPr>
                <w:sz w:val="22"/>
                <w:szCs w:val="22"/>
              </w:rPr>
              <w:t>621,385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C5CE85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65909CF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1A2F34" w:rsidRPr="00AE4210" w14:paraId="65468849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C95A408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C28F36" w14:textId="77777777" w:rsidR="001A2F34" w:rsidRPr="00AE4210" w:rsidRDefault="001A2F34" w:rsidP="00380627">
            <w:pPr>
              <w:spacing w:line="240" w:lineRule="auto"/>
              <w:ind w:left="-108" w:right="-45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(475,636)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FCEF5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775FB6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743B47E1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41874A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(13,219)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EFE1CB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B626A0" w14:textId="77777777" w:rsidR="001A2F34" w:rsidRPr="00AE4210" w:rsidRDefault="001A2F34" w:rsidP="00380627">
            <w:pPr>
              <w:spacing w:line="240" w:lineRule="auto"/>
              <w:ind w:left="-108" w:right="-5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(2,400)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4A7F6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DC480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52A0F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3EB6DA5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A37DE" w14:textId="77777777" w:rsidR="001A2F34" w:rsidRPr="00AE4210" w:rsidRDefault="001A2F34" w:rsidP="006F0214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39E3331" w14:textId="77777777" w:rsidR="001A2F34" w:rsidRPr="00AE4210" w:rsidRDefault="001A2F34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1E95BA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3B62B98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573D897" w14:textId="77777777" w:rsidR="001A2F34" w:rsidRPr="00AE4210" w:rsidRDefault="001A2F34" w:rsidP="006F0214">
            <w:pPr>
              <w:tabs>
                <w:tab w:val="decimal" w:pos="252"/>
                <w:tab w:val="decimal" w:pos="972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48F850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6AFEA4" w14:textId="77777777" w:rsidR="001A2F34" w:rsidRPr="00AE4210" w:rsidRDefault="001A2F34" w:rsidP="006F0214">
            <w:pPr>
              <w:tabs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5DB78A6E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(491,255)</w:t>
            </w:r>
          </w:p>
        </w:tc>
      </w:tr>
      <w:tr w:rsidR="001A2F34" w:rsidRPr="00AE4210" w14:paraId="73BA0880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DE73FB2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6E14" w14:textId="77777777" w:rsidR="001A2F34" w:rsidRPr="00AE4210" w:rsidRDefault="001A2F34" w:rsidP="00380627">
            <w:pPr>
              <w:spacing w:line="240" w:lineRule="auto"/>
              <w:ind w:left="-108" w:right="-45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(2,650)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22A3A5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ECDB7D" w14:textId="77777777" w:rsidR="001A2F34" w:rsidRPr="00AE4210" w:rsidRDefault="001A2F34" w:rsidP="00380627">
            <w:pPr>
              <w:spacing w:line="240" w:lineRule="auto"/>
              <w:ind w:left="-108" w:right="-5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(10)</w:t>
            </w:r>
          </w:p>
        </w:tc>
        <w:tc>
          <w:tcPr>
            <w:tcW w:w="284" w:type="dxa"/>
            <w:vAlign w:val="bottom"/>
          </w:tcPr>
          <w:p w14:paraId="04AD2F7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3A987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(1,934)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8B4EB9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7EF4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82EF4D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3085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(958,257)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9319A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A384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(126,337)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DFADA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D3850" w14:textId="77777777" w:rsidR="001A2F34" w:rsidRPr="00AE4210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(39,662)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63AF6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0F0C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F7183B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EEA2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(18,552)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8D6696" w14:textId="77777777" w:rsidR="001A2F34" w:rsidRPr="00AE4210" w:rsidRDefault="001A2F34" w:rsidP="006F0214">
            <w:pPr>
              <w:tabs>
                <w:tab w:val="decimal" w:pos="445"/>
                <w:tab w:val="decimal" w:pos="1094"/>
              </w:tabs>
              <w:spacing w:line="240" w:lineRule="atLeast"/>
              <w:ind w:right="-14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56900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(1,147,402)</w:t>
            </w:r>
          </w:p>
        </w:tc>
      </w:tr>
      <w:tr w:rsidR="001A2F34" w:rsidRPr="00AE4210" w14:paraId="36438234" w14:textId="77777777" w:rsidTr="006E62D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2E51F18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31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E4210">
              <w:rPr>
                <w:b/>
                <w:bCs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BAA7" w14:textId="77777777" w:rsidR="001A2F34" w:rsidRPr="00AE4210" w:rsidRDefault="001A2F34" w:rsidP="006F021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9377D4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8CDDE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236,240</w:t>
            </w:r>
          </w:p>
        </w:tc>
        <w:tc>
          <w:tcPr>
            <w:tcW w:w="284" w:type="dxa"/>
          </w:tcPr>
          <w:p w14:paraId="63AE8CE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1A51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2,508,032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3B746F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EAC74" w14:textId="3280A750" w:rsidR="001A2F34" w:rsidRPr="00AE4210" w:rsidRDefault="00DF1A3F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1,027,31</w:t>
            </w:r>
            <w:r w:rsidR="003152E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AA7B9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25E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6,250,788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88DAD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FFDE3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168,689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BD7B6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F50AF" w14:textId="6F7D3127" w:rsidR="001A2F34" w:rsidRPr="006E62D1" w:rsidRDefault="001A2F34" w:rsidP="006E62D1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6E62D1">
              <w:rPr>
                <w:b/>
                <w:bCs/>
                <w:sz w:val="22"/>
                <w:szCs w:val="22"/>
              </w:rPr>
              <w:t>749,0</w:t>
            </w:r>
            <w:r w:rsidR="00DF1A3F" w:rsidRPr="006E62D1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37352C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FAC87" w14:textId="77777777" w:rsidR="001A2F34" w:rsidRPr="00AE4210" w:rsidRDefault="001A2F34" w:rsidP="006F0214">
            <w:pPr>
              <w:tabs>
                <w:tab w:val="decimal" w:pos="74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65,152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38AA530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FCB9" w14:textId="62F27173" w:rsidR="001A2F34" w:rsidRPr="00AE4210" w:rsidRDefault="00DF1A3F" w:rsidP="006F0214">
            <w:pPr>
              <w:spacing w:line="240" w:lineRule="auto"/>
              <w:ind w:left="-201" w:right="-3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39,888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BF40B0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186F7" w14:textId="77777777" w:rsidR="001A2F34" w:rsidRPr="00AE4210" w:rsidRDefault="001A2F34" w:rsidP="006F0214">
            <w:pPr>
              <w:spacing w:line="240" w:lineRule="auto"/>
              <w:ind w:left="-108" w:right="-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11,426,299</w:t>
            </w:r>
          </w:p>
        </w:tc>
      </w:tr>
      <w:tr w:rsidR="001A2F34" w:rsidRPr="00AE4210" w14:paraId="164BCC5B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56E6E1E0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4382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9BDC1A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57D5D8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49B397CF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3BFF6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77F917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AE16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726DD0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AD04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592DDF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9F6D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8DE327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01EBE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B8351F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DA8E6D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596ACDC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6CC8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C40DF9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8D0B7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4E241F19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74EB8AA9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3359C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08D03C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29619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1390D45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2FC1B6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27395C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D05AE2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B6F7D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30CAA6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DB4402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FCCC463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96E4A0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00CDC617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350C69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B2A10DC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7D5788D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37E8EA5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33061D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357E6CE3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7F02E703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5AC9EBBB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65431F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CCBC1A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B5901FE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0AE513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6F03C0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EFA2E2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489E01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E26766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A5A87E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3DCE1A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F189D99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2F4D7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5579221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8DD468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B1A5A25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D01186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1214E4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B830C4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5333A30C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54DABD43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2D654E42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7810A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245007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1F0990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68BEBE3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951DB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A13951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209172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78A505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5F8C27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909E1E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0EB899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CC74F1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02AEED3D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FECAB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2B715BE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4C9FEA6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3AC852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23DD75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0F3D261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515945" w:rsidRPr="00AE4210" w14:paraId="36E4E709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2B88986E" w14:textId="77777777" w:rsidR="00515945" w:rsidRPr="00AE4210" w:rsidRDefault="00515945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4C7513" w14:textId="77777777" w:rsidR="00515945" w:rsidRPr="00AE4210" w:rsidRDefault="00515945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342DD3" w14:textId="77777777" w:rsidR="00515945" w:rsidRPr="00AE4210" w:rsidRDefault="00515945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CEBBE9" w14:textId="77777777" w:rsidR="00515945" w:rsidRPr="00AE4210" w:rsidRDefault="00515945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5C0BC5B1" w14:textId="77777777" w:rsidR="00515945" w:rsidRPr="00AE4210" w:rsidRDefault="00515945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ABEE71" w14:textId="77777777" w:rsidR="00515945" w:rsidRPr="00AE4210" w:rsidRDefault="00515945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74868" w14:textId="77777777" w:rsidR="00515945" w:rsidRPr="00AE4210" w:rsidRDefault="00515945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D19214" w14:textId="77777777" w:rsidR="00515945" w:rsidRPr="00AE4210" w:rsidRDefault="00515945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DDCA02" w14:textId="77777777" w:rsidR="00515945" w:rsidRPr="00AE4210" w:rsidRDefault="00515945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9B5FCD" w14:textId="77777777" w:rsidR="00515945" w:rsidRPr="00AE4210" w:rsidRDefault="00515945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B73AB4" w14:textId="77777777" w:rsidR="00515945" w:rsidRPr="00AE4210" w:rsidRDefault="00515945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353CF5A" w14:textId="77777777" w:rsidR="00515945" w:rsidRPr="00AE4210" w:rsidRDefault="00515945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67FDE" w14:textId="77777777" w:rsidR="00515945" w:rsidRPr="00AE4210" w:rsidRDefault="00515945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8A44F21" w14:textId="77777777" w:rsidR="00515945" w:rsidRPr="00AE4210" w:rsidRDefault="00515945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7C528B" w14:textId="77777777" w:rsidR="00515945" w:rsidRPr="00AE4210" w:rsidRDefault="00515945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677891F" w14:textId="77777777" w:rsidR="00515945" w:rsidRPr="00AE4210" w:rsidRDefault="00515945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2D43005" w14:textId="77777777" w:rsidR="00515945" w:rsidRPr="00AE4210" w:rsidRDefault="00515945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1430DC7" w14:textId="77777777" w:rsidR="00515945" w:rsidRPr="00AE4210" w:rsidRDefault="00515945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745C96" w14:textId="77777777" w:rsidR="00515945" w:rsidRPr="00AE4210" w:rsidRDefault="00515945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2F10E9C5" w14:textId="77777777" w:rsidR="00515945" w:rsidRPr="00AE4210" w:rsidRDefault="00515945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6B1911A4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669B8E13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A66DD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D052AE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00B003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576D0B8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60FD5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E483CB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A0E6A0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BC66D6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C1E9FE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3AB5B3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7597AC2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C71926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71CBB3F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481DB4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DA8569D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E0F7ECE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3808067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CAA18C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4FA43F31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37E486CF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3BC6AE6C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1E4A2A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50FFA6F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107519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50D2ACF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42F4D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B6FBBF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E4B7F6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722F96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985174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99F50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0E1A78A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E52D0E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1FE3658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77BA04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C280298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5F86493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5372FB3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2DA6C5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4F6384A5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695D6443" w14:textId="77777777" w:rsidTr="006E62D1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55148279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DE3C8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C55923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F9A03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4A83DAE8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71E566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7A6235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165129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347DCB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CA9DCE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49F22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29B724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3A71B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F0EBE80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AF32E7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340B23E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402C4C7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43A802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914AE4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67F2D189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2447CEB7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C42F8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Pr="00AE421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1FBC3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242F40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561B2" w14:textId="77777777" w:rsidR="001A2F34" w:rsidRPr="00AE4210" w:rsidRDefault="001A2F34" w:rsidP="006F0214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3F1D364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76231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EDAD9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EAA00" w14:textId="77777777" w:rsidR="001A2F34" w:rsidRPr="00AE4210" w:rsidRDefault="001A2F34" w:rsidP="006F0214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C7C72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EEEF8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2537F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9F9D7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28A9E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C9D40" w14:textId="77777777" w:rsidR="001A2F34" w:rsidRPr="00AE4210" w:rsidRDefault="001A2F34" w:rsidP="006F0214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96F87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B184843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9115A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B6975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499D72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A067D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094CD5BE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20C22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 xml:space="preserve">ณ วันที่ </w:t>
            </w:r>
            <w:r w:rsidRPr="00AE4210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sz w:val="22"/>
                <w:szCs w:val="22"/>
              </w:rPr>
              <w:t>2560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28636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279FB0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FED2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E5987B9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8A88A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1,179,544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671ED" w14:textId="77777777" w:rsidR="001A2F34" w:rsidRPr="00AE4210" w:rsidRDefault="001A2F34" w:rsidP="006F0214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D68FD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72,505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18E38" w14:textId="77777777" w:rsidR="001A2F34" w:rsidRPr="00AE4210" w:rsidRDefault="001A2F34" w:rsidP="006F0214">
            <w:pPr>
              <w:tabs>
                <w:tab w:val="decimal" w:pos="461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9F229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5,782,187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BAD17" w14:textId="77777777" w:rsidR="001A2F34" w:rsidRPr="00AE4210" w:rsidRDefault="001A2F34" w:rsidP="006F0214">
            <w:pPr>
              <w:tabs>
                <w:tab w:val="decimal" w:pos="461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C2CEA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270,759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DEFB" w14:textId="77777777" w:rsidR="001A2F34" w:rsidRPr="00AE4210" w:rsidRDefault="001A2F34" w:rsidP="006F0214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E1215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424,072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893BD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8608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CBF1D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C96BA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18,562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2F1337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12749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7,747,629</w:t>
            </w:r>
          </w:p>
        </w:tc>
      </w:tr>
      <w:tr w:rsidR="001A2F34" w:rsidRPr="00AE4210" w14:paraId="69F268C9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092AB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79041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65B0D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D9D17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7,573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5C060A9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8FD0E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92,372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0A468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FE499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45,001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1C05A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D144A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284,761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01B53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4FAB8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41,270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34E31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B967A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57,596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896B7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AE6DC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773D7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3EAD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58EAE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F68C1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528,573</w:t>
            </w:r>
          </w:p>
        </w:tc>
      </w:tr>
      <w:tr w:rsidR="001A2F34" w:rsidRPr="00AE4210" w14:paraId="4D0FF011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ADB77" w14:textId="2E02847A" w:rsidR="001A2F34" w:rsidRPr="00AE4210" w:rsidRDefault="004837CF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(กลับรายการ) </w:t>
            </w:r>
            <w:r w:rsidR="001A2F34" w:rsidRPr="00AE4210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B212B0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683B51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71450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1631CB3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0DE7C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4249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DBEFB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4672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5C69E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10,748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15C83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6E18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622D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43CAF4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(155)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DD099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8753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A882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B6D06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690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26B4D" w14:textId="77777777" w:rsidR="001A2F34" w:rsidRPr="00AE4210" w:rsidRDefault="001A2F34" w:rsidP="006F0214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B4702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11,283</w:t>
            </w:r>
          </w:p>
        </w:tc>
      </w:tr>
      <w:tr w:rsidR="001A2F34" w:rsidRPr="00AE4210" w14:paraId="0D71ABD0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99BEE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FFEE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C2F773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BE99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72,318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25C440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9BC86" w14:textId="77777777" w:rsidR="001A2F34" w:rsidRPr="00AE4210" w:rsidRDefault="001A2F34" w:rsidP="006F0214">
            <w:pPr>
              <w:spacing w:line="240" w:lineRule="auto"/>
              <w:ind w:left="-108" w:right="-49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(158,704)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22936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3CFDD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87,176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A238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2E95B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(79,517)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F420A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56EBF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66B8E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8FC15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78,730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B6EC5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55DCC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C39F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8B74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C3D5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A19E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1A2F34" w:rsidRPr="00AE4210" w14:paraId="333A0E20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8F0D9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9CAE1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ACE97F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A8DE1C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35DA9EB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C7CBB" w14:textId="77777777" w:rsidR="001A2F34" w:rsidRPr="00AE4210" w:rsidRDefault="001A2F34" w:rsidP="006F0214">
            <w:pPr>
              <w:spacing w:line="240" w:lineRule="auto"/>
              <w:ind w:left="-108" w:right="-49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(49,791)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9DC09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5B37C2" w14:textId="77777777" w:rsidR="001A2F34" w:rsidRPr="00AE4210" w:rsidRDefault="001A2F34" w:rsidP="006F0214">
            <w:pPr>
              <w:spacing w:line="240" w:lineRule="auto"/>
              <w:ind w:left="-108" w:right="-49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6FC4C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B9BBF6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(53,609)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CA9BA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82AD9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(111,450)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09E6C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DA7C0A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(83,446)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54734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958E1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3720C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EB2D0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BF46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4C2BD4" w14:textId="77777777" w:rsidR="001A2F34" w:rsidRPr="00AE4210" w:rsidRDefault="001A2F34" w:rsidP="006F02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(298,316)</w:t>
            </w:r>
          </w:p>
        </w:tc>
      </w:tr>
      <w:tr w:rsidR="001A2F34" w:rsidRPr="00AE4210" w14:paraId="11B0B4D9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CBE9C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210">
              <w:rPr>
                <w:b/>
                <w:bCs/>
                <w:sz w:val="22"/>
                <w:szCs w:val="22"/>
              </w:rPr>
              <w:t xml:space="preserve">2560 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69507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140F7B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6C0572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79,891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F19915A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E9E03E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1,063,421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C8D5B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D7A5F0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204,662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5C5C6" w14:textId="77777777" w:rsidR="001A2F34" w:rsidRPr="00AE4210" w:rsidRDefault="001A2F34" w:rsidP="006F0214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111BF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5,944,570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2BDE7" w14:textId="77777777" w:rsidR="001A2F34" w:rsidRPr="00AE4210" w:rsidRDefault="001A2F34" w:rsidP="006F0214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8C27E1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200,576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297DD" w14:textId="77777777" w:rsidR="001A2F34" w:rsidRPr="00AE4210" w:rsidRDefault="001A2F34" w:rsidP="006F0214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8CACF" w14:textId="77777777" w:rsidR="001A2F34" w:rsidRPr="00C8553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85530">
              <w:rPr>
                <w:b/>
                <w:bCs/>
                <w:sz w:val="22"/>
                <w:szCs w:val="22"/>
              </w:rPr>
              <w:t>476,797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932A7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tLeast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9072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94B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D29F0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19,252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EC6E2" w14:textId="77777777" w:rsidR="001A2F34" w:rsidRPr="00AE4210" w:rsidRDefault="001A2F34" w:rsidP="006F0214">
            <w:pPr>
              <w:spacing w:line="240" w:lineRule="atLeast"/>
              <w:ind w:right="-27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00BF1E" w14:textId="77777777" w:rsidR="001A2F34" w:rsidRPr="00AE4210" w:rsidRDefault="001A2F34" w:rsidP="006F0214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7,989,169</w:t>
            </w:r>
          </w:p>
        </w:tc>
      </w:tr>
      <w:tr w:rsidR="001A2F34" w:rsidRPr="00AE4210" w14:paraId="3520DDDE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43169F3B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76F5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A6BBA3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9390D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11,761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A8E8396" w14:textId="77777777" w:rsidR="001A2F34" w:rsidRPr="00AE4210" w:rsidRDefault="001A2F34" w:rsidP="006F0214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ADF7E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98,470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CC1FD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AB8E4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74,977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3BC39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8C14B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293,963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C2FAB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D694B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27,131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3D4899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6F412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69,895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E0BE3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AE9E5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BB55B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9429E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D8A13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70392" w14:textId="77777777" w:rsidR="001A2F34" w:rsidRPr="00AE4210" w:rsidRDefault="001A2F34" w:rsidP="006F0214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576,197</w:t>
            </w:r>
          </w:p>
        </w:tc>
      </w:tr>
      <w:tr w:rsidR="001A2F34" w:rsidRPr="00AE4210" w14:paraId="53BD8F14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48EC61CB" w14:textId="1712242D" w:rsidR="001A2F34" w:rsidRPr="00AE4210" w:rsidRDefault="004837CF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(กลับรายการ) </w:t>
            </w:r>
            <w:r w:rsidR="001A2F34" w:rsidRPr="00AE4210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081E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A34A75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419A2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55826B5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1B2D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4C6A7B7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CE781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A1968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D6094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(1,074)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EF7A3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F1B4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7592C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4E519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(196)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C5AA27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D6B3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7F187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9B750" w14:textId="77777777" w:rsidR="001A2F34" w:rsidRPr="00AE4210" w:rsidRDefault="001A2F34" w:rsidP="001204BC">
            <w:pPr>
              <w:spacing w:line="240" w:lineRule="auto"/>
              <w:ind w:right="-35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(19,252)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A47C9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0CE0D" w14:textId="77777777" w:rsidR="001A2F34" w:rsidRPr="00AE4210" w:rsidRDefault="001A2F34" w:rsidP="006F0214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(20,522)</w:t>
            </w:r>
          </w:p>
        </w:tc>
      </w:tr>
      <w:tr w:rsidR="001A2F34" w:rsidRPr="00AE4210" w14:paraId="61DC2B52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2A26E19C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9F45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1073B3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33A53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D5140A5" w14:textId="77777777" w:rsidR="001A2F34" w:rsidRPr="00AE4210" w:rsidRDefault="001A2F34" w:rsidP="006F0214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9D728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2FCB82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F19FD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4B7A2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58895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204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5A7F4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8FDB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AAA5B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1A2F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(204)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74E98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F0F0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0A2D1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2D78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371AB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C913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1A2F34" w:rsidRPr="00AE4210" w14:paraId="68D7B5F4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5676CD0B" w14:textId="77777777" w:rsidR="001A2F34" w:rsidRPr="00FC6318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4FA30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1EB917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F5CE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58CEB6E" w14:textId="77777777" w:rsidR="001A2F34" w:rsidRPr="00AE4210" w:rsidRDefault="001A2F34" w:rsidP="006F0214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0B40E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(12,702)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82F70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B7EC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(2,322)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C993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DFB8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70577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99281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62478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205FB" w14:textId="77777777" w:rsidR="001A2F34" w:rsidRPr="00AE4210" w:rsidRDefault="001A2F34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C47B8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8605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5E02C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5D2A7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EFBE8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29F58" w14:textId="77777777" w:rsidR="001A2F34" w:rsidRPr="00AE4210" w:rsidRDefault="001A2F34" w:rsidP="006F0214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(15,024)</w:t>
            </w:r>
          </w:p>
        </w:tc>
      </w:tr>
      <w:tr w:rsidR="001A2F34" w:rsidRPr="00AE4210" w14:paraId="082D3A13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366C3A51" w14:textId="77777777" w:rsidR="001A2F34" w:rsidRPr="00AE4210" w:rsidRDefault="001A2F34" w:rsidP="006F0214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0605BF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F1765C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A9353A" w14:textId="77777777" w:rsidR="001A2F34" w:rsidRPr="00AE4210" w:rsidRDefault="001A2F34" w:rsidP="006F0214">
            <w:pPr>
              <w:spacing w:line="240" w:lineRule="auto"/>
              <w:ind w:left="-108" w:right="-49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(10)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6BBE0C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66B33D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(1,935)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7260B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7B49A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4E3A9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E7E06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(951,243)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656D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E0D7BF" w14:textId="77777777" w:rsidR="001A2F34" w:rsidRPr="00AE4210" w:rsidRDefault="001A2F34" w:rsidP="006F0214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(104,867)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1895D" w14:textId="77777777" w:rsidR="001A2F34" w:rsidRPr="00AE4210" w:rsidRDefault="001A2F34" w:rsidP="006F0214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BF797E" w14:textId="77777777" w:rsidR="001A2F34" w:rsidRPr="00AE421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(37,869)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4C644" w14:textId="77777777" w:rsidR="001A2F34" w:rsidRPr="00AE4210" w:rsidRDefault="001A2F34" w:rsidP="006F0214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570356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27AB8D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ECE144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AD704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676F7F" w14:textId="77777777" w:rsidR="001A2F34" w:rsidRPr="00AE4210" w:rsidRDefault="001A2F34" w:rsidP="006F0214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(1,095,924)</w:t>
            </w:r>
          </w:p>
        </w:tc>
      </w:tr>
      <w:tr w:rsidR="001A2F34" w:rsidRPr="00AE4210" w14:paraId="0C8F7F5D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4A19A3B3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AE4210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21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9D7B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C5E24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659E4" w14:textId="77777777" w:rsidR="001A2F34" w:rsidRPr="00AE4210" w:rsidRDefault="001A2F34" w:rsidP="006F0214">
            <w:pPr>
              <w:spacing w:line="240" w:lineRule="auto"/>
              <w:ind w:left="-108" w:right="-533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91,642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9335E1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D5F2A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1,147,254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89AAF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30FE7" w14:textId="77777777" w:rsidR="001A2F34" w:rsidRPr="00AE4210" w:rsidRDefault="001A2F34" w:rsidP="006F0214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277,317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5F326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DD7AA" w14:textId="77777777" w:rsidR="001A2F34" w:rsidRPr="00AE4210" w:rsidRDefault="001A2F34" w:rsidP="006F0214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5,286,420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76CF3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B781A" w14:textId="77777777" w:rsidR="001A2F34" w:rsidRPr="00AE4210" w:rsidRDefault="001A2F34" w:rsidP="006F0214">
            <w:pPr>
              <w:tabs>
                <w:tab w:val="decimal" w:pos="84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122,840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B3E68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60820" w14:textId="77777777" w:rsidR="001A2F34" w:rsidRPr="00C85530" w:rsidRDefault="001A2F34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85530">
              <w:rPr>
                <w:b/>
                <w:bCs/>
                <w:sz w:val="22"/>
                <w:szCs w:val="22"/>
              </w:rPr>
              <w:t>508,423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2A67E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53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9F4C9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081A9" w14:textId="77777777" w:rsidR="001A2F34" w:rsidRPr="00AE4210" w:rsidRDefault="001A2F34" w:rsidP="006F0214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B048A" w14:textId="77777777" w:rsidR="001A2F34" w:rsidRPr="00AE4210" w:rsidRDefault="001A2F34" w:rsidP="006F0214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9FB4C" w14:textId="77777777" w:rsidR="001A2F34" w:rsidRPr="00AE4210" w:rsidRDefault="001A2F34" w:rsidP="006F0214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A724B" w14:textId="07760B84" w:rsidR="001A2F34" w:rsidRPr="00AE4210" w:rsidRDefault="001A2F34" w:rsidP="004A0742">
            <w:pPr>
              <w:tabs>
                <w:tab w:val="decimal" w:pos="252"/>
                <w:tab w:val="decimal" w:pos="500"/>
              </w:tabs>
              <w:spacing w:line="240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7,433,8</w:t>
            </w:r>
            <w:r w:rsidR="004A0742">
              <w:rPr>
                <w:b/>
                <w:bCs/>
                <w:sz w:val="22"/>
                <w:szCs w:val="22"/>
              </w:rPr>
              <w:t>96</w:t>
            </w:r>
          </w:p>
        </w:tc>
      </w:tr>
      <w:tr w:rsidR="001A2F34" w:rsidRPr="00AE4210" w14:paraId="0662621D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7815DDA3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E4A1A9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31ABC84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BEF1FD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F564F2E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284A22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103EC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F03B17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7D0B3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AE39B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927C1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A6DDC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6B36C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6DFC71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A5C76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39D370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714ED8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AA88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0511B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4461A3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02A63471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075AB959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E853165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16C4D40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1806A5FA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521A195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E4B47A5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39085664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FE6FED1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BCA4C27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AD83ECD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4EDEEA7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56E94EA3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F7AB87A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</w:tcBorders>
            <w:shd w:val="clear" w:color="auto" w:fill="auto"/>
            <w:vAlign w:val="bottom"/>
          </w:tcPr>
          <w:p w14:paraId="3204046D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5F2A96D9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FE9E715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B53122E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CED4ACC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5B5704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bottom"/>
          </w:tcPr>
          <w:p w14:paraId="3926054D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721368C4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3D3681E2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F2182BC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73A149A6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D93601E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9DB0748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12B351B1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0451A26F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4AD13977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57966C76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0CBC9B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506BCC2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4E8456A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5FD78B8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</w:tcBorders>
            <w:shd w:val="clear" w:color="auto" w:fill="auto"/>
            <w:vAlign w:val="bottom"/>
          </w:tcPr>
          <w:p w14:paraId="280D1731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193F7F4E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4039845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8F56D1B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A6756B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9765CE7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bottom"/>
          </w:tcPr>
          <w:p w14:paraId="4CD7137C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1878BC59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6DA7168B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E18CFB4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58E4F3F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26F76A9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92812E0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1690147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7462DBD4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F984875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60206E78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573AD3C0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6DA44A5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7E8823E3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7D5B346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</w:tcBorders>
            <w:shd w:val="clear" w:color="auto" w:fill="auto"/>
            <w:vAlign w:val="bottom"/>
          </w:tcPr>
          <w:p w14:paraId="6C4B6F5A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24FBB141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6CBD145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42828EC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03B6ABF2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1EF1DF6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bottom"/>
          </w:tcPr>
          <w:p w14:paraId="1D5D1EF1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1A8E884E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6ADE7008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CCA9B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8758522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147B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DA7F8B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D4CC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79FCD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A3AB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B3DA6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8C194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70E0E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2E6E8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1387C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0BD98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6542D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801A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49CE4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3B144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2460C2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A0D16A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60DB33AD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690FE609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1F8CEF9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128E8EB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97C5DA1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3320D6A9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DD7DDE6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D68857D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1DD5EA73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328FEFAE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56EABF00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6AE4635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66C8259C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757C104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</w:tcBorders>
            <w:shd w:val="clear" w:color="auto" w:fill="auto"/>
            <w:vAlign w:val="bottom"/>
          </w:tcPr>
          <w:p w14:paraId="6C948D25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19F7A45A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C68D75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D1A7C8C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C28F36F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A0FA471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bottom"/>
          </w:tcPr>
          <w:p w14:paraId="052468F5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4FBB510F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545A6849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B5F9CB3" w14:textId="77777777" w:rsidR="001A2F34" w:rsidRPr="00AE4210" w:rsidRDefault="001A2F34" w:rsidP="006F0214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0E0B5340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3857805" w14:textId="77777777" w:rsidR="001A2F34" w:rsidRPr="00AE4210" w:rsidRDefault="001A2F34" w:rsidP="006F021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125A3362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971E8BB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11FA1545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420EA88C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4764CA57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0B35063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A1FA533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2B11A16C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E6A700B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</w:tcBorders>
            <w:shd w:val="clear" w:color="auto" w:fill="auto"/>
            <w:vAlign w:val="bottom"/>
          </w:tcPr>
          <w:p w14:paraId="34593E99" w14:textId="77777777" w:rsidR="001A2F34" w:rsidRPr="00AE4210" w:rsidRDefault="001A2F34" w:rsidP="006F0214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5EC33CEF" w14:textId="77777777" w:rsidR="001A2F34" w:rsidRPr="00AE4210" w:rsidRDefault="001A2F34" w:rsidP="006F0214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0305965D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86612BB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EE9321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333F9AF" w14:textId="77777777" w:rsidR="001A2F34" w:rsidRPr="00AE4210" w:rsidRDefault="001A2F34" w:rsidP="006F0214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bottom"/>
          </w:tcPr>
          <w:p w14:paraId="5BFE8EDB" w14:textId="77777777" w:rsidR="001A2F34" w:rsidRPr="00AE4210" w:rsidRDefault="001A2F34" w:rsidP="006F0214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1A2F34" w:rsidRPr="00AE4210" w14:paraId="0A7B390A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0217CB2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FB9A71B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04CACF9" w14:textId="77777777" w:rsidR="001A2F34" w:rsidRPr="00AE4210" w:rsidRDefault="001A2F34" w:rsidP="006F0214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894912A" w14:textId="77777777" w:rsidR="001A2F34" w:rsidRPr="00AE4210" w:rsidRDefault="001A2F34" w:rsidP="006F0214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91E7C1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49561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381E9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B68B1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1C05BF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659E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80595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B2541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11FD5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EF389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1C1B6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12F2B" w14:textId="77777777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B6C78" w14:textId="77777777" w:rsidR="001A2F34" w:rsidRPr="00AE4210" w:rsidRDefault="001A2F34" w:rsidP="006F0214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D2E5A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82F13" w14:textId="77777777" w:rsidR="001A2F34" w:rsidRPr="00AE4210" w:rsidRDefault="001A2F34" w:rsidP="006F0214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2D9D2" w14:textId="77777777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A2F34" w:rsidRPr="00AE4210" w14:paraId="1CD3E3A0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3447EFC1" w14:textId="77777777" w:rsidR="001A2F34" w:rsidRPr="00AE4210" w:rsidRDefault="001A2F34" w:rsidP="006F021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AE4210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57EA7" w14:textId="38443461" w:rsidR="001A2F34" w:rsidRPr="00AE4210" w:rsidRDefault="001A2F34" w:rsidP="006F0214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198A7B5" w14:textId="77777777" w:rsidR="001A2F34" w:rsidRPr="00AE4210" w:rsidRDefault="001A2F34" w:rsidP="006F0214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98D3" w14:textId="61DEB7F6" w:rsidR="001A2F34" w:rsidRPr="00AE4210" w:rsidRDefault="001A2F34" w:rsidP="006F0214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301E133" w14:textId="77777777" w:rsidR="001A2F34" w:rsidRPr="00AE4210" w:rsidRDefault="001A2F34" w:rsidP="006F021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90F75" w14:textId="2E75377E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2E29B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C2BC0" w14:textId="12505262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73D9D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39A36" w14:textId="228CE595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FCBDA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C59EA" w14:textId="0901BBC3" w:rsidR="001A2F34" w:rsidRPr="00AE4210" w:rsidRDefault="001A2F34" w:rsidP="006F0214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244A5" w14:textId="77777777" w:rsidR="001A2F34" w:rsidRPr="00AE4210" w:rsidRDefault="001A2F34" w:rsidP="006F0214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0314E" w14:textId="2D3C9A8C" w:rsidR="001A2F34" w:rsidRPr="00AE4210" w:rsidRDefault="001A2F34" w:rsidP="006F0214">
            <w:pPr>
              <w:tabs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03C20" w14:textId="77777777" w:rsidR="001A2F34" w:rsidRPr="00AE4210" w:rsidRDefault="001A2F34" w:rsidP="006F0214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F79B6" w14:textId="76EAEABF" w:rsidR="001A2F34" w:rsidRPr="00AE4210" w:rsidRDefault="001A2F34" w:rsidP="006F0214">
            <w:pPr>
              <w:spacing w:line="240" w:lineRule="auto"/>
              <w:ind w:left="-108" w:right="-2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CE5AD" w14:textId="77777777" w:rsidR="001A2F34" w:rsidRPr="00AE4210" w:rsidRDefault="001A2F34" w:rsidP="006F0214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3FE47" w14:textId="7433810E" w:rsidR="001A2F34" w:rsidRPr="00AE4210" w:rsidRDefault="001A2F34" w:rsidP="006F0214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EE13B" w14:textId="77777777" w:rsidR="001A2F34" w:rsidRPr="00AE4210" w:rsidRDefault="001A2F34" w:rsidP="006F0214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35C97" w14:textId="7F0815A6" w:rsidR="001A2F34" w:rsidRPr="00AE4210" w:rsidRDefault="001A2F34" w:rsidP="006F0214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74000" w:rsidRPr="00AE4210" w14:paraId="39C2BE37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54C062A1" w14:textId="27BDE2F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9C6B" w14:textId="02863761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419E39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FB32C" w14:textId="72072F78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16956E2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6E2EA" w14:textId="18B50762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1,073,225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BD113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083DF" w14:textId="73E8FDA9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166,623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FC94F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A9BDF" w14:textId="4C582C0A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680,864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ABD18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E54CB6" w14:textId="6D9E47FB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98,517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CB9DB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2FB4C" w14:textId="6C3C6BE8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97,006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F6C72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04973" w14:textId="650489B5" w:rsidR="00F74000" w:rsidRPr="00AE4210" w:rsidRDefault="00F74000" w:rsidP="00C85530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47,840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E9A51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2F197" w14:textId="7A23CA4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1,009,920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CAF15D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A6FE0" w14:textId="4C6A35A2" w:rsidR="00F74000" w:rsidRPr="00AE4210" w:rsidRDefault="00857FF5" w:rsidP="00F74000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4,033,396</w:t>
            </w:r>
          </w:p>
        </w:tc>
      </w:tr>
      <w:tr w:rsidR="00F74000" w:rsidRPr="00AE4210" w14:paraId="3B5A6CA9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53E3BBF4" w14:textId="3AB8EF41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E7101" w14:textId="7DEBF14F" w:rsidR="00F74000" w:rsidRPr="00AE4210" w:rsidRDefault="00F74000" w:rsidP="00E6730B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322CBF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B7F1D" w14:textId="5F9553F1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7872AD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D40321" w14:textId="7EC22248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8F03E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7539B0" w14:textId="78AA2D46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2F37F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B431D1" w14:textId="3397BFDB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8013B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841A42" w14:textId="5FA7FDE9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12,767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0506A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499E7E" w14:textId="4AC4CD2E" w:rsidR="00F74000" w:rsidRPr="00C85530" w:rsidRDefault="00F74000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21328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B58EAB" w14:textId="7B002903" w:rsidR="00F74000" w:rsidRPr="00AE4210" w:rsidRDefault="00F74000" w:rsidP="00F74000">
            <w:pPr>
              <w:tabs>
                <w:tab w:val="decimal" w:pos="45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15637E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F053E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E91489" w14:textId="503246FC" w:rsidR="00F74000" w:rsidRPr="00AE4210" w:rsidRDefault="00F74000" w:rsidP="00F74000">
            <w:pPr>
              <w:tabs>
                <w:tab w:val="decimal" w:pos="74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58CBC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4CE48" w14:textId="33DA04CB" w:rsidR="00F74000" w:rsidRPr="00AE4210" w:rsidRDefault="00F74000" w:rsidP="00F74000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12,767</w:t>
            </w:r>
          </w:p>
        </w:tc>
      </w:tr>
      <w:tr w:rsidR="00F74000" w:rsidRPr="00AE4210" w14:paraId="76E8D6B9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F0011C6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866A" w14:textId="734D7FE5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54F4DCD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87B48" w14:textId="7F3067CD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94E2969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77A16" w14:textId="7F0B2E29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1,073,225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368C6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7320B" w14:textId="6AF6E37D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166,623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7C016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10201" w14:textId="1C821159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680,864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6BD81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0A8DF" w14:textId="44E03C34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111,284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B56E5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1479D" w14:textId="69726B8F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85530">
              <w:rPr>
                <w:b/>
                <w:bCs/>
                <w:sz w:val="22"/>
                <w:szCs w:val="22"/>
              </w:rPr>
              <w:t>97,006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52341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670EC" w14:textId="65953087" w:rsidR="00F74000" w:rsidRPr="00AE4210" w:rsidRDefault="00F74000" w:rsidP="00C85530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47,840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6CE65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8EF87" w14:textId="2773943E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1,009,920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9EB07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A5558" w14:textId="180AE944" w:rsidR="00F74000" w:rsidRPr="00AE4210" w:rsidRDefault="00F74000" w:rsidP="00F74000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4,046,163</w:t>
            </w:r>
          </w:p>
        </w:tc>
      </w:tr>
      <w:tr w:rsidR="00F74000" w:rsidRPr="00AE4210" w14:paraId="685ABA11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7D031A4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0D231D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808F4C3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A2C5E4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18E88A2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1C694C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05628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F63CA9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1EA3F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4045E55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3CED9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435139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FAAE3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C9B7C43" w14:textId="77777777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B0037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F4421B5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E13E4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DDE45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D1D78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B04BDA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F74000" w:rsidRPr="00AE4210" w14:paraId="7E844DC8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BA11023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210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AE4210">
              <w:rPr>
                <w:b/>
                <w:bCs/>
                <w:sz w:val="22"/>
                <w:szCs w:val="22"/>
              </w:rPr>
              <w:t xml:space="preserve">2560 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Pr="00AE4210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21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5197B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1DF6CD0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E150B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5A2AA7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3127A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88292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61A58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2D6CC0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1BFDE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A7161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C65E3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D9286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B0F72" w14:textId="77777777" w:rsidR="00F74000" w:rsidRPr="00AE421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C706B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170D8" w14:textId="77777777" w:rsidR="00F74000" w:rsidRPr="00AE4210" w:rsidRDefault="00F74000" w:rsidP="00F74000">
            <w:pPr>
              <w:tabs>
                <w:tab w:val="decimal" w:pos="571"/>
              </w:tabs>
              <w:spacing w:line="240" w:lineRule="auto"/>
              <w:ind w:left="-108" w:right="-52"/>
              <w:rPr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2DC3F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82530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7AD81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80C80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</w:tr>
      <w:tr w:rsidR="00F74000" w:rsidRPr="00AE4210" w14:paraId="05F21E36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34A8F635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A0F2B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424BC24" w14:textId="77777777" w:rsidR="00F74000" w:rsidRPr="00AE4210" w:rsidRDefault="00F74000" w:rsidP="00F74000">
            <w:pPr>
              <w:tabs>
                <w:tab w:val="decimal" w:pos="417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6A8D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151,917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4CE62E9" w14:textId="7777777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56D9E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1,087,257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B3299" w14:textId="7777777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0D625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428,338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43CFC" w14:textId="7777777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469F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407,222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608A5" w14:textId="77777777" w:rsidR="00F74000" w:rsidRPr="00AE4210" w:rsidRDefault="00F74000" w:rsidP="00F74000">
            <w:pPr>
              <w:tabs>
                <w:tab w:val="decimal" w:pos="445"/>
                <w:tab w:val="decimal" w:pos="812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67555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55,907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04473" w14:textId="77777777" w:rsidR="00F74000" w:rsidRPr="00AE4210" w:rsidRDefault="00F74000" w:rsidP="00F74000">
            <w:pPr>
              <w:tabs>
                <w:tab w:val="decimal" w:pos="445"/>
                <w:tab w:val="decimal" w:pos="812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D24E" w14:textId="77777777" w:rsidR="00F74000" w:rsidRPr="00AE421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172,814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6F512" w14:textId="77777777" w:rsidR="00F74000" w:rsidRPr="00AE4210" w:rsidRDefault="00F74000" w:rsidP="00F74000">
            <w:pPr>
              <w:tabs>
                <w:tab w:val="decimal" w:pos="445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47B3F" w14:textId="77777777" w:rsidR="00F74000" w:rsidRPr="00AE4210" w:rsidRDefault="00F74000" w:rsidP="00F74000">
            <w:pPr>
              <w:tabs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58,761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8F334" w14:textId="77777777" w:rsidR="00F74000" w:rsidRPr="00AE4210" w:rsidRDefault="00F74000" w:rsidP="00F74000">
            <w:pPr>
              <w:tabs>
                <w:tab w:val="decimal" w:pos="417"/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7117E" w14:textId="7777777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1,148,246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6F580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50A8A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4,369,863</w:t>
            </w:r>
          </w:p>
        </w:tc>
      </w:tr>
      <w:tr w:rsidR="00F74000" w:rsidRPr="00AE4210" w14:paraId="7C083F24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347DBB6F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C658B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32065A1" w14:textId="77777777" w:rsidR="00F74000" w:rsidRPr="00AE4210" w:rsidRDefault="00F74000" w:rsidP="00F74000">
            <w:pPr>
              <w:tabs>
                <w:tab w:val="decimal" w:pos="417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7AD0C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EE6A437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369963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748C6" w14:textId="77777777" w:rsidR="00F74000" w:rsidRPr="00AE4210" w:rsidRDefault="00F74000" w:rsidP="00F74000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9FBDA7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B94D3" w14:textId="77777777" w:rsidR="00F74000" w:rsidRPr="00AE4210" w:rsidRDefault="00F74000" w:rsidP="00F74000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C91E60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EF36F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EDC9C2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31,469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1E89F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261119" w14:textId="77777777" w:rsidR="00F74000" w:rsidRPr="00AE4210" w:rsidRDefault="00F74000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AD74D" w14:textId="77777777" w:rsidR="00F74000" w:rsidRPr="00AE4210" w:rsidRDefault="00F74000" w:rsidP="00F74000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D2A266" w14:textId="77777777" w:rsidR="00F74000" w:rsidRPr="00AE4210" w:rsidRDefault="00F74000" w:rsidP="00F74000">
            <w:pPr>
              <w:tabs>
                <w:tab w:val="decimal" w:pos="45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D25F4" w14:textId="77777777" w:rsidR="00F74000" w:rsidRPr="00AE4210" w:rsidRDefault="00F74000" w:rsidP="00F74000">
            <w:pPr>
              <w:tabs>
                <w:tab w:val="decimal" w:pos="417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95E811" w14:textId="77777777" w:rsidR="00F74000" w:rsidRPr="00AE4210" w:rsidRDefault="00F74000" w:rsidP="00F74000">
            <w:pPr>
              <w:tabs>
                <w:tab w:val="decimal" w:pos="7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4B9A0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22D14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31,469</w:t>
            </w:r>
          </w:p>
        </w:tc>
      </w:tr>
      <w:tr w:rsidR="00F74000" w:rsidRPr="00AE4210" w14:paraId="23ACB771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36B310D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5ABFF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5E41B2B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33009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151,917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E86CD4B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E922E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1,087,257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AEA0B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1813C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428,338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7C173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52CC5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407,222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37329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5AD75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 xml:space="preserve"> 87,376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C38DF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E94E8" w14:textId="77777777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85530">
              <w:rPr>
                <w:b/>
                <w:bCs/>
                <w:sz w:val="22"/>
                <w:szCs w:val="22"/>
              </w:rPr>
              <w:t>172,814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37693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8CDA2" w14:textId="77777777" w:rsidR="00F74000" w:rsidRPr="00AE4210" w:rsidRDefault="00F74000" w:rsidP="00F74000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58,761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5665E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4E590" w14:textId="77777777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1,148,246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878EBE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BE929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4,401,332</w:t>
            </w:r>
          </w:p>
        </w:tc>
      </w:tr>
      <w:tr w:rsidR="00F74000" w:rsidRPr="00AE4210" w14:paraId="071B009E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40632F5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210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AE4210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DDB0BA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FD1B39A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AE3E14D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3473652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DFB9845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0D568D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BE1DA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3DBD1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4C67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E2EC7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6A54B9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14AF2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B5327C" w14:textId="77777777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E693C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F7E064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81BA5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F94F1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B7D59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E472F4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F74000" w:rsidRPr="00AE4210" w14:paraId="274DF24D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31F3582F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AD20C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381,115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A9016E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DA8C874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144,598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F1EEEC5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0BAD33C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1,360,778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466C34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AB1E4B3" w14:textId="5453EAD4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F90C0" w14:textId="77777777" w:rsidR="00F74000" w:rsidRPr="00AE4210" w:rsidRDefault="00F74000" w:rsidP="00F74000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0FAE8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964,368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65226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A5AAB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15,812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503F4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55319" w14:textId="34223381" w:rsidR="00F74000" w:rsidRPr="00AE421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240,655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1CD69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1FB20" w14:textId="77777777" w:rsidR="00F74000" w:rsidRPr="00AE4210" w:rsidRDefault="00F74000" w:rsidP="00F74000">
            <w:pPr>
              <w:tabs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65,152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BED7D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2BFC9" w14:textId="7CEF4E3C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39,888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440A8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1678B" w14:textId="3BB4252F" w:rsidR="00F74000" w:rsidRPr="00AE4210" w:rsidRDefault="00857FF5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3,962,3</w:t>
            </w:r>
            <w:r w:rsidR="00F74000" w:rsidRPr="00AE4210">
              <w:rPr>
                <w:sz w:val="22"/>
                <w:szCs w:val="22"/>
              </w:rPr>
              <w:t>66</w:t>
            </w:r>
          </w:p>
        </w:tc>
      </w:tr>
      <w:tr w:rsidR="00F74000" w:rsidRPr="00AE4210" w14:paraId="4648C7AC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74552D4A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B76E5E" w14:textId="77777777" w:rsidR="00F74000" w:rsidRPr="00AE4210" w:rsidRDefault="00F74000" w:rsidP="00F74000">
            <w:pPr>
              <w:tabs>
                <w:tab w:val="decimal" w:pos="51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211B0A3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B248AB" w14:textId="77777777" w:rsidR="00F74000" w:rsidRPr="00AE4210" w:rsidRDefault="00F74000" w:rsidP="00F74000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19A7E5E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EEC978" w14:textId="77777777" w:rsidR="00F74000" w:rsidRPr="00AE4210" w:rsidRDefault="00F74000" w:rsidP="00F74000">
            <w:pPr>
              <w:tabs>
                <w:tab w:val="decimal" w:pos="5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3DAF6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E3C518" w14:textId="77777777" w:rsidR="00F74000" w:rsidRPr="00AE4210" w:rsidRDefault="00F74000" w:rsidP="00F74000">
            <w:pPr>
              <w:tabs>
                <w:tab w:val="decimal" w:pos="55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0CE642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EA6930" w14:textId="77777777" w:rsidR="00F74000" w:rsidRPr="00AE4210" w:rsidRDefault="00F74000" w:rsidP="00F74000">
            <w:pPr>
              <w:tabs>
                <w:tab w:val="decimal" w:pos="5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22FFB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8765FB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30,037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03810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53642E" w14:textId="77777777" w:rsidR="00F74000" w:rsidRPr="00AE4210" w:rsidRDefault="00F74000" w:rsidP="00C85530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6EC2F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0FBF1C" w14:textId="77777777" w:rsidR="00F74000" w:rsidRPr="00AE4210" w:rsidRDefault="00F74000" w:rsidP="00F74000">
            <w:pPr>
              <w:spacing w:line="240" w:lineRule="auto"/>
              <w:ind w:left="-108" w:right="-207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36EB6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5B1847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F45AB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E07DD9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30,037</w:t>
            </w:r>
          </w:p>
        </w:tc>
      </w:tr>
      <w:tr w:rsidR="00F74000" w:rsidRPr="00AE4210" w14:paraId="62318397" w14:textId="77777777" w:rsidTr="006E62D1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7120E327" w14:textId="77777777" w:rsidR="00F74000" w:rsidRPr="00AE4210" w:rsidRDefault="00F74000" w:rsidP="00F74000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B74EEC" w14:textId="77777777" w:rsidR="00F74000" w:rsidRPr="00AE4210" w:rsidRDefault="00F74000" w:rsidP="00F74000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45B8209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865FE" w14:textId="77777777" w:rsidR="00F74000" w:rsidRPr="00AE4210" w:rsidRDefault="00F74000" w:rsidP="00F74000">
            <w:pPr>
              <w:tabs>
                <w:tab w:val="decimal" w:pos="67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144,598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28D8921" w14:textId="77777777" w:rsidR="00F74000" w:rsidRPr="00AE4210" w:rsidRDefault="00F74000" w:rsidP="00F7400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2983E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1,360,778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779E2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BBA95" w14:textId="5C4D42C5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193C2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E6B12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964,368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E5319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6E3D1" w14:textId="77777777" w:rsidR="00F74000" w:rsidRPr="00AE4210" w:rsidRDefault="00F74000" w:rsidP="00F74000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45,849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E7FED" w14:textId="77777777" w:rsidR="00F74000" w:rsidRPr="00AE4210" w:rsidRDefault="00F74000" w:rsidP="00F74000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E6704" w14:textId="76BD9C9D" w:rsidR="00F74000" w:rsidRPr="00C85530" w:rsidRDefault="00F74000" w:rsidP="00C85530">
            <w:pPr>
              <w:tabs>
                <w:tab w:val="decimal" w:pos="93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85530">
              <w:rPr>
                <w:b/>
                <w:bCs/>
                <w:sz w:val="22"/>
                <w:szCs w:val="22"/>
              </w:rPr>
              <w:t>240,655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2B59B" w14:textId="77777777" w:rsidR="00F74000" w:rsidRPr="00AE4210" w:rsidRDefault="00F74000" w:rsidP="00F74000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DDB25" w14:textId="77777777" w:rsidR="00F74000" w:rsidRPr="00AE4210" w:rsidRDefault="00F74000" w:rsidP="00F74000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65,152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CDA20" w14:textId="77777777" w:rsidR="00F74000" w:rsidRPr="00AE4210" w:rsidRDefault="00F74000" w:rsidP="00F74000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90CF7" w14:textId="29B75283" w:rsidR="00F74000" w:rsidRPr="00AE4210" w:rsidRDefault="00F74000" w:rsidP="00F74000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39,888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325A3" w14:textId="77777777" w:rsidR="00F74000" w:rsidRPr="00AE4210" w:rsidRDefault="00F74000" w:rsidP="00F74000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7CA1D" w14:textId="77777777" w:rsidR="00F74000" w:rsidRPr="00AE4210" w:rsidRDefault="00F74000" w:rsidP="00F74000">
            <w:pPr>
              <w:tabs>
                <w:tab w:val="decimal" w:pos="6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3,992,403</w:t>
            </w:r>
          </w:p>
        </w:tc>
      </w:tr>
    </w:tbl>
    <w:p w14:paraId="26BE9178" w14:textId="77777777" w:rsidR="00D213DB" w:rsidRDefault="00D213DB" w:rsidP="009A4E26">
      <w:pPr>
        <w:tabs>
          <w:tab w:val="left" w:pos="5067"/>
        </w:tabs>
        <w:rPr>
          <w:sz w:val="30"/>
          <w:szCs w:val="30"/>
        </w:rPr>
      </w:pPr>
    </w:p>
    <w:p w14:paraId="10107054" w14:textId="0DFE46D7" w:rsidR="004B6593" w:rsidRDefault="004B6593" w:rsidP="004B6593">
      <w:pPr>
        <w:ind w:left="540" w:right="-90"/>
        <w:jc w:val="thaiDistribute"/>
        <w:rPr>
          <w:rFonts w:asciiTheme="majorBidi" w:hAnsiTheme="majorBidi" w:cstheme="majorBidi"/>
          <w:i/>
          <w:iCs/>
        </w:rPr>
      </w:pPr>
      <w:r w:rsidRPr="005C2D3F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5C2D3F">
        <w:rPr>
          <w:sz w:val="30"/>
          <w:szCs w:val="30"/>
        </w:rPr>
        <w:t>31</w:t>
      </w:r>
      <w:r w:rsidRPr="005C2D3F">
        <w:rPr>
          <w:rFonts w:hint="cs"/>
          <w:sz w:val="30"/>
          <w:szCs w:val="30"/>
          <w:cs/>
        </w:rPr>
        <w:t xml:space="preserve"> ธันวาคม </w:t>
      </w:r>
      <w:r w:rsidR="00EA58BE">
        <w:rPr>
          <w:sz w:val="30"/>
          <w:szCs w:val="30"/>
        </w:rPr>
        <w:t>2561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 xml:space="preserve"> มีจำนวน </w:t>
      </w:r>
      <w:r w:rsidR="001A2F34">
        <w:rPr>
          <w:sz w:val="30"/>
          <w:szCs w:val="30"/>
        </w:rPr>
        <w:t>5,805.1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 w:rsidRPr="005C2D3F">
        <w:rPr>
          <w:rFonts w:hint="cs"/>
          <w:i/>
          <w:iCs/>
          <w:sz w:val="30"/>
          <w:szCs w:val="30"/>
          <w:cs/>
        </w:rPr>
        <w:t>(</w:t>
      </w:r>
      <w:r w:rsidR="007A5DBF">
        <w:rPr>
          <w:i/>
          <w:iCs/>
          <w:sz w:val="30"/>
          <w:szCs w:val="30"/>
        </w:rPr>
        <w:t>2560</w:t>
      </w:r>
      <w:r w:rsidR="007A5DBF" w:rsidRPr="0077279F">
        <w:rPr>
          <w:i/>
          <w:iCs/>
          <w:sz w:val="30"/>
          <w:szCs w:val="30"/>
        </w:rPr>
        <w:t>: 5,355.5</w:t>
      </w:r>
      <w:r w:rsidRPr="0077279F">
        <w:rPr>
          <w:i/>
          <w:iCs/>
          <w:sz w:val="30"/>
          <w:szCs w:val="30"/>
        </w:rPr>
        <w:t xml:space="preserve"> </w:t>
      </w:r>
      <w:r w:rsidRPr="0077279F">
        <w:rPr>
          <w:rFonts w:hint="cs"/>
          <w:i/>
          <w:iCs/>
          <w:sz w:val="30"/>
          <w:szCs w:val="30"/>
          <w:cs/>
        </w:rPr>
        <w:t>ล้าน</w:t>
      </w:r>
      <w:r w:rsidRPr="005C2D3F">
        <w:rPr>
          <w:rFonts w:hint="cs"/>
          <w:i/>
          <w:iCs/>
          <w:sz w:val="30"/>
          <w:szCs w:val="30"/>
          <w:cs/>
        </w:rPr>
        <w:t>บาท)</w:t>
      </w:r>
    </w:p>
    <w:p w14:paraId="01DCF3F8" w14:textId="77777777" w:rsidR="00101A3E" w:rsidRPr="005C2D3F" w:rsidRDefault="00101A3E" w:rsidP="009A4E26">
      <w:pPr>
        <w:tabs>
          <w:tab w:val="left" w:pos="5067"/>
        </w:tabs>
        <w:rPr>
          <w:sz w:val="30"/>
          <w:szCs w:val="30"/>
        </w:rPr>
        <w:sectPr w:rsidR="00101A3E" w:rsidRPr="005C2D3F" w:rsidSect="00BF5A15">
          <w:footerReference w:type="default" r:id="rId18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77DF770A" w14:textId="77777777" w:rsidR="00A47F31" w:rsidRPr="005C2D3F" w:rsidRDefault="00606B7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สินทรัพย์ไม่มีตัวตน</w:t>
      </w:r>
    </w:p>
    <w:p w14:paraId="52E6C1A7" w14:textId="77777777" w:rsidR="00606B76" w:rsidRPr="007629E1" w:rsidRDefault="00606B76" w:rsidP="00606B76">
      <w:pPr>
        <w:spacing w:line="240" w:lineRule="auto"/>
        <w:ind w:right="-43"/>
        <w:rPr>
          <w:b/>
          <w:bCs/>
          <w:sz w:val="30"/>
          <w:szCs w:val="30"/>
          <w:cs/>
          <w:lang w:val="th-TH"/>
        </w:rPr>
      </w:pPr>
    </w:p>
    <w:tbl>
      <w:tblPr>
        <w:tblW w:w="89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686"/>
        <w:gridCol w:w="423"/>
        <w:gridCol w:w="425"/>
        <w:gridCol w:w="343"/>
        <w:gridCol w:w="236"/>
        <w:gridCol w:w="697"/>
        <w:gridCol w:w="284"/>
        <w:gridCol w:w="11"/>
        <w:gridCol w:w="236"/>
        <w:gridCol w:w="1134"/>
        <w:gridCol w:w="36"/>
        <w:gridCol w:w="201"/>
        <w:gridCol w:w="83"/>
        <w:gridCol w:w="1136"/>
        <w:gridCol w:w="57"/>
      </w:tblGrid>
      <w:tr w:rsidR="00515945" w:rsidRPr="00E25F5F" w14:paraId="6BFF303F" w14:textId="77777777" w:rsidTr="00C604FC">
        <w:trPr>
          <w:trHeight w:val="74"/>
        </w:trPr>
        <w:tc>
          <w:tcPr>
            <w:tcW w:w="3686" w:type="dxa"/>
          </w:tcPr>
          <w:p w14:paraId="0D4A9C8E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02" w:type="dxa"/>
            <w:gridSpan w:val="14"/>
            <w:vAlign w:val="bottom"/>
          </w:tcPr>
          <w:p w14:paraId="0264B1A1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E25F5F">
              <w:rPr>
                <w:b/>
                <w:bCs/>
                <w:cs/>
              </w:rPr>
              <w:t>งบการเงินรวม</w:t>
            </w:r>
          </w:p>
        </w:tc>
      </w:tr>
      <w:tr w:rsidR="00515945" w:rsidRPr="00E25F5F" w14:paraId="586A7C78" w14:textId="77777777" w:rsidTr="00C604FC">
        <w:trPr>
          <w:trHeight w:val="74"/>
        </w:trPr>
        <w:tc>
          <w:tcPr>
            <w:tcW w:w="3686" w:type="dxa"/>
          </w:tcPr>
          <w:p w14:paraId="37EADB06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47E14295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7C419F5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9249EF4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CF2AD09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4E52D88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237" w:type="dxa"/>
            <w:gridSpan w:val="2"/>
          </w:tcPr>
          <w:p w14:paraId="6710663D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7B2F15F6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515945" w:rsidRPr="00E25F5F" w14:paraId="215D5A74" w14:textId="77777777" w:rsidTr="00C604FC">
        <w:trPr>
          <w:trHeight w:val="74"/>
        </w:trPr>
        <w:tc>
          <w:tcPr>
            <w:tcW w:w="3686" w:type="dxa"/>
          </w:tcPr>
          <w:p w14:paraId="0835FC69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1A210271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  <w:cs/>
              </w:rPr>
              <w:t>ค่าซอฟ</w:t>
            </w:r>
            <w:r w:rsidRPr="00E25F5F">
              <w:rPr>
                <w:rFonts w:asciiTheme="majorBidi" w:hAnsiTheme="majorBidi" w:cstheme="majorBidi" w:hint="cs"/>
                <w:cs/>
              </w:rPr>
              <w:t>ต์</w:t>
            </w:r>
            <w:r w:rsidRPr="00E25F5F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236" w:type="dxa"/>
            <w:vAlign w:val="bottom"/>
          </w:tcPr>
          <w:p w14:paraId="7F6768A9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D2723C4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193E029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10B4316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ไม่มีตัวตน</w:t>
            </w:r>
          </w:p>
        </w:tc>
        <w:tc>
          <w:tcPr>
            <w:tcW w:w="237" w:type="dxa"/>
            <w:gridSpan w:val="2"/>
          </w:tcPr>
          <w:p w14:paraId="681973B0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337818D4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515945" w:rsidRPr="00E25F5F" w14:paraId="46C17CA7" w14:textId="77777777" w:rsidTr="00C604FC">
        <w:trPr>
          <w:trHeight w:val="74"/>
        </w:trPr>
        <w:tc>
          <w:tcPr>
            <w:tcW w:w="3686" w:type="dxa"/>
          </w:tcPr>
          <w:p w14:paraId="1563DB07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2D64893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36" w:type="dxa"/>
            <w:vAlign w:val="bottom"/>
          </w:tcPr>
          <w:p w14:paraId="61AB0F9C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A82B633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394BD44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2D7B31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37" w:type="dxa"/>
            <w:gridSpan w:val="2"/>
          </w:tcPr>
          <w:p w14:paraId="77DC0E6B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50221662" w14:textId="77777777" w:rsidR="00515945" w:rsidRPr="00E25F5F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15945" w:rsidRPr="00E25F5F" w14:paraId="7CFB0B9B" w14:textId="77777777" w:rsidTr="00C604FC">
        <w:trPr>
          <w:trHeight w:val="290"/>
        </w:trPr>
        <w:tc>
          <w:tcPr>
            <w:tcW w:w="3686" w:type="dxa"/>
          </w:tcPr>
          <w:p w14:paraId="07D7DE59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301" w:type="dxa"/>
            <w:gridSpan w:val="14"/>
          </w:tcPr>
          <w:p w14:paraId="7F79C156" w14:textId="77777777" w:rsidR="00515945" w:rsidRPr="00E25F5F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15945" w:rsidRPr="00E25F5F" w14:paraId="1BF0DB20" w14:textId="77777777" w:rsidTr="00C604FC">
        <w:trPr>
          <w:trHeight w:val="290"/>
        </w:trPr>
        <w:tc>
          <w:tcPr>
            <w:tcW w:w="3686" w:type="dxa"/>
          </w:tcPr>
          <w:p w14:paraId="45F933D1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5F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91" w:type="dxa"/>
            <w:gridSpan w:val="3"/>
          </w:tcPr>
          <w:p w14:paraId="0445B22B" w14:textId="77777777" w:rsidR="00515945" w:rsidRPr="00E25F5F" w:rsidRDefault="00515945" w:rsidP="006F02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0D0DBE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67914DA3" w14:textId="77777777" w:rsidR="00515945" w:rsidRPr="00E25F5F" w:rsidRDefault="00515945" w:rsidP="006F02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C5C57CF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DA16D3B" w14:textId="77777777" w:rsidR="00515945" w:rsidRPr="00E25F5F" w:rsidRDefault="00515945" w:rsidP="006F021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gridSpan w:val="2"/>
          </w:tcPr>
          <w:p w14:paraId="04E8196C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5724056C" w14:textId="77777777" w:rsidR="00515945" w:rsidRPr="00E25F5F" w:rsidRDefault="0051594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515945" w:rsidRPr="00AE4210" w14:paraId="44EC8E63" w14:textId="77777777" w:rsidTr="00C604FC">
        <w:tc>
          <w:tcPr>
            <w:tcW w:w="3686" w:type="dxa"/>
          </w:tcPr>
          <w:p w14:paraId="02131AC5" w14:textId="5B5DCDC3" w:rsidR="00515945" w:rsidRPr="00E25F5F" w:rsidRDefault="00515945" w:rsidP="004837C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</w:rPr>
              <w:t>1</w:t>
            </w:r>
            <w:r w:rsidRPr="00E25F5F">
              <w:rPr>
                <w:rFonts w:asciiTheme="majorBidi" w:hAnsiTheme="majorBidi" w:cstheme="majorBidi"/>
                <w:cs/>
              </w:rPr>
              <w:t xml:space="preserve"> </w:t>
            </w:r>
            <w:r w:rsidRPr="00E25F5F">
              <w:rPr>
                <w:rFonts w:asciiTheme="majorBidi" w:hAnsiTheme="majorBidi" w:cstheme="majorBidi" w:hint="cs"/>
                <w:cs/>
              </w:rPr>
              <w:t>มกราคม</w:t>
            </w:r>
            <w:r w:rsidR="004837C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837CF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91" w:type="dxa"/>
            <w:gridSpan w:val="3"/>
            <w:vAlign w:val="bottom"/>
          </w:tcPr>
          <w:p w14:paraId="31F69743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149,610</w:t>
            </w:r>
          </w:p>
        </w:tc>
        <w:tc>
          <w:tcPr>
            <w:tcW w:w="236" w:type="dxa"/>
            <w:vAlign w:val="bottom"/>
          </w:tcPr>
          <w:p w14:paraId="5C15B8D0" w14:textId="77777777" w:rsidR="00515945" w:rsidRPr="00E25F5F" w:rsidRDefault="00515945" w:rsidP="006F0214">
            <w:pPr>
              <w:tabs>
                <w:tab w:val="decimal" w:pos="115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85FDB61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236" w:type="dxa"/>
            <w:vAlign w:val="bottom"/>
          </w:tcPr>
          <w:p w14:paraId="206FED95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0FA42B4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89,550</w:t>
            </w:r>
          </w:p>
        </w:tc>
        <w:tc>
          <w:tcPr>
            <w:tcW w:w="237" w:type="dxa"/>
            <w:gridSpan w:val="2"/>
            <w:vAlign w:val="bottom"/>
          </w:tcPr>
          <w:p w14:paraId="1BDD9124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15C9D4" w14:textId="77777777" w:rsidR="00515945" w:rsidRPr="00E25F5F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299,160</w:t>
            </w:r>
          </w:p>
        </w:tc>
      </w:tr>
      <w:tr w:rsidR="00515945" w:rsidRPr="00AE4210" w14:paraId="419931F1" w14:textId="77777777" w:rsidTr="00C604FC">
        <w:tc>
          <w:tcPr>
            <w:tcW w:w="3686" w:type="dxa"/>
          </w:tcPr>
          <w:p w14:paraId="421F4F48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91" w:type="dxa"/>
            <w:gridSpan w:val="3"/>
          </w:tcPr>
          <w:p w14:paraId="4631611C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10,273</w:t>
            </w:r>
          </w:p>
        </w:tc>
        <w:tc>
          <w:tcPr>
            <w:tcW w:w="236" w:type="dxa"/>
          </w:tcPr>
          <w:p w14:paraId="6F6754D9" w14:textId="77777777" w:rsidR="00515945" w:rsidRPr="00E25F5F" w:rsidRDefault="00515945" w:rsidP="006F0214">
            <w:pPr>
              <w:tabs>
                <w:tab w:val="decimal" w:pos="115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992" w:type="dxa"/>
            <w:gridSpan w:val="3"/>
          </w:tcPr>
          <w:p w14:paraId="6A2EF553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68671F5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ECE80B3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42,094</w:t>
            </w:r>
          </w:p>
        </w:tc>
        <w:tc>
          <w:tcPr>
            <w:tcW w:w="237" w:type="dxa"/>
            <w:gridSpan w:val="2"/>
          </w:tcPr>
          <w:p w14:paraId="232C0B73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6BC00BFF" w14:textId="77777777" w:rsidR="00515945" w:rsidRPr="00E25F5F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52,367</w:t>
            </w:r>
          </w:p>
        </w:tc>
      </w:tr>
      <w:tr w:rsidR="00515945" w:rsidRPr="00AE4210" w14:paraId="567FE6A3" w14:textId="77777777" w:rsidTr="00C604FC">
        <w:tc>
          <w:tcPr>
            <w:tcW w:w="3686" w:type="dxa"/>
          </w:tcPr>
          <w:p w14:paraId="2D1DD194" w14:textId="77777777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1191" w:type="dxa"/>
            <w:gridSpan w:val="3"/>
          </w:tcPr>
          <w:p w14:paraId="6BFDEB3C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131,644</w:t>
            </w:r>
          </w:p>
        </w:tc>
        <w:tc>
          <w:tcPr>
            <w:tcW w:w="236" w:type="dxa"/>
          </w:tcPr>
          <w:p w14:paraId="07366026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4C135551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CBCD128" w14:textId="77777777" w:rsidR="00515945" w:rsidRPr="00E25F5F" w:rsidRDefault="00515945" w:rsidP="006F021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2B09F03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rtl/>
                <w:cs/>
              </w:rPr>
            </w:pPr>
            <w:r w:rsidRPr="00E25F5F">
              <w:rPr>
                <w:rFonts w:asciiTheme="majorBidi" w:hAnsiTheme="majorBidi" w:cstheme="majorBidi"/>
              </w:rPr>
              <w:t>(131,644)</w:t>
            </w:r>
          </w:p>
        </w:tc>
        <w:tc>
          <w:tcPr>
            <w:tcW w:w="237" w:type="dxa"/>
            <w:gridSpan w:val="2"/>
          </w:tcPr>
          <w:p w14:paraId="1CD0E167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1463DF72" w14:textId="77777777" w:rsidR="00515945" w:rsidRPr="00AE4210" w:rsidRDefault="00515945" w:rsidP="004837CF">
            <w:pPr>
              <w:tabs>
                <w:tab w:val="left" w:pos="414"/>
              </w:tabs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-</w:t>
            </w:r>
          </w:p>
        </w:tc>
      </w:tr>
      <w:tr w:rsidR="00515945" w:rsidRPr="00AE4210" w14:paraId="074AABA3" w14:textId="77777777" w:rsidTr="00C604FC">
        <w:tc>
          <w:tcPr>
            <w:tcW w:w="3686" w:type="dxa"/>
          </w:tcPr>
          <w:p w14:paraId="03BFED56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hint="cs"/>
                <w:cs/>
              </w:rPr>
              <w:t>ตัด</w:t>
            </w:r>
            <w:r w:rsidRPr="00E25F5F">
              <w:rPr>
                <w:cs/>
              </w:rPr>
              <w:t>จำหน่าย</w:t>
            </w:r>
          </w:p>
        </w:tc>
        <w:tc>
          <w:tcPr>
            <w:tcW w:w="1191" w:type="dxa"/>
            <w:gridSpan w:val="3"/>
          </w:tcPr>
          <w:p w14:paraId="7500A1DA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(1,429)</w:t>
            </w:r>
          </w:p>
        </w:tc>
        <w:tc>
          <w:tcPr>
            <w:tcW w:w="236" w:type="dxa"/>
          </w:tcPr>
          <w:p w14:paraId="344E2F71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367ED6A5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AFD548E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3A1928C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087FB8DD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26E3AC03" w14:textId="7777777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(1,429)</w:t>
            </w:r>
          </w:p>
        </w:tc>
      </w:tr>
      <w:tr w:rsidR="00515945" w:rsidRPr="00AE4210" w14:paraId="24872D3F" w14:textId="77777777" w:rsidTr="00C604FC">
        <w:tc>
          <w:tcPr>
            <w:tcW w:w="3686" w:type="dxa"/>
          </w:tcPr>
          <w:p w14:paraId="56A736B3" w14:textId="77777777" w:rsidR="00515945" w:rsidRPr="00E25F5F" w:rsidRDefault="00515945" w:rsidP="006F021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E25F5F">
              <w:rPr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191" w:type="dxa"/>
            <w:gridSpan w:val="3"/>
          </w:tcPr>
          <w:p w14:paraId="67EA4A7D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(5,693)</w:t>
            </w:r>
          </w:p>
        </w:tc>
        <w:tc>
          <w:tcPr>
            <w:tcW w:w="236" w:type="dxa"/>
          </w:tcPr>
          <w:p w14:paraId="223898F8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705129B9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(60,000)</w:t>
            </w:r>
          </w:p>
        </w:tc>
        <w:tc>
          <w:tcPr>
            <w:tcW w:w="236" w:type="dxa"/>
          </w:tcPr>
          <w:p w14:paraId="74BA90EB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4568B2C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7725DDF0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02C040EB" w14:textId="7777777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(65,693)</w:t>
            </w:r>
          </w:p>
        </w:tc>
      </w:tr>
      <w:tr w:rsidR="00515945" w:rsidRPr="00AE4210" w14:paraId="0FE80764" w14:textId="77777777" w:rsidTr="00C604FC">
        <w:tc>
          <w:tcPr>
            <w:tcW w:w="3686" w:type="dxa"/>
          </w:tcPr>
          <w:p w14:paraId="70DF945D" w14:textId="49264351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ผลต่างจากการแปลงค่า</w:t>
            </w:r>
            <w:r w:rsidR="001204BC" w:rsidRPr="001204BC">
              <w:rPr>
                <w:rFonts w:asciiTheme="majorBidi" w:hAnsiTheme="majorBidi"/>
                <w:cs/>
              </w:rPr>
              <w:t>หน่วยงานต่างประเทศ</w:t>
            </w: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</w:tcPr>
          <w:p w14:paraId="4C4BB9C2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236" w:type="dxa"/>
          </w:tcPr>
          <w:p w14:paraId="102218A1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14:paraId="0717811A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BC08728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0DD2AA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71578205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4523F7D9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210">
              <w:rPr>
                <w:rFonts w:asciiTheme="majorBidi" w:hAnsiTheme="majorBidi" w:cstheme="majorBidi"/>
                <w:szCs w:val="24"/>
              </w:rPr>
              <w:t>30</w:t>
            </w:r>
          </w:p>
        </w:tc>
      </w:tr>
      <w:tr w:rsidR="00515945" w:rsidRPr="00AE4210" w14:paraId="3B9619A9" w14:textId="77777777" w:rsidTr="00C604FC">
        <w:tc>
          <w:tcPr>
            <w:tcW w:w="3686" w:type="dxa"/>
          </w:tcPr>
          <w:p w14:paraId="53704CB6" w14:textId="77777777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  <w:b/>
                <w:bCs/>
              </w:rPr>
              <w:t>31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E25F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1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</w:tcBorders>
          </w:tcPr>
          <w:p w14:paraId="163BC39A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284,435</w:t>
            </w:r>
          </w:p>
        </w:tc>
        <w:tc>
          <w:tcPr>
            <w:tcW w:w="236" w:type="dxa"/>
          </w:tcPr>
          <w:p w14:paraId="0DCBAA7D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59583215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7864412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EE245A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1EF58B48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4CED02ED" w14:textId="77777777" w:rsidR="00515945" w:rsidRPr="00E25F5F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284,435</w:t>
            </w:r>
          </w:p>
        </w:tc>
      </w:tr>
      <w:tr w:rsidR="00515945" w:rsidRPr="00AE4210" w14:paraId="08ADE3CD" w14:textId="77777777" w:rsidTr="00C604FC">
        <w:tc>
          <w:tcPr>
            <w:tcW w:w="3686" w:type="dxa"/>
          </w:tcPr>
          <w:p w14:paraId="086340E3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91" w:type="dxa"/>
            <w:gridSpan w:val="3"/>
          </w:tcPr>
          <w:p w14:paraId="62BD0BCB" w14:textId="7EB0EDE5" w:rsidR="00515945" w:rsidRPr="00E25F5F" w:rsidRDefault="001B53E2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8,230</w:t>
            </w:r>
          </w:p>
        </w:tc>
        <w:tc>
          <w:tcPr>
            <w:tcW w:w="236" w:type="dxa"/>
          </w:tcPr>
          <w:p w14:paraId="097A67F4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37F2C31F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734610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F7BA23D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39,785</w:t>
            </w:r>
          </w:p>
        </w:tc>
        <w:tc>
          <w:tcPr>
            <w:tcW w:w="237" w:type="dxa"/>
            <w:gridSpan w:val="2"/>
          </w:tcPr>
          <w:p w14:paraId="350BBD53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276" w:type="dxa"/>
            <w:gridSpan w:val="3"/>
          </w:tcPr>
          <w:p w14:paraId="1E6AF7B7" w14:textId="6AA3088B" w:rsidR="00515945" w:rsidRPr="00E25F5F" w:rsidRDefault="001B53E2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48,015</w:t>
            </w:r>
          </w:p>
        </w:tc>
      </w:tr>
      <w:tr w:rsidR="00515945" w:rsidRPr="00E25F5F" w14:paraId="58ADE61B" w14:textId="77777777" w:rsidTr="00C604FC">
        <w:tc>
          <w:tcPr>
            <w:tcW w:w="3686" w:type="dxa"/>
          </w:tcPr>
          <w:p w14:paraId="1208EB6B" w14:textId="77777777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1191" w:type="dxa"/>
            <w:gridSpan w:val="3"/>
          </w:tcPr>
          <w:p w14:paraId="7B3C2755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39,785</w:t>
            </w:r>
          </w:p>
        </w:tc>
        <w:tc>
          <w:tcPr>
            <w:tcW w:w="236" w:type="dxa"/>
          </w:tcPr>
          <w:p w14:paraId="4DBDE25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089FE96A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9CA2C85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1AE02D" w14:textId="77777777" w:rsidR="00515945" w:rsidRPr="00E25F5F" w:rsidRDefault="00515945" w:rsidP="00761D7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(39,785)</w:t>
            </w:r>
          </w:p>
        </w:tc>
        <w:tc>
          <w:tcPr>
            <w:tcW w:w="237" w:type="dxa"/>
            <w:gridSpan w:val="2"/>
          </w:tcPr>
          <w:p w14:paraId="0E1713EA" w14:textId="77777777" w:rsidR="00515945" w:rsidRPr="00E25F5F" w:rsidRDefault="00515945" w:rsidP="00761D7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2663AB43" w14:textId="77777777" w:rsidR="00515945" w:rsidRPr="00E25F5F" w:rsidRDefault="00515945" w:rsidP="006F0214">
            <w:pPr>
              <w:tabs>
                <w:tab w:val="left" w:pos="414"/>
              </w:tabs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</w:tr>
      <w:tr w:rsidR="00515945" w:rsidRPr="00AE4210" w14:paraId="375149AE" w14:textId="77777777" w:rsidTr="00C604FC">
        <w:tc>
          <w:tcPr>
            <w:tcW w:w="3686" w:type="dxa"/>
          </w:tcPr>
          <w:p w14:paraId="22617F90" w14:textId="01C235F1" w:rsidR="00515945" w:rsidRPr="00E25F5F" w:rsidRDefault="00515945" w:rsidP="006F021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E25F5F">
              <w:rPr>
                <w:rFonts w:hint="cs"/>
                <w:cs/>
              </w:rPr>
              <w:t>ตัด</w:t>
            </w:r>
            <w:r w:rsidRPr="00E25F5F">
              <w:rPr>
                <w:cs/>
              </w:rPr>
              <w:t>จำหน่าย</w:t>
            </w:r>
          </w:p>
        </w:tc>
        <w:tc>
          <w:tcPr>
            <w:tcW w:w="1191" w:type="dxa"/>
            <w:gridSpan w:val="3"/>
          </w:tcPr>
          <w:p w14:paraId="1167846B" w14:textId="28486315" w:rsidR="00515945" w:rsidRPr="00E25F5F" w:rsidRDefault="001B53E2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(1,906</w:t>
            </w:r>
            <w:r w:rsidR="00515945" w:rsidRPr="00E25F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4B4FACD3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4AA5FE15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D1146E4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AD97BCE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046F8C05" w14:textId="77777777" w:rsidR="00515945" w:rsidRPr="00E25F5F" w:rsidRDefault="00515945" w:rsidP="006F021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465B4ACC" w14:textId="3B4592D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(1,90</w:t>
            </w:r>
            <w:r w:rsidR="001B53E2" w:rsidRPr="00AE4210">
              <w:rPr>
                <w:rFonts w:asciiTheme="majorBidi" w:hAnsiTheme="majorBidi" w:cstheme="majorBidi"/>
              </w:rPr>
              <w:t>6</w:t>
            </w:r>
            <w:r w:rsidRPr="00AE4210">
              <w:rPr>
                <w:rFonts w:asciiTheme="majorBidi" w:hAnsiTheme="majorBidi" w:cstheme="majorBidi"/>
              </w:rPr>
              <w:t>)</w:t>
            </w:r>
          </w:p>
        </w:tc>
      </w:tr>
      <w:tr w:rsidR="00515945" w:rsidRPr="00AE4210" w14:paraId="65DA253A" w14:textId="77777777" w:rsidTr="00C604FC">
        <w:tc>
          <w:tcPr>
            <w:tcW w:w="3686" w:type="dxa"/>
          </w:tcPr>
          <w:p w14:paraId="44845C52" w14:textId="77777777" w:rsidR="00515945" w:rsidRPr="00FC6318" w:rsidRDefault="00515945" w:rsidP="006F0214">
            <w:pPr>
              <w:spacing w:line="240" w:lineRule="auto"/>
              <w:ind w:left="176" w:right="-43" w:hanging="176"/>
              <w:jc w:val="both"/>
              <w:rPr>
                <w:cs/>
              </w:rPr>
            </w:pPr>
            <w:r w:rsidRPr="00FC6318">
              <w:rPr>
                <w:rFonts w:hint="cs"/>
                <w:cs/>
              </w:rPr>
              <w:t>ลดลงจากการจำหน่ายบริษัทย่อย</w:t>
            </w:r>
          </w:p>
        </w:tc>
        <w:tc>
          <w:tcPr>
            <w:tcW w:w="1191" w:type="dxa"/>
            <w:gridSpan w:val="3"/>
          </w:tcPr>
          <w:p w14:paraId="24D693E7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(522)</w:t>
            </w:r>
          </w:p>
        </w:tc>
        <w:tc>
          <w:tcPr>
            <w:tcW w:w="236" w:type="dxa"/>
          </w:tcPr>
          <w:p w14:paraId="56F4BDC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0621C30E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844AD4D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B94C2C" w14:textId="77777777" w:rsidR="00515945" w:rsidRPr="00E25F5F" w:rsidRDefault="00515945" w:rsidP="0077766A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28AC0EB9" w14:textId="77777777" w:rsidR="00515945" w:rsidRPr="00E25F5F" w:rsidRDefault="00515945" w:rsidP="006F021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6BBDA7C5" w14:textId="7777777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(522)</w:t>
            </w:r>
          </w:p>
        </w:tc>
      </w:tr>
      <w:tr w:rsidR="00515945" w:rsidRPr="00AE4210" w14:paraId="05FAE154" w14:textId="77777777" w:rsidTr="00C604FC">
        <w:tc>
          <w:tcPr>
            <w:tcW w:w="3686" w:type="dxa"/>
          </w:tcPr>
          <w:p w14:paraId="7CD31B3A" w14:textId="77777777" w:rsidR="00515945" w:rsidRPr="00FC6318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C6318">
              <w:rPr>
                <w:rFonts w:asciiTheme="majorBidi" w:hAnsiTheme="majorBidi" w:cstheme="majorBidi"/>
                <w:b/>
                <w:bCs/>
              </w:rPr>
              <w:t>31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C6318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FC6318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C87542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330,022</w:t>
            </w:r>
          </w:p>
        </w:tc>
        <w:tc>
          <w:tcPr>
            <w:tcW w:w="236" w:type="dxa"/>
          </w:tcPr>
          <w:p w14:paraId="2A47421D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C023E9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082E5F2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05869A" w14:textId="77777777" w:rsidR="00515945" w:rsidRPr="00E25F5F" w:rsidRDefault="00515945" w:rsidP="006F021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4D09B29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141874" w14:textId="77777777" w:rsidR="00515945" w:rsidRPr="00E25F5F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330,022</w:t>
            </w:r>
          </w:p>
        </w:tc>
      </w:tr>
      <w:tr w:rsidR="00515945" w:rsidRPr="00AE4210" w14:paraId="5D29DED6" w14:textId="77777777" w:rsidTr="00C604FC">
        <w:trPr>
          <w:trHeight w:val="297"/>
        </w:trPr>
        <w:tc>
          <w:tcPr>
            <w:tcW w:w="3686" w:type="dxa"/>
          </w:tcPr>
          <w:p w14:paraId="04A2F610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</w:tcBorders>
          </w:tcPr>
          <w:p w14:paraId="7AC66D2B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9571504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0CCE00D0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5601F48B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0F4F31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7" w:type="dxa"/>
            <w:gridSpan w:val="2"/>
          </w:tcPr>
          <w:p w14:paraId="7A5DC458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7A4250FC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515945" w:rsidRPr="00E25F5F" w14:paraId="7DF3D595" w14:textId="77777777" w:rsidTr="00C604FC">
        <w:tc>
          <w:tcPr>
            <w:tcW w:w="3686" w:type="dxa"/>
          </w:tcPr>
          <w:p w14:paraId="2A56AB5C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631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ค่าตัดจำหน่าย</w:t>
            </w:r>
            <w:r w:rsidRPr="00FC63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และการด้อยค่า</w:t>
            </w:r>
          </w:p>
        </w:tc>
        <w:tc>
          <w:tcPr>
            <w:tcW w:w="1191" w:type="dxa"/>
            <w:gridSpan w:val="3"/>
          </w:tcPr>
          <w:p w14:paraId="59F8A650" w14:textId="77777777" w:rsidR="00515945" w:rsidRPr="00E25F5F" w:rsidRDefault="00515945" w:rsidP="006F02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311264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33F54143" w14:textId="77777777" w:rsidR="00515945" w:rsidRPr="00E25F5F" w:rsidRDefault="00515945" w:rsidP="006F02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2D58346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41A0FC3" w14:textId="77777777" w:rsidR="00515945" w:rsidRPr="00E25F5F" w:rsidRDefault="00515945" w:rsidP="006F021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gridSpan w:val="2"/>
          </w:tcPr>
          <w:p w14:paraId="66DB84ED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0E87772E" w14:textId="77777777" w:rsidR="00515945" w:rsidRPr="00E25F5F" w:rsidRDefault="00515945" w:rsidP="006F021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515945" w:rsidRPr="00AE4210" w14:paraId="20C0EA4B" w14:textId="77777777" w:rsidTr="00C604FC">
        <w:tc>
          <w:tcPr>
            <w:tcW w:w="3686" w:type="dxa"/>
          </w:tcPr>
          <w:p w14:paraId="0E55A5F9" w14:textId="77777777" w:rsidR="00515945" w:rsidRPr="00FC6318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FC6318">
              <w:rPr>
                <w:rFonts w:asciiTheme="majorBidi" w:hAnsiTheme="majorBidi" w:cstheme="majorBidi"/>
                <w:cs/>
              </w:rPr>
              <w:t>ณ วันที่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C6318">
              <w:rPr>
                <w:rFonts w:asciiTheme="majorBidi" w:hAnsiTheme="majorBidi" w:cstheme="majorBidi"/>
              </w:rPr>
              <w:t>1</w:t>
            </w:r>
            <w:r w:rsidRPr="00FC6318">
              <w:rPr>
                <w:rFonts w:asciiTheme="majorBidi" w:hAnsiTheme="majorBidi" w:cstheme="majorBidi"/>
                <w:cs/>
              </w:rPr>
              <w:t xml:space="preserve"> </w:t>
            </w:r>
            <w:r w:rsidRPr="00FC6318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FC631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91" w:type="dxa"/>
            <w:gridSpan w:val="3"/>
          </w:tcPr>
          <w:p w14:paraId="06CD0A37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74,527</w:t>
            </w:r>
          </w:p>
        </w:tc>
        <w:tc>
          <w:tcPr>
            <w:tcW w:w="236" w:type="dxa"/>
          </w:tcPr>
          <w:p w14:paraId="030DA1C6" w14:textId="77777777" w:rsidR="00515945" w:rsidRPr="00E25F5F" w:rsidRDefault="00515945" w:rsidP="006F02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3D03C87A" w14:textId="77777777" w:rsidR="00515945" w:rsidRPr="00C604FC" w:rsidRDefault="00515945" w:rsidP="00C604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C604FC">
              <w:rPr>
                <w:rFonts w:asciiTheme="majorBidi" w:hAnsiTheme="majorBidi" w:cstheme="majorBidi"/>
                <w:szCs w:val="24"/>
              </w:rPr>
              <w:t>43,636</w:t>
            </w:r>
          </w:p>
        </w:tc>
        <w:tc>
          <w:tcPr>
            <w:tcW w:w="236" w:type="dxa"/>
          </w:tcPr>
          <w:p w14:paraId="552EB5DB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03729D" w14:textId="77777777" w:rsidR="00515945" w:rsidRPr="00E25F5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2B50EBFE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5A7A4BF5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210">
              <w:rPr>
                <w:rFonts w:asciiTheme="majorBidi" w:hAnsiTheme="majorBidi" w:cstheme="majorBidi"/>
                <w:szCs w:val="24"/>
              </w:rPr>
              <w:t>118,163</w:t>
            </w:r>
          </w:p>
        </w:tc>
      </w:tr>
      <w:tr w:rsidR="00515945" w:rsidRPr="00AE4210" w14:paraId="020904F8" w14:textId="77777777" w:rsidTr="00C604FC">
        <w:tc>
          <w:tcPr>
            <w:tcW w:w="3686" w:type="dxa"/>
          </w:tcPr>
          <w:p w14:paraId="23E9157E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FC6318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191" w:type="dxa"/>
            <w:gridSpan w:val="3"/>
          </w:tcPr>
          <w:p w14:paraId="3FEA38DF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23,487</w:t>
            </w:r>
          </w:p>
        </w:tc>
        <w:tc>
          <w:tcPr>
            <w:tcW w:w="236" w:type="dxa"/>
          </w:tcPr>
          <w:p w14:paraId="1794A266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3C26DF4C" w14:textId="77777777" w:rsidR="00515945" w:rsidRPr="00C604FC" w:rsidRDefault="00515945" w:rsidP="00C604F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C604FC">
              <w:rPr>
                <w:rFonts w:asciiTheme="majorBidi" w:hAnsiTheme="majorBidi" w:cstheme="majorBidi"/>
                <w:szCs w:val="24"/>
              </w:rPr>
              <w:t>7,273</w:t>
            </w:r>
          </w:p>
        </w:tc>
        <w:tc>
          <w:tcPr>
            <w:tcW w:w="236" w:type="dxa"/>
          </w:tcPr>
          <w:p w14:paraId="3A5141F3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A5BCADD" w14:textId="77777777" w:rsidR="00515945" w:rsidRPr="00E25F5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0E8253FC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38DC99E7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210">
              <w:rPr>
                <w:rFonts w:asciiTheme="majorBidi" w:hAnsiTheme="majorBidi" w:cstheme="majorBidi"/>
                <w:szCs w:val="24"/>
              </w:rPr>
              <w:t>30,760</w:t>
            </w:r>
          </w:p>
        </w:tc>
      </w:tr>
      <w:tr w:rsidR="00515945" w:rsidRPr="00AE4210" w14:paraId="648A1D60" w14:textId="77777777" w:rsidTr="00C604FC">
        <w:tc>
          <w:tcPr>
            <w:tcW w:w="3686" w:type="dxa"/>
          </w:tcPr>
          <w:p w14:paraId="2F104D9A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FC6318">
              <w:rPr>
                <w:rFonts w:hint="cs"/>
                <w:cs/>
              </w:rPr>
              <w:t>ตัด</w:t>
            </w:r>
            <w:r w:rsidRPr="00FC6318">
              <w:rPr>
                <w:cs/>
              </w:rPr>
              <w:t>จำหน่าย</w:t>
            </w:r>
          </w:p>
        </w:tc>
        <w:tc>
          <w:tcPr>
            <w:tcW w:w="1191" w:type="dxa"/>
            <w:gridSpan w:val="3"/>
          </w:tcPr>
          <w:p w14:paraId="1F7DC692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(1,389)</w:t>
            </w:r>
          </w:p>
        </w:tc>
        <w:tc>
          <w:tcPr>
            <w:tcW w:w="236" w:type="dxa"/>
          </w:tcPr>
          <w:p w14:paraId="37378D4E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6934C100" w14:textId="77777777" w:rsidR="00515945" w:rsidRPr="00E25F5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7DD0AC6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5F30560" w14:textId="77777777" w:rsidR="00515945" w:rsidRPr="00E25F5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37221D9A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32D65BBD" w14:textId="7777777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(1,389)</w:t>
            </w:r>
          </w:p>
        </w:tc>
      </w:tr>
      <w:tr w:rsidR="00515945" w:rsidRPr="00AE4210" w14:paraId="38500ACE" w14:textId="77777777" w:rsidTr="00C604FC">
        <w:tc>
          <w:tcPr>
            <w:tcW w:w="3686" w:type="dxa"/>
          </w:tcPr>
          <w:p w14:paraId="2195E32A" w14:textId="77777777" w:rsidR="00515945" w:rsidRPr="00FC6318" w:rsidRDefault="00515945" w:rsidP="006F0214">
            <w:pPr>
              <w:spacing w:line="240" w:lineRule="auto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FC6318">
              <w:rPr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191" w:type="dxa"/>
            <w:gridSpan w:val="3"/>
          </w:tcPr>
          <w:p w14:paraId="0E387C55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(3,965)</w:t>
            </w:r>
          </w:p>
        </w:tc>
        <w:tc>
          <w:tcPr>
            <w:tcW w:w="236" w:type="dxa"/>
          </w:tcPr>
          <w:p w14:paraId="28067397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1A8D2FDD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(50,909)</w:t>
            </w:r>
          </w:p>
        </w:tc>
        <w:tc>
          <w:tcPr>
            <w:tcW w:w="236" w:type="dxa"/>
          </w:tcPr>
          <w:p w14:paraId="3571FA1E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9519A7" w14:textId="77777777" w:rsidR="00515945" w:rsidRPr="00E25F5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230603D2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38CD5559" w14:textId="77777777" w:rsidR="00515945" w:rsidRPr="00AE4210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AE4210">
              <w:rPr>
                <w:rFonts w:asciiTheme="majorBidi" w:hAnsiTheme="majorBidi" w:cstheme="majorBidi"/>
              </w:rPr>
              <w:t>(54,874)</w:t>
            </w:r>
          </w:p>
        </w:tc>
      </w:tr>
      <w:tr w:rsidR="00515945" w:rsidRPr="00AE4210" w14:paraId="3C9E42F4" w14:textId="77777777" w:rsidTr="00C604FC">
        <w:tc>
          <w:tcPr>
            <w:tcW w:w="3686" w:type="dxa"/>
          </w:tcPr>
          <w:p w14:paraId="71BB41A5" w14:textId="36552958" w:rsidR="00515945" w:rsidRPr="00FC6318" w:rsidRDefault="00515945" w:rsidP="006F021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FC6318">
              <w:rPr>
                <w:rFonts w:asciiTheme="majorBidi" w:hAnsiTheme="majorBidi" w:cstheme="majorBidi" w:hint="cs"/>
                <w:cs/>
              </w:rPr>
              <w:t>ผลต่างจากการแปลงค่า</w:t>
            </w:r>
            <w:r w:rsidR="001204BC" w:rsidRPr="001204BC">
              <w:rPr>
                <w:rFonts w:asciiTheme="majorBidi" w:hAnsiTheme="majorBidi"/>
                <w:cs/>
              </w:rPr>
              <w:t>หน่วยงานต่างประเทศ</w:t>
            </w:r>
          </w:p>
        </w:tc>
        <w:tc>
          <w:tcPr>
            <w:tcW w:w="1191" w:type="dxa"/>
            <w:gridSpan w:val="3"/>
          </w:tcPr>
          <w:p w14:paraId="37D25BB7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E25F5F"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236" w:type="dxa"/>
          </w:tcPr>
          <w:p w14:paraId="1C15503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78B38540" w14:textId="77777777" w:rsidR="00515945" w:rsidRPr="00E25F5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A0BF3B2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790A87D" w14:textId="77777777" w:rsidR="00515945" w:rsidRPr="00E25F5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639C9F6C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0A9CCE2D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210">
              <w:rPr>
                <w:rFonts w:asciiTheme="majorBidi" w:hAnsiTheme="majorBidi" w:cstheme="majorBidi"/>
                <w:szCs w:val="24"/>
              </w:rPr>
              <w:t>54</w:t>
            </w:r>
          </w:p>
        </w:tc>
      </w:tr>
      <w:tr w:rsidR="00515945" w:rsidRPr="00AE4210" w14:paraId="6595DE13" w14:textId="77777777" w:rsidTr="00C604FC">
        <w:tc>
          <w:tcPr>
            <w:tcW w:w="3686" w:type="dxa"/>
            <w:shd w:val="clear" w:color="auto" w:fill="auto"/>
          </w:tcPr>
          <w:p w14:paraId="1E7B63BC" w14:textId="77777777" w:rsidR="00515945" w:rsidRPr="00FC6318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C6318">
              <w:rPr>
                <w:rFonts w:asciiTheme="majorBidi" w:hAnsiTheme="majorBidi" w:cstheme="majorBidi"/>
                <w:b/>
                <w:bCs/>
              </w:rPr>
              <w:t>31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C6318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C6318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FC6318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FC631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C6318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FC6318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</w:tcBorders>
          </w:tcPr>
          <w:p w14:paraId="7EADD5A5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92,714</w:t>
            </w:r>
          </w:p>
        </w:tc>
        <w:tc>
          <w:tcPr>
            <w:tcW w:w="236" w:type="dxa"/>
          </w:tcPr>
          <w:p w14:paraId="6DEA1D8A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497C280D" w14:textId="77777777" w:rsidR="00515945" w:rsidRPr="004837C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37C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B194A5F" w14:textId="77777777" w:rsidR="00515945" w:rsidRPr="004837CF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46FB92" w14:textId="77777777" w:rsidR="00515945" w:rsidRPr="004837CF" w:rsidRDefault="00515945" w:rsidP="006F021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37C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422E00CE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79E1C6D5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210">
              <w:rPr>
                <w:rFonts w:asciiTheme="majorBidi" w:hAnsiTheme="majorBidi" w:cstheme="majorBidi"/>
                <w:b/>
                <w:bCs/>
                <w:szCs w:val="24"/>
              </w:rPr>
              <w:t>92,714</w:t>
            </w:r>
          </w:p>
        </w:tc>
      </w:tr>
      <w:tr w:rsidR="00515945" w:rsidRPr="00AE4210" w14:paraId="7781DCC0" w14:textId="77777777" w:rsidTr="00C604FC">
        <w:tc>
          <w:tcPr>
            <w:tcW w:w="3686" w:type="dxa"/>
          </w:tcPr>
          <w:p w14:paraId="4175731E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FC6318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191" w:type="dxa"/>
            <w:gridSpan w:val="3"/>
          </w:tcPr>
          <w:p w14:paraId="51CE152C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27,793</w:t>
            </w:r>
          </w:p>
        </w:tc>
        <w:tc>
          <w:tcPr>
            <w:tcW w:w="236" w:type="dxa"/>
          </w:tcPr>
          <w:p w14:paraId="6A0F1991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6054AEAF" w14:textId="77777777" w:rsidR="00515945" w:rsidRPr="00E25F5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BBE55B4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FEAA3F8" w14:textId="77777777" w:rsidR="00515945" w:rsidRPr="00E25F5F" w:rsidRDefault="00515945" w:rsidP="004837CF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27A1492C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7180DBEC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210">
              <w:rPr>
                <w:rFonts w:asciiTheme="majorBidi" w:hAnsiTheme="majorBidi" w:cstheme="majorBidi"/>
                <w:szCs w:val="24"/>
              </w:rPr>
              <w:t>27,793</w:t>
            </w:r>
          </w:p>
        </w:tc>
      </w:tr>
      <w:tr w:rsidR="00515945" w:rsidRPr="00E25F5F" w14:paraId="1467D82E" w14:textId="77777777" w:rsidTr="00C604FC">
        <w:tc>
          <w:tcPr>
            <w:tcW w:w="3686" w:type="dxa"/>
          </w:tcPr>
          <w:p w14:paraId="4BFEA0DE" w14:textId="129C0E95" w:rsidR="00515945" w:rsidRPr="00FC6318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FC6318">
              <w:rPr>
                <w:rFonts w:hint="cs"/>
                <w:cs/>
              </w:rPr>
              <w:t>ตัด</w:t>
            </w:r>
            <w:r w:rsidRPr="00FC6318">
              <w:rPr>
                <w:cs/>
              </w:rPr>
              <w:t>จำหน่าย</w:t>
            </w:r>
          </w:p>
        </w:tc>
        <w:tc>
          <w:tcPr>
            <w:tcW w:w="1191" w:type="dxa"/>
            <w:gridSpan w:val="3"/>
          </w:tcPr>
          <w:p w14:paraId="026E4CE1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(1,903)</w:t>
            </w:r>
          </w:p>
        </w:tc>
        <w:tc>
          <w:tcPr>
            <w:tcW w:w="236" w:type="dxa"/>
          </w:tcPr>
          <w:p w14:paraId="5C87FA4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67985107" w14:textId="77777777" w:rsidR="00515945" w:rsidRPr="00E25F5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96959F9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9AD9CE5" w14:textId="77777777" w:rsidR="00515945" w:rsidRPr="00E25F5F" w:rsidRDefault="00515945" w:rsidP="004837CF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5468C532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5261FE5B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7C1B69">
              <w:t>(1,903)</w:t>
            </w:r>
          </w:p>
        </w:tc>
      </w:tr>
      <w:tr w:rsidR="00515945" w:rsidRPr="00E25F5F" w14:paraId="45CEA627" w14:textId="77777777" w:rsidTr="00C604FC">
        <w:tc>
          <w:tcPr>
            <w:tcW w:w="3686" w:type="dxa"/>
          </w:tcPr>
          <w:p w14:paraId="6EDD1E7F" w14:textId="77777777" w:rsidR="00515945" w:rsidRPr="00FC6318" w:rsidRDefault="00515945" w:rsidP="006F0214">
            <w:pPr>
              <w:spacing w:line="240" w:lineRule="auto"/>
              <w:ind w:right="-43"/>
              <w:jc w:val="both"/>
              <w:rPr>
                <w:cs/>
              </w:rPr>
            </w:pPr>
            <w:r w:rsidRPr="00FC6318">
              <w:rPr>
                <w:rFonts w:hint="cs"/>
                <w:cs/>
              </w:rPr>
              <w:t>ลดลงจากการจำหน่ายบริษัทย่อย</w:t>
            </w:r>
          </w:p>
        </w:tc>
        <w:tc>
          <w:tcPr>
            <w:tcW w:w="1191" w:type="dxa"/>
            <w:gridSpan w:val="3"/>
          </w:tcPr>
          <w:p w14:paraId="33E7DA69" w14:textId="77777777" w:rsidR="00515945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(252)</w:t>
            </w:r>
          </w:p>
        </w:tc>
        <w:tc>
          <w:tcPr>
            <w:tcW w:w="236" w:type="dxa"/>
          </w:tcPr>
          <w:p w14:paraId="60B2B3C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42A6C323" w14:textId="77777777" w:rsidR="00515945" w:rsidRPr="00E25F5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298EF42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01F6CC7" w14:textId="77777777" w:rsidR="00515945" w:rsidRPr="00E25F5F" w:rsidRDefault="00515945" w:rsidP="004837CF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</w:rPr>
            </w:pPr>
            <w:r w:rsidRPr="00E25F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7" w:type="dxa"/>
            <w:gridSpan w:val="2"/>
          </w:tcPr>
          <w:p w14:paraId="209CD1CE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3B299890" w14:textId="77777777" w:rsidR="00515945" w:rsidRPr="00E25F5F" w:rsidRDefault="00515945" w:rsidP="00C604F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</w:rPr>
            </w:pPr>
            <w:r w:rsidRPr="007C1B69">
              <w:t>(252)</w:t>
            </w:r>
          </w:p>
        </w:tc>
      </w:tr>
      <w:tr w:rsidR="00515945" w:rsidRPr="00E25F5F" w14:paraId="6D3A7516" w14:textId="77777777" w:rsidTr="00C604FC">
        <w:tc>
          <w:tcPr>
            <w:tcW w:w="3686" w:type="dxa"/>
          </w:tcPr>
          <w:p w14:paraId="23C8F7D8" w14:textId="77777777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  <w:b/>
                <w:bCs/>
              </w:rPr>
              <w:t>31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5F5F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D8CC7E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118,352</w:t>
            </w:r>
          </w:p>
        </w:tc>
        <w:tc>
          <w:tcPr>
            <w:tcW w:w="236" w:type="dxa"/>
          </w:tcPr>
          <w:p w14:paraId="6B29F25C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43A58A" w14:textId="77777777" w:rsidR="00515945" w:rsidRPr="00B63005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5326B30" w14:textId="77777777" w:rsidR="00515945" w:rsidRPr="00B63005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46D1ED" w14:textId="77777777" w:rsidR="00515945" w:rsidRPr="00B63005" w:rsidRDefault="00515945" w:rsidP="004837CF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19F04180" w14:textId="77777777" w:rsidR="00515945" w:rsidRPr="00B63005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D7B28" w14:textId="77777777" w:rsidR="00515945" w:rsidRPr="00E25F5F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118,352</w:t>
            </w:r>
          </w:p>
        </w:tc>
      </w:tr>
      <w:tr w:rsidR="00515945" w:rsidRPr="00E25F5F" w14:paraId="271D0C11" w14:textId="77777777" w:rsidTr="00C604FC">
        <w:tc>
          <w:tcPr>
            <w:tcW w:w="3686" w:type="dxa"/>
          </w:tcPr>
          <w:p w14:paraId="76AAB8BC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1" w:type="dxa"/>
            <w:gridSpan w:val="3"/>
          </w:tcPr>
          <w:p w14:paraId="0E7E0C4C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4AA66CD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683679DF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CEE5115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DA949C7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  <w:gridSpan w:val="2"/>
          </w:tcPr>
          <w:p w14:paraId="52802525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191DCBB8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5945" w:rsidRPr="00E25F5F" w14:paraId="17C4403F" w14:textId="77777777" w:rsidTr="00C604FC">
        <w:tc>
          <w:tcPr>
            <w:tcW w:w="3686" w:type="dxa"/>
          </w:tcPr>
          <w:p w14:paraId="2064A0D3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25F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91" w:type="dxa"/>
            <w:gridSpan w:val="3"/>
          </w:tcPr>
          <w:p w14:paraId="4F7A7E6A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9509874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</w:tcPr>
          <w:p w14:paraId="13F55BDB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6D19F80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2E0BB27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  <w:gridSpan w:val="2"/>
          </w:tcPr>
          <w:p w14:paraId="3278B636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5BF316F3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5945" w:rsidRPr="00AE4210" w14:paraId="5D1A2F88" w14:textId="77777777" w:rsidTr="00C604FC">
        <w:tc>
          <w:tcPr>
            <w:tcW w:w="3686" w:type="dxa"/>
          </w:tcPr>
          <w:p w14:paraId="5EE16DCD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>มกรา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1191" w:type="dxa"/>
            <w:gridSpan w:val="3"/>
            <w:tcBorders>
              <w:bottom w:val="double" w:sz="4" w:space="0" w:color="auto"/>
            </w:tcBorders>
            <w:vAlign w:val="bottom"/>
          </w:tcPr>
          <w:p w14:paraId="093E452A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75,083</w:t>
            </w:r>
          </w:p>
        </w:tc>
        <w:tc>
          <w:tcPr>
            <w:tcW w:w="236" w:type="dxa"/>
            <w:vAlign w:val="bottom"/>
          </w:tcPr>
          <w:p w14:paraId="34F0211E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  <w:vAlign w:val="bottom"/>
          </w:tcPr>
          <w:p w14:paraId="7B3352F6" w14:textId="77777777" w:rsidR="00515945" w:rsidRPr="00E25F5F" w:rsidRDefault="00515945" w:rsidP="004837CF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16,364</w:t>
            </w:r>
          </w:p>
        </w:tc>
        <w:tc>
          <w:tcPr>
            <w:tcW w:w="236" w:type="dxa"/>
            <w:vAlign w:val="bottom"/>
          </w:tcPr>
          <w:p w14:paraId="7B02AA1D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451964" w14:textId="77777777" w:rsidR="00515945" w:rsidRPr="00E25F5F" w:rsidRDefault="00515945" w:rsidP="006F02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25F5F">
              <w:rPr>
                <w:rFonts w:asciiTheme="majorBidi" w:hAnsiTheme="majorBidi" w:cstheme="majorBidi"/>
                <w:b/>
                <w:bCs/>
              </w:rPr>
              <w:t>89,550</w:t>
            </w:r>
          </w:p>
        </w:tc>
        <w:tc>
          <w:tcPr>
            <w:tcW w:w="237" w:type="dxa"/>
            <w:gridSpan w:val="2"/>
            <w:vAlign w:val="bottom"/>
          </w:tcPr>
          <w:p w14:paraId="65EBD8BC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  <w:vAlign w:val="bottom"/>
          </w:tcPr>
          <w:p w14:paraId="23E6821C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210">
              <w:rPr>
                <w:rFonts w:asciiTheme="majorBidi" w:hAnsiTheme="majorBidi" w:cstheme="majorBidi"/>
                <w:b/>
                <w:bCs/>
                <w:szCs w:val="24"/>
              </w:rPr>
              <w:t>180,997</w:t>
            </w:r>
          </w:p>
        </w:tc>
      </w:tr>
      <w:tr w:rsidR="00515945" w:rsidRPr="00AE4210" w14:paraId="6DEA4DEC" w14:textId="77777777" w:rsidTr="00C604FC">
        <w:tc>
          <w:tcPr>
            <w:tcW w:w="3686" w:type="dxa"/>
          </w:tcPr>
          <w:p w14:paraId="509E598F" w14:textId="77777777" w:rsidR="00515945" w:rsidRPr="00E25F5F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  <w:b/>
                <w:bCs/>
              </w:rPr>
              <w:t>31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25F5F">
              <w:rPr>
                <w:rFonts w:asciiTheme="majorBidi" w:hAnsiTheme="majorBidi" w:cstheme="majorBidi"/>
                <w:b/>
                <w:bCs/>
              </w:rPr>
              <w:t>1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5F5F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bottom w:val="double" w:sz="4" w:space="0" w:color="auto"/>
            </w:tcBorders>
          </w:tcPr>
          <w:p w14:paraId="65DEA507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5F5F">
              <w:rPr>
                <w:rFonts w:asciiTheme="majorBidi" w:hAnsiTheme="majorBidi" w:cstheme="majorBidi"/>
                <w:b/>
                <w:bCs/>
                <w:szCs w:val="24"/>
              </w:rPr>
              <w:t>191,721</w:t>
            </w:r>
          </w:p>
        </w:tc>
        <w:tc>
          <w:tcPr>
            <w:tcW w:w="236" w:type="dxa"/>
          </w:tcPr>
          <w:p w14:paraId="296DF4D5" w14:textId="77777777" w:rsidR="00515945" w:rsidRPr="00E25F5F" w:rsidRDefault="00515945" w:rsidP="006F0214">
            <w:pPr>
              <w:spacing w:line="240" w:lineRule="auto"/>
              <w:ind w:right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</w:tcPr>
          <w:p w14:paraId="7A564972" w14:textId="77777777" w:rsidR="00515945" w:rsidRPr="004837CF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37C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5B4C91D9" w14:textId="77777777" w:rsidR="00515945" w:rsidRPr="00E25F5F" w:rsidRDefault="00515945" w:rsidP="006F0214">
            <w:pPr>
              <w:spacing w:line="240" w:lineRule="auto"/>
              <w:ind w:right="3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384205A" w14:textId="77777777" w:rsidR="00515945" w:rsidRPr="00B63005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1ED9F377" w14:textId="77777777" w:rsidR="00515945" w:rsidRPr="00E25F5F" w:rsidRDefault="00515945" w:rsidP="006F0214">
            <w:pPr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</w:tcPr>
          <w:p w14:paraId="2A5DDCBF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210">
              <w:rPr>
                <w:rFonts w:asciiTheme="majorBidi" w:hAnsiTheme="majorBidi" w:cstheme="majorBidi"/>
                <w:b/>
                <w:bCs/>
                <w:szCs w:val="24"/>
              </w:rPr>
              <w:t>191,721</w:t>
            </w:r>
          </w:p>
        </w:tc>
      </w:tr>
      <w:tr w:rsidR="00515945" w:rsidRPr="00AE4210" w14:paraId="6FB47710" w14:textId="77777777" w:rsidTr="00C604FC">
        <w:tc>
          <w:tcPr>
            <w:tcW w:w="3686" w:type="dxa"/>
          </w:tcPr>
          <w:p w14:paraId="50BC3BF6" w14:textId="77777777" w:rsidR="00515945" w:rsidRPr="00E25F5F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25F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E25F5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E25F5F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19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055357D" w14:textId="77777777" w:rsidR="00515945" w:rsidRPr="00E25F5F" w:rsidRDefault="00515945" w:rsidP="006F0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211,670</w:t>
            </w:r>
          </w:p>
        </w:tc>
        <w:tc>
          <w:tcPr>
            <w:tcW w:w="236" w:type="dxa"/>
          </w:tcPr>
          <w:p w14:paraId="3FF1F68B" w14:textId="77777777" w:rsidR="00515945" w:rsidRPr="00E25F5F" w:rsidRDefault="00515945" w:rsidP="006F021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08C0F2F" w14:textId="77777777" w:rsidR="00515945" w:rsidRPr="00B63005" w:rsidRDefault="00515945" w:rsidP="004837CF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582F4C00" w14:textId="77777777" w:rsidR="00515945" w:rsidRPr="00E25F5F" w:rsidRDefault="00515945" w:rsidP="006F021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983723F" w14:textId="77777777" w:rsidR="00515945" w:rsidRPr="00B63005" w:rsidRDefault="00515945" w:rsidP="006F021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  <w:gridSpan w:val="2"/>
          </w:tcPr>
          <w:p w14:paraId="32C290FC" w14:textId="77777777" w:rsidR="00515945" w:rsidRPr="00E25F5F" w:rsidRDefault="00515945" w:rsidP="006F021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D40F2EE" w14:textId="77777777" w:rsidR="00515945" w:rsidRPr="00AE4210" w:rsidRDefault="00515945" w:rsidP="00AE42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210">
              <w:rPr>
                <w:rFonts w:asciiTheme="majorBidi" w:hAnsiTheme="majorBidi" w:cstheme="majorBidi"/>
                <w:b/>
                <w:bCs/>
                <w:szCs w:val="24"/>
              </w:rPr>
              <w:t>211,670</w:t>
            </w:r>
          </w:p>
        </w:tc>
      </w:tr>
      <w:tr w:rsidR="00515945" w:rsidRPr="005C2D3F" w14:paraId="08EF0E93" w14:textId="77777777" w:rsidTr="00C604FC">
        <w:trPr>
          <w:gridAfter w:val="1"/>
          <w:wAfter w:w="57" w:type="dxa"/>
          <w:trHeight w:val="74"/>
        </w:trPr>
        <w:tc>
          <w:tcPr>
            <w:tcW w:w="4109" w:type="dxa"/>
            <w:gridSpan w:val="2"/>
          </w:tcPr>
          <w:p w14:paraId="7948A283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25" w:type="dxa"/>
            <w:vAlign w:val="bottom"/>
          </w:tcPr>
          <w:p w14:paraId="728F659C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7" w:type="dxa"/>
            <w:gridSpan w:val="11"/>
            <w:vAlign w:val="bottom"/>
          </w:tcPr>
          <w:p w14:paraId="023A12C7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15945" w:rsidRPr="005C2D3F" w14:paraId="61BA08DC" w14:textId="77777777" w:rsidTr="00C604FC">
        <w:trPr>
          <w:gridAfter w:val="1"/>
          <w:wAfter w:w="57" w:type="dxa"/>
          <w:trHeight w:val="74"/>
        </w:trPr>
        <w:tc>
          <w:tcPr>
            <w:tcW w:w="4109" w:type="dxa"/>
            <w:gridSpan w:val="2"/>
          </w:tcPr>
          <w:p w14:paraId="560ECC4F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25" w:type="dxa"/>
            <w:vAlign w:val="bottom"/>
          </w:tcPr>
          <w:p w14:paraId="10C0D84C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51368B7D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349216DF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63844865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284" w:type="dxa"/>
            <w:gridSpan w:val="2"/>
          </w:tcPr>
          <w:p w14:paraId="64DA2D4C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210897F3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515945" w:rsidRPr="005C2D3F" w14:paraId="1E010C57" w14:textId="77777777" w:rsidTr="00C604FC">
        <w:trPr>
          <w:gridAfter w:val="1"/>
          <w:wAfter w:w="57" w:type="dxa"/>
          <w:trHeight w:val="74"/>
        </w:trPr>
        <w:tc>
          <w:tcPr>
            <w:tcW w:w="4109" w:type="dxa"/>
            <w:gridSpan w:val="2"/>
          </w:tcPr>
          <w:p w14:paraId="38F2D9FB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25" w:type="dxa"/>
            <w:vAlign w:val="bottom"/>
          </w:tcPr>
          <w:p w14:paraId="57A147E7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61503AF6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ค่า</w:t>
            </w:r>
            <w:r w:rsidRPr="00B63005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284" w:type="dxa"/>
            <w:vAlign w:val="bottom"/>
          </w:tcPr>
          <w:p w14:paraId="5DF2EB99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4B452C91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ไม่มีตัวตน</w:t>
            </w:r>
          </w:p>
        </w:tc>
        <w:tc>
          <w:tcPr>
            <w:tcW w:w="284" w:type="dxa"/>
            <w:gridSpan w:val="2"/>
          </w:tcPr>
          <w:p w14:paraId="37CB844D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vAlign w:val="bottom"/>
          </w:tcPr>
          <w:p w14:paraId="159F5EB5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515945" w:rsidRPr="005C2D3F" w14:paraId="2DFD310D" w14:textId="77777777" w:rsidTr="00C604FC">
        <w:trPr>
          <w:gridAfter w:val="1"/>
          <w:wAfter w:w="57" w:type="dxa"/>
          <w:trHeight w:val="74"/>
        </w:trPr>
        <w:tc>
          <w:tcPr>
            <w:tcW w:w="4109" w:type="dxa"/>
            <w:gridSpan w:val="2"/>
          </w:tcPr>
          <w:p w14:paraId="29431D21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25" w:type="dxa"/>
            <w:vAlign w:val="bottom"/>
          </w:tcPr>
          <w:p w14:paraId="0EC14552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78D1576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84" w:type="dxa"/>
            <w:vAlign w:val="bottom"/>
          </w:tcPr>
          <w:p w14:paraId="6A7D0BF5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5A40A9C4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84" w:type="dxa"/>
            <w:gridSpan w:val="2"/>
          </w:tcPr>
          <w:p w14:paraId="7DBDB664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vAlign w:val="bottom"/>
          </w:tcPr>
          <w:p w14:paraId="720B13A2" w14:textId="77777777" w:rsidR="00515945" w:rsidRPr="00B63005" w:rsidRDefault="00515945" w:rsidP="006F021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15945" w:rsidRPr="005C2D3F" w14:paraId="2EBC8117" w14:textId="77777777" w:rsidTr="00C604FC">
        <w:trPr>
          <w:gridAfter w:val="1"/>
          <w:wAfter w:w="57" w:type="dxa"/>
          <w:trHeight w:val="290"/>
        </w:trPr>
        <w:tc>
          <w:tcPr>
            <w:tcW w:w="4109" w:type="dxa"/>
            <w:gridSpan w:val="2"/>
          </w:tcPr>
          <w:p w14:paraId="654F9BA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25" w:type="dxa"/>
          </w:tcPr>
          <w:p w14:paraId="3A13775D" w14:textId="77777777" w:rsidR="00515945" w:rsidRPr="00B63005" w:rsidRDefault="00515945" w:rsidP="006F021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4397" w:type="dxa"/>
            <w:gridSpan w:val="11"/>
          </w:tcPr>
          <w:p w14:paraId="17D703E1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63005">
              <w:rPr>
                <w:rFonts w:asciiTheme="majorBidi" w:hAnsiTheme="majorBidi" w:cstheme="majorBidi"/>
                <w:i/>
                <w:iCs/>
              </w:rPr>
              <w:t>(</w:t>
            </w:r>
            <w:r w:rsidRPr="00B63005">
              <w:rPr>
                <w:rFonts w:asciiTheme="majorBidi" w:hAnsiTheme="majorBidi" w:cstheme="majorBidi" w:hint="cs"/>
                <w:i/>
                <w:iCs/>
                <w:cs/>
              </w:rPr>
              <w:t>พันบาท</w:t>
            </w:r>
            <w:r w:rsidRPr="00B6300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515945" w:rsidRPr="005C2D3F" w14:paraId="67C5716A" w14:textId="77777777" w:rsidTr="00C604FC">
        <w:trPr>
          <w:gridAfter w:val="1"/>
          <w:wAfter w:w="57" w:type="dxa"/>
          <w:trHeight w:val="290"/>
        </w:trPr>
        <w:tc>
          <w:tcPr>
            <w:tcW w:w="4109" w:type="dxa"/>
            <w:gridSpan w:val="2"/>
          </w:tcPr>
          <w:p w14:paraId="10B12B9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300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425" w:type="dxa"/>
          </w:tcPr>
          <w:p w14:paraId="77E230B2" w14:textId="77777777" w:rsidR="00515945" w:rsidRPr="00B63005" w:rsidRDefault="00515945" w:rsidP="006F021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3B730BA2" w14:textId="77777777" w:rsidR="00515945" w:rsidRPr="00B63005" w:rsidRDefault="00515945" w:rsidP="006F021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7922024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4BE7DA32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gridSpan w:val="2"/>
          </w:tcPr>
          <w:p w14:paraId="18AA9731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3770346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</w:tr>
      <w:tr w:rsidR="00515945" w:rsidRPr="005C2D3F" w14:paraId="767A0953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1C9CD94F" w14:textId="2B83D69B" w:rsidR="00515945" w:rsidRPr="00B63005" w:rsidRDefault="00515945" w:rsidP="004837C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</w:rPr>
              <w:t>1</w:t>
            </w:r>
            <w:r w:rsidRPr="00B63005">
              <w:rPr>
                <w:rFonts w:asciiTheme="majorBidi" w:hAnsiTheme="majorBidi" w:cstheme="majorBidi"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4837CF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425" w:type="dxa"/>
          </w:tcPr>
          <w:p w14:paraId="48497175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44927377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114,026</w:t>
            </w:r>
          </w:p>
        </w:tc>
        <w:tc>
          <w:tcPr>
            <w:tcW w:w="284" w:type="dxa"/>
          </w:tcPr>
          <w:p w14:paraId="41646D87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44CAB0F4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</w:rPr>
              <w:t>89,550</w:t>
            </w:r>
          </w:p>
        </w:tc>
        <w:tc>
          <w:tcPr>
            <w:tcW w:w="284" w:type="dxa"/>
            <w:gridSpan w:val="2"/>
          </w:tcPr>
          <w:p w14:paraId="2EF36379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4A3BE2D6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203,576</w:t>
            </w:r>
          </w:p>
        </w:tc>
      </w:tr>
      <w:tr w:rsidR="00515945" w:rsidRPr="005C2D3F" w14:paraId="2372C0E5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42C4B056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25" w:type="dxa"/>
          </w:tcPr>
          <w:p w14:paraId="0EAD9E66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35A269A6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2,974</w:t>
            </w:r>
          </w:p>
        </w:tc>
        <w:tc>
          <w:tcPr>
            <w:tcW w:w="284" w:type="dxa"/>
          </w:tcPr>
          <w:p w14:paraId="32BBE0CB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6CAB9D44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</w:rPr>
              <w:t>42,094</w:t>
            </w:r>
          </w:p>
        </w:tc>
        <w:tc>
          <w:tcPr>
            <w:tcW w:w="284" w:type="dxa"/>
            <w:gridSpan w:val="2"/>
          </w:tcPr>
          <w:p w14:paraId="0EBD2B86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0A3B63DD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45,068</w:t>
            </w:r>
          </w:p>
        </w:tc>
      </w:tr>
      <w:tr w:rsidR="00515945" w:rsidRPr="005C2D3F" w14:paraId="03E8EEB3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045EE01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425" w:type="dxa"/>
          </w:tcPr>
          <w:p w14:paraId="46C7B676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3"/>
          </w:tcPr>
          <w:p w14:paraId="76AF9A1E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</w:rPr>
              <w:t>131,644</w:t>
            </w:r>
          </w:p>
        </w:tc>
        <w:tc>
          <w:tcPr>
            <w:tcW w:w="284" w:type="dxa"/>
          </w:tcPr>
          <w:p w14:paraId="49B85527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3FA79482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</w:rPr>
              <w:t>(131,644)</w:t>
            </w:r>
          </w:p>
        </w:tc>
        <w:tc>
          <w:tcPr>
            <w:tcW w:w="284" w:type="dxa"/>
            <w:gridSpan w:val="2"/>
          </w:tcPr>
          <w:p w14:paraId="1AF902D1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5DEDB942" w14:textId="77777777" w:rsidR="00515945" w:rsidRPr="00B63005" w:rsidRDefault="00515945" w:rsidP="00867369">
            <w:pPr>
              <w:tabs>
                <w:tab w:val="decimal" w:pos="744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/>
              </w:rPr>
              <w:t>-</w:t>
            </w:r>
          </w:p>
        </w:tc>
      </w:tr>
      <w:tr w:rsidR="00515945" w:rsidRPr="005C2D3F" w14:paraId="74C04A5B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1A19F4B7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>31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1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6</w:t>
            </w:r>
            <w:r w:rsidRPr="00B6300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425" w:type="dxa"/>
          </w:tcPr>
          <w:p w14:paraId="70CDBFFB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204B0688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248,644</w:t>
            </w:r>
          </w:p>
        </w:tc>
        <w:tc>
          <w:tcPr>
            <w:tcW w:w="284" w:type="dxa"/>
          </w:tcPr>
          <w:p w14:paraId="79465D1B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</w:tcPr>
          <w:p w14:paraId="1B6EBC83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</w:tcPr>
          <w:p w14:paraId="0242B00E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368C0FB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248,644</w:t>
            </w:r>
          </w:p>
        </w:tc>
      </w:tr>
      <w:tr w:rsidR="00515945" w:rsidRPr="005C2D3F" w14:paraId="743D76C9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0FF1687E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25" w:type="dxa"/>
          </w:tcPr>
          <w:p w14:paraId="3B425EC0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7C39AF55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7,805</w:t>
            </w:r>
          </w:p>
        </w:tc>
        <w:tc>
          <w:tcPr>
            <w:tcW w:w="284" w:type="dxa"/>
          </w:tcPr>
          <w:p w14:paraId="4C0849F0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750951FA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39,785</w:t>
            </w:r>
          </w:p>
        </w:tc>
        <w:tc>
          <w:tcPr>
            <w:tcW w:w="284" w:type="dxa"/>
            <w:gridSpan w:val="2"/>
          </w:tcPr>
          <w:p w14:paraId="019AE334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2E0AED47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47,590</w:t>
            </w:r>
          </w:p>
        </w:tc>
      </w:tr>
      <w:tr w:rsidR="00515945" w:rsidRPr="005C2D3F" w14:paraId="5055BB5C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7502F8FC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B6300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425" w:type="dxa"/>
          </w:tcPr>
          <w:p w14:paraId="0E16DCCD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1E2164B0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39,785</w:t>
            </w:r>
          </w:p>
        </w:tc>
        <w:tc>
          <w:tcPr>
            <w:tcW w:w="284" w:type="dxa"/>
          </w:tcPr>
          <w:p w14:paraId="022080F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34005315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(39,785)</w:t>
            </w:r>
          </w:p>
        </w:tc>
        <w:tc>
          <w:tcPr>
            <w:tcW w:w="284" w:type="dxa"/>
            <w:gridSpan w:val="2"/>
          </w:tcPr>
          <w:p w14:paraId="0B800DD3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4A9EFCD1" w14:textId="77777777" w:rsidR="00515945" w:rsidRPr="00B63005" w:rsidRDefault="00515945" w:rsidP="00867369">
            <w:pPr>
              <w:tabs>
                <w:tab w:val="decimal" w:pos="744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5945" w:rsidRPr="005C2D3F" w14:paraId="7792ACDA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0401A5AC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>31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425" w:type="dxa"/>
          </w:tcPr>
          <w:p w14:paraId="4E3D6484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45FC2A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296,234</w:t>
            </w:r>
          </w:p>
        </w:tc>
        <w:tc>
          <w:tcPr>
            <w:tcW w:w="284" w:type="dxa"/>
          </w:tcPr>
          <w:p w14:paraId="2BE7936D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0F90F7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</w:tcPr>
          <w:p w14:paraId="663941CC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D9E28DE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296,234</w:t>
            </w:r>
          </w:p>
        </w:tc>
      </w:tr>
      <w:tr w:rsidR="00515945" w:rsidRPr="005C2D3F" w14:paraId="776D4E48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50FE3017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" w:type="dxa"/>
          </w:tcPr>
          <w:p w14:paraId="4287B6CD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6B7CA525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</w:tcPr>
          <w:p w14:paraId="27D87201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</w:tcPr>
          <w:p w14:paraId="359A6A0E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  <w:gridSpan w:val="2"/>
          </w:tcPr>
          <w:p w14:paraId="7FE35ED1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0B97FEC" w14:textId="77777777" w:rsidR="00515945" w:rsidRPr="00B63005" w:rsidRDefault="00515945" w:rsidP="006F0214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5945" w:rsidRPr="005C2D3F" w14:paraId="72FE0C56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37612049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300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425" w:type="dxa"/>
          </w:tcPr>
          <w:p w14:paraId="24205B60" w14:textId="77777777" w:rsidR="00515945" w:rsidRPr="00B63005" w:rsidRDefault="00515945" w:rsidP="006F0214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085E36F6" w14:textId="77777777" w:rsidR="00515945" w:rsidRPr="00B63005" w:rsidRDefault="00515945" w:rsidP="006F0214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16F40FA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441C86D8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gridSpan w:val="2"/>
          </w:tcPr>
          <w:p w14:paraId="156DE603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341DB6E4" w14:textId="77777777" w:rsidR="00515945" w:rsidRPr="00B63005" w:rsidRDefault="00515945" w:rsidP="006F0214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</w:p>
        </w:tc>
      </w:tr>
      <w:tr w:rsidR="00515945" w:rsidRPr="005C2D3F" w14:paraId="136E5A38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172C3256" w14:textId="77777777" w:rsidR="00515945" w:rsidRPr="00B63005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cs/>
              </w:rPr>
              <w:t>ณ วันที่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cs/>
              </w:rPr>
              <w:t>1</w:t>
            </w:r>
            <w:r w:rsidRPr="00B63005">
              <w:rPr>
                <w:rFonts w:asciiTheme="majorBidi" w:hAnsiTheme="majorBidi" w:cstheme="majorBidi"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B63005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425" w:type="dxa"/>
          </w:tcPr>
          <w:p w14:paraId="1593C0B9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60552484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49,351</w:t>
            </w:r>
          </w:p>
        </w:tc>
        <w:tc>
          <w:tcPr>
            <w:tcW w:w="284" w:type="dxa"/>
          </w:tcPr>
          <w:p w14:paraId="3D66B55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vAlign w:val="bottom"/>
          </w:tcPr>
          <w:p w14:paraId="2847BF32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37EACEA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0DBC7F5A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49,351</w:t>
            </w:r>
          </w:p>
        </w:tc>
      </w:tr>
      <w:tr w:rsidR="00515945" w:rsidRPr="005C2D3F" w14:paraId="56D1169C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0B87C481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425" w:type="dxa"/>
          </w:tcPr>
          <w:p w14:paraId="728A3824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3"/>
          </w:tcPr>
          <w:p w14:paraId="3B98AE85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20,532</w:t>
            </w:r>
          </w:p>
        </w:tc>
        <w:tc>
          <w:tcPr>
            <w:tcW w:w="284" w:type="dxa"/>
          </w:tcPr>
          <w:p w14:paraId="6B6BFE74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vAlign w:val="bottom"/>
          </w:tcPr>
          <w:p w14:paraId="290D95B0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093449FF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</w:tcPr>
          <w:p w14:paraId="360772EF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</w:rPr>
              <w:t>20,532</w:t>
            </w:r>
          </w:p>
        </w:tc>
      </w:tr>
      <w:tr w:rsidR="00515945" w:rsidRPr="005C2D3F" w14:paraId="2F818A15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2E5D4C12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>31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425" w:type="dxa"/>
          </w:tcPr>
          <w:p w14:paraId="4C3C0982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36459831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69,883</w:t>
            </w:r>
          </w:p>
        </w:tc>
        <w:tc>
          <w:tcPr>
            <w:tcW w:w="284" w:type="dxa"/>
          </w:tcPr>
          <w:p w14:paraId="26EC7315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  <w:vAlign w:val="bottom"/>
          </w:tcPr>
          <w:p w14:paraId="5807B9F4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B75B0DD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D0EE55A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69,883</w:t>
            </w:r>
          </w:p>
        </w:tc>
      </w:tr>
      <w:tr w:rsidR="00515945" w:rsidRPr="005C2D3F" w14:paraId="0AD6FEA9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179B200C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B63005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425" w:type="dxa"/>
          </w:tcPr>
          <w:p w14:paraId="35292CB9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07A5902C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25,400</w:t>
            </w:r>
          </w:p>
        </w:tc>
        <w:tc>
          <w:tcPr>
            <w:tcW w:w="284" w:type="dxa"/>
          </w:tcPr>
          <w:p w14:paraId="7598AF17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vAlign w:val="bottom"/>
          </w:tcPr>
          <w:p w14:paraId="7D81EDA7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C8719DF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65F88A1A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</w:rPr>
            </w:pPr>
            <w:r w:rsidRPr="009863FD">
              <w:t>25,400</w:t>
            </w:r>
          </w:p>
        </w:tc>
      </w:tr>
      <w:tr w:rsidR="00515945" w:rsidRPr="005C2D3F" w14:paraId="4D4B2EFD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74F44C7E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>31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425" w:type="dxa"/>
          </w:tcPr>
          <w:p w14:paraId="5B277954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667997" w14:textId="77777777" w:rsidR="00515945" w:rsidRPr="0051594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  <w:r w:rsidRPr="00515945">
              <w:rPr>
                <w:rFonts w:asciiTheme="majorBidi" w:hAnsiTheme="majorBidi" w:cstheme="majorBidi"/>
                <w:b/>
                <w:bCs/>
              </w:rPr>
              <w:t>95,283</w:t>
            </w:r>
          </w:p>
        </w:tc>
        <w:tc>
          <w:tcPr>
            <w:tcW w:w="284" w:type="dxa"/>
          </w:tcPr>
          <w:p w14:paraId="3A5342D0" w14:textId="77777777" w:rsidR="00515945" w:rsidRPr="0051594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6FECE" w14:textId="77777777" w:rsidR="00515945" w:rsidRPr="0051594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51594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03D9E521" w14:textId="77777777" w:rsidR="00515945" w:rsidRPr="0051594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937D09E" w14:textId="77777777" w:rsidR="00515945" w:rsidRPr="0051594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515945">
              <w:rPr>
                <w:b/>
                <w:bCs/>
              </w:rPr>
              <w:t>95,283</w:t>
            </w:r>
          </w:p>
        </w:tc>
      </w:tr>
      <w:tr w:rsidR="00515945" w:rsidRPr="005C2D3F" w14:paraId="081D7557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585687D6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" w:type="dxa"/>
          </w:tcPr>
          <w:p w14:paraId="0AA5F41D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1B92A812" w14:textId="77777777" w:rsidR="00515945" w:rsidRPr="00B63005" w:rsidRDefault="00515945" w:rsidP="006F021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</w:tcPr>
          <w:p w14:paraId="64468278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  <w:vAlign w:val="bottom"/>
          </w:tcPr>
          <w:p w14:paraId="00081DD3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26CCE2A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32E0909" w14:textId="77777777" w:rsidR="00515945" w:rsidRPr="00B63005" w:rsidRDefault="00515945" w:rsidP="00867369">
            <w:pPr>
              <w:tabs>
                <w:tab w:val="decimal" w:pos="920"/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5945" w:rsidRPr="005C2D3F" w14:paraId="0639B785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6D2B40A0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425" w:type="dxa"/>
          </w:tcPr>
          <w:p w14:paraId="2F5B38E8" w14:textId="77777777" w:rsidR="00515945" w:rsidRPr="00B63005" w:rsidRDefault="00515945" w:rsidP="006F0214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59A2DCA5" w14:textId="77777777" w:rsidR="00515945" w:rsidRPr="00B63005" w:rsidRDefault="00515945" w:rsidP="006F0214">
            <w:pPr>
              <w:tabs>
                <w:tab w:val="decimal" w:pos="794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</w:tcPr>
          <w:p w14:paraId="57F780E7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</w:tcPr>
          <w:p w14:paraId="4D190B63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  <w:gridSpan w:val="2"/>
          </w:tcPr>
          <w:p w14:paraId="54D6BD44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</w:tcPr>
          <w:p w14:paraId="4D27AD8C" w14:textId="77777777" w:rsidR="00515945" w:rsidRPr="00B63005" w:rsidRDefault="00515945" w:rsidP="00867369">
            <w:pPr>
              <w:tabs>
                <w:tab w:val="decimal" w:pos="792"/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5945" w:rsidRPr="005C2D3F" w14:paraId="0AA4A185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6F420CC1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>1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425" w:type="dxa"/>
          </w:tcPr>
          <w:p w14:paraId="53F04518" w14:textId="77777777" w:rsidR="00515945" w:rsidRPr="00B63005" w:rsidRDefault="00515945" w:rsidP="006F0214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</w:tcPr>
          <w:p w14:paraId="439782A9" w14:textId="77777777" w:rsidR="00515945" w:rsidRPr="00B63005" w:rsidRDefault="00515945" w:rsidP="006F0214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64,675</w:t>
            </w:r>
          </w:p>
        </w:tc>
        <w:tc>
          <w:tcPr>
            <w:tcW w:w="284" w:type="dxa"/>
          </w:tcPr>
          <w:p w14:paraId="267C582D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bottom w:val="double" w:sz="4" w:space="0" w:color="auto"/>
            </w:tcBorders>
          </w:tcPr>
          <w:p w14:paraId="0B4F7477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89,550</w:t>
            </w:r>
          </w:p>
        </w:tc>
        <w:tc>
          <w:tcPr>
            <w:tcW w:w="284" w:type="dxa"/>
            <w:gridSpan w:val="2"/>
          </w:tcPr>
          <w:p w14:paraId="0233C2F7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6CB2705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154,225</w:t>
            </w:r>
          </w:p>
        </w:tc>
      </w:tr>
      <w:tr w:rsidR="00515945" w:rsidRPr="005C2D3F" w14:paraId="40E7E292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68D5265C" w14:textId="77777777" w:rsidR="00515945" w:rsidRPr="00B63005" w:rsidRDefault="00515945" w:rsidP="006F021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>31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2560 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 2561</w:t>
            </w:r>
          </w:p>
        </w:tc>
        <w:tc>
          <w:tcPr>
            <w:tcW w:w="425" w:type="dxa"/>
          </w:tcPr>
          <w:p w14:paraId="542D765B" w14:textId="77777777" w:rsidR="00515945" w:rsidRPr="00B63005" w:rsidRDefault="00515945" w:rsidP="006F0214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</w:tcPr>
          <w:p w14:paraId="6F226037" w14:textId="77777777" w:rsidR="00515945" w:rsidRPr="00B63005" w:rsidRDefault="00515945" w:rsidP="006F0214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178,761</w:t>
            </w:r>
          </w:p>
        </w:tc>
        <w:tc>
          <w:tcPr>
            <w:tcW w:w="284" w:type="dxa"/>
          </w:tcPr>
          <w:p w14:paraId="14D2120C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bottom w:val="double" w:sz="4" w:space="0" w:color="auto"/>
            </w:tcBorders>
            <w:vAlign w:val="bottom"/>
          </w:tcPr>
          <w:p w14:paraId="5A0B17C5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69BD05B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295338F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 w:rsidRPr="00B63005">
              <w:rPr>
                <w:rFonts w:asciiTheme="majorBidi" w:hAnsiTheme="majorBidi" w:cstheme="majorBidi"/>
                <w:b/>
                <w:bCs/>
              </w:rPr>
              <w:t>178,761</w:t>
            </w:r>
          </w:p>
        </w:tc>
      </w:tr>
      <w:tr w:rsidR="00515945" w:rsidRPr="005C2D3F" w14:paraId="50553C17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1AEBCAEA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6300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63005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6300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B63005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425" w:type="dxa"/>
          </w:tcPr>
          <w:p w14:paraId="62D43E9C" w14:textId="77777777" w:rsidR="00515945" w:rsidRPr="00B63005" w:rsidRDefault="00515945" w:rsidP="006F0214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372CB14" w14:textId="77777777" w:rsidR="00515945" w:rsidRPr="00B63005" w:rsidRDefault="00515945" w:rsidP="006F0214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200,951</w:t>
            </w:r>
          </w:p>
        </w:tc>
        <w:tc>
          <w:tcPr>
            <w:tcW w:w="284" w:type="dxa"/>
          </w:tcPr>
          <w:p w14:paraId="65E58106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93BD50" w14:textId="77777777" w:rsidR="00515945" w:rsidRPr="00B63005" w:rsidRDefault="00515945" w:rsidP="006F021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2ED282C0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5CEECDAD" w14:textId="77777777" w:rsidR="00515945" w:rsidRPr="00B63005" w:rsidRDefault="00515945" w:rsidP="00867369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200,951</w:t>
            </w:r>
          </w:p>
        </w:tc>
      </w:tr>
      <w:tr w:rsidR="00515945" w:rsidRPr="005C2D3F" w14:paraId="0C8F7EBA" w14:textId="77777777" w:rsidTr="00C604FC">
        <w:trPr>
          <w:gridAfter w:val="1"/>
          <w:wAfter w:w="57" w:type="dxa"/>
        </w:trPr>
        <w:tc>
          <w:tcPr>
            <w:tcW w:w="4109" w:type="dxa"/>
            <w:gridSpan w:val="2"/>
          </w:tcPr>
          <w:p w14:paraId="70EF1AD0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" w:type="dxa"/>
          </w:tcPr>
          <w:p w14:paraId="1FE4A350" w14:textId="77777777" w:rsidR="00515945" w:rsidRPr="00B63005" w:rsidRDefault="00515945" w:rsidP="006F0214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</w:tcPr>
          <w:p w14:paraId="2159F062" w14:textId="77777777" w:rsidR="00515945" w:rsidRPr="00B63005" w:rsidRDefault="00515945" w:rsidP="006F0214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</w:tcPr>
          <w:p w14:paraId="12679B8C" w14:textId="77777777" w:rsidR="00515945" w:rsidRPr="00B63005" w:rsidRDefault="00515945" w:rsidP="006F021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</w:tcPr>
          <w:p w14:paraId="2BC70953" w14:textId="77777777" w:rsidR="00515945" w:rsidRPr="00B63005" w:rsidRDefault="00515945" w:rsidP="006F021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4" w:type="dxa"/>
            <w:gridSpan w:val="2"/>
          </w:tcPr>
          <w:p w14:paraId="0DBD893A" w14:textId="77777777" w:rsidR="00515945" w:rsidRPr="00B63005" w:rsidRDefault="00515945" w:rsidP="006F021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3B4621E7" w14:textId="77777777" w:rsidR="00515945" w:rsidRPr="00B63005" w:rsidRDefault="00515945" w:rsidP="006F0214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53FA8E32" w14:textId="77777777" w:rsidR="00606B76" w:rsidRPr="005C2D3F" w:rsidRDefault="00606B76" w:rsidP="00606B76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707E7907" w14:textId="1DBFC2FC" w:rsidR="001204BC" w:rsidRDefault="001204BC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0BE889FA" w14:textId="77777777" w:rsidR="00606B76" w:rsidRPr="005C2D3F" w:rsidRDefault="00303A99" w:rsidP="00644AFD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ภาษีเงินได้รอการตัดบัญชี</w:t>
      </w:r>
    </w:p>
    <w:p w14:paraId="7301F044" w14:textId="77777777" w:rsidR="00303A99" w:rsidRPr="005C2D3F" w:rsidRDefault="00303A99" w:rsidP="00303A99">
      <w:pPr>
        <w:spacing w:line="240" w:lineRule="auto"/>
        <w:ind w:left="540" w:right="-43"/>
        <w:rPr>
          <w:rFonts w:asciiTheme="majorBidi" w:hAnsiTheme="majorBidi"/>
          <w:b/>
          <w:bCs/>
          <w:sz w:val="14"/>
          <w:szCs w:val="14"/>
        </w:rPr>
      </w:pPr>
    </w:p>
    <w:p w14:paraId="2C6B669A" w14:textId="240F6414" w:rsidR="00303A99" w:rsidRPr="005C2D3F" w:rsidRDefault="00303A99" w:rsidP="00303A99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 มีดังนี้</w:t>
      </w:r>
    </w:p>
    <w:p w14:paraId="2F4BEC33" w14:textId="77777777" w:rsidR="00303A99" w:rsidRPr="005C2D3F" w:rsidRDefault="00303A99" w:rsidP="00303A99">
      <w:pPr>
        <w:spacing w:line="240" w:lineRule="auto"/>
        <w:ind w:left="540" w:right="-43"/>
        <w:jc w:val="thaiDistribute"/>
        <w:rPr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303A99" w:rsidRPr="005C2D3F" w14:paraId="64080459" w14:textId="77777777" w:rsidTr="00670875">
        <w:tc>
          <w:tcPr>
            <w:tcW w:w="2212" w:type="pct"/>
          </w:tcPr>
          <w:p w14:paraId="0EB13A98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4021996F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3A99" w:rsidRPr="005C2D3F" w14:paraId="5DABFFE3" w14:textId="77777777" w:rsidTr="00670875">
        <w:tc>
          <w:tcPr>
            <w:tcW w:w="2212" w:type="pct"/>
          </w:tcPr>
          <w:p w14:paraId="229BC00C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C234D8C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0162CEC0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46A25BE3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22041" w:rsidRPr="005C2D3F" w14:paraId="5747D09A" w14:textId="77777777" w:rsidTr="00670875">
        <w:tc>
          <w:tcPr>
            <w:tcW w:w="2212" w:type="pct"/>
          </w:tcPr>
          <w:p w14:paraId="2A848667" w14:textId="77777777" w:rsidR="00222041" w:rsidRPr="005C2D3F" w:rsidRDefault="00222041" w:rsidP="00222041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924D637" w14:textId="53D81353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ab/>
              <w:t>256</w:t>
            </w:r>
            <w:r w:rsidR="00210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53AC9AE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57FFE9" w14:textId="6E7B606D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1002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0A017679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2AB7DA" w14:textId="3F4D6367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2DC135F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FDFC9A6" w14:textId="4856C08C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1002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03A99" w:rsidRPr="005C2D3F" w14:paraId="1E4DDB14" w14:textId="77777777" w:rsidTr="00670875">
        <w:tc>
          <w:tcPr>
            <w:tcW w:w="2212" w:type="pct"/>
          </w:tcPr>
          <w:p w14:paraId="791A98FB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0C6BCAC0" w14:textId="77777777" w:rsidR="00303A99" w:rsidRPr="005C2D3F" w:rsidRDefault="00303A99" w:rsidP="009312A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020" w:rsidRPr="005C2D3F" w14:paraId="3E5FBCDC" w14:textId="77777777" w:rsidTr="00670875">
        <w:tc>
          <w:tcPr>
            <w:tcW w:w="2212" w:type="pct"/>
          </w:tcPr>
          <w:p w14:paraId="2BDA5201" w14:textId="77777777" w:rsidR="00210020" w:rsidRPr="005C2D3F" w:rsidRDefault="00210020" w:rsidP="0021002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7188ABA1" w14:textId="081C31C4" w:rsidR="00210020" w:rsidRPr="005C2D3F" w:rsidRDefault="00BC6FA6" w:rsidP="0021002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162,096</w:t>
            </w:r>
          </w:p>
        </w:tc>
        <w:tc>
          <w:tcPr>
            <w:tcW w:w="142" w:type="pct"/>
            <w:shd w:val="clear" w:color="auto" w:fill="auto"/>
          </w:tcPr>
          <w:p w14:paraId="232D3354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16F077" w14:textId="3353DF8E" w:rsidR="00210020" w:rsidRPr="005C2D3F" w:rsidRDefault="00210020" w:rsidP="0021002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226,920</w:t>
            </w:r>
          </w:p>
        </w:tc>
        <w:tc>
          <w:tcPr>
            <w:tcW w:w="141" w:type="pct"/>
            <w:shd w:val="clear" w:color="auto" w:fill="auto"/>
          </w:tcPr>
          <w:p w14:paraId="4313BBA1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711E461" w14:textId="6DD5A313" w:rsidR="00210020" w:rsidRPr="005C2D3F" w:rsidRDefault="005918A5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(2,412</w:t>
            </w:r>
            <w:r w:rsidR="00872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47355B9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AC770B" w14:textId="6FF3E8D4" w:rsidR="00210020" w:rsidRPr="005C2D3F" w:rsidRDefault="00210020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(134,338)</w:t>
            </w:r>
          </w:p>
        </w:tc>
      </w:tr>
      <w:tr w:rsidR="00210020" w:rsidRPr="005C2D3F" w14:paraId="0FAC3002" w14:textId="77777777" w:rsidTr="00670875">
        <w:tc>
          <w:tcPr>
            <w:tcW w:w="2212" w:type="pct"/>
          </w:tcPr>
          <w:p w14:paraId="79DD11EB" w14:textId="77777777" w:rsidR="00210020" w:rsidRPr="005C2D3F" w:rsidRDefault="00210020" w:rsidP="0021002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310567F2" w14:textId="495FDA46" w:rsidR="00210020" w:rsidRPr="005C2D3F" w:rsidRDefault="005918A5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(2,412</w:t>
            </w:r>
            <w:r w:rsidR="00872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7718741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95EA860" w14:textId="33B421E1" w:rsidR="00210020" w:rsidRPr="005C2D3F" w:rsidRDefault="00210020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(2,321)</w:t>
            </w:r>
          </w:p>
        </w:tc>
        <w:tc>
          <w:tcPr>
            <w:tcW w:w="141" w:type="pct"/>
            <w:shd w:val="clear" w:color="auto" w:fill="auto"/>
          </w:tcPr>
          <w:p w14:paraId="5F6E2398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F586B51" w14:textId="5B790070" w:rsidR="00210020" w:rsidRPr="005C2D3F" w:rsidRDefault="00872D79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="005918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E19C7E3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E16118D" w14:textId="7B37FCA8" w:rsidR="00210020" w:rsidRPr="005C2D3F" w:rsidRDefault="00210020" w:rsidP="0021002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</w:tr>
      <w:tr w:rsidR="00210020" w:rsidRPr="005C2D3F" w14:paraId="3AAA0EF5" w14:textId="77777777" w:rsidTr="00670875">
        <w:trPr>
          <w:trHeight w:val="211"/>
        </w:trPr>
        <w:tc>
          <w:tcPr>
            <w:tcW w:w="2212" w:type="pct"/>
          </w:tcPr>
          <w:p w14:paraId="5BBA71C6" w14:textId="77777777" w:rsidR="00210020" w:rsidRPr="005C2D3F" w:rsidRDefault="00210020" w:rsidP="0021002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BA9D9" w14:textId="5FFDD923" w:rsidR="00210020" w:rsidRPr="005C2D3F" w:rsidRDefault="00BC6FA6" w:rsidP="0021002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159,684</w:t>
            </w:r>
          </w:p>
        </w:tc>
        <w:tc>
          <w:tcPr>
            <w:tcW w:w="142" w:type="pct"/>
            <w:shd w:val="clear" w:color="auto" w:fill="auto"/>
          </w:tcPr>
          <w:p w14:paraId="469FB968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8A0DF" w14:textId="20847FAB" w:rsidR="00210020" w:rsidRPr="005C2D3F" w:rsidRDefault="00210020" w:rsidP="0021002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224,599</w:t>
            </w:r>
          </w:p>
        </w:tc>
        <w:tc>
          <w:tcPr>
            <w:tcW w:w="141" w:type="pct"/>
            <w:shd w:val="clear" w:color="auto" w:fill="auto"/>
          </w:tcPr>
          <w:p w14:paraId="12607FE7" w14:textId="77777777" w:rsidR="00210020" w:rsidRPr="005C2D3F" w:rsidRDefault="00210020" w:rsidP="0021002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822F" w14:textId="6201DABA" w:rsidR="00210020" w:rsidRPr="005C2D3F" w:rsidRDefault="00872D79" w:rsidP="00872D79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EA0091" w14:textId="77777777" w:rsidR="00210020" w:rsidRPr="005C2D3F" w:rsidRDefault="00210020" w:rsidP="0021002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F249D0E" w14:textId="2DE4ABBF" w:rsidR="00210020" w:rsidRPr="005C2D3F" w:rsidRDefault="00210020" w:rsidP="00F00D1C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(132,017)</w:t>
            </w:r>
          </w:p>
        </w:tc>
      </w:tr>
    </w:tbl>
    <w:p w14:paraId="290CA3FF" w14:textId="77777777" w:rsidR="00303A99" w:rsidRPr="005C2D3F" w:rsidRDefault="00303A99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303A99" w:rsidRPr="005C2D3F" w14:paraId="2C79561E" w14:textId="77777777" w:rsidTr="00670875">
        <w:tc>
          <w:tcPr>
            <w:tcW w:w="2213" w:type="pct"/>
          </w:tcPr>
          <w:p w14:paraId="64FC430E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3CA54C9F" w14:textId="77777777" w:rsidR="00303A99" w:rsidRPr="005C2D3F" w:rsidRDefault="00303A99" w:rsidP="00303A9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A99" w:rsidRPr="005C2D3F" w14:paraId="7713D619" w14:textId="77777777" w:rsidTr="00670875">
        <w:tc>
          <w:tcPr>
            <w:tcW w:w="2213" w:type="pct"/>
          </w:tcPr>
          <w:p w14:paraId="45E97505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283B1C88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7EC24D77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7F22DA0B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22041" w:rsidRPr="005C2D3F" w14:paraId="5E0062FC" w14:textId="77777777" w:rsidTr="00670875">
        <w:tc>
          <w:tcPr>
            <w:tcW w:w="2213" w:type="pct"/>
          </w:tcPr>
          <w:p w14:paraId="4F0971E5" w14:textId="77777777" w:rsidR="00222041" w:rsidRPr="005C2D3F" w:rsidRDefault="00222041" w:rsidP="00222041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8633EED" w14:textId="08430BE7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271D0AE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5F8118" w14:textId="228800AD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84AF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31E86669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ADAB2D" w14:textId="3ADFA859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08CBFCF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A70F3E" w14:textId="42EC532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84AF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03A99" w:rsidRPr="005C2D3F" w14:paraId="422B52FB" w14:textId="77777777" w:rsidTr="00670875">
        <w:tc>
          <w:tcPr>
            <w:tcW w:w="2213" w:type="pct"/>
          </w:tcPr>
          <w:p w14:paraId="4FE256DC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392B0353" w14:textId="77777777" w:rsidR="00303A99" w:rsidRPr="005C2D3F" w:rsidRDefault="00303A99" w:rsidP="009312A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875" w:rsidRPr="005C2D3F" w14:paraId="08319C1A" w14:textId="77777777" w:rsidTr="00670875">
        <w:tc>
          <w:tcPr>
            <w:tcW w:w="2213" w:type="pct"/>
          </w:tcPr>
          <w:p w14:paraId="131B3A22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26" w:type="pct"/>
            <w:shd w:val="clear" w:color="auto" w:fill="auto"/>
          </w:tcPr>
          <w:p w14:paraId="1691E0C1" w14:textId="77777777" w:rsidR="00303A99" w:rsidRPr="005C2D3F" w:rsidRDefault="00303A99" w:rsidP="009312A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567FAA4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31075E10" w14:textId="77777777" w:rsidR="00303A99" w:rsidRPr="005C2D3F" w:rsidRDefault="00303A99" w:rsidP="009312A8">
            <w:pPr>
              <w:tabs>
                <w:tab w:val="decimal" w:pos="863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02B068A7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4AB842B" w14:textId="77777777" w:rsidR="00303A99" w:rsidRPr="005C2D3F" w:rsidRDefault="00303A99" w:rsidP="009312A8">
            <w:pPr>
              <w:tabs>
                <w:tab w:val="decimal" w:pos="776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02FA33A1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7" w:type="pct"/>
          </w:tcPr>
          <w:p w14:paraId="539B4EFA" w14:textId="77777777" w:rsidR="00303A99" w:rsidRPr="005C2D3F" w:rsidRDefault="00303A99" w:rsidP="009312A8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4AFC" w:rsidRPr="005C2D3F" w14:paraId="5DD4233C" w14:textId="77777777" w:rsidTr="00670875">
        <w:tc>
          <w:tcPr>
            <w:tcW w:w="2213" w:type="pct"/>
          </w:tcPr>
          <w:p w14:paraId="723E3C4D" w14:textId="77777777" w:rsidR="00284AFC" w:rsidRPr="005C2D3F" w:rsidRDefault="00284AFC" w:rsidP="00284AF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589C5247" w14:textId="5C1CE74F" w:rsidR="00284AFC" w:rsidRPr="005C2D3F" w:rsidRDefault="00BC6FA6" w:rsidP="005918A5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90,173</w:t>
            </w:r>
          </w:p>
        </w:tc>
        <w:tc>
          <w:tcPr>
            <w:tcW w:w="143" w:type="pct"/>
            <w:shd w:val="clear" w:color="auto" w:fill="auto"/>
          </w:tcPr>
          <w:p w14:paraId="000D54D3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A7BCCC4" w14:textId="6074E9CE" w:rsidR="00284AFC" w:rsidRPr="005C2D3F" w:rsidRDefault="00284AFC" w:rsidP="00284AF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168,107</w:t>
            </w:r>
          </w:p>
        </w:tc>
        <w:tc>
          <w:tcPr>
            <w:tcW w:w="144" w:type="pct"/>
            <w:shd w:val="clear" w:color="auto" w:fill="auto"/>
          </w:tcPr>
          <w:p w14:paraId="1A6B31D4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D63631C" w14:textId="047BC238" w:rsidR="00284AFC" w:rsidRPr="005C2D3F" w:rsidRDefault="005918A5" w:rsidP="00284AF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(2,412</w:t>
            </w:r>
            <w:r w:rsidR="00872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8DDE955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4D2012" w14:textId="38DF12E1" w:rsidR="00284AFC" w:rsidRPr="005C2D3F" w:rsidRDefault="00284AFC" w:rsidP="00284AF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(2,321)</w:t>
            </w:r>
          </w:p>
        </w:tc>
      </w:tr>
      <w:tr w:rsidR="00284AFC" w:rsidRPr="005C2D3F" w14:paraId="32E0DD48" w14:textId="77777777" w:rsidTr="00670875">
        <w:tc>
          <w:tcPr>
            <w:tcW w:w="2213" w:type="pct"/>
          </w:tcPr>
          <w:p w14:paraId="2E58A6B0" w14:textId="77777777" w:rsidR="00284AFC" w:rsidRPr="005C2D3F" w:rsidRDefault="00284AFC" w:rsidP="00284AF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9FF8B60" w14:textId="336D6108" w:rsidR="00284AFC" w:rsidRPr="005C2D3F" w:rsidRDefault="00872D79" w:rsidP="005918A5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</w:t>
            </w:r>
            <w:r w:rsidR="005918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7B92A8C1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460EDDF" w14:textId="003A7F79" w:rsidR="00284AFC" w:rsidRPr="005C2D3F" w:rsidRDefault="00284AFC" w:rsidP="00284AF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(2,321)</w:t>
            </w:r>
          </w:p>
        </w:tc>
        <w:tc>
          <w:tcPr>
            <w:tcW w:w="144" w:type="pct"/>
            <w:shd w:val="clear" w:color="auto" w:fill="auto"/>
          </w:tcPr>
          <w:p w14:paraId="5592644B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C1E7ABE" w14:textId="35237146" w:rsidR="00284AFC" w:rsidRPr="005C2D3F" w:rsidRDefault="00872D79" w:rsidP="00284AF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="005918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857C1A2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9AC5260" w14:textId="60E422B2" w:rsidR="00284AFC" w:rsidRPr="005C2D3F" w:rsidRDefault="00284AFC" w:rsidP="00284AF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</w:tr>
      <w:tr w:rsidR="00284AFC" w:rsidRPr="005C2D3F" w14:paraId="3E4B9148" w14:textId="77777777" w:rsidTr="00670875">
        <w:trPr>
          <w:trHeight w:val="211"/>
        </w:trPr>
        <w:tc>
          <w:tcPr>
            <w:tcW w:w="2213" w:type="pct"/>
          </w:tcPr>
          <w:p w14:paraId="7795D3AB" w14:textId="77777777" w:rsidR="00284AFC" w:rsidRPr="005C2D3F" w:rsidRDefault="00284AFC" w:rsidP="00284AF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63005" w14:textId="0AA4A8E3" w:rsidR="00284AFC" w:rsidRPr="005C2D3F" w:rsidRDefault="00BC6FA6" w:rsidP="00284AF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87,761</w:t>
            </w:r>
          </w:p>
        </w:tc>
        <w:tc>
          <w:tcPr>
            <w:tcW w:w="143" w:type="pct"/>
            <w:shd w:val="clear" w:color="auto" w:fill="auto"/>
          </w:tcPr>
          <w:p w14:paraId="1ECD150C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300C" w14:textId="5F38ED31" w:rsidR="00284AFC" w:rsidRPr="005C2D3F" w:rsidRDefault="00284AFC" w:rsidP="00284AF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165,786</w:t>
            </w:r>
          </w:p>
        </w:tc>
        <w:tc>
          <w:tcPr>
            <w:tcW w:w="144" w:type="pct"/>
            <w:shd w:val="clear" w:color="auto" w:fill="auto"/>
          </w:tcPr>
          <w:p w14:paraId="5B190929" w14:textId="77777777" w:rsidR="00284AFC" w:rsidRPr="005C2D3F" w:rsidRDefault="00284AFC" w:rsidP="00284AF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14AB3" w14:textId="210677AA" w:rsidR="00284AFC" w:rsidRPr="005C2D3F" w:rsidRDefault="00872D79" w:rsidP="00284AF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1BA8F0" w14:textId="77777777" w:rsidR="00284AFC" w:rsidRPr="005C2D3F" w:rsidRDefault="00284AFC" w:rsidP="00284AF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92CFF51" w14:textId="2B13E227" w:rsidR="00284AFC" w:rsidRPr="005C2D3F" w:rsidRDefault="00284AFC" w:rsidP="00284AF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113C3D" w14:textId="77777777" w:rsidR="000B09F5" w:rsidRPr="005C2D3F" w:rsidRDefault="000B09F5" w:rsidP="00B578AA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5440DC22" w14:textId="77777777" w:rsidR="006E20D6" w:rsidRPr="005C2D3F" w:rsidRDefault="006E20D6">
      <w:pPr>
        <w:spacing w:line="240" w:lineRule="auto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br w:type="page"/>
      </w:r>
    </w:p>
    <w:p w14:paraId="5749D473" w14:textId="77777777" w:rsidR="00BF7811" w:rsidRPr="005C2D3F" w:rsidRDefault="00B578AA" w:rsidP="000A5812">
      <w:pPr>
        <w:spacing w:line="240" w:lineRule="auto"/>
        <w:ind w:left="135" w:right="-43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รายการเคลื่อนไหวของสินทรัพย์</w:t>
      </w:r>
      <w:r w:rsidRPr="005C2D3F">
        <w:rPr>
          <w:rFonts w:hint="cs"/>
          <w:sz w:val="30"/>
          <w:szCs w:val="30"/>
          <w:cs/>
        </w:rPr>
        <w:t>และหนี้สิน</w:t>
      </w:r>
      <w:r w:rsidRPr="005C2D3F">
        <w:rPr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มีดังนี้</w:t>
      </w:r>
    </w:p>
    <w:p w14:paraId="46682049" w14:textId="77777777" w:rsidR="004E20FC" w:rsidRPr="005C2D3F" w:rsidRDefault="004E20FC"/>
    <w:tbl>
      <w:tblPr>
        <w:tblW w:w="10121" w:type="dxa"/>
        <w:tblLayout w:type="fixed"/>
        <w:tblLook w:val="01E0" w:firstRow="1" w:lastRow="1" w:firstColumn="1" w:lastColumn="1" w:noHBand="0" w:noVBand="0"/>
      </w:tblPr>
      <w:tblGrid>
        <w:gridCol w:w="2977"/>
        <w:gridCol w:w="992"/>
        <w:gridCol w:w="270"/>
        <w:gridCol w:w="1006"/>
        <w:gridCol w:w="270"/>
        <w:gridCol w:w="920"/>
        <w:gridCol w:w="270"/>
        <w:gridCol w:w="1014"/>
        <w:gridCol w:w="236"/>
        <w:gridCol w:w="890"/>
        <w:gridCol w:w="236"/>
        <w:gridCol w:w="1040"/>
      </w:tblGrid>
      <w:tr w:rsidR="00786FD8" w:rsidRPr="005C2D3F" w14:paraId="34FB0DBC" w14:textId="77777777" w:rsidTr="00250287">
        <w:tc>
          <w:tcPr>
            <w:tcW w:w="2977" w:type="dxa"/>
            <w:shd w:val="clear" w:color="auto" w:fill="auto"/>
          </w:tcPr>
          <w:p w14:paraId="23AB6890" w14:textId="77777777" w:rsidR="00786FD8" w:rsidRPr="005C2D3F" w:rsidRDefault="00786FD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7144" w:type="dxa"/>
            <w:gridSpan w:val="11"/>
          </w:tcPr>
          <w:p w14:paraId="01D72034" w14:textId="77777777" w:rsidR="00786FD8" w:rsidRPr="005C2D3F" w:rsidRDefault="00786FD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0282" w:rsidRPr="005C2D3F" w14:paraId="04F4FC7D" w14:textId="77777777" w:rsidTr="008C0282">
        <w:trPr>
          <w:trHeight w:val="705"/>
        </w:trPr>
        <w:tc>
          <w:tcPr>
            <w:tcW w:w="2977" w:type="dxa"/>
            <w:vMerge w:val="restart"/>
            <w:shd w:val="clear" w:color="auto" w:fill="auto"/>
          </w:tcPr>
          <w:p w14:paraId="1E4AAA89" w14:textId="77777777" w:rsidR="008C0282" w:rsidRPr="005C2D3F" w:rsidRDefault="008C0282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317D0DF5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58D2EB9" w14:textId="0DF1BCF1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02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0" w:type="dxa"/>
            <w:vMerge w:val="restart"/>
            <w:vAlign w:val="bottom"/>
          </w:tcPr>
          <w:p w14:paraId="344623F5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1DE430D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vMerge w:val="restart"/>
          </w:tcPr>
          <w:p w14:paraId="46BF036B" w14:textId="77777777" w:rsidR="008C0282" w:rsidRPr="005C2D3F" w:rsidRDefault="008C0282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 w:val="restart"/>
          </w:tcPr>
          <w:p w14:paraId="28F2F478" w14:textId="18DCA3AD" w:rsidR="008C0282" w:rsidRPr="005C2D3F" w:rsidRDefault="008F1C0E" w:rsidP="001C6E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236" w:type="dxa"/>
            <w:vMerge w:val="restart"/>
          </w:tcPr>
          <w:p w14:paraId="0B996CD9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vMerge w:val="restart"/>
            <w:vAlign w:val="bottom"/>
          </w:tcPr>
          <w:p w14:paraId="17F17EBA" w14:textId="77777777" w:rsidR="008C0282" w:rsidRPr="005C2D3F" w:rsidRDefault="008C0282" w:rsidP="0043316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</w:tcPr>
          <w:p w14:paraId="26975A66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vMerge w:val="restart"/>
            <w:vAlign w:val="bottom"/>
          </w:tcPr>
          <w:p w14:paraId="1773B0B5" w14:textId="77777777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C4EC554" w14:textId="23169C30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02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8C0282" w:rsidRPr="005C2D3F" w14:paraId="570FD64F" w14:textId="77777777" w:rsidTr="008C0282">
        <w:trPr>
          <w:trHeight w:val="705"/>
        </w:trPr>
        <w:tc>
          <w:tcPr>
            <w:tcW w:w="297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586FA23" w14:textId="77777777" w:rsidR="008C0282" w:rsidRPr="005C2D3F" w:rsidRDefault="008C0282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bottom"/>
          </w:tcPr>
          <w:p w14:paraId="6636E96E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63A5FD32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71EF5801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100D56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30DC502B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</w:tcPr>
          <w:p w14:paraId="0EFC56BE" w14:textId="77777777" w:rsidR="008C0282" w:rsidRPr="005C2D3F" w:rsidRDefault="008C0282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/>
          </w:tcPr>
          <w:p w14:paraId="019877B1" w14:textId="77777777" w:rsidR="008C0282" w:rsidRPr="005C2D3F" w:rsidRDefault="008C0282" w:rsidP="001C6E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51346B69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vMerge/>
            <w:vAlign w:val="bottom"/>
          </w:tcPr>
          <w:p w14:paraId="63097821" w14:textId="77777777" w:rsidR="008C0282" w:rsidRPr="005C2D3F" w:rsidRDefault="008C0282" w:rsidP="0043316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7D527F3F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vMerge/>
            <w:vAlign w:val="bottom"/>
          </w:tcPr>
          <w:p w14:paraId="60E89E5A" w14:textId="77777777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2E8B" w:rsidRPr="005C2D3F" w14:paraId="143DB808" w14:textId="77777777" w:rsidTr="00AE4210">
        <w:tc>
          <w:tcPr>
            <w:tcW w:w="2977" w:type="dxa"/>
          </w:tcPr>
          <w:p w14:paraId="159D78F5" w14:textId="77777777" w:rsidR="00E62E8B" w:rsidRPr="005C2D3F" w:rsidRDefault="00E62E8B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4" w:type="dxa"/>
            <w:gridSpan w:val="11"/>
            <w:vAlign w:val="bottom"/>
          </w:tcPr>
          <w:p w14:paraId="553603D4" w14:textId="77777777" w:rsidR="00E62E8B" w:rsidRPr="005C2D3F" w:rsidRDefault="00E62E8B" w:rsidP="00AE42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23918" w:rsidRPr="005C2D3F" w14:paraId="13616806" w14:textId="77777777" w:rsidTr="00250287">
        <w:tc>
          <w:tcPr>
            <w:tcW w:w="2977" w:type="dxa"/>
          </w:tcPr>
          <w:p w14:paraId="1EC9C07B" w14:textId="77777777" w:rsidR="00423918" w:rsidRPr="005C2D3F" w:rsidRDefault="0042391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3CEA03A7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9AF6C1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6BF94930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79B909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39BC7F30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82404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293A5D2F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F15A299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3C0BAF35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74D661D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5F53228D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02C92" w:rsidRPr="005C2D3F" w14:paraId="42C6E5F7" w14:textId="77777777" w:rsidTr="00250287">
        <w:tc>
          <w:tcPr>
            <w:tcW w:w="2977" w:type="dxa"/>
          </w:tcPr>
          <w:p w14:paraId="1AE057C4" w14:textId="1CBAE3FC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หนี้สงสัยจะสูญ)</w:t>
            </w:r>
          </w:p>
        </w:tc>
        <w:tc>
          <w:tcPr>
            <w:tcW w:w="992" w:type="dxa"/>
          </w:tcPr>
          <w:p w14:paraId="48C8F51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023A836" w14:textId="606E61B1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1,608</w:t>
            </w:r>
          </w:p>
        </w:tc>
        <w:tc>
          <w:tcPr>
            <w:tcW w:w="270" w:type="dxa"/>
          </w:tcPr>
          <w:p w14:paraId="52F9091E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5A6BF50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A433DE3" w14:textId="690604C6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(459)</w:t>
            </w:r>
          </w:p>
        </w:tc>
        <w:tc>
          <w:tcPr>
            <w:tcW w:w="270" w:type="dxa"/>
          </w:tcPr>
          <w:p w14:paraId="40A9FD4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6F22049" w14:textId="77777777" w:rsidR="00902C92" w:rsidRPr="005C2D3F" w:rsidRDefault="00902C92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F71C4" w14:textId="31CD49C4" w:rsidR="00902C92" w:rsidRPr="005C2D3F" w:rsidRDefault="00902C92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8C54F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2B93B55A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9EFAC0" w14:textId="5CA10CAB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068A2B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296FE732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3C371" w14:textId="4505324B" w:rsidR="00902C92" w:rsidRPr="005C2D3F" w:rsidRDefault="00902C92" w:rsidP="00902C92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8D981A" w14:textId="77777777" w:rsidR="00902C92" w:rsidRPr="005C2D3F" w:rsidRDefault="00902C92" w:rsidP="00902C92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3674BDF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936643" w14:textId="5CD6A80A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1,149</w:t>
            </w:r>
          </w:p>
        </w:tc>
      </w:tr>
      <w:tr w:rsidR="00902C92" w:rsidRPr="005C2D3F" w14:paraId="089E4F08" w14:textId="77777777" w:rsidTr="00250287">
        <w:tc>
          <w:tcPr>
            <w:tcW w:w="2977" w:type="dxa"/>
          </w:tcPr>
          <w:p w14:paraId="63711576" w14:textId="31F9758E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าเผื่อการลดมูลค่าของสินค้า)</w:t>
            </w:r>
          </w:p>
        </w:tc>
        <w:tc>
          <w:tcPr>
            <w:tcW w:w="992" w:type="dxa"/>
          </w:tcPr>
          <w:p w14:paraId="4A1F8DF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96D573" w14:textId="37964494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18,958</w:t>
            </w:r>
          </w:p>
        </w:tc>
        <w:tc>
          <w:tcPr>
            <w:tcW w:w="270" w:type="dxa"/>
          </w:tcPr>
          <w:p w14:paraId="2487671C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1AD1A14F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1B5B58F" w14:textId="7726085F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(11,942)</w:t>
            </w:r>
          </w:p>
        </w:tc>
        <w:tc>
          <w:tcPr>
            <w:tcW w:w="270" w:type="dxa"/>
          </w:tcPr>
          <w:p w14:paraId="630322D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1C18F4" w14:textId="77777777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24674C" w14:textId="15F6069C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9BA80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1A684A7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8F3AD2" w14:textId="2DFD8F1F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D07CA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73687492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F589D9" w14:textId="094CFCDA" w:rsidR="00902C92" w:rsidRPr="005C2D3F" w:rsidRDefault="00902C92" w:rsidP="00902C92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B61E33" w14:textId="77777777" w:rsidR="00902C92" w:rsidRPr="005C2D3F" w:rsidRDefault="00902C92" w:rsidP="00902C9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98CFBC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6C58FA" w14:textId="60A2FCAB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7,016</w:t>
            </w:r>
          </w:p>
        </w:tc>
      </w:tr>
      <w:tr w:rsidR="00902C92" w:rsidRPr="005C2D3F" w14:paraId="6A6474F5" w14:textId="77777777" w:rsidTr="00250287">
        <w:tc>
          <w:tcPr>
            <w:tcW w:w="2977" w:type="dxa"/>
          </w:tcPr>
          <w:p w14:paraId="4E62A7F0" w14:textId="77777777" w:rsidR="00F77BDA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</w:t>
            </w:r>
          </w:p>
          <w:p w14:paraId="3C4AA213" w14:textId="39D17EA6" w:rsidR="00902C92" w:rsidRPr="005C2D3F" w:rsidRDefault="00902C92" w:rsidP="00F77BDA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31A0B347" w14:textId="77777777" w:rsidR="005918A5" w:rsidRDefault="005918A5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6388746" w14:textId="68FF9F30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111,544</w:t>
            </w:r>
          </w:p>
        </w:tc>
        <w:tc>
          <w:tcPr>
            <w:tcW w:w="270" w:type="dxa"/>
          </w:tcPr>
          <w:p w14:paraId="11AA502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D0A8527" w14:textId="77777777" w:rsidR="005918A5" w:rsidRDefault="005918A5" w:rsidP="00F77BD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D12209" w14:textId="062A6367" w:rsidR="00902C92" w:rsidRPr="005C2D3F" w:rsidRDefault="005918A5" w:rsidP="00F77BD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1,039</w:t>
            </w:r>
          </w:p>
        </w:tc>
        <w:tc>
          <w:tcPr>
            <w:tcW w:w="270" w:type="dxa"/>
          </w:tcPr>
          <w:p w14:paraId="6B138C82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17A32B9F" w14:textId="77777777" w:rsidR="005918A5" w:rsidRDefault="005918A5" w:rsidP="00F77BDA">
            <w:pPr>
              <w:pStyle w:val="acctfourfigures"/>
              <w:tabs>
                <w:tab w:val="clear" w:pos="765"/>
                <w:tab w:val="decimal" w:pos="331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023DE0" w14:textId="39231CE9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(12,800)</w:t>
            </w:r>
          </w:p>
        </w:tc>
        <w:tc>
          <w:tcPr>
            <w:tcW w:w="270" w:type="dxa"/>
          </w:tcPr>
          <w:p w14:paraId="390CB4E2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69CD2F60" w14:textId="77777777" w:rsidR="005918A5" w:rsidRPr="00FC6318" w:rsidRDefault="005918A5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841B44" w14:textId="1318D643" w:rsidR="00902C92" w:rsidRPr="00FC6318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(12,598)</w:t>
            </w:r>
          </w:p>
        </w:tc>
        <w:tc>
          <w:tcPr>
            <w:tcW w:w="236" w:type="dxa"/>
          </w:tcPr>
          <w:p w14:paraId="6216DF63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7F9F740D" w14:textId="77777777" w:rsidR="005918A5" w:rsidRPr="00FC6318" w:rsidRDefault="005918A5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84B115" w14:textId="3AE083FC" w:rsidR="00902C92" w:rsidRPr="00FC6318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(454)</w:t>
            </w:r>
          </w:p>
        </w:tc>
        <w:tc>
          <w:tcPr>
            <w:tcW w:w="236" w:type="dxa"/>
          </w:tcPr>
          <w:p w14:paraId="578A3D7B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1FB3DB9B" w14:textId="77777777" w:rsidR="005918A5" w:rsidRPr="00FC6318" w:rsidRDefault="005918A5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D658321" w14:textId="61D573F4" w:rsidR="00902C92" w:rsidRPr="00FC6318" w:rsidRDefault="005918A5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86,731</w:t>
            </w:r>
          </w:p>
        </w:tc>
      </w:tr>
      <w:tr w:rsidR="00902C92" w:rsidRPr="005C2D3F" w14:paraId="16BF542E" w14:textId="77777777" w:rsidTr="00633836">
        <w:tc>
          <w:tcPr>
            <w:tcW w:w="2977" w:type="dxa"/>
          </w:tcPr>
          <w:p w14:paraId="2AE7D178" w14:textId="3569270E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</w:tcPr>
          <w:p w14:paraId="1A5BA2BE" w14:textId="1E0C14C9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27,046</w:t>
            </w:r>
          </w:p>
        </w:tc>
        <w:tc>
          <w:tcPr>
            <w:tcW w:w="270" w:type="dxa"/>
          </w:tcPr>
          <w:p w14:paraId="487F04B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4BE43146" w14:textId="50862E8C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(9,732)</w:t>
            </w:r>
          </w:p>
        </w:tc>
        <w:tc>
          <w:tcPr>
            <w:tcW w:w="270" w:type="dxa"/>
          </w:tcPr>
          <w:p w14:paraId="0C433A00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5C91EC57" w14:textId="46B48E4B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24B3C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35E4FFC1" w14:textId="17C3C07F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344FC7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5B181D30" w14:textId="4BBC752B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24A43C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77947E54" w14:textId="17E7D2D5" w:rsidR="00902C92" w:rsidRPr="00FC6318" w:rsidRDefault="00902C92" w:rsidP="00EA58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17,314</w:t>
            </w:r>
          </w:p>
        </w:tc>
      </w:tr>
      <w:tr w:rsidR="00902C92" w:rsidRPr="005C2D3F" w14:paraId="20559C62" w14:textId="77777777" w:rsidTr="00250287">
        <w:tc>
          <w:tcPr>
            <w:tcW w:w="2977" w:type="dxa"/>
          </w:tcPr>
          <w:p w14:paraId="450D1F55" w14:textId="338FF18C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992" w:type="dxa"/>
          </w:tcPr>
          <w:p w14:paraId="2377E9AE" w14:textId="34325C3B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23,938</w:t>
            </w:r>
          </w:p>
        </w:tc>
        <w:tc>
          <w:tcPr>
            <w:tcW w:w="270" w:type="dxa"/>
          </w:tcPr>
          <w:p w14:paraId="4A4C7DF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389710D" w14:textId="0B090B25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(20,232)</w:t>
            </w:r>
          </w:p>
        </w:tc>
        <w:tc>
          <w:tcPr>
            <w:tcW w:w="270" w:type="dxa"/>
          </w:tcPr>
          <w:p w14:paraId="7AC2F761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24994797" w14:textId="74FD3765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5C2F5E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1691F5E1" w14:textId="31431D4C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926C36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244E4BA8" w14:textId="76C7ACF8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B91F34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5AEF106A" w14:textId="6543A76B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3,706</w:t>
            </w:r>
          </w:p>
        </w:tc>
      </w:tr>
      <w:tr w:rsidR="00902C92" w:rsidRPr="005C2D3F" w14:paraId="232DC981" w14:textId="77777777" w:rsidTr="00250287">
        <w:tc>
          <w:tcPr>
            <w:tcW w:w="2977" w:type="dxa"/>
          </w:tcPr>
          <w:p w14:paraId="0F5D2855" w14:textId="6F7AA17D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03E0F85C" w14:textId="4E922EA5" w:rsidR="00902C92" w:rsidRPr="005C2D3F" w:rsidRDefault="00902C92" w:rsidP="00EA58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30,892</w:t>
            </w:r>
          </w:p>
        </w:tc>
        <w:tc>
          <w:tcPr>
            <w:tcW w:w="270" w:type="dxa"/>
          </w:tcPr>
          <w:p w14:paraId="68A48CBA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BB7BB54" w14:textId="5914620E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64,241</w:t>
            </w:r>
          </w:p>
        </w:tc>
        <w:tc>
          <w:tcPr>
            <w:tcW w:w="270" w:type="dxa"/>
          </w:tcPr>
          <w:p w14:paraId="229A2D61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FCBADFE" w14:textId="7E02A56C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DEB54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61DC3921" w14:textId="4691277B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88A1DF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CB6BDA9" w14:textId="49A46E4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96A11C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2AF892A" w14:textId="44277668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95,133</w:t>
            </w:r>
          </w:p>
        </w:tc>
      </w:tr>
      <w:tr w:rsidR="00902C92" w:rsidRPr="005C2D3F" w14:paraId="0A13A8C3" w14:textId="77777777" w:rsidTr="00250287">
        <w:tc>
          <w:tcPr>
            <w:tcW w:w="2977" w:type="dxa"/>
          </w:tcPr>
          <w:p w14:paraId="2E982B04" w14:textId="38F63ABD" w:rsidR="00902C92" w:rsidRPr="005C2D3F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</w:tcPr>
          <w:p w14:paraId="1EB6F812" w14:textId="59383F06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12,983</w:t>
            </w:r>
          </w:p>
        </w:tc>
        <w:tc>
          <w:tcPr>
            <w:tcW w:w="270" w:type="dxa"/>
          </w:tcPr>
          <w:p w14:paraId="6C57862E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4C38307" w14:textId="1F316A9E" w:rsidR="00902C92" w:rsidRPr="005C2D3F" w:rsidRDefault="005918A5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7,400</w:t>
            </w:r>
          </w:p>
        </w:tc>
        <w:tc>
          <w:tcPr>
            <w:tcW w:w="270" w:type="dxa"/>
          </w:tcPr>
          <w:p w14:paraId="0B86882D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4322D7BA" w14:textId="0E8F049D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BAC8F2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5ABBC59A" w14:textId="1FB0A586" w:rsidR="00902C92" w:rsidRPr="00FC6318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(4,512)</w:t>
            </w:r>
          </w:p>
        </w:tc>
        <w:tc>
          <w:tcPr>
            <w:tcW w:w="236" w:type="dxa"/>
          </w:tcPr>
          <w:p w14:paraId="70988F0B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27B47AA1" w14:textId="56CAB8C8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D1400A" w14:textId="77777777" w:rsidR="00902C92" w:rsidRPr="00FC6318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63929965" w14:textId="6FF237AB" w:rsidR="00902C92" w:rsidRPr="00FC6318" w:rsidRDefault="005918A5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15,871</w:t>
            </w:r>
          </w:p>
        </w:tc>
      </w:tr>
      <w:tr w:rsidR="00902C92" w:rsidRPr="005C2D3F" w14:paraId="6C8B1677" w14:textId="77777777" w:rsidTr="00250287">
        <w:tc>
          <w:tcPr>
            <w:tcW w:w="2977" w:type="dxa"/>
          </w:tcPr>
          <w:p w14:paraId="4649D6AE" w14:textId="561CBC9D" w:rsidR="00902C92" w:rsidRPr="005C2D3F" w:rsidRDefault="00902C92" w:rsidP="00902C9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9BDB937" w14:textId="277CADA0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226,969</w:t>
            </w:r>
          </w:p>
        </w:tc>
        <w:tc>
          <w:tcPr>
            <w:tcW w:w="270" w:type="dxa"/>
          </w:tcPr>
          <w:p w14:paraId="1E772AF4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CB7A06A" w14:textId="751D9DC0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30,315</w:t>
            </w:r>
          </w:p>
        </w:tc>
        <w:tc>
          <w:tcPr>
            <w:tcW w:w="270" w:type="dxa"/>
          </w:tcPr>
          <w:p w14:paraId="0B91F12E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8DE300C" w14:textId="0C39CBA9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(12,800)</w:t>
            </w:r>
          </w:p>
        </w:tc>
        <w:tc>
          <w:tcPr>
            <w:tcW w:w="270" w:type="dxa"/>
          </w:tcPr>
          <w:p w14:paraId="7EE6415B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626629C8" w14:textId="2046BE14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(17,110)</w:t>
            </w:r>
          </w:p>
        </w:tc>
        <w:tc>
          <w:tcPr>
            <w:tcW w:w="236" w:type="dxa"/>
          </w:tcPr>
          <w:p w14:paraId="045DC2E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C0A4127" w14:textId="54F6DB22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(454)</w:t>
            </w:r>
          </w:p>
        </w:tc>
        <w:tc>
          <w:tcPr>
            <w:tcW w:w="236" w:type="dxa"/>
          </w:tcPr>
          <w:p w14:paraId="507241F8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412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A59A7E7" w14:textId="1D418756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226,920</w:t>
            </w:r>
          </w:p>
        </w:tc>
      </w:tr>
      <w:tr w:rsidR="00902C92" w:rsidRPr="005C2D3F" w14:paraId="1676D095" w14:textId="77777777" w:rsidTr="00250287">
        <w:tc>
          <w:tcPr>
            <w:tcW w:w="2977" w:type="dxa"/>
          </w:tcPr>
          <w:p w14:paraId="2EE9D35C" w14:textId="77777777" w:rsidR="00902C92" w:rsidRPr="005C2D3F" w:rsidRDefault="00902C92" w:rsidP="00902C9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B5E3B4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914D7E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3FAA9859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EA35E5C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C67A299" w14:textId="77777777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5A3BF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4F799E7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9D7D94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58B778FE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11A9A05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3377D017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02C92" w:rsidRPr="005C2D3F" w14:paraId="4E77F7F2" w14:textId="77777777" w:rsidTr="00250287">
        <w:tc>
          <w:tcPr>
            <w:tcW w:w="2977" w:type="dxa"/>
          </w:tcPr>
          <w:p w14:paraId="672CAFE1" w14:textId="1C836ACB" w:rsidR="00902C92" w:rsidRPr="005C2D3F" w:rsidRDefault="00902C92" w:rsidP="00902C9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38643D1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880925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15D3CB5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2C04CB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8C0D130" w14:textId="77777777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5F89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33BE0CF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1D038F2F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2C98CDC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D1BEF2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33B1FE5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02C92" w:rsidRPr="005C2D3F" w14:paraId="29AF186A" w14:textId="77777777" w:rsidTr="00250287">
        <w:tc>
          <w:tcPr>
            <w:tcW w:w="2977" w:type="dxa"/>
          </w:tcPr>
          <w:p w14:paraId="68413FF3" w14:textId="77777777" w:rsidR="00F77BDA" w:rsidRDefault="00902C92" w:rsidP="00F77BD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เงินลงทุนเผื่อขาย</w:t>
            </w:r>
            <w:r w:rsidR="00F77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</w:t>
            </w:r>
          </w:p>
          <w:p w14:paraId="3F173C0D" w14:textId="2A3F495C" w:rsidR="00902C92" w:rsidRPr="005C2D3F" w:rsidRDefault="00902C92" w:rsidP="00F77BDA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การปรับมูลค่าเงินลงทุน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2C812E5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C7BF95" w14:textId="72DAE1DE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(3,147)</w:t>
            </w:r>
          </w:p>
        </w:tc>
        <w:tc>
          <w:tcPr>
            <w:tcW w:w="270" w:type="dxa"/>
          </w:tcPr>
          <w:p w14:paraId="160DAE45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CB5C94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62381" w14:textId="64F6BA0C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FD02DA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522E2A81" w14:textId="77777777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E436FE" w14:textId="50217DBD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826</w:t>
            </w:r>
          </w:p>
        </w:tc>
        <w:tc>
          <w:tcPr>
            <w:tcW w:w="270" w:type="dxa"/>
          </w:tcPr>
          <w:p w14:paraId="791E853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7E72E72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63422" w14:textId="191B9266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AB3E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</w:tcPr>
          <w:p w14:paraId="1EF4B51C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F54128" w14:textId="2CD4B87B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D160E9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21246531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E516FA" w14:textId="0C4ABD2E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(2,321)</w:t>
            </w:r>
          </w:p>
        </w:tc>
      </w:tr>
      <w:tr w:rsidR="00902C92" w:rsidRPr="005C2D3F" w14:paraId="2A564548" w14:textId="77777777" w:rsidTr="00250287">
        <w:tc>
          <w:tcPr>
            <w:tcW w:w="2977" w:type="dxa"/>
          </w:tcPr>
          <w:p w14:paraId="58EE2078" w14:textId="77777777" w:rsidR="00F77BDA" w:rsidRDefault="00902C92" w:rsidP="00902C9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ผลแตกต่างชั่วคราวจากกำไร</w:t>
            </w:r>
          </w:p>
          <w:p w14:paraId="3D4858B3" w14:textId="42607176" w:rsidR="00902C92" w:rsidRPr="005C2D3F" w:rsidRDefault="00902C92" w:rsidP="00F77BDA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ที่ยังไม่ได้จัดสรรของบริษัทย่อย</w:t>
            </w:r>
          </w:p>
        </w:tc>
        <w:tc>
          <w:tcPr>
            <w:tcW w:w="992" w:type="dxa"/>
          </w:tcPr>
          <w:p w14:paraId="30C8C24F" w14:textId="77777777" w:rsidR="00902C92" w:rsidRPr="005C2D3F" w:rsidRDefault="00902C92" w:rsidP="00386320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7FB2BB" w14:textId="20D3236C" w:rsidR="00902C92" w:rsidRPr="005C2D3F" w:rsidRDefault="00902C92" w:rsidP="0038632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F8726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5F02AE17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32496AF4" w14:textId="04DD899E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(132,017)</w:t>
            </w:r>
          </w:p>
        </w:tc>
        <w:tc>
          <w:tcPr>
            <w:tcW w:w="270" w:type="dxa"/>
          </w:tcPr>
          <w:p w14:paraId="4598D97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1F51D08" w14:textId="77777777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DADD35" w14:textId="7367A34E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64F83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9F0DAA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935E81" w14:textId="5801011F" w:rsidR="00902C92" w:rsidRPr="005C2D3F" w:rsidRDefault="00902C92" w:rsidP="00902C9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9D2C6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3994F4E7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BCD4A4" w14:textId="22841850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36690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40A57919" w14:textId="77777777" w:rsidR="00902C92" w:rsidRPr="008047B6" w:rsidRDefault="00902C92" w:rsidP="008047B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67F607" w14:textId="27238B3A" w:rsidR="00902C92" w:rsidRPr="008047B6" w:rsidRDefault="00902C92" w:rsidP="008047B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47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(132,017)</w:t>
            </w:r>
          </w:p>
        </w:tc>
      </w:tr>
      <w:tr w:rsidR="00902C92" w:rsidRPr="005C2D3F" w14:paraId="14A0D03B" w14:textId="77777777" w:rsidTr="00250287">
        <w:tc>
          <w:tcPr>
            <w:tcW w:w="2977" w:type="dxa"/>
          </w:tcPr>
          <w:p w14:paraId="4AACB3B9" w14:textId="19A0ED11" w:rsidR="00902C92" w:rsidRPr="005C2D3F" w:rsidRDefault="00902C92" w:rsidP="00902C9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E778E81" w14:textId="4DB3531B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(3,147)</w:t>
            </w:r>
          </w:p>
        </w:tc>
        <w:tc>
          <w:tcPr>
            <w:tcW w:w="270" w:type="dxa"/>
          </w:tcPr>
          <w:p w14:paraId="2BA2E3F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30FA923" w14:textId="738819E8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(132,017)</w:t>
            </w:r>
          </w:p>
        </w:tc>
        <w:tc>
          <w:tcPr>
            <w:tcW w:w="270" w:type="dxa"/>
          </w:tcPr>
          <w:p w14:paraId="2AD85E9C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49B257AB" w14:textId="4756D716" w:rsidR="00902C92" w:rsidRPr="005C2D3F" w:rsidRDefault="00902C92" w:rsidP="00F77BD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826</w:t>
            </w:r>
          </w:p>
        </w:tc>
        <w:tc>
          <w:tcPr>
            <w:tcW w:w="270" w:type="dxa"/>
          </w:tcPr>
          <w:p w14:paraId="59DA2285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06B3BA2" w14:textId="69863FEE" w:rsidR="00902C92" w:rsidRPr="00902C92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DB7E3B" w14:textId="77777777" w:rsidR="00902C92" w:rsidRPr="00902C92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98" w:right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B86891C" w14:textId="5E4F7E9A" w:rsidR="00902C92" w:rsidRPr="00902C92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46AB5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92752D1" w14:textId="2AB8BE6D" w:rsidR="00902C92" w:rsidRPr="005C2D3F" w:rsidRDefault="00902C92" w:rsidP="00902C9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(134,338)</w:t>
            </w:r>
          </w:p>
        </w:tc>
      </w:tr>
      <w:tr w:rsidR="00902C92" w:rsidRPr="005C2D3F" w14:paraId="03785868" w14:textId="77777777" w:rsidTr="00250287">
        <w:tc>
          <w:tcPr>
            <w:tcW w:w="2977" w:type="dxa"/>
          </w:tcPr>
          <w:p w14:paraId="786112AA" w14:textId="77777777" w:rsidR="00902C92" w:rsidRPr="005C2D3F" w:rsidRDefault="00902C92" w:rsidP="00902C9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F15FC8B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632D8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C5953D9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27B55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</w:tcPr>
          <w:p w14:paraId="76723B0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E680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5F8FC0E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A6B12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5B1A5E0A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690EF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442D87F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2C92" w:rsidRPr="005C2D3F" w14:paraId="4FE019E5" w14:textId="77777777" w:rsidTr="00250287">
        <w:tc>
          <w:tcPr>
            <w:tcW w:w="2977" w:type="dxa"/>
          </w:tcPr>
          <w:p w14:paraId="3AE44035" w14:textId="0C6E2555" w:rsidR="00902C92" w:rsidRPr="005C2D3F" w:rsidRDefault="00902C92" w:rsidP="00902C9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1801475" w14:textId="789AD729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223,822</w:t>
            </w:r>
          </w:p>
        </w:tc>
        <w:tc>
          <w:tcPr>
            <w:tcW w:w="270" w:type="dxa"/>
          </w:tcPr>
          <w:p w14:paraId="099DB93A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2D7AF0E" w14:textId="673D4351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(101,702)</w:t>
            </w:r>
          </w:p>
        </w:tc>
        <w:tc>
          <w:tcPr>
            <w:tcW w:w="270" w:type="dxa"/>
          </w:tcPr>
          <w:p w14:paraId="27635C6B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29DD2E6C" w14:textId="344C6B58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(11,974)</w:t>
            </w:r>
          </w:p>
        </w:tc>
        <w:tc>
          <w:tcPr>
            <w:tcW w:w="270" w:type="dxa"/>
          </w:tcPr>
          <w:p w14:paraId="254A9C89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3A63E932" w14:textId="72BEDE8A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(17,110)</w:t>
            </w:r>
          </w:p>
        </w:tc>
        <w:tc>
          <w:tcPr>
            <w:tcW w:w="236" w:type="dxa"/>
          </w:tcPr>
          <w:p w14:paraId="25F5EA33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626617E" w14:textId="1F6C5097" w:rsidR="00902C92" w:rsidRPr="005C2D3F" w:rsidRDefault="00902C92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(454)</w:t>
            </w:r>
          </w:p>
        </w:tc>
        <w:tc>
          <w:tcPr>
            <w:tcW w:w="236" w:type="dxa"/>
          </w:tcPr>
          <w:p w14:paraId="69771D1A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19A451BA" w14:textId="195C7F75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92,582</w:t>
            </w:r>
          </w:p>
        </w:tc>
      </w:tr>
    </w:tbl>
    <w:p w14:paraId="634E5169" w14:textId="77777777" w:rsidR="00B578AA" w:rsidRPr="005C2D3F" w:rsidRDefault="00B578A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975" w:type="dxa"/>
        <w:tblLayout w:type="fixed"/>
        <w:tblLook w:val="01E0" w:firstRow="1" w:lastRow="1" w:firstColumn="1" w:lastColumn="1" w:noHBand="0" w:noVBand="0"/>
      </w:tblPr>
      <w:tblGrid>
        <w:gridCol w:w="2694"/>
        <w:gridCol w:w="992"/>
        <w:gridCol w:w="270"/>
        <w:gridCol w:w="1006"/>
        <w:gridCol w:w="283"/>
        <w:gridCol w:w="992"/>
        <w:gridCol w:w="270"/>
        <w:gridCol w:w="1014"/>
        <w:gridCol w:w="236"/>
        <w:gridCol w:w="958"/>
        <w:gridCol w:w="236"/>
        <w:gridCol w:w="1024"/>
      </w:tblGrid>
      <w:tr w:rsidR="00786FD8" w:rsidRPr="005C2D3F" w14:paraId="0C7B6ACD" w14:textId="77777777" w:rsidTr="00250287">
        <w:tc>
          <w:tcPr>
            <w:tcW w:w="2694" w:type="dxa"/>
            <w:shd w:val="clear" w:color="auto" w:fill="auto"/>
          </w:tcPr>
          <w:p w14:paraId="4E962693" w14:textId="77777777" w:rsidR="00786FD8" w:rsidRPr="005C2D3F" w:rsidRDefault="00786FD8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7281" w:type="dxa"/>
            <w:gridSpan w:val="11"/>
          </w:tcPr>
          <w:p w14:paraId="7152B1C9" w14:textId="77777777" w:rsidR="00786FD8" w:rsidRPr="005C2D3F" w:rsidRDefault="00786FD8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0282" w:rsidRPr="005C2D3F" w14:paraId="5B5154FA" w14:textId="77777777" w:rsidTr="00A96701">
        <w:trPr>
          <w:trHeight w:val="655"/>
        </w:trPr>
        <w:tc>
          <w:tcPr>
            <w:tcW w:w="2694" w:type="dxa"/>
            <w:vMerge w:val="restart"/>
            <w:shd w:val="clear" w:color="auto" w:fill="auto"/>
          </w:tcPr>
          <w:p w14:paraId="75BCFAD5" w14:textId="77777777" w:rsidR="008C0282" w:rsidRPr="005C2D3F" w:rsidRDefault="008C0282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6DEFBEB4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173ED03" w14:textId="4AD8FE1D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02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Merge w:val="restart"/>
            <w:vAlign w:val="bottom"/>
          </w:tcPr>
          <w:p w14:paraId="77585C09" w14:textId="77777777" w:rsidR="008C0282" w:rsidRPr="005C2D3F" w:rsidRDefault="008C0282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  <w:vAlign w:val="bottom"/>
          </w:tcPr>
          <w:p w14:paraId="13CFBE35" w14:textId="37A3BCE7" w:rsidR="008C0282" w:rsidRPr="005C2D3F" w:rsidRDefault="008C0282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="0052075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0755">
              <w:rPr>
                <w:rFonts w:asciiTheme="majorBidi" w:hAnsiTheme="majorBidi" w:cstheme="majorBidi"/>
                <w:sz w:val="26"/>
                <w:szCs w:val="26"/>
                <w:cs/>
              </w:rPr>
              <w:t>ร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ายได้ใน</w:t>
            </w:r>
          </w:p>
        </w:tc>
        <w:tc>
          <w:tcPr>
            <w:tcW w:w="270" w:type="dxa"/>
            <w:vMerge w:val="restart"/>
          </w:tcPr>
          <w:p w14:paraId="23C0B153" w14:textId="77777777" w:rsidR="008C0282" w:rsidRPr="005C2D3F" w:rsidRDefault="008C0282" w:rsidP="001F3887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 w:val="restart"/>
            <w:vAlign w:val="bottom"/>
          </w:tcPr>
          <w:p w14:paraId="325F8E3A" w14:textId="4A4E9D1F" w:rsidR="008C0282" w:rsidRPr="00520755" w:rsidRDefault="00A96701" w:rsidP="0052075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</w:t>
            </w:r>
            <w:r w:rsidR="0052075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236" w:type="dxa"/>
            <w:vMerge w:val="restart"/>
          </w:tcPr>
          <w:p w14:paraId="16E00F14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vMerge w:val="restart"/>
            <w:vAlign w:val="bottom"/>
          </w:tcPr>
          <w:p w14:paraId="2CAF3B19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</w:tcPr>
          <w:p w14:paraId="597AF6D6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Merge w:val="restart"/>
            <w:vAlign w:val="bottom"/>
          </w:tcPr>
          <w:p w14:paraId="5D5C57E4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AA4B21A" w14:textId="75A0A415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02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8C0282" w:rsidRPr="005C2D3F" w14:paraId="4BA6C688" w14:textId="77777777" w:rsidTr="00520755">
        <w:trPr>
          <w:trHeight w:val="357"/>
        </w:trPr>
        <w:tc>
          <w:tcPr>
            <w:tcW w:w="2694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A35EA3D" w14:textId="77777777" w:rsidR="008C0282" w:rsidRPr="005C2D3F" w:rsidRDefault="008C0282" w:rsidP="008C028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bottom"/>
          </w:tcPr>
          <w:p w14:paraId="616803D2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6E676B13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083A54D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56935F1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473684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</w:tcPr>
          <w:p w14:paraId="5703493B" w14:textId="77777777" w:rsidR="008C0282" w:rsidRPr="005C2D3F" w:rsidRDefault="008C0282" w:rsidP="008C028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/>
          </w:tcPr>
          <w:p w14:paraId="341D5020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6397A07B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vMerge/>
            <w:vAlign w:val="bottom"/>
          </w:tcPr>
          <w:p w14:paraId="4AF48C1D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22B010ED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Merge/>
            <w:vAlign w:val="bottom"/>
          </w:tcPr>
          <w:p w14:paraId="57860626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66770" w:rsidRPr="005C2D3F" w14:paraId="07BCA6B4" w14:textId="77777777" w:rsidTr="00AE4210">
        <w:tc>
          <w:tcPr>
            <w:tcW w:w="2694" w:type="dxa"/>
          </w:tcPr>
          <w:p w14:paraId="581B2A5E" w14:textId="77777777" w:rsidR="00566770" w:rsidRPr="005C2D3F" w:rsidRDefault="00566770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81" w:type="dxa"/>
            <w:gridSpan w:val="11"/>
            <w:vAlign w:val="bottom"/>
          </w:tcPr>
          <w:p w14:paraId="2535459F" w14:textId="77777777" w:rsidR="00566770" w:rsidRPr="005C2D3F" w:rsidRDefault="00566770" w:rsidP="00AE421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60B09" w:rsidRPr="005C2D3F" w14:paraId="6FCC176E" w14:textId="77777777" w:rsidTr="00250287">
        <w:tc>
          <w:tcPr>
            <w:tcW w:w="2694" w:type="dxa"/>
          </w:tcPr>
          <w:p w14:paraId="6B53F4DF" w14:textId="77777777" w:rsidR="00060B09" w:rsidRPr="005C2D3F" w:rsidRDefault="00060B09" w:rsidP="00060B0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0EE5F2AB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69B5414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2FF54175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6EDCF633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DDF46B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F68A4F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2B24BF95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BD68A86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308D16E4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FB3E4FF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2364DF02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02F7B" w:rsidRPr="005C2D3F" w14:paraId="042DDEBE" w14:textId="77777777" w:rsidTr="00250287">
        <w:tc>
          <w:tcPr>
            <w:tcW w:w="2694" w:type="dxa"/>
          </w:tcPr>
          <w:p w14:paraId="03ABD0A6" w14:textId="77777777" w:rsidR="00502F7B" w:rsidRPr="005C2D3F" w:rsidRDefault="00502F7B" w:rsidP="00502F7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หนี้สงสัยจะสูญ)</w:t>
            </w:r>
          </w:p>
        </w:tc>
        <w:tc>
          <w:tcPr>
            <w:tcW w:w="992" w:type="dxa"/>
          </w:tcPr>
          <w:p w14:paraId="0C8D0058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602825C" w14:textId="1852D775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1,149</w:t>
            </w:r>
          </w:p>
        </w:tc>
        <w:tc>
          <w:tcPr>
            <w:tcW w:w="270" w:type="dxa"/>
          </w:tcPr>
          <w:p w14:paraId="594FFDEE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3D59B794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CFF5AE" w14:textId="77B75803" w:rsidR="00502F7B" w:rsidRPr="005C2D3F" w:rsidRDefault="00502F7B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139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0810E85C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0B9F21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A9E64" w14:textId="27E473C8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8B3A72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23A7B61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540626" w14:textId="189BE2CD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7CCBC7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2F588C8C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C39F7" w14:textId="73149892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C894E5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554B5121" w14:textId="77777777" w:rsidR="00502F7B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FA3E1D" w14:textId="4574389A" w:rsidR="00A27EF0" w:rsidRPr="005C2D3F" w:rsidRDefault="00A27EF0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1,010</w:t>
            </w:r>
          </w:p>
        </w:tc>
      </w:tr>
      <w:tr w:rsidR="00502F7B" w:rsidRPr="005C2D3F" w14:paraId="116E351D" w14:textId="77777777" w:rsidTr="00250287">
        <w:tc>
          <w:tcPr>
            <w:tcW w:w="2694" w:type="dxa"/>
          </w:tcPr>
          <w:p w14:paraId="6EC6CA68" w14:textId="77777777" w:rsidR="00502F7B" w:rsidRPr="005C2D3F" w:rsidRDefault="00502F7B" w:rsidP="00502F7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าเผื่อการลดมูลค่าของสินค้า)</w:t>
            </w:r>
          </w:p>
        </w:tc>
        <w:tc>
          <w:tcPr>
            <w:tcW w:w="992" w:type="dxa"/>
          </w:tcPr>
          <w:p w14:paraId="3D2072C7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23A756" w14:textId="20E01CE1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7,016</w:t>
            </w:r>
          </w:p>
        </w:tc>
        <w:tc>
          <w:tcPr>
            <w:tcW w:w="270" w:type="dxa"/>
          </w:tcPr>
          <w:p w14:paraId="6FD741F1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212CA5E2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773C16" w14:textId="6CF3DC4A" w:rsidR="00502F7B" w:rsidRPr="005C2D3F" w:rsidRDefault="00502F7B" w:rsidP="00502F7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18,404</w:t>
            </w:r>
          </w:p>
        </w:tc>
        <w:tc>
          <w:tcPr>
            <w:tcW w:w="283" w:type="dxa"/>
          </w:tcPr>
          <w:p w14:paraId="054914AD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9740BE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760545" w14:textId="5C9B5831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50B0C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4E933F38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01CAB1" w14:textId="01ED2502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C9BDF1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1B17328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076543" w14:textId="0F9B6635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49AF2" w14:textId="777777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16AC4F14" w14:textId="77777777" w:rsidR="00502F7B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8D07D93" w14:textId="6B6271A7" w:rsidR="00A27EF0" w:rsidRPr="005C2D3F" w:rsidRDefault="00A27EF0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25,420</w:t>
            </w:r>
          </w:p>
        </w:tc>
      </w:tr>
      <w:tr w:rsidR="00A27EF0" w:rsidRPr="005C2D3F" w14:paraId="6B0BC381" w14:textId="77777777" w:rsidTr="00FC65E3">
        <w:tc>
          <w:tcPr>
            <w:tcW w:w="2694" w:type="dxa"/>
          </w:tcPr>
          <w:p w14:paraId="4BF862AA" w14:textId="77777777" w:rsidR="00A27EF0" w:rsidRPr="005C2D3F" w:rsidRDefault="00A27EF0" w:rsidP="00A27EF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40B688C2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2EDF864" w14:textId="00C7A400" w:rsidR="00A27EF0" w:rsidRPr="00FC6318" w:rsidRDefault="00CF16E9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86,731</w:t>
            </w:r>
          </w:p>
        </w:tc>
        <w:tc>
          <w:tcPr>
            <w:tcW w:w="270" w:type="dxa"/>
          </w:tcPr>
          <w:p w14:paraId="4E5EC5A1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35A9525E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4D09F43" w14:textId="2EA8FEEB" w:rsidR="00A27EF0" w:rsidRPr="00FC6318" w:rsidRDefault="00CF16E9" w:rsidP="00A27EF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4,083</w:t>
            </w:r>
          </w:p>
        </w:tc>
        <w:tc>
          <w:tcPr>
            <w:tcW w:w="283" w:type="dxa"/>
          </w:tcPr>
          <w:p w14:paraId="727A84C9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C9BC76" w14:textId="77777777" w:rsidR="00A27EF0" w:rsidRDefault="00A27EF0" w:rsidP="00A27EF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44FCBE" w14:textId="01E6B8A9" w:rsidR="00A27EF0" w:rsidRPr="005C2D3F" w:rsidRDefault="00CF16E9" w:rsidP="00A27EF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(257)</w:t>
            </w:r>
          </w:p>
        </w:tc>
        <w:tc>
          <w:tcPr>
            <w:tcW w:w="270" w:type="dxa"/>
          </w:tcPr>
          <w:p w14:paraId="2EA0EA41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454FCC50" w14:textId="77777777" w:rsidR="00A27EF0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47824C" w14:textId="37BD1FD0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</w:t>
            </w:r>
            <w:r w:rsidR="00CF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485E90C6" w14:textId="77777777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215E03EA" w14:textId="77777777" w:rsidR="00A27EF0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E4DCCF" w14:textId="072B1DB3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F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163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CF7EC15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2EC8DC3C" w14:textId="77777777" w:rsidR="00A27EF0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E28B746" w14:textId="0EE1836A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E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88,464</w:t>
            </w:r>
          </w:p>
        </w:tc>
      </w:tr>
      <w:tr w:rsidR="00A27EF0" w:rsidRPr="005C2D3F" w14:paraId="04D89ED1" w14:textId="77777777" w:rsidTr="00FC65E3">
        <w:tc>
          <w:tcPr>
            <w:tcW w:w="2694" w:type="dxa"/>
          </w:tcPr>
          <w:p w14:paraId="3D582C37" w14:textId="77777777" w:rsidR="00A27EF0" w:rsidRPr="005C2D3F" w:rsidRDefault="00A27EF0" w:rsidP="00A27EF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</w:tcPr>
          <w:p w14:paraId="7AA519A9" w14:textId="083C41BC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17,314</w:t>
            </w:r>
          </w:p>
        </w:tc>
        <w:tc>
          <w:tcPr>
            <w:tcW w:w="270" w:type="dxa"/>
          </w:tcPr>
          <w:p w14:paraId="2AD666E0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E356A3A" w14:textId="01F01D0D" w:rsidR="00A27EF0" w:rsidRPr="00FC6318" w:rsidRDefault="00A27EF0" w:rsidP="00F70B2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6,552</w:t>
            </w:r>
          </w:p>
        </w:tc>
        <w:tc>
          <w:tcPr>
            <w:tcW w:w="283" w:type="dxa"/>
          </w:tcPr>
          <w:p w14:paraId="62391E84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44549A13" w14:textId="5EC3AFAA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7A8DC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4705F795" w14:textId="1436EA7F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F7EC1D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2429FE56" w14:textId="19CEC688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0EEEFF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29F3B0F6" w14:textId="7C7B2DBB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E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23,866</w:t>
            </w:r>
          </w:p>
        </w:tc>
      </w:tr>
      <w:tr w:rsidR="00A27EF0" w:rsidRPr="005C2D3F" w14:paraId="73ADDE04" w14:textId="77777777" w:rsidTr="005E01E6">
        <w:tc>
          <w:tcPr>
            <w:tcW w:w="2694" w:type="dxa"/>
          </w:tcPr>
          <w:p w14:paraId="05517C6A" w14:textId="77777777" w:rsidR="00A27EF0" w:rsidRPr="005C2D3F" w:rsidRDefault="00A27EF0" w:rsidP="00A27EF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992" w:type="dxa"/>
          </w:tcPr>
          <w:p w14:paraId="221EA2BC" w14:textId="0AB26C84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3,706</w:t>
            </w:r>
          </w:p>
        </w:tc>
        <w:tc>
          <w:tcPr>
            <w:tcW w:w="270" w:type="dxa"/>
          </w:tcPr>
          <w:p w14:paraId="0C55D0EE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533CEAA4" w14:textId="7CA877EE" w:rsidR="00A27EF0" w:rsidRPr="00FC6318" w:rsidRDefault="002B6A00" w:rsidP="00A27EF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(3,706)</w:t>
            </w:r>
          </w:p>
        </w:tc>
        <w:tc>
          <w:tcPr>
            <w:tcW w:w="283" w:type="dxa"/>
            <w:shd w:val="clear" w:color="auto" w:fill="auto"/>
          </w:tcPr>
          <w:p w14:paraId="6302678C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6E4B5B1F" w14:textId="0839DFCD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3985D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2B291B67" w14:textId="2F4B63C9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0CFC4F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04383DE4" w14:textId="7A3FE53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AB0979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976942" w14:textId="0B39C0D8" w:rsidR="00A27EF0" w:rsidRPr="005E01E6" w:rsidRDefault="002B6A00" w:rsidP="002B6A0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EF0" w:rsidRPr="005C2D3F" w14:paraId="42326EA3" w14:textId="77777777" w:rsidTr="005E01E6">
        <w:tc>
          <w:tcPr>
            <w:tcW w:w="2694" w:type="dxa"/>
          </w:tcPr>
          <w:p w14:paraId="702B45DF" w14:textId="77777777" w:rsidR="00A27EF0" w:rsidRPr="005C2D3F" w:rsidRDefault="00A27EF0" w:rsidP="00A27EF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4724771E" w14:textId="79F9C5A9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95,133</w:t>
            </w:r>
          </w:p>
        </w:tc>
        <w:tc>
          <w:tcPr>
            <w:tcW w:w="270" w:type="dxa"/>
          </w:tcPr>
          <w:p w14:paraId="5CFAA485" w14:textId="77777777" w:rsidR="00A27EF0" w:rsidRPr="00FC6318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16866E5E" w14:textId="7F135C39" w:rsidR="00A27EF0" w:rsidRPr="00FC6318" w:rsidRDefault="00F70B27" w:rsidP="005E01E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F5A79"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83,817</w:t>
            </w:r>
            <w:r w:rsidR="00A27EF0"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E44BCC7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6E0AF3B5" w14:textId="5AD04E1B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469A8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36C61219" w14:textId="04513D4D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1082B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0D935794" w14:textId="3BA95E22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01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38934" w14:textId="77777777" w:rsidR="00A27EF0" w:rsidRPr="005E01E6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0371D2" w14:textId="5A675156" w:rsidR="00A27EF0" w:rsidRPr="005E01E6" w:rsidRDefault="00DF5A79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2238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,316</w:t>
            </w:r>
          </w:p>
        </w:tc>
      </w:tr>
      <w:tr w:rsidR="00A27EF0" w:rsidRPr="005C2D3F" w14:paraId="71A1368E" w14:textId="77777777" w:rsidTr="00FC65E3">
        <w:tc>
          <w:tcPr>
            <w:tcW w:w="2694" w:type="dxa"/>
          </w:tcPr>
          <w:p w14:paraId="23CB4C0B" w14:textId="77777777" w:rsidR="00A27EF0" w:rsidRPr="005C2D3F" w:rsidRDefault="00A27EF0" w:rsidP="00A27EF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30F9E4" w14:textId="718DF7E8" w:rsidR="00A27EF0" w:rsidRPr="00FC6318" w:rsidRDefault="00CF16E9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</w:rPr>
              <w:t>15,871</w:t>
            </w:r>
          </w:p>
        </w:tc>
        <w:tc>
          <w:tcPr>
            <w:tcW w:w="270" w:type="dxa"/>
          </w:tcPr>
          <w:p w14:paraId="76EF8CFF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F01056D" w14:textId="5EFCF738" w:rsidR="00A27EF0" w:rsidRPr="00FC6318" w:rsidRDefault="00A27EF0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ED6790"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5,871</w:t>
            </w:r>
            <w:r w:rsidRPr="00FC63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453A0AED" w14:textId="77777777" w:rsidR="00A27EF0" w:rsidRPr="00FC6318" w:rsidRDefault="00A27EF0" w:rsidP="00A27EF0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C20841" w14:textId="3F384D7D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C37D81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AB29A2C" w14:textId="7BC8772A" w:rsidR="00A27EF0" w:rsidRPr="005C2D3F" w:rsidRDefault="00CF16E9" w:rsidP="00CF16E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2,586</w:t>
            </w:r>
          </w:p>
        </w:tc>
        <w:tc>
          <w:tcPr>
            <w:tcW w:w="236" w:type="dxa"/>
          </w:tcPr>
          <w:p w14:paraId="60D181CB" w14:textId="77777777" w:rsidR="00A27EF0" w:rsidRPr="005C2D3F" w:rsidRDefault="00A27EF0" w:rsidP="00CF16E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06D3398" w14:textId="0EC73FC1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(56</w:t>
            </w:r>
            <w:r w:rsidR="00ED6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86128CE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226757D4" w14:textId="23C4B6AD" w:rsidR="00A27EF0" w:rsidRPr="005C2D3F" w:rsidRDefault="00A27EF0" w:rsidP="008F3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E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12,02</w:t>
            </w:r>
            <w:r w:rsidR="002238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  <w:tr w:rsidR="00502F7B" w:rsidRPr="005C2D3F" w14:paraId="25542411" w14:textId="77777777" w:rsidTr="00250287">
        <w:tc>
          <w:tcPr>
            <w:tcW w:w="2694" w:type="dxa"/>
          </w:tcPr>
          <w:p w14:paraId="50B6DDEC" w14:textId="77777777" w:rsidR="00502F7B" w:rsidRPr="005C2D3F" w:rsidRDefault="00502F7B" w:rsidP="00502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26C75C9" w14:textId="50A65F77" w:rsidR="00502F7B" w:rsidRPr="005C2D3F" w:rsidRDefault="00502F7B" w:rsidP="00502F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226,920</w:t>
            </w:r>
          </w:p>
        </w:tc>
        <w:tc>
          <w:tcPr>
            <w:tcW w:w="270" w:type="dxa"/>
          </w:tcPr>
          <w:p w14:paraId="65EF6BB2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D03770A" w14:textId="4804077C" w:rsidR="00502F7B" w:rsidRPr="00F70B27" w:rsidRDefault="00F70B27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70B2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5E0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ED679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4,494</w:t>
            </w:r>
            <w:r w:rsidR="002B6A00" w:rsidRPr="00F70B2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78FA7945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C0B4693" w14:textId="68F68414" w:rsidR="00502F7B" w:rsidRPr="00F70A89" w:rsidRDefault="00CF16E9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70A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(257)</w:t>
            </w:r>
          </w:p>
        </w:tc>
        <w:tc>
          <w:tcPr>
            <w:tcW w:w="270" w:type="dxa"/>
          </w:tcPr>
          <w:p w14:paraId="179F4EA5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598D03B" w14:textId="2F637279" w:rsidR="00502F7B" w:rsidRPr="005C2D3F" w:rsidRDefault="00CF16E9" w:rsidP="00502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39" w:right="-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656</w:t>
            </w:r>
          </w:p>
        </w:tc>
        <w:tc>
          <w:tcPr>
            <w:tcW w:w="236" w:type="dxa"/>
          </w:tcPr>
          <w:p w14:paraId="62793B6D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5FE9B630" w14:textId="5A1AC02F" w:rsidR="00502F7B" w:rsidRPr="005C2D3F" w:rsidRDefault="002B6A0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ED679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729</w:t>
            </w:r>
            <w:r w:rsidR="00A27EF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23FF375D" w14:textId="77777777" w:rsidR="00502F7B" w:rsidRPr="005C2D3F" w:rsidRDefault="00502F7B" w:rsidP="00502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0FBC228" w14:textId="2B3D23C1" w:rsidR="00502F7B" w:rsidRPr="005C2D3F" w:rsidRDefault="00DF5A79" w:rsidP="008F3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162,096</w:t>
            </w:r>
          </w:p>
        </w:tc>
      </w:tr>
      <w:tr w:rsidR="00902C92" w:rsidRPr="005C2D3F" w14:paraId="76427E81" w14:textId="77777777" w:rsidTr="00250287">
        <w:tc>
          <w:tcPr>
            <w:tcW w:w="2694" w:type="dxa"/>
          </w:tcPr>
          <w:p w14:paraId="27F8681C" w14:textId="52453B1C" w:rsidR="00902C92" w:rsidRPr="005C2D3F" w:rsidRDefault="00902C92" w:rsidP="00902C9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FBEBC0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3407225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6A67DD5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2DA43684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CC37DA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76E21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6E98A9D9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1B8DD12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5C05E377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8F423AB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79095659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02C92" w:rsidRPr="005C2D3F" w14:paraId="0AACA230" w14:textId="77777777" w:rsidTr="00250287">
        <w:tc>
          <w:tcPr>
            <w:tcW w:w="2694" w:type="dxa"/>
          </w:tcPr>
          <w:p w14:paraId="6FFC0389" w14:textId="77777777" w:rsidR="00902C92" w:rsidRPr="005C2D3F" w:rsidRDefault="00902C92" w:rsidP="00902C9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32209588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15588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78F0F50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4EF4CECE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AE96C5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AC68D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37FFF7E6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1D602E0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3A3940CA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1775123" w14:textId="77777777" w:rsidR="00902C92" w:rsidRPr="005C2D3F" w:rsidRDefault="00902C92" w:rsidP="00902C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197077B2" w14:textId="77777777" w:rsidR="00902C92" w:rsidRPr="005C2D3F" w:rsidRDefault="00902C92" w:rsidP="00902C92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77BDA" w:rsidRPr="005C2D3F" w14:paraId="51BE38CC" w14:textId="77777777" w:rsidTr="00250287">
        <w:tc>
          <w:tcPr>
            <w:tcW w:w="2694" w:type="dxa"/>
          </w:tcPr>
          <w:p w14:paraId="7C4A4875" w14:textId="77777777" w:rsidR="00F77BDA" w:rsidRDefault="00F77BDA" w:rsidP="00F77BD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เงินลงทุนเผื่อขาย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</w:t>
            </w:r>
          </w:p>
          <w:p w14:paraId="179AD1DD" w14:textId="48CAB9D9" w:rsidR="00F77BDA" w:rsidRPr="005C2D3F" w:rsidRDefault="00F77BDA" w:rsidP="00F77BDA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การปรับมูลค่าเงินลงทุน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0E23097C" w14:textId="77777777" w:rsidR="00F77BDA" w:rsidRPr="005C2D3F" w:rsidRDefault="00F77BDA" w:rsidP="00F77BD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1A968A" w14:textId="712F9FF4" w:rsidR="00F77BDA" w:rsidRPr="005C2D3F" w:rsidRDefault="00F77BDA" w:rsidP="00F77BD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(2,321)</w:t>
            </w:r>
          </w:p>
        </w:tc>
        <w:tc>
          <w:tcPr>
            <w:tcW w:w="270" w:type="dxa"/>
          </w:tcPr>
          <w:p w14:paraId="700DFD47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381E6B3E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A49B0" w14:textId="0204EFCF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F799AF6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D8E470" w14:textId="77777777" w:rsidR="00F77BDA" w:rsidRPr="005C2D3F" w:rsidRDefault="00F77BDA" w:rsidP="00F77BD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20AC90" w14:textId="4D7A7568" w:rsidR="00F77BDA" w:rsidRPr="005C2D3F" w:rsidRDefault="00F77BDA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(91)</w:t>
            </w:r>
          </w:p>
        </w:tc>
        <w:tc>
          <w:tcPr>
            <w:tcW w:w="270" w:type="dxa"/>
          </w:tcPr>
          <w:p w14:paraId="6288FDC8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3EDD23F5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075B7C" w14:textId="44B93243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4D9436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58494CF5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41AF38" w14:textId="0F1A286D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EBD813" w14:textId="77777777" w:rsidR="00F77BDA" w:rsidRPr="005C2D3F" w:rsidRDefault="00F77BDA" w:rsidP="00F77BD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476AD2EB" w14:textId="77777777" w:rsidR="00F77BDA" w:rsidRPr="005C2D3F" w:rsidRDefault="00F77BDA" w:rsidP="00F77BD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649BE9" w14:textId="66D5ABAB" w:rsidR="00F77BDA" w:rsidRPr="005C2D3F" w:rsidRDefault="00F77BDA" w:rsidP="00F77BD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412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CF16E9" w:rsidRPr="005C2D3F" w14:paraId="67EF8C1D" w14:textId="77777777" w:rsidTr="00250287">
        <w:tc>
          <w:tcPr>
            <w:tcW w:w="2694" w:type="dxa"/>
          </w:tcPr>
          <w:p w14:paraId="0F0B4286" w14:textId="77777777" w:rsidR="00CF16E9" w:rsidRDefault="00CF16E9" w:rsidP="00CF16E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ผลแตกต่างชั่วคราวจากกำไร</w:t>
            </w:r>
          </w:p>
          <w:p w14:paraId="0995CD65" w14:textId="3E03B9C4" w:rsidR="00CF16E9" w:rsidRPr="005C2D3F" w:rsidRDefault="00CF16E9" w:rsidP="00CF16E9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ที่ยังไม่ได้จัดสรรของบริษัทย่อย</w:t>
            </w:r>
          </w:p>
        </w:tc>
        <w:tc>
          <w:tcPr>
            <w:tcW w:w="992" w:type="dxa"/>
          </w:tcPr>
          <w:p w14:paraId="4B183F89" w14:textId="77777777" w:rsidR="00CF16E9" w:rsidRPr="005C2D3F" w:rsidRDefault="00CF16E9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0AEBE4" w14:textId="7C4A5A2F" w:rsidR="00CF16E9" w:rsidRPr="005C2D3F" w:rsidRDefault="00CF16E9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(132,017)</w:t>
            </w:r>
          </w:p>
        </w:tc>
        <w:tc>
          <w:tcPr>
            <w:tcW w:w="270" w:type="dxa"/>
          </w:tcPr>
          <w:p w14:paraId="0C0860E6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51F312A2" w14:textId="77777777" w:rsidR="00CF16E9" w:rsidRPr="00A27EF0" w:rsidRDefault="00CF16E9" w:rsidP="00CF16E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67BF2E" w14:textId="751E9FD3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E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132,017</w:t>
            </w:r>
          </w:p>
        </w:tc>
        <w:tc>
          <w:tcPr>
            <w:tcW w:w="283" w:type="dxa"/>
          </w:tcPr>
          <w:p w14:paraId="501E2E70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ED940A1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C422C6" w14:textId="6F915766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76EE3A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8414072" w14:textId="77777777" w:rsidR="00CF16E9" w:rsidRPr="00A27EF0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6F8485" w14:textId="5A5F2AFC" w:rsidR="00CF16E9" w:rsidRPr="00A27EF0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-</w:t>
            </w:r>
          </w:p>
        </w:tc>
        <w:tc>
          <w:tcPr>
            <w:tcW w:w="236" w:type="dxa"/>
          </w:tcPr>
          <w:p w14:paraId="763BD973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A779FEE" w14:textId="77777777" w:rsidR="00CF16E9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88B9A" w14:textId="4A3F2B47" w:rsidR="00CF16E9" w:rsidRPr="005C2D3F" w:rsidRDefault="00CF16E9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E0879C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11923B43" w14:textId="77777777" w:rsidR="00CF16E9" w:rsidRPr="005C2D3F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C9708C" w14:textId="31F82E04" w:rsidR="00CF16E9" w:rsidRPr="005C2D3F" w:rsidRDefault="00CF16E9" w:rsidP="00CF16E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EF0" w:rsidRPr="005C2D3F" w14:paraId="6F98A968" w14:textId="77777777" w:rsidTr="00250287">
        <w:tc>
          <w:tcPr>
            <w:tcW w:w="2694" w:type="dxa"/>
          </w:tcPr>
          <w:p w14:paraId="6BDF2BE5" w14:textId="77777777" w:rsidR="00A27EF0" w:rsidRPr="005C2D3F" w:rsidRDefault="00A27EF0" w:rsidP="00A27EF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BA3D797" w14:textId="4B72C119" w:rsidR="00A27EF0" w:rsidRPr="005C2D3F" w:rsidRDefault="00A27EF0" w:rsidP="00A27EF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(134,338)</w:t>
            </w:r>
          </w:p>
        </w:tc>
        <w:tc>
          <w:tcPr>
            <w:tcW w:w="270" w:type="dxa"/>
          </w:tcPr>
          <w:p w14:paraId="0792AF2D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56F371" w14:textId="2D223DDA" w:rsidR="00A27EF0" w:rsidRPr="00A27EF0" w:rsidRDefault="00CF16E9" w:rsidP="001C2A8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EF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132,017</w:t>
            </w:r>
          </w:p>
        </w:tc>
        <w:tc>
          <w:tcPr>
            <w:tcW w:w="283" w:type="dxa"/>
          </w:tcPr>
          <w:p w14:paraId="1FC6025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5426E9" w14:textId="1F4E9F5F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(91)</w:t>
            </w:r>
          </w:p>
        </w:tc>
        <w:tc>
          <w:tcPr>
            <w:tcW w:w="270" w:type="dxa"/>
          </w:tcPr>
          <w:p w14:paraId="59657CAE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56CF65B" w14:textId="51D70DFA" w:rsidR="00A27EF0" w:rsidRPr="00CF16E9" w:rsidRDefault="00CF16E9" w:rsidP="00CF16E9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33BE0C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C0ECD04" w14:textId="71BBAE38" w:rsidR="00A27EF0" w:rsidRPr="00A27EF0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DBF98F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8019406" w14:textId="4051E4F8" w:rsidR="00A27EF0" w:rsidRPr="00F70A89" w:rsidRDefault="00A27EF0" w:rsidP="008F39C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70A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(2,41</w:t>
            </w:r>
            <w:r w:rsidR="008F39C8" w:rsidRPr="00F70A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F70A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A27EF0" w:rsidRPr="005C2D3F" w14:paraId="34C3466B" w14:textId="77777777" w:rsidTr="00250287">
        <w:tc>
          <w:tcPr>
            <w:tcW w:w="2694" w:type="dxa"/>
          </w:tcPr>
          <w:p w14:paraId="4EA7E51B" w14:textId="77777777" w:rsidR="00A27EF0" w:rsidRPr="005C2D3F" w:rsidRDefault="00A27EF0" w:rsidP="00A27EF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0D0D0F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AC089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478F13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ECA42E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074FE12" w14:textId="77777777" w:rsidR="00A27EF0" w:rsidRPr="005C2D3F" w:rsidRDefault="00A27EF0" w:rsidP="00A27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43B8D3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816710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FFA4B6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202B2A39" w14:textId="77777777" w:rsidR="00A27EF0" w:rsidRPr="00A27EF0" w:rsidRDefault="00A27EF0" w:rsidP="00A27EF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2FF9FF4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3A825EA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7EF0" w:rsidRPr="005C2D3F" w14:paraId="742B6F29" w14:textId="77777777" w:rsidTr="00250287">
        <w:tc>
          <w:tcPr>
            <w:tcW w:w="2694" w:type="dxa"/>
          </w:tcPr>
          <w:p w14:paraId="42714A7E" w14:textId="77777777" w:rsidR="00A27EF0" w:rsidRPr="005C2D3F" w:rsidRDefault="00A27EF0" w:rsidP="00A27EF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F439287" w14:textId="0C66B806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92,582</w:t>
            </w:r>
          </w:p>
        </w:tc>
        <w:tc>
          <w:tcPr>
            <w:tcW w:w="270" w:type="dxa"/>
          </w:tcPr>
          <w:p w14:paraId="2E58F4D9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5B5FE54" w14:textId="3B87B443" w:rsidR="00A27EF0" w:rsidRPr="005C2D3F" w:rsidRDefault="00DF5A79" w:rsidP="001C2A8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67,52</w:t>
            </w:r>
            <w:r w:rsidR="00ED679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51EA99A8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015A443" w14:textId="4BBE8273" w:rsidR="00A27EF0" w:rsidRPr="005C2D3F" w:rsidRDefault="00CF16E9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(348)</w:t>
            </w:r>
          </w:p>
        </w:tc>
        <w:tc>
          <w:tcPr>
            <w:tcW w:w="270" w:type="dxa"/>
          </w:tcPr>
          <w:p w14:paraId="494B7D33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700EE5B7" w14:textId="0BE30DDD" w:rsidR="00A27EF0" w:rsidRPr="005C2D3F" w:rsidRDefault="00CF16E9" w:rsidP="00662CC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39" w:right="-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656</w:t>
            </w:r>
          </w:p>
        </w:tc>
        <w:tc>
          <w:tcPr>
            <w:tcW w:w="236" w:type="dxa"/>
          </w:tcPr>
          <w:p w14:paraId="068F95AB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D6D8215" w14:textId="25D421BB" w:rsidR="00A27EF0" w:rsidRPr="005C2D3F" w:rsidRDefault="00A27EF0" w:rsidP="00F7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ED679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D244BF9" w14:textId="77777777" w:rsidR="00A27EF0" w:rsidRPr="005C2D3F" w:rsidRDefault="00A27EF0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4838252" w14:textId="4CE09A21" w:rsidR="00A27EF0" w:rsidRPr="005C2D3F" w:rsidRDefault="00DF5A79" w:rsidP="00A27E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159,684</w:t>
            </w:r>
          </w:p>
        </w:tc>
      </w:tr>
    </w:tbl>
    <w:p w14:paraId="41545CF9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C7F97A5" w14:textId="77777777" w:rsidR="00566770" w:rsidRPr="005C2D3F" w:rsidRDefault="00250287" w:rsidP="00250287">
      <w:pPr>
        <w:tabs>
          <w:tab w:val="left" w:pos="822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tab/>
      </w:r>
    </w:p>
    <w:p w14:paraId="25E970F5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79F1C95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E182EBB" w14:textId="77777777" w:rsidR="00F24137" w:rsidRPr="005C2D3F" w:rsidRDefault="00F24137" w:rsidP="00103C9B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350"/>
      </w:tblGrid>
      <w:tr w:rsidR="009312A8" w:rsidRPr="005C2D3F" w14:paraId="2B5AD852" w14:textId="77777777" w:rsidTr="00DD12FE">
        <w:trPr>
          <w:trHeight w:val="451"/>
          <w:tblHeader/>
        </w:trPr>
        <w:tc>
          <w:tcPr>
            <w:tcW w:w="3420" w:type="dxa"/>
            <w:shd w:val="clear" w:color="auto" w:fill="auto"/>
          </w:tcPr>
          <w:p w14:paraId="00C5BB64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</w:tcPr>
          <w:p w14:paraId="3CB29DC1" w14:textId="77777777" w:rsidR="009312A8" w:rsidRPr="005C2D3F" w:rsidRDefault="009312A8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2A8" w:rsidRPr="005C2D3F" w14:paraId="5D0F9687" w14:textId="77777777" w:rsidTr="00ED6866">
        <w:trPr>
          <w:tblHeader/>
        </w:trPr>
        <w:tc>
          <w:tcPr>
            <w:tcW w:w="3420" w:type="dxa"/>
            <w:shd w:val="clear" w:color="auto" w:fill="auto"/>
          </w:tcPr>
          <w:p w14:paraId="5729939C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7110AEFF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81658FC" w14:textId="5DF1979C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3B4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14:paraId="7C608832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1E55DF67" w14:textId="3A745CD3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1C0E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5F6821FF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8ED1A97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B21DC5B" w14:textId="44F5FB75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3B4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9312A8" w:rsidRPr="005C2D3F" w14:paraId="77308A81" w14:textId="77777777" w:rsidTr="000B09F5">
        <w:trPr>
          <w:tblHeader/>
        </w:trPr>
        <w:tc>
          <w:tcPr>
            <w:tcW w:w="3420" w:type="dxa"/>
            <w:shd w:val="clear" w:color="auto" w:fill="auto"/>
          </w:tcPr>
          <w:p w14:paraId="3A0EA278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5E7B9EDF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AC394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7DD431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34223F5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6A44C5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6DD2072" w14:textId="77777777" w:rsidR="009312A8" w:rsidRPr="005C2D3F" w:rsidRDefault="009312A8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3C3277F3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2A8" w:rsidRPr="005C2D3F" w14:paraId="307E85C0" w14:textId="77777777" w:rsidTr="000B09F5">
        <w:trPr>
          <w:tblHeader/>
        </w:trPr>
        <w:tc>
          <w:tcPr>
            <w:tcW w:w="3420" w:type="dxa"/>
          </w:tcPr>
          <w:p w14:paraId="1C3E5FEA" w14:textId="77777777" w:rsidR="009312A8" w:rsidRPr="005C2D3F" w:rsidRDefault="009312A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FF260F6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2A8" w:rsidRPr="005C2D3F" w14:paraId="5BCD8378" w14:textId="77777777" w:rsidTr="000B09F5">
        <w:tc>
          <w:tcPr>
            <w:tcW w:w="3420" w:type="dxa"/>
          </w:tcPr>
          <w:p w14:paraId="00DDDC10" w14:textId="77777777" w:rsidR="009312A8" w:rsidRPr="005C2D3F" w:rsidRDefault="009312A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A5005F6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019864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401A75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43C416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641B4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37BB2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33D2553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4534" w:rsidRPr="005C2D3F" w14:paraId="479D9BC1" w14:textId="77777777" w:rsidTr="000B09F5">
        <w:tc>
          <w:tcPr>
            <w:tcW w:w="3420" w:type="dxa"/>
          </w:tcPr>
          <w:p w14:paraId="4D439CBE" w14:textId="77777777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  <w:p w14:paraId="151B7A54" w14:textId="35E10A54" w:rsidR="003B4534" w:rsidRPr="005C2D3F" w:rsidRDefault="003B4534" w:rsidP="003B4534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1556022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2AA1F2" w14:textId="1F9E1AAB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1,239</w:t>
            </w:r>
          </w:p>
        </w:tc>
        <w:tc>
          <w:tcPr>
            <w:tcW w:w="270" w:type="dxa"/>
          </w:tcPr>
          <w:p w14:paraId="5993889F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71CCF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6871DF" w14:textId="1BD00395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</w:tcPr>
          <w:p w14:paraId="61E5384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26304A" w14:textId="77777777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02AB652" w14:textId="52175375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A14FB7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3E9A1C5" w14:textId="77777777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BC9499" w14:textId="14EFDC7C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898</w:t>
            </w:r>
          </w:p>
        </w:tc>
      </w:tr>
      <w:tr w:rsidR="003B4534" w:rsidRPr="005C2D3F" w14:paraId="757E2447" w14:textId="77777777" w:rsidTr="000B09F5">
        <w:tc>
          <w:tcPr>
            <w:tcW w:w="3420" w:type="dxa"/>
          </w:tcPr>
          <w:p w14:paraId="50EA3353" w14:textId="77777777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6A02CCB4" w14:textId="43BFCC6C" w:rsidR="003B4534" w:rsidRPr="005C2D3F" w:rsidRDefault="003B4534" w:rsidP="003B4534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(ค่าเผื่อการลดมูลค่าของสินค้า)</w:t>
            </w:r>
          </w:p>
        </w:tc>
        <w:tc>
          <w:tcPr>
            <w:tcW w:w="1170" w:type="dxa"/>
          </w:tcPr>
          <w:p w14:paraId="301219D6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CF4C83" w14:textId="4175EEF9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12,110</w:t>
            </w:r>
          </w:p>
        </w:tc>
        <w:tc>
          <w:tcPr>
            <w:tcW w:w="270" w:type="dxa"/>
          </w:tcPr>
          <w:p w14:paraId="39B728F6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5DA43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50F2A8" w14:textId="7770CE8E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(6,180)</w:t>
            </w:r>
          </w:p>
        </w:tc>
        <w:tc>
          <w:tcPr>
            <w:tcW w:w="270" w:type="dxa"/>
          </w:tcPr>
          <w:p w14:paraId="7C79F03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B106DC" w14:textId="77777777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94E9606" w14:textId="4B6107B4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DE3613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4715FCD" w14:textId="77777777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B01763" w14:textId="6C752C63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5,930</w:t>
            </w:r>
          </w:p>
        </w:tc>
      </w:tr>
      <w:tr w:rsidR="003B4534" w:rsidRPr="005C2D3F" w14:paraId="612E6C88" w14:textId="77777777" w:rsidTr="000B09F5">
        <w:tc>
          <w:tcPr>
            <w:tcW w:w="3420" w:type="dxa"/>
          </w:tcPr>
          <w:p w14:paraId="2EFBC198" w14:textId="7080814E" w:rsidR="003B4534" w:rsidRPr="005C2D3F" w:rsidRDefault="003B4534" w:rsidP="00DD12F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7D7EF71E" w14:textId="6F8DD671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4,620</w:t>
            </w:r>
          </w:p>
        </w:tc>
        <w:tc>
          <w:tcPr>
            <w:tcW w:w="270" w:type="dxa"/>
          </w:tcPr>
          <w:p w14:paraId="0ADB329D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C1E017" w14:textId="595BFB5E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(1,143)</w:t>
            </w:r>
          </w:p>
        </w:tc>
        <w:tc>
          <w:tcPr>
            <w:tcW w:w="270" w:type="dxa"/>
          </w:tcPr>
          <w:p w14:paraId="11BEC3B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596BAC" w14:textId="4C66A5C7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847222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160FF49" w14:textId="2DE4DA23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3,477</w:t>
            </w:r>
          </w:p>
        </w:tc>
      </w:tr>
      <w:tr w:rsidR="003B4534" w:rsidRPr="005C2D3F" w14:paraId="28CB949F" w14:textId="77777777" w:rsidTr="000B09F5">
        <w:tc>
          <w:tcPr>
            <w:tcW w:w="3420" w:type="dxa"/>
          </w:tcPr>
          <w:p w14:paraId="3F914695" w14:textId="77777777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10A2C950" w14:textId="434DA21D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การด้อยค่าของที่ดิน อาคาร และอุปกรณ์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451002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8005A2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C9E336" w14:textId="0464B813" w:rsidR="003B4534" w:rsidRPr="005C2D3F" w:rsidRDefault="003B4534" w:rsidP="00A04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6,151</w:t>
            </w:r>
          </w:p>
        </w:tc>
        <w:tc>
          <w:tcPr>
            <w:tcW w:w="270" w:type="dxa"/>
          </w:tcPr>
          <w:p w14:paraId="391E3488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6F6686E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0FEEB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AD09AA" w14:textId="65106C73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2,257</w:t>
            </w:r>
          </w:p>
        </w:tc>
        <w:tc>
          <w:tcPr>
            <w:tcW w:w="270" w:type="dxa"/>
          </w:tcPr>
          <w:p w14:paraId="0C58A2F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1D6FAA" w14:textId="77777777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E519835" w14:textId="77777777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45DFA93" w14:textId="1B492616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628B88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46E525" w14:textId="77777777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D19D67" w14:textId="77777777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3F206B" w14:textId="76902D8A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8,408</w:t>
            </w:r>
          </w:p>
        </w:tc>
      </w:tr>
      <w:tr w:rsidR="003B4534" w:rsidRPr="005C2D3F" w14:paraId="61979F03" w14:textId="77777777" w:rsidTr="000B09F5">
        <w:tc>
          <w:tcPr>
            <w:tcW w:w="3420" w:type="dxa"/>
          </w:tcPr>
          <w:p w14:paraId="24AB2762" w14:textId="142FFF05" w:rsidR="003B4534" w:rsidRPr="005C2D3F" w:rsidRDefault="003B4534" w:rsidP="0005378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57FFF338" w14:textId="77777777" w:rsidR="00A046DC" w:rsidRDefault="00A046DC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92F0E1" w14:textId="10572E46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65,551</w:t>
            </w:r>
          </w:p>
        </w:tc>
        <w:tc>
          <w:tcPr>
            <w:tcW w:w="270" w:type="dxa"/>
          </w:tcPr>
          <w:p w14:paraId="482FC4E0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22A0C2" w14:textId="77777777" w:rsidR="00A046DC" w:rsidRDefault="00A046DC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C40145" w14:textId="7B96E388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(7,557)</w:t>
            </w:r>
          </w:p>
        </w:tc>
        <w:tc>
          <w:tcPr>
            <w:tcW w:w="270" w:type="dxa"/>
          </w:tcPr>
          <w:p w14:paraId="1C716C7D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7DFE27" w14:textId="77777777" w:rsidR="00A046DC" w:rsidRDefault="00A046DC" w:rsidP="003B45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2CC4CB" w14:textId="66A3C9C5" w:rsidR="003B4534" w:rsidRPr="005C2D3F" w:rsidRDefault="003B4534" w:rsidP="00A04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(4,993)</w:t>
            </w:r>
          </w:p>
        </w:tc>
        <w:tc>
          <w:tcPr>
            <w:tcW w:w="270" w:type="dxa"/>
          </w:tcPr>
          <w:p w14:paraId="328686B3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48C098B" w14:textId="77777777" w:rsidR="00A046DC" w:rsidRDefault="00A046DC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3A2483" w14:textId="34808407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53,001</w:t>
            </w:r>
          </w:p>
        </w:tc>
      </w:tr>
      <w:tr w:rsidR="003B4534" w:rsidRPr="005C2D3F" w14:paraId="2F18D059" w14:textId="77777777" w:rsidTr="000B09F5">
        <w:tc>
          <w:tcPr>
            <w:tcW w:w="3420" w:type="dxa"/>
          </w:tcPr>
          <w:p w14:paraId="10BC25BC" w14:textId="4155C4E1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170" w:type="dxa"/>
          </w:tcPr>
          <w:p w14:paraId="1D006980" w14:textId="126EB865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22,498</w:t>
            </w:r>
          </w:p>
        </w:tc>
        <w:tc>
          <w:tcPr>
            <w:tcW w:w="270" w:type="dxa"/>
          </w:tcPr>
          <w:p w14:paraId="33DC22ED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F34A642" w14:textId="3CA4A733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(21,238)</w:t>
            </w:r>
          </w:p>
        </w:tc>
        <w:tc>
          <w:tcPr>
            <w:tcW w:w="270" w:type="dxa"/>
          </w:tcPr>
          <w:p w14:paraId="41DAE26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2B8A1E" w14:textId="13AF2553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5E636F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A197E8E" w14:textId="413793CE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1,260</w:t>
            </w:r>
          </w:p>
        </w:tc>
      </w:tr>
      <w:tr w:rsidR="003B4534" w:rsidRPr="005C2D3F" w14:paraId="2145AAE1" w14:textId="77777777" w:rsidTr="000B09F5">
        <w:tc>
          <w:tcPr>
            <w:tcW w:w="3420" w:type="dxa"/>
          </w:tcPr>
          <w:p w14:paraId="65FDBA1A" w14:textId="0C2E1796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51D95421" w14:textId="5F4B8F7C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30,892</w:t>
            </w:r>
          </w:p>
        </w:tc>
        <w:tc>
          <w:tcPr>
            <w:tcW w:w="270" w:type="dxa"/>
          </w:tcPr>
          <w:p w14:paraId="197D6A48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62FC08" w14:textId="70CC7883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64,241</w:t>
            </w:r>
          </w:p>
        </w:tc>
        <w:tc>
          <w:tcPr>
            <w:tcW w:w="270" w:type="dxa"/>
          </w:tcPr>
          <w:p w14:paraId="1F6BC1B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F40279" w14:textId="6F382C14" w:rsidR="003B4534" w:rsidRPr="003B4534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0F7FC6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4A5A206" w14:textId="58FFEA15" w:rsidR="003B4534" w:rsidRPr="005C2D3F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95,133</w:t>
            </w:r>
          </w:p>
        </w:tc>
      </w:tr>
      <w:tr w:rsidR="003B4534" w:rsidRPr="005C2D3F" w14:paraId="71DD861E" w14:textId="77777777" w:rsidTr="000B09F5">
        <w:tc>
          <w:tcPr>
            <w:tcW w:w="3420" w:type="dxa"/>
          </w:tcPr>
          <w:p w14:paraId="0D7B7046" w14:textId="2B7A859B" w:rsidR="003B4534" w:rsidRPr="005C2D3F" w:rsidRDefault="003B4534" w:rsidP="003B45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EDD75" w14:textId="16645B7C" w:rsidR="003B4534" w:rsidRPr="008F39C8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143,061</w:t>
            </w:r>
          </w:p>
        </w:tc>
        <w:tc>
          <w:tcPr>
            <w:tcW w:w="270" w:type="dxa"/>
          </w:tcPr>
          <w:p w14:paraId="2AD2BBE7" w14:textId="77777777" w:rsidR="003B4534" w:rsidRPr="008F39C8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F640F" w14:textId="23166529" w:rsidR="003B4534" w:rsidRPr="008F39C8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30,039</w:t>
            </w:r>
          </w:p>
        </w:tc>
        <w:tc>
          <w:tcPr>
            <w:tcW w:w="270" w:type="dxa"/>
          </w:tcPr>
          <w:p w14:paraId="3F2E76CE" w14:textId="77777777" w:rsidR="003B4534" w:rsidRPr="008F39C8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09147" w14:textId="2D33A9D1" w:rsidR="003B4534" w:rsidRPr="008F39C8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(4,993)</w:t>
            </w:r>
          </w:p>
        </w:tc>
        <w:tc>
          <w:tcPr>
            <w:tcW w:w="270" w:type="dxa"/>
          </w:tcPr>
          <w:p w14:paraId="692245D4" w14:textId="77777777" w:rsidR="003B4534" w:rsidRPr="008F39C8" w:rsidRDefault="003B4534" w:rsidP="003B4534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DDCBBA" w14:textId="32067B30" w:rsidR="003B4534" w:rsidRPr="005E01E6" w:rsidRDefault="003B4534" w:rsidP="005E01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01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168,107</w:t>
            </w:r>
          </w:p>
        </w:tc>
      </w:tr>
      <w:tr w:rsidR="003B4534" w:rsidRPr="005C2D3F" w14:paraId="16D0B018" w14:textId="77777777" w:rsidTr="000B09F5">
        <w:tc>
          <w:tcPr>
            <w:tcW w:w="3420" w:type="dxa"/>
          </w:tcPr>
          <w:p w14:paraId="5A6F2E26" w14:textId="77777777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4A4E6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ADD2A1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7639D6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95AE4B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94C4E48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641497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76EF8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4534" w:rsidRPr="005C2D3F" w14:paraId="3BACF466" w14:textId="77777777" w:rsidTr="000B09F5">
        <w:tc>
          <w:tcPr>
            <w:tcW w:w="3420" w:type="dxa"/>
          </w:tcPr>
          <w:p w14:paraId="5F004137" w14:textId="641A7198" w:rsidR="003B4534" w:rsidRPr="005C2D3F" w:rsidRDefault="003B4534" w:rsidP="003B45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7D2B32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3070CE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64762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15EF3D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B87EA07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29D379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7A2CD5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4534" w:rsidRPr="005C2D3F" w14:paraId="79D50969" w14:textId="77777777" w:rsidTr="000B09F5">
        <w:tc>
          <w:tcPr>
            <w:tcW w:w="3420" w:type="dxa"/>
          </w:tcPr>
          <w:p w14:paraId="4A4140D8" w14:textId="77777777" w:rsidR="008F1C0E" w:rsidRPr="008F1C0E" w:rsidRDefault="008F1C0E" w:rsidP="008F1C0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C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  <w:r w:rsidRPr="008F1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F1C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ส่วนเกินจาก</w:t>
            </w:r>
          </w:p>
          <w:p w14:paraId="39490685" w14:textId="44617F5A" w:rsidR="003B4534" w:rsidRPr="005C2D3F" w:rsidRDefault="008F1C0E" w:rsidP="008F1C0E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C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การปรับมูลค่าเงินลงทุน</w:t>
            </w:r>
            <w:r w:rsidRPr="008F1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135BDF9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F9D609" w14:textId="75C5BE63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(3,147)</w:t>
            </w:r>
          </w:p>
        </w:tc>
        <w:tc>
          <w:tcPr>
            <w:tcW w:w="270" w:type="dxa"/>
          </w:tcPr>
          <w:p w14:paraId="6494F3F4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E25E05D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1F3FB5" w14:textId="4E1D2820" w:rsidR="003B4534" w:rsidRPr="005C2D3F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DBB8D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993362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85AA60" w14:textId="435515B0" w:rsidR="003B4534" w:rsidRPr="005C2D3F" w:rsidRDefault="003B4534" w:rsidP="003B453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826</w:t>
            </w:r>
          </w:p>
        </w:tc>
        <w:tc>
          <w:tcPr>
            <w:tcW w:w="270" w:type="dxa"/>
          </w:tcPr>
          <w:p w14:paraId="5AE5D9D9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2DC7AC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AC235A" w14:textId="2151D6F2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(2,321)</w:t>
            </w:r>
          </w:p>
        </w:tc>
      </w:tr>
      <w:tr w:rsidR="003B4534" w:rsidRPr="005C2D3F" w14:paraId="79C0A771" w14:textId="77777777" w:rsidTr="000B09F5">
        <w:tc>
          <w:tcPr>
            <w:tcW w:w="3420" w:type="dxa"/>
          </w:tcPr>
          <w:p w14:paraId="7CD6F98D" w14:textId="5BAFC400" w:rsidR="003B4534" w:rsidRPr="005C2D3F" w:rsidRDefault="003B4534" w:rsidP="003B45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309287" w14:textId="00FF15C9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(3,147)</w:t>
            </w:r>
          </w:p>
        </w:tc>
        <w:tc>
          <w:tcPr>
            <w:tcW w:w="270" w:type="dxa"/>
          </w:tcPr>
          <w:p w14:paraId="08722C13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117F04" w14:textId="54F37511" w:rsidR="003B4534" w:rsidRPr="005C2D3F" w:rsidRDefault="003B4534" w:rsidP="003B453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427313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589B3" w14:textId="1ADEFE19" w:rsidR="003B4534" w:rsidRPr="005C2D3F" w:rsidRDefault="003B4534" w:rsidP="003B453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826</w:t>
            </w:r>
          </w:p>
        </w:tc>
        <w:tc>
          <w:tcPr>
            <w:tcW w:w="270" w:type="dxa"/>
          </w:tcPr>
          <w:p w14:paraId="7BC08425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9A83D7" w14:textId="77C6B9C1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(2,321)</w:t>
            </w:r>
          </w:p>
        </w:tc>
      </w:tr>
      <w:tr w:rsidR="003B4534" w:rsidRPr="005C2D3F" w14:paraId="236EA356" w14:textId="77777777" w:rsidTr="000B09F5">
        <w:tc>
          <w:tcPr>
            <w:tcW w:w="3420" w:type="dxa"/>
          </w:tcPr>
          <w:p w14:paraId="6EE4A02B" w14:textId="77777777" w:rsidR="003B4534" w:rsidRPr="005C2D3F" w:rsidRDefault="003B4534" w:rsidP="003B45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E19738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731417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D67A8B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27E537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99123BB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1491FA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3103E0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B4534" w:rsidRPr="005C2D3F" w14:paraId="594E7DE5" w14:textId="77777777" w:rsidTr="000B09F5">
        <w:tc>
          <w:tcPr>
            <w:tcW w:w="3420" w:type="dxa"/>
          </w:tcPr>
          <w:p w14:paraId="667CD090" w14:textId="1DD1158E" w:rsidR="003B4534" w:rsidRPr="005C2D3F" w:rsidRDefault="003B4534" w:rsidP="003B45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5A189A" w14:textId="7934A68C" w:rsidR="003B4534" w:rsidRPr="005C2D3F" w:rsidRDefault="003B4534" w:rsidP="003B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139,914</w:t>
            </w:r>
          </w:p>
        </w:tc>
        <w:tc>
          <w:tcPr>
            <w:tcW w:w="270" w:type="dxa"/>
          </w:tcPr>
          <w:p w14:paraId="646EA230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50E7E7" w14:textId="73E65160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30,039</w:t>
            </w:r>
          </w:p>
        </w:tc>
        <w:tc>
          <w:tcPr>
            <w:tcW w:w="270" w:type="dxa"/>
          </w:tcPr>
          <w:p w14:paraId="51DD41F0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3776CC" w14:textId="65CCCE47" w:rsidR="003B4534" w:rsidRPr="005C2D3F" w:rsidRDefault="003B4534" w:rsidP="003B453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(4,167)</w:t>
            </w:r>
          </w:p>
        </w:tc>
        <w:tc>
          <w:tcPr>
            <w:tcW w:w="270" w:type="dxa"/>
          </w:tcPr>
          <w:p w14:paraId="5AD53C16" w14:textId="77777777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6EF8E0" w14:textId="7D12641D" w:rsidR="003B4534" w:rsidRPr="005C2D3F" w:rsidRDefault="003B4534" w:rsidP="003B4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165,786</w:t>
            </w:r>
          </w:p>
        </w:tc>
      </w:tr>
    </w:tbl>
    <w:p w14:paraId="33408FD6" w14:textId="77777777" w:rsidR="009312A8" w:rsidRPr="005C2D3F" w:rsidRDefault="009312A8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EDACFD2" w14:textId="77777777" w:rsidR="000A2A02" w:rsidRPr="005C2D3F" w:rsidRDefault="000A2A02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350"/>
      </w:tblGrid>
      <w:tr w:rsidR="00103C9B" w:rsidRPr="005C2D3F" w14:paraId="456D4491" w14:textId="77777777" w:rsidTr="00DD12FE">
        <w:trPr>
          <w:trHeight w:val="451"/>
          <w:tblHeader/>
        </w:trPr>
        <w:tc>
          <w:tcPr>
            <w:tcW w:w="3420" w:type="dxa"/>
            <w:shd w:val="clear" w:color="auto" w:fill="auto"/>
          </w:tcPr>
          <w:p w14:paraId="3B638547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</w:tcPr>
          <w:p w14:paraId="73FCD466" w14:textId="77777777" w:rsidR="00103C9B" w:rsidRPr="005C2D3F" w:rsidRDefault="00103C9B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C9B" w:rsidRPr="005C2D3F" w14:paraId="3E974B03" w14:textId="77777777" w:rsidTr="00F9641E">
        <w:trPr>
          <w:tblHeader/>
        </w:trPr>
        <w:tc>
          <w:tcPr>
            <w:tcW w:w="3420" w:type="dxa"/>
            <w:shd w:val="clear" w:color="auto" w:fill="auto"/>
          </w:tcPr>
          <w:p w14:paraId="0BEC3DBB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108D441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AC36042" w14:textId="6466B4E0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B4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450A8FB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656F84CA" w14:textId="1A128736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1DBC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24630E6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9CE902A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7D8655" w14:textId="5291E032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B4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03C9B" w:rsidRPr="005C2D3F" w14:paraId="4F67DADC" w14:textId="77777777" w:rsidTr="00F9641E">
        <w:trPr>
          <w:tblHeader/>
        </w:trPr>
        <w:tc>
          <w:tcPr>
            <w:tcW w:w="3420" w:type="dxa"/>
            <w:shd w:val="clear" w:color="auto" w:fill="auto"/>
          </w:tcPr>
          <w:p w14:paraId="4D258DA7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34B81829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83A43B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401BE9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7BA77E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D54B56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FB815C9" w14:textId="77777777" w:rsidR="00103C9B" w:rsidRPr="005C2D3F" w:rsidRDefault="00103C9B" w:rsidP="001F3887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742876F0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03C9B" w:rsidRPr="005C2D3F" w14:paraId="0419655C" w14:textId="77777777" w:rsidTr="001F3887">
        <w:trPr>
          <w:tblHeader/>
        </w:trPr>
        <w:tc>
          <w:tcPr>
            <w:tcW w:w="3420" w:type="dxa"/>
          </w:tcPr>
          <w:p w14:paraId="5E44058F" w14:textId="77777777" w:rsidR="00103C9B" w:rsidRPr="005C2D3F" w:rsidRDefault="00103C9B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2961E68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C9B" w:rsidRPr="005C2D3F" w14:paraId="08132CF3" w14:textId="77777777" w:rsidTr="001F3887">
        <w:tc>
          <w:tcPr>
            <w:tcW w:w="3420" w:type="dxa"/>
          </w:tcPr>
          <w:p w14:paraId="5D522B59" w14:textId="77777777" w:rsidR="00103C9B" w:rsidRPr="005C2D3F" w:rsidRDefault="00103C9B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455E6A0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7D542D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132A34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46B6ED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4781E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0DE74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EC2F3E4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9C8" w:rsidRPr="005C2D3F" w14:paraId="42A7008C" w14:textId="77777777" w:rsidTr="00FB7CDC">
        <w:trPr>
          <w:trHeight w:val="793"/>
        </w:trPr>
        <w:tc>
          <w:tcPr>
            <w:tcW w:w="3420" w:type="dxa"/>
          </w:tcPr>
          <w:p w14:paraId="62B025D1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  <w:p w14:paraId="1AA79DF7" w14:textId="77777777" w:rsidR="008F39C8" w:rsidRPr="005C2D3F" w:rsidRDefault="008F39C8" w:rsidP="008F39C8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48C5DB23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CDF504" w14:textId="6974BB08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898</w:t>
            </w:r>
          </w:p>
        </w:tc>
        <w:tc>
          <w:tcPr>
            <w:tcW w:w="270" w:type="dxa"/>
          </w:tcPr>
          <w:p w14:paraId="683D6EAC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674D0CC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4434F5" w14:textId="700869DF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8B099DB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818DCC" w14:textId="77777777" w:rsidR="008F39C8" w:rsidRPr="003B4534" w:rsidRDefault="008F39C8" w:rsidP="008F39C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FAEF853" w14:textId="3A298DF2" w:rsidR="008F39C8" w:rsidRPr="005C2D3F" w:rsidRDefault="008F39C8" w:rsidP="008F3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7971E0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0FA26DE" w14:textId="77777777" w:rsidR="008F39C8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4CB420" w14:textId="17B1C767" w:rsidR="004F5A82" w:rsidRPr="005C2D3F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764</w:t>
            </w:r>
          </w:p>
        </w:tc>
      </w:tr>
      <w:tr w:rsidR="008F39C8" w:rsidRPr="005C2D3F" w14:paraId="7D68B022" w14:textId="77777777" w:rsidTr="001F3887">
        <w:tc>
          <w:tcPr>
            <w:tcW w:w="3420" w:type="dxa"/>
          </w:tcPr>
          <w:p w14:paraId="1BCCDB4B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1D059D52" w14:textId="77777777" w:rsidR="008F39C8" w:rsidRPr="005C2D3F" w:rsidRDefault="008F39C8" w:rsidP="008F39C8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(ค่าเผื่อการลดมูลค่าของสินค้า)</w:t>
            </w:r>
          </w:p>
        </w:tc>
        <w:tc>
          <w:tcPr>
            <w:tcW w:w="1170" w:type="dxa"/>
          </w:tcPr>
          <w:p w14:paraId="0A957CF1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1DCCF1" w14:textId="23E6E618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5,930</w:t>
            </w:r>
          </w:p>
        </w:tc>
        <w:tc>
          <w:tcPr>
            <w:tcW w:w="270" w:type="dxa"/>
          </w:tcPr>
          <w:p w14:paraId="3B4C024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A01E18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C64B51" w14:textId="1CC4BAAB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13,72</w:t>
            </w:r>
            <w:r w:rsidR="005A7C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29444E6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93E1B1" w14:textId="77777777" w:rsidR="008F39C8" w:rsidRPr="003B4534" w:rsidRDefault="008F39C8" w:rsidP="008F39C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6322BCF" w14:textId="6C46248E" w:rsidR="008F39C8" w:rsidRPr="005C2D3F" w:rsidRDefault="008F39C8" w:rsidP="008F3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C759F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A3B691A" w14:textId="77777777" w:rsidR="008F39C8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ACEF64" w14:textId="535AAD93" w:rsidR="004F5A82" w:rsidRPr="005C2D3F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19,65</w:t>
            </w:r>
            <w:r w:rsidR="005A7C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8F39C8" w:rsidRPr="005C2D3F" w14:paraId="582D7879" w14:textId="77777777" w:rsidTr="001F3887">
        <w:tc>
          <w:tcPr>
            <w:tcW w:w="3420" w:type="dxa"/>
          </w:tcPr>
          <w:p w14:paraId="2F8F968B" w14:textId="3ABFEBF6" w:rsidR="008F39C8" w:rsidRPr="005C2D3F" w:rsidRDefault="008F39C8" w:rsidP="00DD12F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386B5F03" w14:textId="7633ED6B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3,477</w:t>
            </w:r>
          </w:p>
        </w:tc>
        <w:tc>
          <w:tcPr>
            <w:tcW w:w="270" w:type="dxa"/>
          </w:tcPr>
          <w:p w14:paraId="0A28C452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55267AF" w14:textId="3D8C95E1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  <w:r w:rsidR="005A7C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560ABD1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B399CA" w14:textId="29B4476C" w:rsidR="008F39C8" w:rsidRPr="005C2D3F" w:rsidRDefault="008F39C8" w:rsidP="008F3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1FA84E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6925E04" w14:textId="46939D6E" w:rsidR="004F5A82" w:rsidRPr="005C2D3F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4,02</w:t>
            </w:r>
            <w:r w:rsidR="005A7C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8F39C8" w:rsidRPr="005C2D3F" w14:paraId="622F988B" w14:textId="77777777" w:rsidTr="001F3887">
        <w:tc>
          <w:tcPr>
            <w:tcW w:w="3420" w:type="dxa"/>
          </w:tcPr>
          <w:p w14:paraId="63739C90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654A1BA6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การด้อยค่าของที่ดิน อาคาร และอุปกรณ์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B0C2C19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480C4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297A6A" w14:textId="10CCB633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8,408</w:t>
            </w:r>
          </w:p>
        </w:tc>
        <w:tc>
          <w:tcPr>
            <w:tcW w:w="270" w:type="dxa"/>
          </w:tcPr>
          <w:p w14:paraId="274A2CEB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43AF3D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A6BC03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CFDE11" w14:textId="382A7A9F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(7,982)</w:t>
            </w:r>
          </w:p>
        </w:tc>
        <w:tc>
          <w:tcPr>
            <w:tcW w:w="270" w:type="dxa"/>
          </w:tcPr>
          <w:p w14:paraId="5F8712E8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8DB2FD" w14:textId="77777777" w:rsidR="008F39C8" w:rsidRPr="003B4534" w:rsidRDefault="008F39C8" w:rsidP="008F39C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2184EE1" w14:textId="77777777" w:rsidR="008F39C8" w:rsidRPr="003B4534" w:rsidRDefault="008F39C8" w:rsidP="008F39C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BEC6A54" w14:textId="5996E5B4" w:rsidR="008F39C8" w:rsidRPr="005C2D3F" w:rsidRDefault="008F39C8" w:rsidP="008F3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B81FE9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D40B8F9" w14:textId="77777777" w:rsidR="008F39C8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04E5FA" w14:textId="77777777" w:rsidR="004F5A82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F48C" w14:textId="01F7602C" w:rsidR="004F5A82" w:rsidRPr="005C2D3F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426</w:t>
            </w:r>
          </w:p>
        </w:tc>
      </w:tr>
      <w:tr w:rsidR="008F39C8" w:rsidRPr="005C2D3F" w14:paraId="67CE1921" w14:textId="77777777" w:rsidTr="001F3887">
        <w:tc>
          <w:tcPr>
            <w:tcW w:w="3420" w:type="dxa"/>
          </w:tcPr>
          <w:p w14:paraId="56FBE5BC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CBCBB21" w14:textId="77777777" w:rsidR="008F39C8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A943F4" w14:textId="12F03DAB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53,001</w:t>
            </w:r>
          </w:p>
        </w:tc>
        <w:tc>
          <w:tcPr>
            <w:tcW w:w="270" w:type="dxa"/>
          </w:tcPr>
          <w:p w14:paraId="30A0954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F63E888" w14:textId="77777777" w:rsidR="008F39C8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8B69A9" w14:textId="66DC99DF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</w:tcPr>
          <w:p w14:paraId="4E6139F5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9A2182" w14:textId="77777777" w:rsidR="008F39C8" w:rsidRDefault="008F39C8" w:rsidP="008F39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F94360" w14:textId="78043AE9" w:rsidR="00F9409A" w:rsidRPr="005C2D3F" w:rsidRDefault="00F9409A" w:rsidP="008F39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(1,415)</w:t>
            </w:r>
          </w:p>
        </w:tc>
        <w:tc>
          <w:tcPr>
            <w:tcW w:w="270" w:type="dxa"/>
          </w:tcPr>
          <w:p w14:paraId="2F9A6569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A311BE1" w14:textId="77777777" w:rsidR="008F39C8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313514" w14:textId="19073A72" w:rsidR="004F5A82" w:rsidRPr="005C2D3F" w:rsidRDefault="004F5A82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53,987</w:t>
            </w:r>
          </w:p>
        </w:tc>
      </w:tr>
      <w:tr w:rsidR="005E01E6" w:rsidRPr="005C2D3F" w14:paraId="2EC2686B" w14:textId="77777777" w:rsidTr="005E01E6">
        <w:tc>
          <w:tcPr>
            <w:tcW w:w="3420" w:type="dxa"/>
          </w:tcPr>
          <w:p w14:paraId="68A6F129" w14:textId="77777777" w:rsidR="005E01E6" w:rsidRPr="005C2D3F" w:rsidRDefault="005E01E6" w:rsidP="005E01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170" w:type="dxa"/>
          </w:tcPr>
          <w:p w14:paraId="677E9A7E" w14:textId="68EAD5A7" w:rsidR="005E01E6" w:rsidRPr="005C2D3F" w:rsidRDefault="005E01E6" w:rsidP="005E0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1,260</w:t>
            </w:r>
          </w:p>
        </w:tc>
        <w:tc>
          <w:tcPr>
            <w:tcW w:w="270" w:type="dxa"/>
          </w:tcPr>
          <w:p w14:paraId="7EF9C37D" w14:textId="77777777" w:rsidR="005E01E6" w:rsidRPr="005C2D3F" w:rsidRDefault="005E01E6" w:rsidP="005E0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CD8BF1" w14:textId="2503B3BB" w:rsidR="005E01E6" w:rsidRPr="005C2D3F" w:rsidRDefault="005E01E6" w:rsidP="005E01E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(1,260)</w:t>
            </w:r>
          </w:p>
        </w:tc>
        <w:tc>
          <w:tcPr>
            <w:tcW w:w="270" w:type="dxa"/>
          </w:tcPr>
          <w:p w14:paraId="3E7E8E5E" w14:textId="77777777" w:rsidR="005E01E6" w:rsidRPr="005C2D3F" w:rsidRDefault="005E01E6" w:rsidP="005E0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28829E" w14:textId="30D086DF" w:rsidR="005E01E6" w:rsidRPr="005C2D3F" w:rsidRDefault="005E01E6" w:rsidP="005E01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27B266" w14:textId="77777777" w:rsidR="005E01E6" w:rsidRPr="005C2D3F" w:rsidRDefault="005E01E6" w:rsidP="005E01E6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F3EC70" w14:textId="369C4B5B" w:rsidR="005E01E6" w:rsidRPr="005C2D3F" w:rsidRDefault="005E01E6" w:rsidP="005E01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8F39C8" w:rsidRPr="005C2D3F" w14:paraId="679DD380" w14:textId="77777777" w:rsidTr="008047B6">
        <w:tc>
          <w:tcPr>
            <w:tcW w:w="3420" w:type="dxa"/>
          </w:tcPr>
          <w:p w14:paraId="732CA1A4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420971" w14:textId="47CC8473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95,133</w:t>
            </w:r>
          </w:p>
        </w:tc>
        <w:tc>
          <w:tcPr>
            <w:tcW w:w="270" w:type="dxa"/>
          </w:tcPr>
          <w:p w14:paraId="0A70E715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5DB87E" w14:textId="2F1ABC34" w:rsidR="008F39C8" w:rsidRPr="005C2D3F" w:rsidRDefault="008F39C8" w:rsidP="005E01E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A7C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83,817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E7B8587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BE5805" w14:textId="1AB4C6E3" w:rsidR="008F39C8" w:rsidRPr="005C2D3F" w:rsidRDefault="008F39C8" w:rsidP="008F3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45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4398B3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45DF8B" w14:textId="55F05F46" w:rsidR="008F39C8" w:rsidRPr="005C2D3F" w:rsidRDefault="005A7C71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11,316</w:t>
            </w:r>
          </w:p>
        </w:tc>
      </w:tr>
      <w:tr w:rsidR="008F39C8" w:rsidRPr="005C2D3F" w14:paraId="7A659E58" w14:textId="77777777" w:rsidTr="001F3887">
        <w:tc>
          <w:tcPr>
            <w:tcW w:w="3420" w:type="dxa"/>
          </w:tcPr>
          <w:p w14:paraId="2CC7C6F1" w14:textId="77777777" w:rsidR="008F39C8" w:rsidRPr="005C2D3F" w:rsidRDefault="008F39C8" w:rsidP="008F3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27E58B" w14:textId="46F55006" w:rsidR="008F39C8" w:rsidRPr="008F39C8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168,107</w:t>
            </w:r>
          </w:p>
        </w:tc>
        <w:tc>
          <w:tcPr>
            <w:tcW w:w="270" w:type="dxa"/>
          </w:tcPr>
          <w:p w14:paraId="209DBEBE" w14:textId="77777777" w:rsidR="008F39C8" w:rsidRPr="008F39C8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B502B" w14:textId="376E0A54" w:rsidR="008F39C8" w:rsidRPr="008F39C8" w:rsidRDefault="00DF5A79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(76,519</w:t>
            </w:r>
            <w:r w:rsid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2F76F5" w14:textId="77777777" w:rsidR="008F39C8" w:rsidRPr="008F39C8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F38013" w14:textId="2D7797D1" w:rsidR="008F39C8" w:rsidRPr="008F39C8" w:rsidRDefault="005E01E6" w:rsidP="008F39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(1,415</w:t>
            </w:r>
            <w:r w:rsidR="008F39C8" w:rsidRPr="008F39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8854879" w14:textId="77777777" w:rsidR="008F39C8" w:rsidRPr="008F39C8" w:rsidRDefault="008F39C8" w:rsidP="008F39C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3A0F31" w14:textId="38BB2668" w:rsidR="008F39C8" w:rsidRPr="008F39C8" w:rsidRDefault="005A7C71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90,173</w:t>
            </w:r>
          </w:p>
        </w:tc>
      </w:tr>
      <w:tr w:rsidR="008F39C8" w:rsidRPr="005C2D3F" w14:paraId="362E3209" w14:textId="77777777" w:rsidTr="001F3887">
        <w:tc>
          <w:tcPr>
            <w:tcW w:w="3420" w:type="dxa"/>
          </w:tcPr>
          <w:p w14:paraId="2778841D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7126F9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F10182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D3DD5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E07D2D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2EDDE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037D0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EE0190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9C8" w:rsidRPr="005C2D3F" w14:paraId="4E8F5464" w14:textId="77777777" w:rsidTr="001F3887">
        <w:tc>
          <w:tcPr>
            <w:tcW w:w="3420" w:type="dxa"/>
          </w:tcPr>
          <w:p w14:paraId="25425817" w14:textId="77777777" w:rsidR="008F39C8" w:rsidRPr="005C2D3F" w:rsidRDefault="008F39C8" w:rsidP="008F3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D3A3581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39D2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51EFB7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65F893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FE08F9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AB360A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544E198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1C0E" w:rsidRPr="005C2D3F" w14:paraId="172A1EEB" w14:textId="77777777" w:rsidTr="001F3887">
        <w:tc>
          <w:tcPr>
            <w:tcW w:w="3420" w:type="dxa"/>
          </w:tcPr>
          <w:p w14:paraId="7D5A2CAD" w14:textId="77777777" w:rsidR="008F1C0E" w:rsidRPr="008F1C0E" w:rsidRDefault="008F1C0E" w:rsidP="008F1C0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C0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  <w:r w:rsidRPr="008F1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F1C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ส่วนเกินจาก</w:t>
            </w:r>
          </w:p>
          <w:p w14:paraId="438C1DC1" w14:textId="0770E5AF" w:rsidR="008F1C0E" w:rsidRPr="005C2D3F" w:rsidRDefault="008F1C0E" w:rsidP="008F1C0E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C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การปรับมูลค่าเงินลงทุน</w:t>
            </w:r>
            <w:r w:rsidRPr="008F1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E296B1D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8B9B58" w14:textId="15FF20E3" w:rsidR="008F1C0E" w:rsidRPr="005C2D3F" w:rsidRDefault="008F1C0E" w:rsidP="008F1C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(2,321)</w:t>
            </w:r>
          </w:p>
        </w:tc>
        <w:tc>
          <w:tcPr>
            <w:tcW w:w="270" w:type="dxa"/>
          </w:tcPr>
          <w:p w14:paraId="22D3561D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8CBC35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1E03657" w14:textId="3B1CEDA9" w:rsidR="008F1C0E" w:rsidRPr="005C2D3F" w:rsidRDefault="008F1C0E" w:rsidP="008F1C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916859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D62CE8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8DDF04" w14:textId="3680B915" w:rsidR="008F1C0E" w:rsidRPr="005C2D3F" w:rsidRDefault="008F1C0E" w:rsidP="008F1C0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(91)</w:t>
            </w:r>
          </w:p>
        </w:tc>
        <w:tc>
          <w:tcPr>
            <w:tcW w:w="270" w:type="dxa"/>
          </w:tcPr>
          <w:p w14:paraId="16B15733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0B82EF0" w14:textId="77777777" w:rsidR="008F1C0E" w:rsidRPr="005C2D3F" w:rsidRDefault="008F1C0E" w:rsidP="008F1C0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4F2423" w14:textId="3FD87D35" w:rsidR="008F1C0E" w:rsidRPr="005C2D3F" w:rsidRDefault="008F1C0E" w:rsidP="008F1C0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="008047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412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F39C8" w:rsidRPr="005C2D3F" w14:paraId="7C8115F2" w14:textId="77777777" w:rsidTr="001F3887">
        <w:tc>
          <w:tcPr>
            <w:tcW w:w="3420" w:type="dxa"/>
          </w:tcPr>
          <w:p w14:paraId="45F0ECCC" w14:textId="77777777" w:rsidR="008F39C8" w:rsidRPr="005C2D3F" w:rsidRDefault="008F39C8" w:rsidP="008F3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B91644" w14:textId="6C82705B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(2,321)</w:t>
            </w:r>
          </w:p>
        </w:tc>
        <w:tc>
          <w:tcPr>
            <w:tcW w:w="270" w:type="dxa"/>
          </w:tcPr>
          <w:p w14:paraId="45980578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16B378" w14:textId="59A96EF6" w:rsidR="008F39C8" w:rsidRPr="005C2D3F" w:rsidRDefault="008F39C8" w:rsidP="008F39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EFEB7F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A2601" w14:textId="29A29A73" w:rsidR="008F39C8" w:rsidRPr="005C2D3F" w:rsidRDefault="00F9409A" w:rsidP="008F3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(91)</w:t>
            </w:r>
          </w:p>
        </w:tc>
        <w:tc>
          <w:tcPr>
            <w:tcW w:w="270" w:type="dxa"/>
          </w:tcPr>
          <w:p w14:paraId="6C00B70C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7B3A86" w14:textId="3D5FCCC8" w:rsidR="008F39C8" w:rsidRPr="005C2D3F" w:rsidRDefault="008F39C8" w:rsidP="00F9409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</w:t>
            </w:r>
            <w:r w:rsidR="008047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412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F39C8" w:rsidRPr="005C2D3F" w14:paraId="05F15077" w14:textId="77777777" w:rsidTr="001F3887">
        <w:tc>
          <w:tcPr>
            <w:tcW w:w="3420" w:type="dxa"/>
          </w:tcPr>
          <w:p w14:paraId="7F33DB13" w14:textId="77777777" w:rsidR="008F39C8" w:rsidRPr="005C2D3F" w:rsidRDefault="008F39C8" w:rsidP="008F3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6852FB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440A0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4173C7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036CD6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733BE3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CD4DC2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2CBA3C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9C8" w:rsidRPr="005C2D3F" w14:paraId="711D28E5" w14:textId="77777777" w:rsidTr="001F3887">
        <w:tc>
          <w:tcPr>
            <w:tcW w:w="3420" w:type="dxa"/>
          </w:tcPr>
          <w:p w14:paraId="15A88F58" w14:textId="77777777" w:rsidR="008F39C8" w:rsidRPr="005C2D3F" w:rsidRDefault="008F39C8" w:rsidP="008F3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FD997" w14:textId="743BA3AD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165,786</w:t>
            </w:r>
          </w:p>
        </w:tc>
        <w:tc>
          <w:tcPr>
            <w:tcW w:w="270" w:type="dxa"/>
          </w:tcPr>
          <w:p w14:paraId="6F9B5FA7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B175CA" w14:textId="3945D8B9" w:rsidR="008F39C8" w:rsidRPr="005C2D3F" w:rsidRDefault="005A7C71" w:rsidP="008F3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(76,519</w:t>
            </w:r>
            <w:r w:rsidR="004F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00A46B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B07524" w14:textId="2EFE1E9E" w:rsidR="008F39C8" w:rsidRPr="005C2D3F" w:rsidRDefault="004F5A82" w:rsidP="005E01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E01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C8A9882" w14:textId="77777777" w:rsidR="008F39C8" w:rsidRPr="005C2D3F" w:rsidRDefault="008F39C8" w:rsidP="008F39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C097011" w14:textId="2F991546" w:rsidR="008F39C8" w:rsidRPr="005C2D3F" w:rsidRDefault="005A7C71" w:rsidP="008F3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87,761</w:t>
            </w:r>
          </w:p>
        </w:tc>
      </w:tr>
    </w:tbl>
    <w:p w14:paraId="06B6C88A" w14:textId="77777777" w:rsidR="00103C9B" w:rsidRPr="005C2D3F" w:rsidRDefault="00103C9B" w:rsidP="009312A8">
      <w:pPr>
        <w:tabs>
          <w:tab w:val="left" w:pos="540"/>
        </w:tabs>
        <w:ind w:left="540"/>
        <w:rPr>
          <w:sz w:val="30"/>
          <w:szCs w:val="30"/>
        </w:rPr>
      </w:pPr>
    </w:p>
    <w:p w14:paraId="2D38069D" w14:textId="77777777" w:rsidR="00103C9B" w:rsidRPr="005C2D3F" w:rsidRDefault="00103C9B" w:rsidP="00593CE9">
      <w:pPr>
        <w:tabs>
          <w:tab w:val="left" w:pos="540"/>
        </w:tabs>
        <w:rPr>
          <w:sz w:val="30"/>
          <w:szCs w:val="30"/>
        </w:rPr>
      </w:pPr>
    </w:p>
    <w:p w14:paraId="59627C84" w14:textId="77777777" w:rsidR="00FB7CDC" w:rsidRDefault="00FB7CDC" w:rsidP="00593CE9">
      <w:pPr>
        <w:tabs>
          <w:tab w:val="left" w:pos="540"/>
        </w:tabs>
        <w:rPr>
          <w:sz w:val="30"/>
          <w:szCs w:val="30"/>
        </w:rPr>
      </w:pPr>
    </w:p>
    <w:p w14:paraId="0B055AA1" w14:textId="77777777" w:rsidR="00AE4210" w:rsidRPr="005C2D3F" w:rsidRDefault="00AE4210" w:rsidP="00593CE9">
      <w:pPr>
        <w:tabs>
          <w:tab w:val="left" w:pos="540"/>
        </w:tabs>
        <w:rPr>
          <w:sz w:val="30"/>
          <w:szCs w:val="30"/>
        </w:rPr>
      </w:pPr>
    </w:p>
    <w:p w14:paraId="376EC38A" w14:textId="77777777" w:rsidR="009312A8" w:rsidRPr="005C2D3F" w:rsidRDefault="009312A8" w:rsidP="009312A8">
      <w:pPr>
        <w:tabs>
          <w:tab w:val="left" w:pos="540"/>
        </w:tabs>
        <w:ind w:left="540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</w:p>
    <w:p w14:paraId="2F50444C" w14:textId="77777777" w:rsidR="009312A8" w:rsidRPr="005C2D3F" w:rsidRDefault="009312A8" w:rsidP="009312A8">
      <w:pPr>
        <w:tabs>
          <w:tab w:val="left" w:pos="540"/>
        </w:tabs>
        <w:ind w:left="540"/>
        <w:rPr>
          <w:color w:val="0000FF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312A8" w:rsidRPr="005C2D3F" w14:paraId="488BB2D5" w14:textId="77777777" w:rsidTr="000B09F5">
        <w:tc>
          <w:tcPr>
            <w:tcW w:w="4140" w:type="dxa"/>
          </w:tcPr>
          <w:p w14:paraId="3558F62B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0E8B24E" w14:textId="77777777" w:rsidR="009312A8" w:rsidRPr="005C2D3F" w:rsidRDefault="009312A8" w:rsidP="009312A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A0D1647" w14:textId="77777777" w:rsidR="009312A8" w:rsidRPr="005C2D3F" w:rsidRDefault="009312A8" w:rsidP="009312A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131C87A0" w14:textId="77777777" w:rsidR="009312A8" w:rsidRPr="005C2D3F" w:rsidRDefault="009312A8" w:rsidP="009312A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9312A8" w:rsidRPr="005C2D3F" w14:paraId="72F46743" w14:textId="77777777" w:rsidTr="000B09F5">
        <w:tc>
          <w:tcPr>
            <w:tcW w:w="4140" w:type="dxa"/>
          </w:tcPr>
          <w:p w14:paraId="32586794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48A5636" w14:textId="40433D45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</w:t>
            </w:r>
            <w:r w:rsidR="00E8362F">
              <w:rPr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A1A06FF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8B3303" w14:textId="19CA6F91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E8362F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E30D3C7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2396364" w14:textId="18D26693" w:rsidR="009312A8" w:rsidRPr="005C2D3F" w:rsidRDefault="00380C21" w:rsidP="009312A8">
            <w:pPr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</w:t>
            </w:r>
            <w:r w:rsidR="00E8362F">
              <w:rPr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EA6D4F6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44AED7" w14:textId="337D5648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E8362F">
              <w:rPr>
                <w:sz w:val="30"/>
                <w:szCs w:val="30"/>
              </w:rPr>
              <w:t>60</w:t>
            </w:r>
          </w:p>
        </w:tc>
      </w:tr>
      <w:tr w:rsidR="009312A8" w:rsidRPr="005C2D3F" w14:paraId="6281F1D8" w14:textId="77777777" w:rsidTr="000B09F5">
        <w:tc>
          <w:tcPr>
            <w:tcW w:w="4140" w:type="dxa"/>
          </w:tcPr>
          <w:p w14:paraId="252A6A9B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7487A1F" w14:textId="77777777" w:rsidR="009312A8" w:rsidRPr="005C2D3F" w:rsidRDefault="009312A8" w:rsidP="009312A8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4AFC" w:rsidRPr="005C2D3F" w14:paraId="2B7AEA21" w14:textId="77777777" w:rsidTr="00717C5C">
        <w:tc>
          <w:tcPr>
            <w:tcW w:w="4140" w:type="dxa"/>
          </w:tcPr>
          <w:p w14:paraId="2E27CB9A" w14:textId="77777777" w:rsidR="00284AFC" w:rsidRPr="005C2D3F" w:rsidRDefault="00284AFC" w:rsidP="00284AFC">
            <w:pPr>
              <w:ind w:left="162" w:hanging="16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  <w:shd w:val="clear" w:color="auto" w:fill="auto"/>
          </w:tcPr>
          <w:p w14:paraId="47BAAE82" w14:textId="2752B18D" w:rsidR="00284AFC" w:rsidRPr="005C2D3F" w:rsidRDefault="000D723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88,531</w:t>
            </w:r>
          </w:p>
        </w:tc>
        <w:tc>
          <w:tcPr>
            <w:tcW w:w="270" w:type="dxa"/>
            <w:shd w:val="clear" w:color="auto" w:fill="auto"/>
          </w:tcPr>
          <w:p w14:paraId="5FC589B7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411F2D" w14:textId="7ED78979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94,689</w:t>
            </w:r>
          </w:p>
        </w:tc>
        <w:tc>
          <w:tcPr>
            <w:tcW w:w="270" w:type="dxa"/>
            <w:shd w:val="clear" w:color="auto" w:fill="auto"/>
          </w:tcPr>
          <w:p w14:paraId="3555D831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9539748" w14:textId="282B4369" w:rsidR="00284AFC" w:rsidRPr="005C2D3F" w:rsidRDefault="000D723C" w:rsidP="00284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214,950</w:t>
            </w:r>
          </w:p>
        </w:tc>
        <w:tc>
          <w:tcPr>
            <w:tcW w:w="270" w:type="dxa"/>
          </w:tcPr>
          <w:p w14:paraId="56DF89EF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B7B6D" w14:textId="4BE3D914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221,218</w:t>
            </w:r>
          </w:p>
        </w:tc>
      </w:tr>
      <w:tr w:rsidR="00284AFC" w:rsidRPr="005C2D3F" w14:paraId="09F00B88" w14:textId="77777777" w:rsidTr="00717C5C">
        <w:tc>
          <w:tcPr>
            <w:tcW w:w="4140" w:type="dxa"/>
          </w:tcPr>
          <w:p w14:paraId="2574AC30" w14:textId="77777777" w:rsidR="00284AFC" w:rsidRPr="005C2D3F" w:rsidRDefault="00284AFC" w:rsidP="00284AFC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ยอดขาดทุนยกไป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07FE69C2" w14:textId="548364F3" w:rsidR="00284AFC" w:rsidRPr="005C2D3F" w:rsidRDefault="00C604F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87,177</w:t>
            </w:r>
          </w:p>
        </w:tc>
        <w:tc>
          <w:tcPr>
            <w:tcW w:w="270" w:type="dxa"/>
            <w:shd w:val="clear" w:color="auto" w:fill="auto"/>
          </w:tcPr>
          <w:p w14:paraId="462BF36B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2635B3" w14:textId="2DC1F133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101,311</w:t>
            </w:r>
          </w:p>
        </w:tc>
        <w:tc>
          <w:tcPr>
            <w:tcW w:w="270" w:type="dxa"/>
            <w:shd w:val="clear" w:color="auto" w:fill="auto"/>
          </w:tcPr>
          <w:p w14:paraId="17E6E81A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062D948" w14:textId="445A25F3" w:rsidR="00284AFC" w:rsidRPr="005C2D3F" w:rsidRDefault="00682159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65C99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B3153" w14:textId="7F0BA1BD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284AFC" w:rsidRPr="005C2D3F" w14:paraId="7E4EE43C" w14:textId="77777777" w:rsidTr="00717C5C">
        <w:tc>
          <w:tcPr>
            <w:tcW w:w="4140" w:type="dxa"/>
          </w:tcPr>
          <w:p w14:paraId="58F713BB" w14:textId="77777777" w:rsidR="00284AFC" w:rsidRPr="005C2D3F" w:rsidRDefault="00284AFC" w:rsidP="00284AFC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D709" w14:textId="22E2B6E7" w:rsidR="00717C5C" w:rsidRPr="005C2D3F" w:rsidRDefault="00127807" w:rsidP="00717C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175,708</w:t>
            </w:r>
          </w:p>
        </w:tc>
        <w:tc>
          <w:tcPr>
            <w:tcW w:w="270" w:type="dxa"/>
            <w:shd w:val="clear" w:color="auto" w:fill="auto"/>
          </w:tcPr>
          <w:p w14:paraId="7C922F89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68E9D" w14:textId="044F1051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196,000</w:t>
            </w:r>
          </w:p>
        </w:tc>
        <w:tc>
          <w:tcPr>
            <w:tcW w:w="270" w:type="dxa"/>
            <w:shd w:val="clear" w:color="auto" w:fill="auto"/>
          </w:tcPr>
          <w:p w14:paraId="3B09C99E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88F2A" w14:textId="1EC5DA41" w:rsidR="00284AFC" w:rsidRPr="005C2D3F" w:rsidRDefault="000D723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214,950</w:t>
            </w:r>
          </w:p>
        </w:tc>
        <w:tc>
          <w:tcPr>
            <w:tcW w:w="270" w:type="dxa"/>
          </w:tcPr>
          <w:p w14:paraId="6EE8ECC9" w14:textId="77777777" w:rsidR="00284AFC" w:rsidRPr="005C2D3F" w:rsidRDefault="00284AFC" w:rsidP="00284AF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0D381" w14:textId="7C48C8D1" w:rsidR="00284AFC" w:rsidRPr="005C2D3F" w:rsidRDefault="00284AFC" w:rsidP="00284A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221,218</w:t>
            </w:r>
          </w:p>
        </w:tc>
      </w:tr>
    </w:tbl>
    <w:p w14:paraId="3396D30D" w14:textId="100C13C5" w:rsidR="009312A8" w:rsidRPr="005C2D3F" w:rsidRDefault="009312A8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C2B59F0" w14:textId="026D70EF" w:rsidR="00301DA2" w:rsidRPr="005C2D3F" w:rsidRDefault="006042F0" w:rsidP="00301DA2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กลุ่มบริษัทมิได้รับรู้</w:t>
      </w:r>
      <w:r w:rsidR="00301DA2" w:rsidRPr="005C2D3F">
        <w:rPr>
          <w:sz w:val="30"/>
          <w:szCs w:val="30"/>
          <w:cs/>
        </w:rPr>
        <w:t>ขาดทุนทางภาษี</w:t>
      </w:r>
      <w:r>
        <w:rPr>
          <w:rFonts w:hint="cs"/>
          <w:sz w:val="30"/>
          <w:szCs w:val="30"/>
          <w:cs/>
        </w:rPr>
        <w:t>ที่</w:t>
      </w:r>
      <w:r w:rsidR="00301DA2" w:rsidRPr="005C2D3F">
        <w:rPr>
          <w:sz w:val="30"/>
          <w:szCs w:val="30"/>
          <w:cs/>
        </w:rPr>
        <w:t>จะสิ้นอายุในปี</w:t>
      </w:r>
      <w:r w:rsidR="00301DA2" w:rsidRPr="005C2D3F">
        <w:rPr>
          <w:sz w:val="30"/>
          <w:szCs w:val="30"/>
        </w:rPr>
        <w:t> </w:t>
      </w:r>
      <w:r w:rsidR="006B02A3" w:rsidRPr="005C2D3F">
        <w:rPr>
          <w:sz w:val="30"/>
          <w:szCs w:val="30"/>
        </w:rPr>
        <w:t>256</w:t>
      </w:r>
      <w:r w:rsidR="00127807">
        <w:rPr>
          <w:sz w:val="30"/>
          <w:szCs w:val="30"/>
        </w:rPr>
        <w:t>2</w:t>
      </w:r>
      <w:r w:rsidR="00301DA2" w:rsidRPr="005C2D3F">
        <w:rPr>
          <w:sz w:val="30"/>
          <w:szCs w:val="30"/>
        </w:rPr>
        <w:t> </w:t>
      </w:r>
      <w:r w:rsidR="00301DA2" w:rsidRPr="005C2D3F">
        <w:rPr>
          <w:sz w:val="30"/>
          <w:szCs w:val="30"/>
          <w:cs/>
        </w:rPr>
        <w:t xml:space="preserve">เป็นต้นไป </w:t>
      </w:r>
      <w:r>
        <w:rPr>
          <w:rFonts w:hint="cs"/>
          <w:sz w:val="30"/>
          <w:szCs w:val="30"/>
          <w:cs/>
        </w:rPr>
        <w:t>และ</w:t>
      </w:r>
      <w:r w:rsidR="00301DA2" w:rsidRPr="005C2D3F">
        <w:rPr>
          <w:sz w:val="30"/>
          <w:szCs w:val="30"/>
          <w:cs/>
        </w:rPr>
        <w:t>ผลแตกต่างชั่วคราวที่ใช้หักภาษี</w:t>
      </w:r>
      <w:r>
        <w:rPr>
          <w:rFonts w:hint="cs"/>
          <w:sz w:val="30"/>
          <w:szCs w:val="30"/>
          <w:cs/>
        </w:rPr>
        <w:t>ที่</w:t>
      </w:r>
      <w:r w:rsidR="00301DA2" w:rsidRPr="005C2D3F">
        <w:rPr>
          <w:sz w:val="30"/>
          <w:szCs w:val="30"/>
          <w:cs/>
        </w:rPr>
        <w:t>ยังไม่สิ้นอายุตามกฎห</w:t>
      </w:r>
      <w:r>
        <w:rPr>
          <w:sz w:val="30"/>
          <w:szCs w:val="30"/>
          <w:cs/>
        </w:rPr>
        <w:t xml:space="preserve">มายเกี่ยวกับภาษีเงินได้ปัจจุบัน </w:t>
      </w:r>
      <w:r w:rsidR="00301DA2" w:rsidRPr="005C2D3F">
        <w:rPr>
          <w:sz w:val="30"/>
          <w:szCs w:val="30"/>
          <w:cs/>
        </w:rPr>
        <w:t>เป็นสินทรัพย์ภาษีเงินได้รอการตัดบัญชี</w:t>
      </w:r>
      <w:r>
        <w:rPr>
          <w:rFonts w:hint="cs"/>
          <w:sz w:val="30"/>
          <w:szCs w:val="30"/>
          <w:cs/>
        </w:rPr>
        <w:t xml:space="preserve"> </w:t>
      </w:r>
      <w:r w:rsidR="00301DA2" w:rsidRPr="005C2D3F">
        <w:rPr>
          <w:sz w:val="30"/>
          <w:szCs w:val="30"/>
          <w:cs/>
        </w:rPr>
        <w:t>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6261936" w14:textId="77777777" w:rsidR="00A932C3" w:rsidRPr="005C2D3F" w:rsidRDefault="00A932C3" w:rsidP="00301DA2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5EA22254" w14:textId="27E1D547" w:rsidR="00F10A22" w:rsidRPr="005C2D3F" w:rsidRDefault="00A932C3" w:rsidP="00745D3E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8F1C0E">
        <w:rPr>
          <w:rFonts w:hint="cs"/>
          <w:sz w:val="30"/>
          <w:szCs w:val="30"/>
          <w:cs/>
        </w:rPr>
        <w:t>ณ</w:t>
      </w:r>
      <w:r w:rsidRPr="008F1C0E">
        <w:rPr>
          <w:sz w:val="30"/>
          <w:szCs w:val="30"/>
        </w:rPr>
        <w:t xml:space="preserve"> </w:t>
      </w:r>
      <w:r w:rsidRPr="008F1C0E">
        <w:rPr>
          <w:rFonts w:hint="cs"/>
          <w:sz w:val="30"/>
          <w:szCs w:val="30"/>
          <w:cs/>
        </w:rPr>
        <w:t>วันที่</w:t>
      </w:r>
      <w:r w:rsidRPr="008F1C0E">
        <w:rPr>
          <w:sz w:val="30"/>
          <w:szCs w:val="30"/>
        </w:rPr>
        <w:t xml:space="preserve"> 31 </w:t>
      </w:r>
      <w:r w:rsidRPr="008F1C0E">
        <w:rPr>
          <w:rFonts w:hint="cs"/>
          <w:sz w:val="30"/>
          <w:szCs w:val="30"/>
          <w:cs/>
        </w:rPr>
        <w:t>ธันวาคม</w:t>
      </w:r>
      <w:r w:rsidR="00593CE9" w:rsidRPr="008F1C0E">
        <w:rPr>
          <w:sz w:val="30"/>
          <w:szCs w:val="30"/>
        </w:rPr>
        <w:t xml:space="preserve"> </w:t>
      </w:r>
      <w:r w:rsidR="008F1C0E" w:rsidRPr="008F1C0E">
        <w:rPr>
          <w:sz w:val="30"/>
          <w:szCs w:val="30"/>
        </w:rPr>
        <w:t>2561</w:t>
      </w:r>
      <w:r w:rsidRPr="008F1C0E">
        <w:rPr>
          <w:sz w:val="30"/>
          <w:szCs w:val="30"/>
        </w:rPr>
        <w:t xml:space="preserve"> </w:t>
      </w:r>
      <w:r w:rsidRPr="008F1C0E">
        <w:rPr>
          <w:rFonts w:hint="cs"/>
          <w:sz w:val="30"/>
          <w:szCs w:val="30"/>
          <w:cs/>
        </w:rPr>
        <w:t>และ</w:t>
      </w:r>
      <w:r w:rsidRPr="008F1C0E">
        <w:rPr>
          <w:sz w:val="30"/>
          <w:szCs w:val="30"/>
        </w:rPr>
        <w:t xml:space="preserve"> </w:t>
      </w:r>
      <w:r w:rsidR="008F1C0E" w:rsidRPr="008F1C0E">
        <w:rPr>
          <w:sz w:val="30"/>
          <w:szCs w:val="30"/>
        </w:rPr>
        <w:t>2560</w:t>
      </w:r>
      <w:r w:rsidRPr="008F1C0E">
        <w:rPr>
          <w:sz w:val="30"/>
          <w:szCs w:val="30"/>
        </w:rPr>
        <w:t xml:space="preserve"> </w:t>
      </w:r>
      <w:r w:rsidRPr="008F1C0E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</w:t>
      </w:r>
      <w:r w:rsidR="004B75A2" w:rsidRPr="008F1C0E">
        <w:rPr>
          <w:rFonts w:hint="cs"/>
          <w:sz w:val="30"/>
          <w:szCs w:val="30"/>
          <w:cs/>
        </w:rPr>
        <w:t>บริษัทร่วมค้า</w:t>
      </w:r>
      <w:r w:rsidRPr="008F1C0E">
        <w:rPr>
          <w:sz w:val="30"/>
          <w:szCs w:val="30"/>
        </w:rPr>
        <w:t xml:space="preserve"> </w:t>
      </w:r>
      <w:r w:rsidRPr="008F1C0E">
        <w:rPr>
          <w:rFonts w:hint="cs"/>
          <w:sz w:val="30"/>
          <w:szCs w:val="30"/>
          <w:cs/>
        </w:rPr>
        <w:t>อันเนื่องมาจากกลุ่มบริษัทสามารถควบคุมจังหวะเวลาในการกลับรายการผลแตกต่างชั่วคราวได้</w:t>
      </w:r>
      <w:r w:rsidRPr="008F1C0E">
        <w:rPr>
          <w:sz w:val="30"/>
          <w:szCs w:val="30"/>
        </w:rPr>
        <w:t xml:space="preserve"> </w:t>
      </w:r>
      <w:r w:rsidRPr="008F1C0E">
        <w:rPr>
          <w:rFonts w:hint="cs"/>
          <w:sz w:val="30"/>
          <w:szCs w:val="30"/>
          <w:cs/>
        </w:rPr>
        <w:t>และมีความเป็นไปได้แน่นอนที่ผลแตกต่างชั่วคราวจะไม่ได้กลับรายการ</w:t>
      </w:r>
      <w:r w:rsidRPr="001204BC">
        <w:rPr>
          <w:rFonts w:hint="cs"/>
          <w:sz w:val="30"/>
          <w:szCs w:val="30"/>
          <w:cs/>
        </w:rPr>
        <w:t>ภายในระยะเวลาที่คาดการณ์ได้ในอนาคต</w:t>
      </w:r>
      <w:r w:rsidR="00222041" w:rsidRPr="001204BC">
        <w:rPr>
          <w:sz w:val="30"/>
          <w:szCs w:val="30"/>
        </w:rPr>
        <w:t xml:space="preserve"> </w:t>
      </w:r>
      <w:r w:rsidR="00644AFD" w:rsidRPr="001204BC">
        <w:rPr>
          <w:rFonts w:hint="cs"/>
          <w:sz w:val="30"/>
          <w:szCs w:val="30"/>
          <w:cs/>
        </w:rPr>
        <w:t>ยกเว้น</w:t>
      </w:r>
      <w:r w:rsidR="00222041" w:rsidRPr="001204BC">
        <w:rPr>
          <w:rFonts w:hint="cs"/>
          <w:sz w:val="30"/>
          <w:szCs w:val="30"/>
          <w:cs/>
        </w:rPr>
        <w:t>ผลแตกต่างชั่วคราวที่เกิดจากการลงทุนในกลุ่ม</w:t>
      </w:r>
      <w:r w:rsidR="00F10A22" w:rsidRPr="001204BC">
        <w:rPr>
          <w:rFonts w:hint="cs"/>
          <w:sz w:val="30"/>
          <w:szCs w:val="30"/>
          <w:cs/>
        </w:rPr>
        <w:t xml:space="preserve">บริษัท </w:t>
      </w:r>
      <w:r w:rsidR="00F10A22" w:rsidRPr="001204BC">
        <w:rPr>
          <w:sz w:val="30"/>
          <w:szCs w:val="30"/>
          <w:cs/>
        </w:rPr>
        <w:t xml:space="preserve">ฟิวเจอร์ </w:t>
      </w:r>
      <w:r w:rsidR="00717C5C" w:rsidRPr="001204BC">
        <w:rPr>
          <w:rFonts w:hint="cs"/>
          <w:sz w:val="30"/>
          <w:szCs w:val="30"/>
          <w:cs/>
        </w:rPr>
        <w:t xml:space="preserve">    </w:t>
      </w:r>
      <w:r w:rsidR="00F10A22" w:rsidRPr="001204BC">
        <w:rPr>
          <w:sz w:val="30"/>
          <w:szCs w:val="30"/>
          <w:cs/>
        </w:rPr>
        <w:t>มาร์เก็ตติ้ง คอมมิวนิเคชั่นส์ กรุ๊ป จำกัด</w:t>
      </w:r>
      <w:r w:rsidR="00F10A22" w:rsidRPr="001204BC">
        <w:rPr>
          <w:rFonts w:hint="cs"/>
          <w:sz w:val="30"/>
          <w:szCs w:val="30"/>
          <w:cs/>
        </w:rPr>
        <w:t xml:space="preserve"> </w:t>
      </w:r>
      <w:r w:rsidR="006B6D6D" w:rsidRPr="001204BC">
        <w:rPr>
          <w:rFonts w:hint="cs"/>
          <w:sz w:val="30"/>
          <w:szCs w:val="30"/>
          <w:cs/>
        </w:rPr>
        <w:t>ที่ได้</w:t>
      </w:r>
      <w:r w:rsidR="006042F0" w:rsidRPr="001204BC">
        <w:rPr>
          <w:rFonts w:hint="cs"/>
          <w:sz w:val="30"/>
          <w:szCs w:val="30"/>
          <w:cs/>
        </w:rPr>
        <w:t>บันทึ</w:t>
      </w:r>
      <w:r w:rsidR="008F1C0E" w:rsidRPr="001204BC">
        <w:rPr>
          <w:rFonts w:hint="cs"/>
          <w:sz w:val="30"/>
          <w:szCs w:val="30"/>
          <w:cs/>
        </w:rPr>
        <w:t xml:space="preserve">กไว้ในปี </w:t>
      </w:r>
      <w:r w:rsidR="008F1C0E" w:rsidRPr="001204BC">
        <w:rPr>
          <w:sz w:val="30"/>
          <w:szCs w:val="30"/>
        </w:rPr>
        <w:t>2560</w:t>
      </w:r>
      <w:r w:rsidR="008F1C0E" w:rsidRPr="001204BC">
        <w:rPr>
          <w:rFonts w:hint="cs"/>
          <w:sz w:val="30"/>
          <w:szCs w:val="30"/>
          <w:cs/>
        </w:rPr>
        <w:t xml:space="preserve"> และมีการกลับรายการ</w:t>
      </w:r>
      <w:r w:rsidR="006B6D6D" w:rsidRPr="001204BC">
        <w:rPr>
          <w:rFonts w:hint="cs"/>
          <w:sz w:val="30"/>
          <w:szCs w:val="30"/>
          <w:cs/>
        </w:rPr>
        <w:t>ผลแตกต่างชั่วคราวดังกล่าว</w:t>
      </w:r>
      <w:r w:rsidR="008F1C0E" w:rsidRPr="001204BC">
        <w:rPr>
          <w:rFonts w:hint="cs"/>
          <w:sz w:val="30"/>
          <w:szCs w:val="30"/>
          <w:cs/>
        </w:rPr>
        <w:t xml:space="preserve">ในปี </w:t>
      </w:r>
      <w:r w:rsidR="008F1C0E" w:rsidRPr="001204BC">
        <w:rPr>
          <w:sz w:val="30"/>
          <w:szCs w:val="30"/>
        </w:rPr>
        <w:t>2561</w:t>
      </w:r>
      <w:r w:rsidR="008F1C0E" w:rsidRPr="001204BC">
        <w:rPr>
          <w:rFonts w:hint="cs"/>
          <w:sz w:val="30"/>
          <w:szCs w:val="30"/>
          <w:cs/>
        </w:rPr>
        <w:t xml:space="preserve"> </w:t>
      </w:r>
      <w:r w:rsidR="006042F0" w:rsidRPr="001204BC">
        <w:rPr>
          <w:rFonts w:hint="cs"/>
          <w:sz w:val="30"/>
          <w:szCs w:val="30"/>
          <w:cs/>
        </w:rPr>
        <w:t>อัน</w:t>
      </w:r>
      <w:r w:rsidR="00222041" w:rsidRPr="001204BC">
        <w:rPr>
          <w:rFonts w:hint="cs"/>
          <w:sz w:val="30"/>
          <w:szCs w:val="30"/>
          <w:cs/>
        </w:rPr>
        <w:t>เนื่อง</w:t>
      </w:r>
      <w:r w:rsidR="006042F0" w:rsidRPr="001204BC">
        <w:rPr>
          <w:rFonts w:hint="cs"/>
          <w:sz w:val="30"/>
          <w:szCs w:val="30"/>
          <w:cs/>
        </w:rPr>
        <w:t>มา</w:t>
      </w:r>
      <w:r w:rsidR="00222041" w:rsidRPr="001204BC">
        <w:rPr>
          <w:rFonts w:hint="cs"/>
          <w:sz w:val="30"/>
          <w:szCs w:val="30"/>
          <w:cs/>
        </w:rPr>
        <w:t>จา</w:t>
      </w:r>
      <w:r w:rsidR="006B6D6D" w:rsidRPr="001204BC">
        <w:rPr>
          <w:rFonts w:hint="cs"/>
          <w:sz w:val="30"/>
          <w:szCs w:val="30"/>
          <w:cs/>
        </w:rPr>
        <w:t>ก</w:t>
      </w:r>
      <w:r w:rsidR="006042F0" w:rsidRPr="001204BC">
        <w:rPr>
          <w:rFonts w:hint="cs"/>
          <w:sz w:val="30"/>
          <w:szCs w:val="30"/>
          <w:cs/>
        </w:rPr>
        <w:t>การ</w:t>
      </w:r>
      <w:r w:rsidR="00644AFD" w:rsidRPr="001204BC">
        <w:rPr>
          <w:rFonts w:hint="cs"/>
          <w:sz w:val="30"/>
          <w:szCs w:val="30"/>
          <w:cs/>
        </w:rPr>
        <w:t>จำหน่ายเงินลงทุน</w:t>
      </w:r>
      <w:r w:rsidR="006B6D6D" w:rsidRPr="001204BC">
        <w:rPr>
          <w:rFonts w:hint="cs"/>
          <w:sz w:val="30"/>
          <w:szCs w:val="30"/>
          <w:cs/>
        </w:rPr>
        <w:t xml:space="preserve">ในกลุ่มบริษัท </w:t>
      </w:r>
      <w:r w:rsidR="006B6D6D" w:rsidRPr="001204BC">
        <w:rPr>
          <w:sz w:val="30"/>
          <w:szCs w:val="30"/>
          <w:cs/>
        </w:rPr>
        <w:t>ฟิวเจอร์ มาร์เก็ตติ้ง คอมมิวนิเคชั่นส์ กรุ๊ป จำกัด</w:t>
      </w:r>
      <w:r w:rsidR="001204BC">
        <w:rPr>
          <w:sz w:val="30"/>
          <w:szCs w:val="30"/>
        </w:rPr>
        <w:t xml:space="preserve"> </w:t>
      </w:r>
      <w:r w:rsidR="006B6D6D" w:rsidRPr="001204BC">
        <w:rPr>
          <w:rFonts w:hint="cs"/>
          <w:sz w:val="30"/>
          <w:szCs w:val="30"/>
          <w:cs/>
        </w:rPr>
        <w:t>ซึ่งได้เปิดเผย</w:t>
      </w:r>
      <w:r w:rsidR="00683C89" w:rsidRPr="001204BC">
        <w:rPr>
          <w:rFonts w:hint="cs"/>
          <w:sz w:val="30"/>
          <w:szCs w:val="30"/>
          <w:cs/>
        </w:rPr>
        <w:t>ตามหมายเหตุ</w:t>
      </w:r>
      <w:r w:rsidR="006B6D6D" w:rsidRPr="001204BC">
        <w:rPr>
          <w:rFonts w:hint="cs"/>
          <w:sz w:val="30"/>
          <w:szCs w:val="30"/>
          <w:cs/>
        </w:rPr>
        <w:t>ข้อ</w:t>
      </w:r>
      <w:r w:rsidR="00683C89" w:rsidRPr="001204BC">
        <w:rPr>
          <w:rFonts w:hint="cs"/>
          <w:sz w:val="30"/>
          <w:szCs w:val="30"/>
          <w:cs/>
        </w:rPr>
        <w:t xml:space="preserve"> </w:t>
      </w:r>
      <w:r w:rsidR="00053780" w:rsidRPr="001204BC">
        <w:rPr>
          <w:sz w:val="30"/>
          <w:szCs w:val="30"/>
        </w:rPr>
        <w:t>10</w:t>
      </w:r>
    </w:p>
    <w:p w14:paraId="0D0BD812" w14:textId="77777777" w:rsidR="00F10A22" w:rsidRDefault="00F10A22" w:rsidP="00F10A22">
      <w:pPr>
        <w:tabs>
          <w:tab w:val="left" w:pos="729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0D5F294" w14:textId="3AC7F0EE" w:rsidR="00542DD6" w:rsidRDefault="00542DD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1A6CDF11" w14:textId="77777777" w:rsidR="00E80286" w:rsidRPr="005C2D3F" w:rsidRDefault="00E8028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 xml:space="preserve">หนี้สินที่มีภาระดอกเบี้ย </w:t>
      </w:r>
    </w:p>
    <w:p w14:paraId="5DB64F50" w14:textId="77777777" w:rsidR="00E80286" w:rsidRPr="005C2D3F" w:rsidRDefault="00E80286" w:rsidP="00E80286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53"/>
        <w:gridCol w:w="7"/>
        <w:gridCol w:w="925"/>
        <w:gridCol w:w="1080"/>
        <w:gridCol w:w="236"/>
        <w:gridCol w:w="1073"/>
        <w:gridCol w:w="236"/>
        <w:gridCol w:w="1113"/>
        <w:gridCol w:w="269"/>
        <w:gridCol w:w="1080"/>
      </w:tblGrid>
      <w:tr w:rsidR="000B09F5" w:rsidRPr="005C2D3F" w14:paraId="5E3D14A8" w14:textId="77777777" w:rsidTr="00FB0571">
        <w:trPr>
          <w:tblHeader/>
        </w:trPr>
        <w:tc>
          <w:tcPr>
            <w:tcW w:w="3053" w:type="dxa"/>
          </w:tcPr>
          <w:p w14:paraId="360D9C7C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43391484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14:paraId="7FD4F320" w14:textId="77777777" w:rsidR="000B09F5" w:rsidRPr="005C2D3F" w:rsidRDefault="000B09F5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7801766" w14:textId="77777777" w:rsidR="000B09F5" w:rsidRPr="005C2D3F" w:rsidRDefault="000B09F5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</w:tcPr>
          <w:p w14:paraId="780E78CC" w14:textId="77777777" w:rsidR="000B09F5" w:rsidRPr="005C2D3F" w:rsidRDefault="000B09F5" w:rsidP="00E8028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B09F5" w:rsidRPr="005C2D3F" w14:paraId="5E02BE1F" w14:textId="77777777" w:rsidTr="00FB0571">
        <w:trPr>
          <w:tblHeader/>
        </w:trPr>
        <w:tc>
          <w:tcPr>
            <w:tcW w:w="3053" w:type="dxa"/>
          </w:tcPr>
          <w:p w14:paraId="684E5642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20500B07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  <w:r w:rsidRPr="005C2D3F">
              <w:rPr>
                <w:rFonts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C3D858" w14:textId="71ED29A1" w:rsidR="000B09F5" w:rsidRPr="005C2D3F" w:rsidRDefault="00E869E5" w:rsidP="00775994">
            <w:pPr>
              <w:tabs>
                <w:tab w:val="center" w:pos="401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</w:t>
            </w:r>
            <w:r w:rsidR="00F36BD9">
              <w:rPr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4F88C7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B3F07D7" w14:textId="07C7B3F2" w:rsidR="000B09F5" w:rsidRPr="005C2D3F" w:rsidRDefault="00604292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F36BD9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6C1CC33B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67A9FA7" w14:textId="5AAFBAE9" w:rsidR="000B09F5" w:rsidRPr="005C2D3F" w:rsidRDefault="00E869E5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</w:t>
            </w:r>
            <w:r w:rsidR="00F36BD9">
              <w:rPr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4B8ED4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B32797" w14:textId="108F6FED" w:rsidR="000B09F5" w:rsidRPr="005C2D3F" w:rsidRDefault="00604292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F36BD9">
              <w:rPr>
                <w:sz w:val="30"/>
                <w:szCs w:val="30"/>
              </w:rPr>
              <w:t>60</w:t>
            </w:r>
          </w:p>
        </w:tc>
      </w:tr>
      <w:tr w:rsidR="000B09F5" w:rsidRPr="005C2D3F" w14:paraId="2486C584" w14:textId="77777777" w:rsidTr="00FB0571">
        <w:trPr>
          <w:tblHeader/>
        </w:trPr>
        <w:tc>
          <w:tcPr>
            <w:tcW w:w="3053" w:type="dxa"/>
          </w:tcPr>
          <w:p w14:paraId="2A448541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21B8C7DC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087" w:type="dxa"/>
            <w:gridSpan w:val="7"/>
          </w:tcPr>
          <w:p w14:paraId="48D81412" w14:textId="77777777" w:rsidR="000B09F5" w:rsidRPr="005C2D3F" w:rsidRDefault="000B09F5" w:rsidP="0077599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5C2D3F">
              <w:rPr>
                <w:rFonts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09F5" w:rsidRPr="005C2D3F" w14:paraId="2A9E7C17" w14:textId="77777777" w:rsidTr="00FB0571">
        <w:tc>
          <w:tcPr>
            <w:tcW w:w="3053" w:type="dxa"/>
          </w:tcPr>
          <w:p w14:paraId="61541DA9" w14:textId="77777777" w:rsidR="000B09F5" w:rsidRPr="005C2D3F" w:rsidRDefault="000B09F5" w:rsidP="00775994">
            <w:pPr>
              <w:tabs>
                <w:tab w:val="left" w:pos="36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2" w:type="dxa"/>
            <w:gridSpan w:val="2"/>
          </w:tcPr>
          <w:p w14:paraId="7302CBE3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54A818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17876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7037153D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6C537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C3892CB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6437FC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C487E7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B09F5" w:rsidRPr="005C2D3F" w14:paraId="7E1B20EF" w14:textId="77777777" w:rsidTr="00727748">
        <w:tc>
          <w:tcPr>
            <w:tcW w:w="3053" w:type="dxa"/>
          </w:tcPr>
          <w:p w14:paraId="1D0B49A9" w14:textId="77777777" w:rsidR="000B09F5" w:rsidRPr="005C2D3F" w:rsidRDefault="000B09F5" w:rsidP="00775994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2" w:type="dxa"/>
            <w:gridSpan w:val="2"/>
          </w:tcPr>
          <w:p w14:paraId="5515A0ED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CB7758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E3D3D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07037EF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1E9F71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DD7A72B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34CC6C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934718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36BD9" w:rsidRPr="005C2D3F" w14:paraId="03972412" w14:textId="77777777" w:rsidTr="00727748">
        <w:tc>
          <w:tcPr>
            <w:tcW w:w="3053" w:type="dxa"/>
          </w:tcPr>
          <w:p w14:paraId="71CB5A05" w14:textId="77777777" w:rsidR="00F36BD9" w:rsidRPr="005C2D3F" w:rsidRDefault="00F36BD9" w:rsidP="00F36BD9">
            <w:pPr>
              <w:tabs>
                <w:tab w:val="left" w:pos="360"/>
              </w:tabs>
              <w:ind w:left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214972EC" w14:textId="77777777" w:rsidR="00F36BD9" w:rsidRPr="005C2D3F" w:rsidRDefault="00F36BD9" w:rsidP="00F36BD9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CA7A04" w14:textId="691CE219" w:rsidR="00F36BD9" w:rsidRPr="005C2D3F" w:rsidRDefault="00386320" w:rsidP="00386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B79A5D" w14:textId="77777777" w:rsidR="00F36BD9" w:rsidRPr="005C2D3F" w:rsidRDefault="00F36BD9" w:rsidP="00F36BD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9A98A06" w14:textId="5F2E4C65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6,020,000</w:t>
            </w:r>
          </w:p>
        </w:tc>
        <w:tc>
          <w:tcPr>
            <w:tcW w:w="236" w:type="dxa"/>
          </w:tcPr>
          <w:p w14:paraId="6820D069" w14:textId="77777777" w:rsidR="00F36BD9" w:rsidRPr="005C2D3F" w:rsidRDefault="00F36BD9" w:rsidP="00F36BD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DE829E1" w14:textId="3B2A8429" w:rsidR="00F36BD9" w:rsidRPr="005C2D3F" w:rsidRDefault="00386320" w:rsidP="00386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E9B7F7E" w14:textId="77777777" w:rsidR="00F36BD9" w:rsidRPr="005C2D3F" w:rsidRDefault="00F36BD9" w:rsidP="00F36BD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6EE0D" w14:textId="5F9C8057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6,020,000</w:t>
            </w:r>
          </w:p>
        </w:tc>
      </w:tr>
      <w:tr w:rsidR="00F36BD9" w:rsidRPr="005C2D3F" w14:paraId="65CFD86D" w14:textId="77777777" w:rsidTr="00727748">
        <w:tc>
          <w:tcPr>
            <w:tcW w:w="3053" w:type="dxa"/>
            <w:shd w:val="clear" w:color="auto" w:fill="auto"/>
          </w:tcPr>
          <w:p w14:paraId="4B3DEAA9" w14:textId="77777777" w:rsidR="00F36BD9" w:rsidRPr="005C2D3F" w:rsidRDefault="00F36BD9" w:rsidP="00F36BD9">
            <w:pPr>
              <w:tabs>
                <w:tab w:val="left" w:pos="360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2" w:type="dxa"/>
            <w:gridSpan w:val="2"/>
          </w:tcPr>
          <w:p w14:paraId="216027E5" w14:textId="77777777" w:rsidR="00F36BD9" w:rsidRPr="005C2D3F" w:rsidRDefault="00F36BD9" w:rsidP="00F36BD9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72F26" w14:textId="77777777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865B3" w14:textId="77777777" w:rsidR="00F36BD9" w:rsidRPr="005C2D3F" w:rsidRDefault="00F36BD9" w:rsidP="00F36BD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D3253E8" w14:textId="77777777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C99BFC" w14:textId="77777777" w:rsidR="00F36BD9" w:rsidRPr="005C2D3F" w:rsidRDefault="00F36BD9" w:rsidP="00F36B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771EEF0" w14:textId="77777777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8E81F3E" w14:textId="77777777" w:rsidR="00F36BD9" w:rsidRPr="005C2D3F" w:rsidRDefault="00F36BD9" w:rsidP="00F36BD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034DE3" w14:textId="77777777" w:rsidR="00F36BD9" w:rsidRPr="005C2D3F" w:rsidRDefault="00F36BD9" w:rsidP="00F36B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D7117" w:rsidRPr="005C2D3F" w14:paraId="15509407" w14:textId="77777777" w:rsidTr="00535928">
        <w:tc>
          <w:tcPr>
            <w:tcW w:w="3053" w:type="dxa"/>
          </w:tcPr>
          <w:p w14:paraId="081FBCAC" w14:textId="77777777" w:rsidR="00C56F89" w:rsidRDefault="005D7117" w:rsidP="005D7117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เงินกู้ยืมระยะ</w:t>
            </w:r>
            <w:r w:rsidRPr="005C2D3F">
              <w:rPr>
                <w:rFonts w:hint="cs"/>
                <w:sz w:val="28"/>
                <w:szCs w:val="28"/>
                <w:cs/>
              </w:rPr>
              <w:t>สั้นจากกิจการที่</w:t>
            </w:r>
          </w:p>
          <w:p w14:paraId="31E49BBD" w14:textId="73425392" w:rsidR="005D7117" w:rsidRPr="005C2D3F" w:rsidRDefault="00C56F89" w:rsidP="00C56F89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5D7117" w:rsidRPr="005C2D3F">
              <w:rPr>
                <w:rFonts w:hint="cs"/>
                <w:sz w:val="28"/>
                <w:szCs w:val="28"/>
                <w:cs/>
              </w:rPr>
              <w:t>เกี่ยว</w:t>
            </w:r>
            <w:r w:rsidRPr="005C2D3F">
              <w:rPr>
                <w:rFonts w:hint="cs"/>
                <w:sz w:val="28"/>
                <w:szCs w:val="28"/>
                <w:cs/>
              </w:rPr>
              <w:t>ข้องกัน</w:t>
            </w:r>
          </w:p>
        </w:tc>
        <w:tc>
          <w:tcPr>
            <w:tcW w:w="932" w:type="dxa"/>
            <w:gridSpan w:val="2"/>
          </w:tcPr>
          <w:p w14:paraId="2A375EF4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  <w:p w14:paraId="29428072" w14:textId="77777777" w:rsidR="005D7117" w:rsidRPr="005C2D3F" w:rsidRDefault="005D7117" w:rsidP="005D7117"/>
        </w:tc>
        <w:tc>
          <w:tcPr>
            <w:tcW w:w="1080" w:type="dxa"/>
            <w:vAlign w:val="bottom"/>
          </w:tcPr>
          <w:p w14:paraId="77466C07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B47D8" w14:textId="77777777" w:rsidR="005D7117" w:rsidRPr="005C2D3F" w:rsidRDefault="005D7117" w:rsidP="005D7117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CF01AB0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C9705" w14:textId="77777777" w:rsidR="005D7117" w:rsidRPr="005C2D3F" w:rsidRDefault="005D7117" w:rsidP="005D7117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97A86CA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C91C367" w14:textId="77777777" w:rsidR="005D7117" w:rsidRPr="005C2D3F" w:rsidRDefault="005D7117" w:rsidP="005D7117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024651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D7117" w:rsidRPr="005C2D3F" w14:paraId="2DC9C58C" w14:textId="77777777" w:rsidTr="00535928">
        <w:tc>
          <w:tcPr>
            <w:tcW w:w="3053" w:type="dxa"/>
          </w:tcPr>
          <w:p w14:paraId="4F4B9B19" w14:textId="77777777" w:rsidR="005D7117" w:rsidRPr="005C2D3F" w:rsidRDefault="005D7117" w:rsidP="005D7117">
            <w:pPr>
              <w:tabs>
                <w:tab w:val="left" w:pos="360"/>
              </w:tabs>
              <w:ind w:left="162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2289DDA8" w14:textId="1C25DBE1" w:rsidR="005D7117" w:rsidRPr="00053780" w:rsidRDefault="00053780" w:rsidP="005D7117">
            <w:pPr>
              <w:pStyle w:val="BodyText"/>
              <w:spacing w:after="0"/>
              <w:jc w:val="center"/>
              <w:rPr>
                <w:bCs/>
                <w:sz w:val="28"/>
                <w:szCs w:val="28"/>
              </w:rPr>
            </w:pPr>
            <w:r w:rsidRPr="00053780">
              <w:rPr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1E094C20" w14:textId="389554B1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BA3626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3BC376E" w14:textId="47F791C1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758D1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D072C4E" w14:textId="4AA025E6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940,065</w:t>
            </w:r>
          </w:p>
        </w:tc>
        <w:tc>
          <w:tcPr>
            <w:tcW w:w="269" w:type="dxa"/>
          </w:tcPr>
          <w:p w14:paraId="473B9922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6E7D4D" w14:textId="5B3F2E78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629,825</w:t>
            </w:r>
          </w:p>
        </w:tc>
      </w:tr>
      <w:tr w:rsidR="005D7117" w:rsidRPr="005C2D3F" w14:paraId="22DD028E" w14:textId="77777777" w:rsidTr="00535928">
        <w:tc>
          <w:tcPr>
            <w:tcW w:w="3053" w:type="dxa"/>
          </w:tcPr>
          <w:p w14:paraId="30AC45C8" w14:textId="77777777" w:rsidR="005D7117" w:rsidRPr="005C2D3F" w:rsidRDefault="005D7117" w:rsidP="005D7117">
            <w:pPr>
              <w:tabs>
                <w:tab w:val="left" w:pos="360"/>
              </w:tabs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</w:tcPr>
          <w:p w14:paraId="5BFDCCCA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A657FF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A99B8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A37F7A5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43994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8C1A4EE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7E100D9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EA5C1F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D7117" w:rsidRPr="005C2D3F" w14:paraId="5ACEE492" w14:textId="77777777" w:rsidTr="00DA7BB7">
        <w:tc>
          <w:tcPr>
            <w:tcW w:w="3053" w:type="dxa"/>
          </w:tcPr>
          <w:p w14:paraId="13B7CDA4" w14:textId="77777777" w:rsidR="005D7117" w:rsidRPr="005C2D3F" w:rsidRDefault="005D7117" w:rsidP="005D7117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>เงินกู้ยืมระยะยาว</w:t>
            </w:r>
            <w:r w:rsidRPr="005C2D3F">
              <w:rPr>
                <w:rFonts w:hint="cs"/>
                <w:sz w:val="28"/>
                <w:szCs w:val="28"/>
                <w:cs/>
              </w:rPr>
              <w:t>จากสถาบันการเงิน</w:t>
            </w:r>
            <w:r w:rsidRPr="005C2D3F">
              <w:rPr>
                <w:sz w:val="28"/>
                <w:szCs w:val="28"/>
                <w:cs/>
              </w:rPr>
              <w:t>ส่วนที่ถึงกำหนด</w:t>
            </w:r>
            <w:r w:rsidRPr="005C2D3F">
              <w:rPr>
                <w:rFonts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932" w:type="dxa"/>
            <w:gridSpan w:val="2"/>
          </w:tcPr>
          <w:p w14:paraId="0D58CE12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63293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F076B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B3C81CA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4C0E34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FC9C957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3DF089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1A11E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D7117" w:rsidRPr="005C2D3F" w14:paraId="6FC6D76A" w14:textId="77777777" w:rsidTr="00DA7BB7">
        <w:tc>
          <w:tcPr>
            <w:tcW w:w="3053" w:type="dxa"/>
          </w:tcPr>
          <w:p w14:paraId="4E23ABCD" w14:textId="77777777" w:rsidR="005D7117" w:rsidRPr="005C2D3F" w:rsidRDefault="005D7117" w:rsidP="005D7117">
            <w:pPr>
              <w:tabs>
                <w:tab w:val="left" w:pos="360"/>
              </w:tabs>
              <w:ind w:left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4982AD7D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468255" w14:textId="53DED108" w:rsidR="005D7117" w:rsidRPr="00386320" w:rsidRDefault="00386320" w:rsidP="00386320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 w:rsidRPr="00386320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2BC43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CFD37D3" w14:textId="7F9F86BB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61,740</w:t>
            </w:r>
          </w:p>
        </w:tc>
        <w:tc>
          <w:tcPr>
            <w:tcW w:w="236" w:type="dxa"/>
          </w:tcPr>
          <w:p w14:paraId="39535944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D9467B5" w14:textId="7CDAC58A" w:rsidR="005D7117" w:rsidRPr="005C2D3F" w:rsidRDefault="00386320" w:rsidP="005D7117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15B7B12" w14:textId="77777777" w:rsidR="005D7117" w:rsidRPr="005C2D3F" w:rsidRDefault="005D7117" w:rsidP="005D7117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8D4618" w14:textId="21E6989F" w:rsidR="005D7117" w:rsidRPr="005C2D3F" w:rsidRDefault="005D7117" w:rsidP="005D7117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5D7117" w:rsidRPr="005C2D3F" w14:paraId="5BCCB7BD" w14:textId="77777777" w:rsidTr="00DA7BB7">
        <w:tc>
          <w:tcPr>
            <w:tcW w:w="3060" w:type="dxa"/>
            <w:gridSpan w:val="2"/>
          </w:tcPr>
          <w:p w14:paraId="3A42EF66" w14:textId="77777777" w:rsidR="005D7117" w:rsidRPr="005C2D3F" w:rsidRDefault="005D7117" w:rsidP="005D7117">
            <w:pPr>
              <w:tabs>
                <w:tab w:val="left" w:pos="360"/>
              </w:tabs>
              <w:rPr>
                <w:sz w:val="30"/>
                <w:szCs w:val="30"/>
              </w:rPr>
            </w:pPr>
          </w:p>
        </w:tc>
        <w:tc>
          <w:tcPr>
            <w:tcW w:w="925" w:type="dxa"/>
          </w:tcPr>
          <w:p w14:paraId="34E6F97E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E1DA8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4896C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4D8FACE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A935E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D945184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082306" w14:textId="77777777" w:rsidR="005D7117" w:rsidRPr="005C2D3F" w:rsidRDefault="005D7117" w:rsidP="005D711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47080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D7117" w:rsidRPr="005C2D3F" w14:paraId="0A08F662" w14:textId="77777777" w:rsidTr="00FB0571">
        <w:tc>
          <w:tcPr>
            <w:tcW w:w="3060" w:type="dxa"/>
            <w:gridSpan w:val="2"/>
          </w:tcPr>
          <w:p w14:paraId="57B1B450" w14:textId="77777777" w:rsidR="005D7117" w:rsidRPr="005C2D3F" w:rsidRDefault="005D7117" w:rsidP="005D7117">
            <w:pPr>
              <w:tabs>
                <w:tab w:val="left" w:pos="360"/>
              </w:tabs>
              <w:ind w:left="162" w:hanging="180"/>
              <w:rPr>
                <w:sz w:val="28"/>
                <w:szCs w:val="28"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925" w:type="dxa"/>
          </w:tcPr>
          <w:p w14:paraId="575F350E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34BAD" w14:textId="0C6BEC9A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31,958</w:t>
            </w:r>
          </w:p>
        </w:tc>
        <w:tc>
          <w:tcPr>
            <w:tcW w:w="236" w:type="dxa"/>
          </w:tcPr>
          <w:p w14:paraId="19FB13C7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0326A5F" w14:textId="2600AA2C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26,916</w:t>
            </w:r>
          </w:p>
        </w:tc>
        <w:tc>
          <w:tcPr>
            <w:tcW w:w="236" w:type="dxa"/>
          </w:tcPr>
          <w:p w14:paraId="39279761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EE7280C" w14:textId="6FD928EE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7,012</w:t>
            </w:r>
          </w:p>
        </w:tc>
        <w:tc>
          <w:tcPr>
            <w:tcW w:w="269" w:type="dxa"/>
          </w:tcPr>
          <w:p w14:paraId="44F83CF6" w14:textId="77777777" w:rsidR="005D7117" w:rsidRPr="005C2D3F" w:rsidRDefault="005D7117" w:rsidP="005D711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4772BA" w14:textId="2679DC3D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5,263</w:t>
            </w:r>
          </w:p>
        </w:tc>
      </w:tr>
      <w:tr w:rsidR="005D7117" w:rsidRPr="005C2D3F" w14:paraId="00E34BF0" w14:textId="77777777" w:rsidTr="00FB0571">
        <w:tc>
          <w:tcPr>
            <w:tcW w:w="3060" w:type="dxa"/>
            <w:gridSpan w:val="2"/>
          </w:tcPr>
          <w:p w14:paraId="14E0B28C" w14:textId="77777777" w:rsidR="005D7117" w:rsidRPr="005C2D3F" w:rsidRDefault="005D7117" w:rsidP="005D7117">
            <w:pPr>
              <w:tabs>
                <w:tab w:val="left" w:pos="360"/>
              </w:tabs>
              <w:spacing w:before="240"/>
              <w:rPr>
                <w:b/>
                <w:bCs/>
                <w:sz w:val="28"/>
                <w:szCs w:val="28"/>
                <w:cs/>
              </w:rPr>
            </w:pPr>
            <w:r w:rsidRPr="005C2D3F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25" w:type="dxa"/>
          </w:tcPr>
          <w:p w14:paraId="0B2E5E06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9C71D" w14:textId="236084FF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31,958</w:t>
            </w:r>
          </w:p>
        </w:tc>
        <w:tc>
          <w:tcPr>
            <w:tcW w:w="236" w:type="dxa"/>
          </w:tcPr>
          <w:p w14:paraId="19B864D6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137E6" w14:textId="028D25BE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6,108,656</w:t>
            </w:r>
          </w:p>
        </w:tc>
        <w:tc>
          <w:tcPr>
            <w:tcW w:w="236" w:type="dxa"/>
          </w:tcPr>
          <w:p w14:paraId="13CA660F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1408" w14:textId="79041E94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947,077</w:t>
            </w:r>
          </w:p>
        </w:tc>
        <w:tc>
          <w:tcPr>
            <w:tcW w:w="269" w:type="dxa"/>
          </w:tcPr>
          <w:p w14:paraId="3B9F54CB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4BA13" w14:textId="2C02C6C9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6,655,088</w:t>
            </w:r>
          </w:p>
        </w:tc>
      </w:tr>
      <w:tr w:rsidR="005D7117" w:rsidRPr="005C2D3F" w14:paraId="30458882" w14:textId="77777777" w:rsidTr="00FB0571">
        <w:tc>
          <w:tcPr>
            <w:tcW w:w="3060" w:type="dxa"/>
            <w:gridSpan w:val="2"/>
          </w:tcPr>
          <w:p w14:paraId="2AE4F248" w14:textId="77777777" w:rsidR="005D7117" w:rsidRPr="005C2D3F" w:rsidRDefault="005D7117" w:rsidP="005D7117">
            <w:pPr>
              <w:tabs>
                <w:tab w:val="left" w:pos="360"/>
              </w:tabs>
              <w:rPr>
                <w:sz w:val="30"/>
                <w:szCs w:val="30"/>
              </w:rPr>
            </w:pPr>
          </w:p>
        </w:tc>
        <w:tc>
          <w:tcPr>
            <w:tcW w:w="925" w:type="dxa"/>
          </w:tcPr>
          <w:p w14:paraId="2C2F818F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8A2247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1DF64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2F3B62D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0B4B0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240A3B2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4D4C2BF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40067C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D7117" w:rsidRPr="005C2D3F" w14:paraId="4BC648A0" w14:textId="77777777" w:rsidTr="00FB0571">
        <w:tc>
          <w:tcPr>
            <w:tcW w:w="3060" w:type="dxa"/>
            <w:gridSpan w:val="2"/>
          </w:tcPr>
          <w:p w14:paraId="7692A54F" w14:textId="77777777" w:rsidR="005D7117" w:rsidRPr="005C2D3F" w:rsidRDefault="005D7117" w:rsidP="005D7117">
            <w:pPr>
              <w:tabs>
                <w:tab w:val="left" w:pos="36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25" w:type="dxa"/>
          </w:tcPr>
          <w:p w14:paraId="72DCCFD7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E6CF5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6C49A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F11A5D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D5A80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0D58596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2C852" w14:textId="77777777" w:rsidR="005D7117" w:rsidRPr="005C2D3F" w:rsidRDefault="005D7117" w:rsidP="005D7117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BE328" w14:textId="77777777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5D7117" w:rsidRPr="005C2D3F" w14:paraId="515D9BEA" w14:textId="77777777" w:rsidTr="00FB0571">
        <w:tc>
          <w:tcPr>
            <w:tcW w:w="3060" w:type="dxa"/>
            <w:gridSpan w:val="2"/>
          </w:tcPr>
          <w:p w14:paraId="4751EBFE" w14:textId="77777777" w:rsidR="005D7117" w:rsidRPr="005C2D3F" w:rsidRDefault="005D7117" w:rsidP="005D7117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25" w:type="dxa"/>
          </w:tcPr>
          <w:p w14:paraId="2CD73974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C3EA3C" w14:textId="48DAF531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109,844</w:t>
            </w:r>
          </w:p>
        </w:tc>
        <w:tc>
          <w:tcPr>
            <w:tcW w:w="236" w:type="dxa"/>
          </w:tcPr>
          <w:p w14:paraId="11FDEA7F" w14:textId="77777777" w:rsidR="005D7117" w:rsidRPr="005C2D3F" w:rsidRDefault="005D7117" w:rsidP="005D711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519D6CA" w14:textId="63AC4119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100,674</w:t>
            </w:r>
          </w:p>
        </w:tc>
        <w:tc>
          <w:tcPr>
            <w:tcW w:w="236" w:type="dxa"/>
          </w:tcPr>
          <w:p w14:paraId="5B51D641" w14:textId="77777777" w:rsidR="005D7117" w:rsidRPr="005C2D3F" w:rsidRDefault="005D7117" w:rsidP="005D711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D955167" w14:textId="20A9DB9A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25,344</w:t>
            </w:r>
          </w:p>
        </w:tc>
        <w:tc>
          <w:tcPr>
            <w:tcW w:w="269" w:type="dxa"/>
          </w:tcPr>
          <w:p w14:paraId="1460DBCD" w14:textId="77777777" w:rsidR="005D7117" w:rsidRPr="005C2D3F" w:rsidRDefault="005D7117" w:rsidP="005D711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DCF2DB" w14:textId="2B99DE44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</w:tr>
      <w:tr w:rsidR="005D7117" w:rsidRPr="005C2D3F" w14:paraId="01DE62F4" w14:textId="77777777" w:rsidTr="00F2115D">
        <w:trPr>
          <w:trHeight w:val="335"/>
        </w:trPr>
        <w:tc>
          <w:tcPr>
            <w:tcW w:w="3060" w:type="dxa"/>
            <w:gridSpan w:val="2"/>
            <w:vAlign w:val="bottom"/>
          </w:tcPr>
          <w:p w14:paraId="0F33507A" w14:textId="77777777" w:rsidR="005D7117" w:rsidRPr="005C2D3F" w:rsidRDefault="005D7117" w:rsidP="005D7117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25" w:type="dxa"/>
          </w:tcPr>
          <w:p w14:paraId="3EA32473" w14:textId="77777777" w:rsidR="005D7117" w:rsidRPr="005C2D3F" w:rsidRDefault="005D7117" w:rsidP="005D7117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A183C" w14:textId="12FD2861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109,844</w:t>
            </w:r>
          </w:p>
        </w:tc>
        <w:tc>
          <w:tcPr>
            <w:tcW w:w="236" w:type="dxa"/>
          </w:tcPr>
          <w:p w14:paraId="65408212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AE94B" w14:textId="624A479A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100,674</w:t>
            </w:r>
          </w:p>
        </w:tc>
        <w:tc>
          <w:tcPr>
            <w:tcW w:w="236" w:type="dxa"/>
          </w:tcPr>
          <w:p w14:paraId="6164CCA4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BAD15" w14:textId="2F5A5C57" w:rsidR="005D7117" w:rsidRPr="005C2D3F" w:rsidRDefault="00386320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25,344</w:t>
            </w:r>
          </w:p>
        </w:tc>
        <w:tc>
          <w:tcPr>
            <w:tcW w:w="269" w:type="dxa"/>
          </w:tcPr>
          <w:p w14:paraId="21FBE1FC" w14:textId="77777777" w:rsidR="005D7117" w:rsidRPr="005C2D3F" w:rsidRDefault="005D7117" w:rsidP="005D711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954FD" w14:textId="48F08E4D" w:rsidR="005D7117" w:rsidRPr="005C2D3F" w:rsidRDefault="005D7117" w:rsidP="005D7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25,849</w:t>
            </w:r>
          </w:p>
        </w:tc>
      </w:tr>
    </w:tbl>
    <w:p w14:paraId="4B86D37A" w14:textId="77777777" w:rsidR="00957772" w:rsidRPr="005C2D3F" w:rsidRDefault="00957772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6BC8F1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Pr="005C2D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จากสถาบันการเงิน </w:t>
      </w:r>
    </w:p>
    <w:p w14:paraId="580872F5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</w:rPr>
      </w:pPr>
    </w:p>
    <w:p w14:paraId="1B6CC987" w14:textId="68319881" w:rsidR="001204BC" w:rsidRDefault="00362E60" w:rsidP="001204BC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38633E">
        <w:rPr>
          <w:sz w:val="30"/>
          <w:szCs w:val="30"/>
          <w:cs/>
        </w:rPr>
        <w:t xml:space="preserve">ณ </w:t>
      </w:r>
      <w:r w:rsidRPr="0038633E">
        <w:rPr>
          <w:spacing w:val="-4"/>
          <w:sz w:val="30"/>
          <w:szCs w:val="30"/>
          <w:cs/>
        </w:rPr>
        <w:t xml:space="preserve">วันที่ </w:t>
      </w:r>
      <w:r w:rsidRPr="0038633E">
        <w:rPr>
          <w:spacing w:val="-4"/>
          <w:sz w:val="30"/>
          <w:szCs w:val="30"/>
        </w:rPr>
        <w:t xml:space="preserve">31 </w:t>
      </w:r>
      <w:r w:rsidRPr="0038633E">
        <w:rPr>
          <w:spacing w:val="-4"/>
          <w:sz w:val="30"/>
          <w:szCs w:val="30"/>
          <w:cs/>
        </w:rPr>
        <w:t xml:space="preserve">ธันวาคม </w:t>
      </w:r>
      <w:r w:rsidR="006B3143" w:rsidRPr="0038633E">
        <w:rPr>
          <w:spacing w:val="-4"/>
          <w:sz w:val="30"/>
          <w:szCs w:val="30"/>
        </w:rPr>
        <w:t>2560</w:t>
      </w:r>
      <w:r w:rsidRPr="0038633E">
        <w:rPr>
          <w:spacing w:val="-4"/>
          <w:sz w:val="30"/>
          <w:szCs w:val="30"/>
        </w:rPr>
        <w:t xml:space="preserve"> </w:t>
      </w:r>
      <w:r w:rsidRPr="0038633E">
        <w:rPr>
          <w:rFonts w:hint="cs"/>
          <w:spacing w:val="-4"/>
          <w:sz w:val="30"/>
          <w:szCs w:val="30"/>
          <w:cs/>
        </w:rPr>
        <w:t>กลุ่มบริษัท</w:t>
      </w:r>
      <w:r w:rsidR="00AA0832" w:rsidRPr="0038633E">
        <w:rPr>
          <w:rFonts w:hint="cs"/>
          <w:spacing w:val="-4"/>
          <w:sz w:val="30"/>
          <w:szCs w:val="30"/>
          <w:cs/>
        </w:rPr>
        <w:t>และบริษัท</w:t>
      </w:r>
      <w:r w:rsidRPr="0038633E">
        <w:rPr>
          <w:rFonts w:hint="cs"/>
          <w:spacing w:val="-4"/>
          <w:sz w:val="30"/>
          <w:szCs w:val="30"/>
          <w:cs/>
        </w:rPr>
        <w:t>มี</w:t>
      </w:r>
      <w:r w:rsidRPr="0038633E">
        <w:rPr>
          <w:rFonts w:hint="cs"/>
          <w:sz w:val="30"/>
          <w:szCs w:val="30"/>
          <w:cs/>
        </w:rPr>
        <w:t xml:space="preserve">ตั๋วสัญญาใช้เงินประเภทครบกำหนดชำระภายใน </w:t>
      </w:r>
      <w:r w:rsidRPr="0038633E">
        <w:rPr>
          <w:sz w:val="30"/>
          <w:szCs w:val="30"/>
        </w:rPr>
        <w:t>1</w:t>
      </w:r>
      <w:r w:rsidRPr="0038633E">
        <w:rPr>
          <w:rFonts w:hint="cs"/>
          <w:sz w:val="30"/>
          <w:szCs w:val="30"/>
          <w:cs/>
        </w:rPr>
        <w:t xml:space="preserve"> ปี</w:t>
      </w:r>
      <w:r w:rsidRPr="0038633E">
        <w:rPr>
          <w:sz w:val="30"/>
          <w:szCs w:val="30"/>
        </w:rPr>
        <w:t xml:space="preserve"> </w:t>
      </w:r>
      <w:r w:rsidRPr="0038633E">
        <w:rPr>
          <w:sz w:val="30"/>
          <w:szCs w:val="30"/>
          <w:cs/>
        </w:rPr>
        <w:t>อัตราดอกเบี้ยระหว่าง</w:t>
      </w:r>
      <w:r w:rsidR="00AA0832" w:rsidRPr="0038633E">
        <w:rPr>
          <w:rFonts w:hint="cs"/>
          <w:sz w:val="30"/>
          <w:szCs w:val="30"/>
          <w:cs/>
        </w:rPr>
        <w:t xml:space="preserve"> </w:t>
      </w:r>
      <w:r w:rsidR="00AA0832" w:rsidRPr="0038633E">
        <w:rPr>
          <w:sz w:val="30"/>
          <w:szCs w:val="30"/>
          <w:cs/>
        </w:rPr>
        <w:t xml:space="preserve">ร้อยละ </w:t>
      </w:r>
      <w:r w:rsidR="006B3143" w:rsidRPr="0038633E">
        <w:rPr>
          <w:sz w:val="30"/>
          <w:szCs w:val="30"/>
        </w:rPr>
        <w:t>1.56</w:t>
      </w:r>
      <w:r w:rsidR="00852B08" w:rsidRPr="0038633E">
        <w:rPr>
          <w:sz w:val="30"/>
          <w:szCs w:val="30"/>
        </w:rPr>
        <w:t xml:space="preserve"> </w:t>
      </w:r>
      <w:r w:rsidR="00AA0832" w:rsidRPr="0038633E">
        <w:rPr>
          <w:sz w:val="30"/>
          <w:szCs w:val="30"/>
          <w:cs/>
        </w:rPr>
        <w:t>ถึงร้อยละ</w:t>
      </w:r>
      <w:r w:rsidR="006B3143" w:rsidRPr="0038633E">
        <w:rPr>
          <w:sz w:val="30"/>
          <w:szCs w:val="30"/>
        </w:rPr>
        <w:t xml:space="preserve"> 1.65</w:t>
      </w:r>
      <w:r w:rsidR="0012199D" w:rsidRPr="0038633E">
        <w:rPr>
          <w:sz w:val="30"/>
          <w:szCs w:val="30"/>
        </w:rPr>
        <w:t xml:space="preserve"> </w:t>
      </w:r>
      <w:r w:rsidR="00AA0832" w:rsidRPr="0038633E">
        <w:rPr>
          <w:sz w:val="30"/>
          <w:szCs w:val="30"/>
        </w:rPr>
        <w:t xml:space="preserve"> </w:t>
      </w:r>
      <w:r w:rsidR="00AA0832" w:rsidRPr="0038633E">
        <w:rPr>
          <w:sz w:val="30"/>
          <w:szCs w:val="30"/>
          <w:cs/>
        </w:rPr>
        <w:t>ต่อปี</w:t>
      </w:r>
      <w:r w:rsidR="00AA0832" w:rsidRPr="005C2D3F">
        <w:rPr>
          <w:rFonts w:hint="cs"/>
          <w:sz w:val="30"/>
          <w:szCs w:val="30"/>
          <w:cs/>
        </w:rPr>
        <w:t xml:space="preserve"> </w:t>
      </w:r>
    </w:p>
    <w:p w14:paraId="51B46D12" w14:textId="77777777" w:rsidR="001204BC" w:rsidRDefault="001204BC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611EE295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เงินกู้ยืมระยะ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Pr="005C2D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78E76A35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60"/>
        <w:gridCol w:w="2038"/>
        <w:gridCol w:w="1760"/>
        <w:gridCol w:w="1204"/>
        <w:gridCol w:w="2598"/>
      </w:tblGrid>
      <w:tr w:rsidR="00AA0832" w:rsidRPr="005C2D3F" w14:paraId="69492EB3" w14:textId="77777777" w:rsidTr="002F6B6B">
        <w:trPr>
          <w:trHeight w:val="423"/>
          <w:tblHeader/>
        </w:trPr>
        <w:tc>
          <w:tcPr>
            <w:tcW w:w="9360" w:type="dxa"/>
            <w:gridSpan w:val="5"/>
          </w:tcPr>
          <w:p w14:paraId="60E26BA9" w14:textId="77777777" w:rsidR="00AA0832" w:rsidRPr="005C2D3F" w:rsidRDefault="00AA0832" w:rsidP="00775994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2E60" w:rsidRPr="005C2D3F" w14:paraId="1317012A" w14:textId="77777777" w:rsidTr="002F6B6B">
        <w:trPr>
          <w:trHeight w:val="817"/>
          <w:tblHeader/>
        </w:trPr>
        <w:tc>
          <w:tcPr>
            <w:tcW w:w="1760" w:type="dxa"/>
          </w:tcPr>
          <w:p w14:paraId="37916FFB" w14:textId="77777777" w:rsidR="00362E60" w:rsidRPr="005C2D3F" w:rsidRDefault="00362E60" w:rsidP="00734E4D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br w:type="page"/>
            </w:r>
            <w:r w:rsidRPr="005C2D3F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038" w:type="dxa"/>
          </w:tcPr>
          <w:p w14:paraId="6181B9B0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จำนวนเงินกู้ยืมระยะยาว</w:t>
            </w:r>
          </w:p>
          <w:p w14:paraId="48BD760B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 xml:space="preserve">(ล้านบาท) </w:t>
            </w:r>
          </w:p>
        </w:tc>
        <w:tc>
          <w:tcPr>
            <w:tcW w:w="1760" w:type="dxa"/>
          </w:tcPr>
          <w:p w14:paraId="27666D6C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1F809184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04" w:type="dxa"/>
          </w:tcPr>
          <w:p w14:paraId="225B4128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2594" w:type="dxa"/>
          </w:tcPr>
          <w:p w14:paraId="21DF6AF5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362E60" w:rsidRPr="005C2D3F" w14:paraId="2D0CF4FB" w14:textId="77777777" w:rsidTr="002F6B6B">
        <w:trPr>
          <w:trHeight w:val="2043"/>
        </w:trPr>
        <w:tc>
          <w:tcPr>
            <w:tcW w:w="1760" w:type="dxa"/>
          </w:tcPr>
          <w:p w14:paraId="749458A9" w14:textId="77777777" w:rsidR="00362E60" w:rsidRPr="005C2D3F" w:rsidRDefault="00362E60" w:rsidP="005E490C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21 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 w:rsidR="005E490C" w:rsidRPr="005C2D3F">
              <w:rPr>
                <w:sz w:val="30"/>
                <w:szCs w:val="30"/>
              </w:rPr>
              <w:t>2556</w:t>
            </w:r>
          </w:p>
        </w:tc>
        <w:tc>
          <w:tcPr>
            <w:tcW w:w="2038" w:type="dxa"/>
          </w:tcPr>
          <w:p w14:paraId="7A1A3245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350</w:t>
            </w:r>
          </w:p>
        </w:tc>
        <w:tc>
          <w:tcPr>
            <w:tcW w:w="1760" w:type="dxa"/>
          </w:tcPr>
          <w:p w14:paraId="5A076A0A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3.95</w:t>
            </w:r>
          </w:p>
        </w:tc>
        <w:tc>
          <w:tcPr>
            <w:tcW w:w="1204" w:type="dxa"/>
          </w:tcPr>
          <w:p w14:paraId="697BEDE7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 xml:space="preserve">5 </w:t>
            </w:r>
            <w:r w:rsidR="00362E60" w:rsidRPr="005C2D3F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2594" w:type="dxa"/>
          </w:tcPr>
          <w:p w14:paraId="5262A2D0" w14:textId="77777777" w:rsidR="00362E60" w:rsidRPr="005C2D3F" w:rsidRDefault="00F7661D" w:rsidP="002F6B6B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ทุกงวด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เดือน งวดละ </w:t>
            </w:r>
            <w:r w:rsidRPr="005C2D3F">
              <w:rPr>
                <w:sz w:val="30"/>
                <w:szCs w:val="30"/>
              </w:rPr>
              <w:t>20.59</w:t>
            </w:r>
            <w:r w:rsidR="00362E60" w:rsidRPr="005C2D3F">
              <w:rPr>
                <w:rFonts w:hint="cs"/>
                <w:sz w:val="30"/>
                <w:szCs w:val="30"/>
                <w:cs/>
              </w:rPr>
              <w:t xml:space="preserve"> ล้านบาท เริ่มเดือนแรกในเดือนกันยายน</w:t>
            </w:r>
            <w:r w:rsidR="00362E60"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</w:rPr>
              <w:t>2557</w:t>
            </w:r>
            <w:r w:rsidR="00F11140" w:rsidRPr="005C2D3F">
              <w:rPr>
                <w:rFonts w:hint="cs"/>
                <w:sz w:val="30"/>
                <w:szCs w:val="30"/>
                <w:cs/>
              </w:rPr>
              <w:t xml:space="preserve"> โดยงวดสุดท้ายชำระคืนในวันที่ </w:t>
            </w:r>
            <w:r w:rsidRPr="005C2D3F">
              <w:rPr>
                <w:sz w:val="30"/>
                <w:szCs w:val="30"/>
              </w:rPr>
              <w:t>31</w:t>
            </w:r>
            <w:r w:rsidR="00F11140" w:rsidRPr="005C2D3F">
              <w:rPr>
                <w:sz w:val="30"/>
                <w:szCs w:val="30"/>
              </w:rPr>
              <w:t xml:space="preserve"> </w:t>
            </w:r>
            <w:r w:rsidR="00F11140" w:rsidRPr="005C2D3F"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 w:rsidRPr="005C2D3F">
              <w:rPr>
                <w:sz w:val="30"/>
                <w:szCs w:val="30"/>
              </w:rPr>
              <w:t>2561</w:t>
            </w:r>
          </w:p>
        </w:tc>
      </w:tr>
    </w:tbl>
    <w:p w14:paraId="651F1ED8" w14:textId="77777777" w:rsidR="00362E60" w:rsidRPr="005C2D3F" w:rsidRDefault="00362E60" w:rsidP="00362E60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75EF2041" w14:textId="6E2B53DA" w:rsidR="005B1878" w:rsidRPr="005C2D3F" w:rsidRDefault="005B1878" w:rsidP="001204BC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45EB" w:rsidRPr="005C2D3F">
        <w:rPr>
          <w:rFonts w:asciiTheme="majorBidi" w:hAnsiTheme="majorBidi" w:cstheme="majorBidi"/>
          <w:sz w:val="30"/>
          <w:szCs w:val="30"/>
        </w:rPr>
        <w:t>31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165127">
        <w:rPr>
          <w:rFonts w:asciiTheme="majorBidi" w:hAnsiTheme="majorBidi" w:cstheme="majorBidi"/>
          <w:sz w:val="30"/>
          <w:szCs w:val="30"/>
        </w:rPr>
        <w:t>2561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301DA2" w:rsidRPr="005C2D3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="00D214E8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42F0" w:rsidRPr="005C2D3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C2D3F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="00D214E8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E22C32">
        <w:rPr>
          <w:rFonts w:asciiTheme="majorBidi" w:hAnsiTheme="majorBidi" w:cstheme="majorBidi"/>
          <w:sz w:val="30"/>
          <w:szCs w:val="30"/>
        </w:rPr>
        <w:t>10,429.8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22C32">
        <w:rPr>
          <w:rFonts w:asciiTheme="majorBidi" w:hAnsiTheme="majorBidi" w:cstheme="majorBidi"/>
          <w:sz w:val="30"/>
          <w:szCs w:val="30"/>
        </w:rPr>
        <w:t>10,394.8</w:t>
      </w:r>
      <w:r w:rsidR="00D34368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234EC5">
        <w:rPr>
          <w:rFonts w:asciiTheme="majorBidi" w:hAnsiTheme="majorBidi" w:cstheme="majorBidi"/>
          <w:i/>
          <w:iCs/>
          <w:sz w:val="30"/>
          <w:szCs w:val="30"/>
        </w:rPr>
        <w:t>(2560</w:t>
      </w:r>
      <w:r w:rsidRPr="0016512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65127" w:rsidRPr="00165127">
        <w:rPr>
          <w:rFonts w:asciiTheme="majorBidi" w:hAnsiTheme="majorBidi" w:cstheme="majorBidi"/>
          <w:i/>
          <w:iCs/>
          <w:sz w:val="30"/>
          <w:szCs w:val="30"/>
        </w:rPr>
        <w:t>8,721.0</w:t>
      </w:r>
      <w:r w:rsidR="0065715C" w:rsidRPr="001651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</w:t>
      </w:r>
      <w:r w:rsidR="0065715C" w:rsidRPr="005C2D3F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A06CC3"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5715C" w:rsidRPr="001651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165127" w:rsidRPr="00165127">
        <w:rPr>
          <w:rFonts w:asciiTheme="majorBidi" w:hAnsiTheme="majorBidi" w:cstheme="majorBidi"/>
          <w:i/>
          <w:iCs/>
          <w:sz w:val="30"/>
          <w:szCs w:val="30"/>
        </w:rPr>
        <w:t>8,580.0</w:t>
      </w:r>
      <w:r w:rsidR="0065715C" w:rsidRPr="001651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5715C" w:rsidRPr="0016512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65715C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D34368" w:rsidRPr="005C2D3F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1B54B02" w14:textId="77777777" w:rsidR="00C268E9" w:rsidRPr="005C2D3F" w:rsidRDefault="00C268E9" w:rsidP="00D032F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30B6D0F" w14:textId="77777777" w:rsidR="00362E60" w:rsidRPr="005C2D3F" w:rsidRDefault="00362E60" w:rsidP="001204BC">
      <w:pPr>
        <w:spacing w:line="240" w:lineRule="auto"/>
        <w:ind w:left="540" w:right="-43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หนี้สิน</w:t>
      </w:r>
      <w:r w:rsidRPr="00184A59">
        <w:rPr>
          <w:b/>
          <w:bCs/>
          <w:i/>
          <w:iCs/>
          <w:sz w:val="30"/>
          <w:szCs w:val="30"/>
          <w:cs/>
        </w:rPr>
        <w:t>ตาม</w:t>
      </w:r>
      <w:r w:rsidRPr="005C2D3F">
        <w:rPr>
          <w:b/>
          <w:bCs/>
          <w:i/>
          <w:iCs/>
          <w:sz w:val="30"/>
          <w:szCs w:val="30"/>
          <w:cs/>
        </w:rPr>
        <w:t>สัญญาเช่าการเงิน</w:t>
      </w:r>
    </w:p>
    <w:p w14:paraId="7863B07D" w14:textId="77777777" w:rsidR="00E40A0B" w:rsidRPr="005C2D3F" w:rsidRDefault="00E40A0B" w:rsidP="00D032FC">
      <w:pPr>
        <w:pStyle w:val="BodyText"/>
        <w:spacing w:after="0"/>
        <w:ind w:firstLine="431"/>
        <w:rPr>
          <w:sz w:val="30"/>
          <w:szCs w:val="30"/>
          <w:cs/>
        </w:rPr>
      </w:pPr>
    </w:p>
    <w:p w14:paraId="237695A9" w14:textId="46E037CA" w:rsidR="00362E60" w:rsidRPr="005C2D3F" w:rsidRDefault="00362E60" w:rsidP="001204BC">
      <w:pPr>
        <w:spacing w:line="240" w:lineRule="auto"/>
        <w:ind w:left="540" w:right="-43"/>
        <w:jc w:val="thaiDistribute"/>
      </w:pPr>
      <w:r w:rsidRPr="005C2D3F">
        <w:rPr>
          <w:rFonts w:hint="cs"/>
          <w:sz w:val="30"/>
          <w:szCs w:val="30"/>
          <w:cs/>
        </w:rPr>
        <w:t>หนี้สินตามสัญญาเช่าการเงิน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 xml:space="preserve">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>ธันวาคม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มีรายละเอียดดังนี้</w:t>
      </w:r>
      <w:r w:rsidRPr="005C2D3F">
        <w:rPr>
          <w:rFonts w:hint="cs"/>
          <w:cs/>
        </w:rPr>
        <w:t xml:space="preserve"> </w:t>
      </w:r>
    </w:p>
    <w:p w14:paraId="17583DC1" w14:textId="77777777" w:rsidR="00362E60" w:rsidRPr="005C2D3F" w:rsidRDefault="00362E60" w:rsidP="00362E60">
      <w:pPr>
        <w:ind w:left="630"/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08"/>
        <w:gridCol w:w="972"/>
        <w:gridCol w:w="236"/>
        <w:gridCol w:w="934"/>
        <w:gridCol w:w="270"/>
        <w:gridCol w:w="990"/>
        <w:gridCol w:w="270"/>
        <w:gridCol w:w="990"/>
        <w:gridCol w:w="236"/>
        <w:gridCol w:w="934"/>
        <w:gridCol w:w="270"/>
        <w:gridCol w:w="1080"/>
      </w:tblGrid>
      <w:tr w:rsidR="00362E60" w:rsidRPr="005C2D3F" w14:paraId="3DE4B62A" w14:textId="77777777" w:rsidTr="00362E60">
        <w:tc>
          <w:tcPr>
            <w:tcW w:w="1908" w:type="dxa"/>
          </w:tcPr>
          <w:p w14:paraId="2F45C1EC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  <w:shd w:val="clear" w:color="auto" w:fill="auto"/>
          </w:tcPr>
          <w:p w14:paraId="222D460A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362E60" w:rsidRPr="005C2D3F" w14:paraId="259D1CA3" w14:textId="77777777" w:rsidTr="00775994">
        <w:tc>
          <w:tcPr>
            <w:tcW w:w="1908" w:type="dxa"/>
          </w:tcPr>
          <w:p w14:paraId="0A2D3C82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76F323" w14:textId="252FE0FC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>25</w:t>
            </w:r>
            <w:r w:rsidR="00336E4E" w:rsidRPr="005C2D3F">
              <w:rPr>
                <w:sz w:val="26"/>
                <w:szCs w:val="26"/>
              </w:rPr>
              <w:t>6</w:t>
            </w:r>
            <w:r w:rsidR="00617A8A">
              <w:rPr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5A4A1F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DA813F" w14:textId="41D2A37C" w:rsidR="00362E60" w:rsidRPr="005C2D3F" w:rsidRDefault="00617A8A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</w:tr>
      <w:tr w:rsidR="00362E60" w:rsidRPr="005C2D3F" w14:paraId="5F91B51B" w14:textId="77777777" w:rsidTr="00775994">
        <w:tc>
          <w:tcPr>
            <w:tcW w:w="1908" w:type="dxa"/>
            <w:shd w:val="clear" w:color="auto" w:fill="auto"/>
          </w:tcPr>
          <w:p w14:paraId="17606F63" w14:textId="77777777" w:rsidR="00362E60" w:rsidRPr="005C2D3F" w:rsidRDefault="00362E60" w:rsidP="00775994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99DD818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6777F439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110EF" w14:textId="77777777" w:rsidR="00362E60" w:rsidRPr="005C2D3F" w:rsidRDefault="00362E60" w:rsidP="007759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53A60B" w14:textId="77777777" w:rsidR="00362E60" w:rsidRPr="005C2D3F" w:rsidRDefault="00362E60" w:rsidP="00775994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5F2B3" w14:textId="77777777" w:rsidR="00362E60" w:rsidRPr="005C2D3F" w:rsidRDefault="00362E60" w:rsidP="00775994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0C9CDD" w14:textId="77777777" w:rsidR="00362E60" w:rsidRPr="005C2D3F" w:rsidRDefault="00362E60" w:rsidP="007759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4BEA89F9" w14:textId="77777777" w:rsidR="00362E60" w:rsidRPr="005C2D3F" w:rsidRDefault="00362E60" w:rsidP="00775994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BFE6E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CAE28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21975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A7910C" w14:textId="77777777" w:rsidR="00362E60" w:rsidRPr="005C2D3F" w:rsidRDefault="00362E60" w:rsidP="00775994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43047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D1977" w14:textId="77777777" w:rsidR="00362E60" w:rsidRPr="005C2D3F" w:rsidRDefault="00362E60" w:rsidP="007759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5876C5DE" w14:textId="77777777" w:rsidR="00362E60" w:rsidRPr="005C2D3F" w:rsidRDefault="00362E60" w:rsidP="00775994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62E60" w:rsidRPr="005C2D3F" w14:paraId="7C81D03F" w14:textId="77777777" w:rsidTr="00775994">
        <w:tc>
          <w:tcPr>
            <w:tcW w:w="1908" w:type="dxa"/>
          </w:tcPr>
          <w:p w14:paraId="73DDB661" w14:textId="77777777" w:rsidR="00362E60" w:rsidRPr="005C2D3F" w:rsidRDefault="00362E60" w:rsidP="00775994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</w:tcPr>
          <w:p w14:paraId="1BAAA4D2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17A8A" w:rsidRPr="005C2D3F" w14:paraId="2F7F904B" w14:textId="77777777" w:rsidTr="00775994">
        <w:tc>
          <w:tcPr>
            <w:tcW w:w="1908" w:type="dxa"/>
          </w:tcPr>
          <w:p w14:paraId="1B1EF76D" w14:textId="77777777" w:rsidR="00617A8A" w:rsidRPr="005C2D3F" w:rsidRDefault="00617A8A" w:rsidP="00617A8A">
            <w:pPr>
              <w:ind w:right="-79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ครบกำหนดชำระภายใน</w:t>
            </w:r>
          </w:p>
          <w:p w14:paraId="0E06D1DD" w14:textId="77777777" w:rsidR="00617A8A" w:rsidRPr="005C2D3F" w:rsidRDefault="00617A8A" w:rsidP="00617A8A">
            <w:pPr>
              <w:ind w:right="-79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 xml:space="preserve">   </w:t>
            </w:r>
            <w:r w:rsidRPr="005C2D3F">
              <w:rPr>
                <w:rFonts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6ADC6C7" w14:textId="33E91CFE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40,226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FA2A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008D48" w14:textId="110A19B6" w:rsidR="00617A8A" w:rsidRPr="005C2D3F" w:rsidRDefault="00A636A8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(8,268)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8D31A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78560" w14:textId="4B892200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31,958</w:t>
            </w:r>
          </w:p>
        </w:tc>
        <w:tc>
          <w:tcPr>
            <w:tcW w:w="270" w:type="dxa"/>
            <w:shd w:val="clear" w:color="auto" w:fill="auto"/>
          </w:tcPr>
          <w:p w14:paraId="0294BA86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469E5" w14:textId="160EBDF9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34,835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270B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29D252" w14:textId="738844E9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2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(7,919)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68169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4F6919" w14:textId="6E2B31FC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26,916</w:t>
            </w:r>
          </w:p>
        </w:tc>
      </w:tr>
      <w:tr w:rsidR="00617A8A" w:rsidRPr="005C2D3F" w14:paraId="44607546" w14:textId="77777777" w:rsidTr="00775994">
        <w:tc>
          <w:tcPr>
            <w:tcW w:w="1908" w:type="dxa"/>
          </w:tcPr>
          <w:p w14:paraId="4BCF472A" w14:textId="77777777" w:rsidR="00617A8A" w:rsidRPr="005C2D3F" w:rsidRDefault="00617A8A" w:rsidP="00617A8A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E9FFC1" w14:textId="66EA2D65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121,497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585B9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E7F8A6" w14:textId="40DC5BE6" w:rsidR="00617A8A" w:rsidRPr="005C2D3F" w:rsidRDefault="00A636A8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(11,653)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AEE77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DB363B" w14:textId="60BE6915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109,844</w:t>
            </w:r>
          </w:p>
        </w:tc>
        <w:tc>
          <w:tcPr>
            <w:tcW w:w="270" w:type="dxa"/>
            <w:shd w:val="clear" w:color="auto" w:fill="auto"/>
          </w:tcPr>
          <w:p w14:paraId="5CBC3798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DAAF8" w14:textId="4E9AC8CE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114,829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4C363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4877E4" w14:textId="4DC884FF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(14,155)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C583F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422A60" w14:textId="0A2974E1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100,674</w:t>
            </w:r>
          </w:p>
        </w:tc>
      </w:tr>
      <w:tr w:rsidR="00617A8A" w:rsidRPr="005C2D3F" w14:paraId="2DB3C593" w14:textId="77777777" w:rsidTr="00775994">
        <w:tc>
          <w:tcPr>
            <w:tcW w:w="1908" w:type="dxa"/>
          </w:tcPr>
          <w:p w14:paraId="437FD473" w14:textId="77777777" w:rsidR="00617A8A" w:rsidRPr="005C2D3F" w:rsidRDefault="00617A8A" w:rsidP="00617A8A">
            <w:pPr>
              <w:ind w:right="-79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60756" w14:textId="59C467AE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161,723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4339F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D629B" w14:textId="5ECA75A5" w:rsidR="00617A8A" w:rsidRPr="005C2D3F" w:rsidRDefault="00A636A8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(19,921)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CBA48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36486" w14:textId="18102950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141,802</w:t>
            </w:r>
          </w:p>
        </w:tc>
        <w:tc>
          <w:tcPr>
            <w:tcW w:w="270" w:type="dxa"/>
            <w:shd w:val="clear" w:color="auto" w:fill="auto"/>
          </w:tcPr>
          <w:p w14:paraId="640458FF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71332" w14:textId="23166E64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149,664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80F7F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76D08" w14:textId="20A30946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(22,074)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E82FA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39E10" w14:textId="7375979A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127,590</w:t>
            </w:r>
          </w:p>
        </w:tc>
      </w:tr>
    </w:tbl>
    <w:p w14:paraId="6DBC663D" w14:textId="6C45BC6C" w:rsidR="00053780" w:rsidRDefault="00053780" w:rsidP="00BD08C5">
      <w:pPr>
        <w:spacing w:line="240" w:lineRule="auto"/>
        <w:ind w:right="-43"/>
        <w:rPr>
          <w:rFonts w:asciiTheme="majorBidi" w:hAnsiTheme="majorBidi"/>
          <w:b/>
          <w:bCs/>
          <w:cs/>
          <w:lang w:val="th-TH"/>
        </w:rPr>
      </w:pPr>
    </w:p>
    <w:p w14:paraId="4A5A790A" w14:textId="77777777" w:rsidR="00053780" w:rsidRDefault="00053780">
      <w:pPr>
        <w:spacing w:line="240" w:lineRule="auto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/>
          <w:b/>
          <w:bCs/>
          <w:cs/>
          <w:lang w:val="th-TH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08"/>
        <w:gridCol w:w="972"/>
        <w:gridCol w:w="236"/>
        <w:gridCol w:w="934"/>
        <w:gridCol w:w="270"/>
        <w:gridCol w:w="990"/>
        <w:gridCol w:w="270"/>
        <w:gridCol w:w="990"/>
        <w:gridCol w:w="236"/>
        <w:gridCol w:w="934"/>
        <w:gridCol w:w="270"/>
        <w:gridCol w:w="1080"/>
      </w:tblGrid>
      <w:tr w:rsidR="00301DA2" w:rsidRPr="005C2D3F" w14:paraId="0D43874D" w14:textId="77777777" w:rsidTr="003A6670">
        <w:tc>
          <w:tcPr>
            <w:tcW w:w="1908" w:type="dxa"/>
          </w:tcPr>
          <w:p w14:paraId="6FAB203A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  <w:shd w:val="clear" w:color="auto" w:fill="auto"/>
          </w:tcPr>
          <w:p w14:paraId="13004AD5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01DA2" w:rsidRPr="005C2D3F" w14:paraId="27F5F799" w14:textId="77777777" w:rsidTr="003A6670">
        <w:tc>
          <w:tcPr>
            <w:tcW w:w="1908" w:type="dxa"/>
          </w:tcPr>
          <w:p w14:paraId="72AA581B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02FA6C" w14:textId="1CDA6E4D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>25</w:t>
            </w:r>
            <w:r w:rsidR="002940EF" w:rsidRPr="005C2D3F">
              <w:rPr>
                <w:sz w:val="26"/>
                <w:szCs w:val="26"/>
              </w:rPr>
              <w:t>6</w:t>
            </w:r>
            <w:r w:rsidR="00617A8A">
              <w:rPr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94DC963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33D818" w14:textId="059BB075" w:rsidR="00301DA2" w:rsidRPr="005C2D3F" w:rsidRDefault="00617A8A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</w:tr>
      <w:tr w:rsidR="00301DA2" w:rsidRPr="005C2D3F" w14:paraId="4733E917" w14:textId="77777777" w:rsidTr="003A6670">
        <w:tc>
          <w:tcPr>
            <w:tcW w:w="1908" w:type="dxa"/>
            <w:shd w:val="clear" w:color="auto" w:fill="auto"/>
          </w:tcPr>
          <w:p w14:paraId="22286B1F" w14:textId="77777777" w:rsidR="00301DA2" w:rsidRPr="005C2D3F" w:rsidRDefault="00301DA2" w:rsidP="003A6670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3A24321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02F60BAE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AB8A6" w14:textId="77777777" w:rsidR="00301DA2" w:rsidRPr="005C2D3F" w:rsidRDefault="00301DA2" w:rsidP="003A66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FA991D" w14:textId="77777777" w:rsidR="00301DA2" w:rsidRPr="005C2D3F" w:rsidRDefault="00301DA2" w:rsidP="003A6670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0D216" w14:textId="77777777" w:rsidR="00301DA2" w:rsidRPr="005C2D3F" w:rsidRDefault="00301DA2" w:rsidP="003A6670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88D0E" w14:textId="77777777" w:rsidR="00301DA2" w:rsidRPr="005C2D3F" w:rsidRDefault="00301DA2" w:rsidP="003A66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37E81D9D" w14:textId="77777777" w:rsidR="00301DA2" w:rsidRPr="005C2D3F" w:rsidRDefault="00301DA2" w:rsidP="003A6670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4ED78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701D7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E6881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ABD6B5" w14:textId="77777777" w:rsidR="00301DA2" w:rsidRPr="005C2D3F" w:rsidRDefault="00301DA2" w:rsidP="003A6670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8C049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584E4" w14:textId="77777777" w:rsidR="00301DA2" w:rsidRPr="005C2D3F" w:rsidRDefault="00301DA2" w:rsidP="003A66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0057E68A" w14:textId="77777777" w:rsidR="00301DA2" w:rsidRPr="005C2D3F" w:rsidRDefault="00301DA2" w:rsidP="003A6670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01DA2" w:rsidRPr="005C2D3F" w14:paraId="7E2F6F2C" w14:textId="77777777" w:rsidTr="003A6670">
        <w:tc>
          <w:tcPr>
            <w:tcW w:w="1908" w:type="dxa"/>
          </w:tcPr>
          <w:p w14:paraId="2D81F099" w14:textId="77777777" w:rsidR="00301DA2" w:rsidRPr="005C2D3F" w:rsidRDefault="00301DA2" w:rsidP="003A6670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</w:tcPr>
          <w:p w14:paraId="6CF7EC41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17A8A" w:rsidRPr="005C2D3F" w14:paraId="08872F48" w14:textId="77777777" w:rsidTr="003A6670">
        <w:tc>
          <w:tcPr>
            <w:tcW w:w="1908" w:type="dxa"/>
          </w:tcPr>
          <w:p w14:paraId="7CC8EB09" w14:textId="77777777" w:rsidR="00617A8A" w:rsidRPr="005C2D3F" w:rsidRDefault="00617A8A" w:rsidP="00617A8A">
            <w:pPr>
              <w:ind w:right="-79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ครบกำหนดชำระภายใน</w:t>
            </w:r>
          </w:p>
          <w:p w14:paraId="42EDA271" w14:textId="77777777" w:rsidR="00617A8A" w:rsidRPr="005C2D3F" w:rsidRDefault="00617A8A" w:rsidP="00617A8A">
            <w:pPr>
              <w:ind w:right="-79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 xml:space="preserve">   </w:t>
            </w:r>
            <w:r w:rsidRPr="005C2D3F">
              <w:rPr>
                <w:rFonts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7DB1BA" w14:textId="5CA6EE17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9,130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7FCE5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4DAC3E" w14:textId="0B08C9D7" w:rsidR="00617A8A" w:rsidRPr="005C2D3F" w:rsidRDefault="00A636A8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(2,118)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59233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699E6" w14:textId="6B33FCA4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7,012</w:t>
            </w:r>
          </w:p>
        </w:tc>
        <w:tc>
          <w:tcPr>
            <w:tcW w:w="270" w:type="dxa"/>
            <w:shd w:val="clear" w:color="auto" w:fill="auto"/>
          </w:tcPr>
          <w:p w14:paraId="0C5AF1A3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4AEF8" w14:textId="1BB85AB0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7,587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0EC7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E8A1FD" w14:textId="3D0026E5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(2,324)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B3B82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46A07A" w14:textId="26AC840E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5,263</w:t>
            </w:r>
          </w:p>
        </w:tc>
      </w:tr>
      <w:tr w:rsidR="00617A8A" w:rsidRPr="005C2D3F" w14:paraId="249401AD" w14:textId="77777777" w:rsidTr="003A6670">
        <w:tc>
          <w:tcPr>
            <w:tcW w:w="1908" w:type="dxa"/>
          </w:tcPr>
          <w:p w14:paraId="452D9128" w14:textId="77777777" w:rsidR="00617A8A" w:rsidRPr="005C2D3F" w:rsidRDefault="00617A8A" w:rsidP="00617A8A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26879F" w14:textId="447020FB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28,367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D9B4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ABD030" w14:textId="5BF5A706" w:rsidR="00617A8A" w:rsidRPr="005C2D3F" w:rsidRDefault="00A636A8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(3,023)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E82E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D18E7F" w14:textId="7A1587A3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25,344</w:t>
            </w:r>
          </w:p>
        </w:tc>
        <w:tc>
          <w:tcPr>
            <w:tcW w:w="270" w:type="dxa"/>
            <w:shd w:val="clear" w:color="auto" w:fill="auto"/>
          </w:tcPr>
          <w:p w14:paraId="41547428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8EA16" w14:textId="0A7BE03E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30,440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3939B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68E925" w14:textId="49E0E33A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(4,591)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F00F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3A2B17" w14:textId="4352CD26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25,849</w:t>
            </w:r>
          </w:p>
        </w:tc>
      </w:tr>
      <w:tr w:rsidR="00617A8A" w:rsidRPr="005C2D3F" w14:paraId="6DA5197F" w14:textId="77777777" w:rsidTr="003A6670">
        <w:tc>
          <w:tcPr>
            <w:tcW w:w="1908" w:type="dxa"/>
          </w:tcPr>
          <w:p w14:paraId="5D11081D" w14:textId="77777777" w:rsidR="00617A8A" w:rsidRPr="005C2D3F" w:rsidRDefault="00617A8A" w:rsidP="00617A8A">
            <w:pPr>
              <w:ind w:right="-79"/>
              <w:rPr>
                <w:b/>
                <w:bCs/>
                <w:sz w:val="26"/>
                <w:szCs w:val="26"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11833" w14:textId="4881D09E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37,497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A4A4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1237E" w14:textId="372D22A1" w:rsidR="00617A8A" w:rsidRPr="005C2D3F" w:rsidRDefault="00A636A8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(5,141)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B8977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57B43" w14:textId="59963D2C" w:rsidR="00617A8A" w:rsidRPr="005C2D3F" w:rsidRDefault="00A636A8" w:rsidP="00617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32,356</w:t>
            </w:r>
          </w:p>
        </w:tc>
        <w:tc>
          <w:tcPr>
            <w:tcW w:w="270" w:type="dxa"/>
            <w:shd w:val="clear" w:color="auto" w:fill="auto"/>
          </w:tcPr>
          <w:p w14:paraId="0F669BCD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3AE82" w14:textId="4D5656E1" w:rsidR="00617A8A" w:rsidRPr="005C2D3F" w:rsidRDefault="00617A8A" w:rsidP="00617A8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38,027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AA36A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C12D1" w14:textId="5379FF36" w:rsidR="00617A8A" w:rsidRPr="005C2D3F" w:rsidRDefault="00617A8A" w:rsidP="00617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(6,915)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AB8B0" w14:textId="77777777" w:rsidR="00617A8A" w:rsidRPr="005C2D3F" w:rsidRDefault="00617A8A" w:rsidP="00617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C0CD5" w14:textId="5A951042" w:rsidR="00617A8A" w:rsidRPr="005C2D3F" w:rsidRDefault="00617A8A" w:rsidP="00617A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31,112</w:t>
            </w:r>
          </w:p>
        </w:tc>
      </w:tr>
    </w:tbl>
    <w:p w14:paraId="71D02055" w14:textId="77777777" w:rsidR="003724EC" w:rsidRPr="005C2D3F" w:rsidRDefault="003724EC" w:rsidP="00E40A0B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58755F2E" w14:textId="77777777" w:rsidR="00303A99" w:rsidRPr="005C2D3F" w:rsidRDefault="0077599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29D13CC2" w14:textId="77777777" w:rsidR="00775994" w:rsidRPr="005C2D3F" w:rsidRDefault="00775994" w:rsidP="00775994">
      <w:pPr>
        <w:spacing w:line="240" w:lineRule="auto"/>
        <w:ind w:right="-43"/>
        <w:rPr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C55C57" w:rsidRPr="005C2D3F" w14:paraId="6B98D513" w14:textId="77777777" w:rsidTr="008E320C">
        <w:tc>
          <w:tcPr>
            <w:tcW w:w="3023" w:type="dxa"/>
          </w:tcPr>
          <w:p w14:paraId="5B14982C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01EA494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29C9E60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D74B631" w14:textId="77777777" w:rsidR="00C55C57" w:rsidRPr="005C2D3F" w:rsidRDefault="00C55C57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017E769B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57" w:rsidRPr="005C2D3F" w14:paraId="0E3C6B7C" w14:textId="77777777" w:rsidTr="008E320C">
        <w:tc>
          <w:tcPr>
            <w:tcW w:w="3023" w:type="dxa"/>
          </w:tcPr>
          <w:p w14:paraId="61331FA8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5248AD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CBAC3C1" w14:textId="0BCDD022" w:rsidR="00C55C57" w:rsidRPr="005C2D3F" w:rsidRDefault="0076526D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  <w:lang w:val="en-GB" w:bidi="ar-SA"/>
              </w:rPr>
              <w:t>256</w:t>
            </w:r>
            <w:r w:rsidR="00617A8A">
              <w:rPr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491B7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86ED2D" w14:textId="15EACA41" w:rsidR="00C55C57" w:rsidRPr="005C2D3F" w:rsidRDefault="00617A8A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240" w:type="dxa"/>
            <w:shd w:val="clear" w:color="auto" w:fill="auto"/>
          </w:tcPr>
          <w:p w14:paraId="7B45AD10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B0D3739" w14:textId="4D1FD802" w:rsidR="00C55C57" w:rsidRPr="005C2D3F" w:rsidRDefault="0076526D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  <w:lang w:val="en-GB" w:bidi="ar-SA"/>
              </w:rPr>
              <w:t>256</w:t>
            </w:r>
            <w:r w:rsidR="00617A8A">
              <w:rPr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0C5BA7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24D642" w14:textId="5D77B628" w:rsidR="00C55C57" w:rsidRPr="005C2D3F" w:rsidRDefault="00617A8A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C55C57" w:rsidRPr="005C2D3F" w14:paraId="6B2F14E2" w14:textId="77777777" w:rsidTr="008E320C">
        <w:tc>
          <w:tcPr>
            <w:tcW w:w="3023" w:type="dxa"/>
          </w:tcPr>
          <w:p w14:paraId="3EF42ECB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38B3E4CF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685DA27A" w14:textId="77777777" w:rsidR="00C55C57" w:rsidRPr="005C2D3F" w:rsidRDefault="00C55C57" w:rsidP="00775994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A8A" w:rsidRPr="005C2D3F" w14:paraId="7BCC5EAD" w14:textId="77777777" w:rsidTr="008E320C">
        <w:tc>
          <w:tcPr>
            <w:tcW w:w="3023" w:type="dxa"/>
          </w:tcPr>
          <w:p w14:paraId="084117E4" w14:textId="77777777" w:rsidR="00617A8A" w:rsidRPr="005C2D3F" w:rsidRDefault="00617A8A" w:rsidP="00617A8A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7" w:type="dxa"/>
          </w:tcPr>
          <w:p w14:paraId="443E4DFC" w14:textId="03C6CB2F" w:rsidR="00617A8A" w:rsidRPr="00053780" w:rsidRDefault="00053780" w:rsidP="00617A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053780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</w:tcPr>
          <w:p w14:paraId="25429351" w14:textId="05CD945F" w:rsidR="00617A8A" w:rsidRPr="005C2D3F" w:rsidRDefault="001A083E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775,363</w:t>
            </w:r>
          </w:p>
        </w:tc>
        <w:tc>
          <w:tcPr>
            <w:tcW w:w="270" w:type="dxa"/>
          </w:tcPr>
          <w:p w14:paraId="061A4AF1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9B9C216" w14:textId="2CA62FD5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568,595</w:t>
            </w:r>
          </w:p>
        </w:tc>
        <w:tc>
          <w:tcPr>
            <w:tcW w:w="240" w:type="dxa"/>
          </w:tcPr>
          <w:p w14:paraId="2657AB39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C506C66" w14:textId="6B4BDF87" w:rsidR="00617A8A" w:rsidRPr="005C2D3F" w:rsidRDefault="001A083E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679,864</w:t>
            </w:r>
          </w:p>
        </w:tc>
        <w:tc>
          <w:tcPr>
            <w:tcW w:w="270" w:type="dxa"/>
          </w:tcPr>
          <w:p w14:paraId="045B2B7F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8A06195" w14:textId="3E7B84F1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718,814</w:t>
            </w:r>
          </w:p>
        </w:tc>
      </w:tr>
      <w:tr w:rsidR="00617A8A" w:rsidRPr="005C2D3F" w14:paraId="0242D975" w14:textId="77777777" w:rsidTr="007A0293">
        <w:tc>
          <w:tcPr>
            <w:tcW w:w="3023" w:type="dxa"/>
          </w:tcPr>
          <w:p w14:paraId="6A5912F9" w14:textId="77777777" w:rsidR="00617A8A" w:rsidRPr="005C2D3F" w:rsidRDefault="00617A8A" w:rsidP="00617A8A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77" w:type="dxa"/>
          </w:tcPr>
          <w:p w14:paraId="7639CBAC" w14:textId="77777777" w:rsidR="00617A8A" w:rsidRPr="005C2D3F" w:rsidRDefault="00617A8A" w:rsidP="00617A8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24770EF" w14:textId="5F170F4B" w:rsidR="00617A8A" w:rsidRPr="005C2D3F" w:rsidRDefault="001A083E" w:rsidP="000250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</w:t>
            </w:r>
            <w:r w:rsidR="000250F6">
              <w:rPr>
                <w:rFonts w:cs="Angsana New"/>
                <w:sz w:val="30"/>
                <w:szCs w:val="30"/>
              </w:rPr>
              <w:t>205,502</w:t>
            </w:r>
          </w:p>
        </w:tc>
        <w:tc>
          <w:tcPr>
            <w:tcW w:w="270" w:type="dxa"/>
          </w:tcPr>
          <w:p w14:paraId="29C44696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9D4A016" w14:textId="7E85C555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1,333,256</w:t>
            </w:r>
          </w:p>
        </w:tc>
        <w:tc>
          <w:tcPr>
            <w:tcW w:w="240" w:type="dxa"/>
          </w:tcPr>
          <w:p w14:paraId="1D0E63A8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C11DA94" w14:textId="332D6893" w:rsidR="00617A8A" w:rsidRPr="005C2D3F" w:rsidRDefault="000250F6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664,308</w:t>
            </w:r>
          </w:p>
        </w:tc>
        <w:tc>
          <w:tcPr>
            <w:tcW w:w="270" w:type="dxa"/>
          </w:tcPr>
          <w:p w14:paraId="63FB4298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936B176" w14:textId="23A7F8E1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655,645</w:t>
            </w:r>
          </w:p>
        </w:tc>
      </w:tr>
      <w:tr w:rsidR="00617A8A" w:rsidRPr="005C2D3F" w14:paraId="284842EE" w14:textId="77777777" w:rsidTr="007A0293">
        <w:trPr>
          <w:trHeight w:val="70"/>
        </w:trPr>
        <w:tc>
          <w:tcPr>
            <w:tcW w:w="3023" w:type="dxa"/>
          </w:tcPr>
          <w:p w14:paraId="599D0BF5" w14:textId="77777777" w:rsidR="00617A8A" w:rsidRPr="005C2D3F" w:rsidRDefault="00617A8A" w:rsidP="00617A8A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78E0A785" w14:textId="77777777" w:rsidR="00617A8A" w:rsidRPr="005C2D3F" w:rsidRDefault="00617A8A" w:rsidP="00617A8A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79146" w14:textId="66FDB8F0" w:rsidR="00617A8A" w:rsidRPr="005C2D3F" w:rsidRDefault="001A083E" w:rsidP="000250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0250F6">
              <w:rPr>
                <w:rFonts w:cs="Angsana New"/>
                <w:b/>
                <w:bCs/>
                <w:sz w:val="30"/>
                <w:szCs w:val="30"/>
              </w:rPr>
              <w:t>980,865</w:t>
            </w:r>
          </w:p>
        </w:tc>
        <w:tc>
          <w:tcPr>
            <w:tcW w:w="270" w:type="dxa"/>
          </w:tcPr>
          <w:p w14:paraId="34DD234A" w14:textId="77777777" w:rsidR="00617A8A" w:rsidRPr="005C2D3F" w:rsidRDefault="00617A8A" w:rsidP="00617A8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FA733" w14:textId="6CF05A1B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1,901,851</w:t>
            </w:r>
          </w:p>
        </w:tc>
        <w:tc>
          <w:tcPr>
            <w:tcW w:w="240" w:type="dxa"/>
          </w:tcPr>
          <w:p w14:paraId="61DE16C8" w14:textId="77777777" w:rsidR="00617A8A" w:rsidRPr="005C2D3F" w:rsidRDefault="00617A8A" w:rsidP="00617A8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CECE5" w14:textId="55196C93" w:rsidR="00617A8A" w:rsidRPr="005C2D3F" w:rsidRDefault="001A083E" w:rsidP="000250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0250F6">
              <w:rPr>
                <w:rFonts w:cs="Angsana New"/>
                <w:b/>
                <w:bCs/>
                <w:sz w:val="30"/>
                <w:szCs w:val="30"/>
              </w:rPr>
              <w:t>344,172</w:t>
            </w:r>
          </w:p>
        </w:tc>
        <w:tc>
          <w:tcPr>
            <w:tcW w:w="270" w:type="dxa"/>
          </w:tcPr>
          <w:p w14:paraId="10B8D8CC" w14:textId="77777777" w:rsidR="00617A8A" w:rsidRPr="005C2D3F" w:rsidRDefault="00617A8A" w:rsidP="00617A8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1C827" w14:textId="7E0395B8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1,374,459</w:t>
            </w:r>
          </w:p>
        </w:tc>
      </w:tr>
    </w:tbl>
    <w:p w14:paraId="6A2BEBDE" w14:textId="37521C62" w:rsidR="001204BC" w:rsidRDefault="001204BC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417BD88" w14:textId="77777777" w:rsidR="001204BC" w:rsidRDefault="001204BC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73A1FB4F" w14:textId="77777777" w:rsidR="00775994" w:rsidRPr="005C2D3F" w:rsidRDefault="0077599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เจ้าหนี้</w:t>
      </w:r>
      <w:r w:rsidR="002428DF" w:rsidRPr="005C2D3F">
        <w:rPr>
          <w:rFonts w:asciiTheme="majorBidi" w:hAnsiTheme="majorBidi" w:cstheme="majorBidi" w:hint="cs"/>
          <w:i w:val="0"/>
          <w:iCs w:val="0"/>
          <w:cs/>
        </w:rPr>
        <w:t>หมุนเวียน</w:t>
      </w:r>
      <w:r w:rsidRPr="005C2D3F">
        <w:rPr>
          <w:rFonts w:asciiTheme="majorBidi" w:hAnsiTheme="majorBidi" w:cstheme="majorBidi" w:hint="cs"/>
          <w:i w:val="0"/>
          <w:iCs w:val="0"/>
          <w:cs/>
        </w:rPr>
        <w:t>อื่น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C55C57" w:rsidRPr="005C2D3F" w14:paraId="2351F831" w14:textId="77777777" w:rsidTr="005C612F">
        <w:tc>
          <w:tcPr>
            <w:tcW w:w="3672" w:type="dxa"/>
            <w:vMerge w:val="restart"/>
            <w:shd w:val="clear" w:color="auto" w:fill="auto"/>
          </w:tcPr>
          <w:p w14:paraId="47093104" w14:textId="77777777" w:rsidR="00C55C57" w:rsidRPr="005C2D3F" w:rsidRDefault="00C55C57" w:rsidP="00775994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46AA3221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0A52075D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7F1396E" w14:textId="77777777" w:rsidR="00C55C57" w:rsidRPr="005C2D3F" w:rsidRDefault="00C55C57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4C34DEBE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C55C57" w:rsidRPr="005C2D3F" w14:paraId="209FB0D0" w14:textId="77777777" w:rsidTr="005C612F">
        <w:tc>
          <w:tcPr>
            <w:tcW w:w="3672" w:type="dxa"/>
            <w:vMerge/>
            <w:shd w:val="clear" w:color="auto" w:fill="auto"/>
          </w:tcPr>
          <w:p w14:paraId="1AAB2920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3556261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DABEE17" w14:textId="3D6F5920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 w:rsidR="00617A8A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7D9D3CD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A9F4B97" w14:textId="1F51B118" w:rsidR="00C55C57" w:rsidRPr="005C2D3F" w:rsidRDefault="00617A8A" w:rsidP="0077599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240" w:type="dxa"/>
            <w:shd w:val="clear" w:color="auto" w:fill="auto"/>
          </w:tcPr>
          <w:p w14:paraId="4C23E441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7F869F5" w14:textId="53046EB8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 w:rsidR="00617A8A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0059566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1414923" w14:textId="4E975AB1" w:rsidR="00C55C57" w:rsidRPr="005C2D3F" w:rsidRDefault="00617A8A" w:rsidP="0077599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C55C57" w:rsidRPr="005C2D3F" w14:paraId="6B404775" w14:textId="77777777" w:rsidTr="005C612F">
        <w:tc>
          <w:tcPr>
            <w:tcW w:w="3672" w:type="dxa"/>
            <w:shd w:val="clear" w:color="auto" w:fill="auto"/>
          </w:tcPr>
          <w:p w14:paraId="294EE106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521B6544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0008C37D" w14:textId="77777777" w:rsidR="00C55C57" w:rsidRPr="005C2D3F" w:rsidRDefault="00C55C57" w:rsidP="00775994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A8A" w:rsidRPr="005C2D3F" w14:paraId="41BD0013" w14:textId="77777777" w:rsidTr="005C612F">
        <w:tc>
          <w:tcPr>
            <w:tcW w:w="3672" w:type="dxa"/>
            <w:shd w:val="clear" w:color="auto" w:fill="auto"/>
          </w:tcPr>
          <w:p w14:paraId="1C02446D" w14:textId="77777777" w:rsidR="00617A8A" w:rsidRPr="005C2D3F" w:rsidRDefault="00617A8A" w:rsidP="00617A8A">
            <w:pPr>
              <w:ind w:left="-18"/>
              <w:rPr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1E07C086" w14:textId="110E8989" w:rsidR="00617A8A" w:rsidRPr="00053780" w:rsidRDefault="00053780" w:rsidP="00617A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053780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A718DA0" w14:textId="5FA7D247" w:rsidR="00617A8A" w:rsidRPr="005C2D3F" w:rsidRDefault="00A35756" w:rsidP="009716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2,</w:t>
            </w:r>
            <w:r w:rsidR="009716FB">
              <w:rPr>
                <w:rFonts w:cs="Angsana New"/>
                <w:sz w:val="30"/>
                <w:szCs w:val="30"/>
              </w:rPr>
              <w:t>708</w:t>
            </w:r>
          </w:p>
        </w:tc>
        <w:tc>
          <w:tcPr>
            <w:tcW w:w="240" w:type="dxa"/>
            <w:shd w:val="clear" w:color="auto" w:fill="auto"/>
          </w:tcPr>
          <w:p w14:paraId="61530EC3" w14:textId="77777777" w:rsidR="00617A8A" w:rsidRPr="005C2D3F" w:rsidRDefault="00617A8A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A6A2E4C" w14:textId="79A8A16A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95,829</w:t>
            </w:r>
          </w:p>
        </w:tc>
        <w:tc>
          <w:tcPr>
            <w:tcW w:w="240" w:type="dxa"/>
            <w:shd w:val="clear" w:color="auto" w:fill="auto"/>
          </w:tcPr>
          <w:p w14:paraId="667F032E" w14:textId="77777777" w:rsidR="00617A8A" w:rsidRPr="005C2D3F" w:rsidRDefault="00617A8A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1A9F94B" w14:textId="1FE0CE51" w:rsidR="00617A8A" w:rsidRPr="005C2D3F" w:rsidRDefault="009716FB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43,132</w:t>
            </w:r>
          </w:p>
        </w:tc>
        <w:tc>
          <w:tcPr>
            <w:tcW w:w="240" w:type="dxa"/>
            <w:shd w:val="clear" w:color="auto" w:fill="auto"/>
          </w:tcPr>
          <w:p w14:paraId="60CD7634" w14:textId="77777777" w:rsidR="00617A8A" w:rsidRPr="005C2D3F" w:rsidRDefault="00617A8A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53C9F6D" w14:textId="16558E48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134,845</w:t>
            </w:r>
          </w:p>
        </w:tc>
      </w:tr>
      <w:tr w:rsidR="006752A3" w:rsidRPr="005C2D3F" w14:paraId="124675A8" w14:textId="77777777" w:rsidTr="005C612F">
        <w:tc>
          <w:tcPr>
            <w:tcW w:w="3672" w:type="dxa"/>
            <w:shd w:val="clear" w:color="auto" w:fill="auto"/>
          </w:tcPr>
          <w:p w14:paraId="0107BE41" w14:textId="77777777" w:rsidR="006752A3" w:rsidRPr="005C2D3F" w:rsidRDefault="006752A3" w:rsidP="00617A8A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211A7119" w14:textId="77777777" w:rsidR="006752A3" w:rsidRPr="00053780" w:rsidRDefault="006752A3" w:rsidP="00617A8A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E718961" w14:textId="77777777" w:rsidR="006752A3" w:rsidRDefault="006752A3" w:rsidP="009716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4AFFD2F" w14:textId="77777777" w:rsidR="006752A3" w:rsidRPr="005C2D3F" w:rsidRDefault="006752A3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E90B2FA" w14:textId="77777777" w:rsidR="006752A3" w:rsidRPr="005C2D3F" w:rsidRDefault="006752A3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02EFA2B" w14:textId="77777777" w:rsidR="006752A3" w:rsidRPr="005C2D3F" w:rsidRDefault="006752A3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4047F2" w14:textId="77777777" w:rsidR="006752A3" w:rsidRDefault="006752A3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14E05D" w14:textId="77777777" w:rsidR="006752A3" w:rsidRPr="005C2D3F" w:rsidRDefault="006752A3" w:rsidP="00617A8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1F01446" w14:textId="77777777" w:rsidR="006752A3" w:rsidRPr="005C2D3F" w:rsidRDefault="006752A3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617A8A" w:rsidRPr="005C2D3F" w14:paraId="0E4451E5" w14:textId="77777777" w:rsidTr="005C612F">
        <w:tc>
          <w:tcPr>
            <w:tcW w:w="3672" w:type="dxa"/>
            <w:shd w:val="clear" w:color="auto" w:fill="auto"/>
          </w:tcPr>
          <w:p w14:paraId="0AB8ACD3" w14:textId="77777777" w:rsidR="00617A8A" w:rsidRPr="005C2D3F" w:rsidRDefault="00617A8A" w:rsidP="00617A8A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0" w:type="dxa"/>
            <w:shd w:val="clear" w:color="auto" w:fill="auto"/>
          </w:tcPr>
          <w:p w14:paraId="69CADEE9" w14:textId="77777777" w:rsidR="00617A8A" w:rsidRPr="005C2D3F" w:rsidRDefault="00617A8A" w:rsidP="00617A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D67CB1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D7A694C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2637AA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32514B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265909A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D691C11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6693E4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617A8A" w:rsidRPr="005C2D3F" w14:paraId="5FC541AC" w14:textId="77777777" w:rsidTr="005C612F">
        <w:tc>
          <w:tcPr>
            <w:tcW w:w="3672" w:type="dxa"/>
            <w:shd w:val="clear" w:color="auto" w:fill="auto"/>
          </w:tcPr>
          <w:p w14:paraId="6E067D47" w14:textId="34DD0FB2" w:rsidR="00617A8A" w:rsidRPr="005C2D3F" w:rsidRDefault="00617A8A" w:rsidP="00617A8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0A010AC0" w14:textId="77777777" w:rsidR="00617A8A" w:rsidRPr="005C2D3F" w:rsidRDefault="00617A8A" w:rsidP="00617A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5062843" w14:textId="3DD4F32F" w:rsidR="00617A8A" w:rsidRPr="005C2D3F" w:rsidRDefault="00A35756" w:rsidP="00F647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127807">
              <w:rPr>
                <w:rFonts w:cs="Angsana New"/>
                <w:sz w:val="30"/>
                <w:szCs w:val="30"/>
                <w:lang w:bidi="th-TH"/>
              </w:rPr>
              <w:t>85,9</w:t>
            </w:r>
            <w:r w:rsidR="00F6479D"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38437B3E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FDBB864" w14:textId="554545EF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960,204</w:t>
            </w:r>
          </w:p>
        </w:tc>
        <w:tc>
          <w:tcPr>
            <w:tcW w:w="240" w:type="dxa"/>
            <w:shd w:val="clear" w:color="auto" w:fill="auto"/>
          </w:tcPr>
          <w:p w14:paraId="7B3D9703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4D74142" w14:textId="33F89B82" w:rsidR="00617A8A" w:rsidRPr="005C2D3F" w:rsidRDefault="00127807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426,4</w:t>
            </w:r>
            <w:r w:rsidR="00F6479D">
              <w:rPr>
                <w:rFonts w:cs="Angsana New"/>
                <w:sz w:val="30"/>
                <w:szCs w:val="30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50EF3B7F" w14:textId="77777777" w:rsidR="00617A8A" w:rsidRPr="005C2D3F" w:rsidRDefault="00617A8A" w:rsidP="00617A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4CA4BA9" w14:textId="6B4021F1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809,400</w:t>
            </w:r>
          </w:p>
        </w:tc>
      </w:tr>
      <w:tr w:rsidR="005C612F" w:rsidRPr="00B27A37" w14:paraId="032D25B6" w14:textId="77777777" w:rsidTr="005C612F">
        <w:tc>
          <w:tcPr>
            <w:tcW w:w="3672" w:type="dxa"/>
            <w:shd w:val="clear" w:color="auto" w:fill="auto"/>
          </w:tcPr>
          <w:p w14:paraId="0B16C29D" w14:textId="7EAD2EF5" w:rsidR="002007F0" w:rsidRPr="00B27A37" w:rsidRDefault="002007F0" w:rsidP="002007F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A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</w:t>
            </w:r>
            <w:r w:rsidR="005C612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และส่วนลดการค้า</w:t>
            </w:r>
            <w:r w:rsidRPr="00B27A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0334C1A1" w14:textId="77777777" w:rsidR="002007F0" w:rsidRPr="00B27A37" w:rsidRDefault="002007F0" w:rsidP="002007F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9F4E0A2" w14:textId="1E5E6132" w:rsidR="002007F0" w:rsidRPr="00B27A37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B27A37">
              <w:rPr>
                <w:rFonts w:cs="Angsana New"/>
                <w:sz w:val="30"/>
                <w:szCs w:val="30"/>
              </w:rPr>
              <w:t>667,447</w:t>
            </w:r>
          </w:p>
        </w:tc>
        <w:tc>
          <w:tcPr>
            <w:tcW w:w="240" w:type="dxa"/>
            <w:shd w:val="clear" w:color="auto" w:fill="auto"/>
          </w:tcPr>
          <w:p w14:paraId="625A6199" w14:textId="77777777" w:rsidR="002007F0" w:rsidRPr="00B27A37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05F04A5" w14:textId="25C374B6" w:rsidR="002007F0" w:rsidRPr="00B27A37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B27A37">
              <w:rPr>
                <w:rFonts w:cs="Angsana New"/>
                <w:sz w:val="30"/>
                <w:szCs w:val="30"/>
              </w:rPr>
              <w:t>634,226</w:t>
            </w:r>
          </w:p>
        </w:tc>
        <w:tc>
          <w:tcPr>
            <w:tcW w:w="240" w:type="dxa"/>
            <w:shd w:val="clear" w:color="auto" w:fill="auto"/>
          </w:tcPr>
          <w:p w14:paraId="18421485" w14:textId="77777777" w:rsidR="002007F0" w:rsidRPr="00B27A37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A19FF58" w14:textId="566130C6" w:rsidR="002007F0" w:rsidRPr="00B27A37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B27A37">
              <w:rPr>
                <w:rFonts w:cs="Angsana New"/>
                <w:sz w:val="30"/>
                <w:szCs w:val="30"/>
              </w:rPr>
              <w:t>373,396</w:t>
            </w:r>
          </w:p>
        </w:tc>
        <w:tc>
          <w:tcPr>
            <w:tcW w:w="240" w:type="dxa"/>
            <w:shd w:val="clear" w:color="auto" w:fill="auto"/>
          </w:tcPr>
          <w:p w14:paraId="1265A252" w14:textId="77777777" w:rsidR="002007F0" w:rsidRPr="00B27A37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10E4FA" w14:textId="699900C8" w:rsidR="002007F0" w:rsidRPr="00B27A37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B27A37">
              <w:rPr>
                <w:rFonts w:cs="Angsana New"/>
                <w:sz w:val="30"/>
                <w:szCs w:val="30"/>
              </w:rPr>
              <w:t>398,298</w:t>
            </w:r>
          </w:p>
        </w:tc>
      </w:tr>
      <w:tr w:rsidR="002007F0" w:rsidRPr="005C2D3F" w14:paraId="4726DBF6" w14:textId="77777777" w:rsidTr="005C612F">
        <w:tc>
          <w:tcPr>
            <w:tcW w:w="3672" w:type="dxa"/>
            <w:shd w:val="clear" w:color="auto" w:fill="auto"/>
          </w:tcPr>
          <w:p w14:paraId="20239015" w14:textId="5B74CC50" w:rsidR="002007F0" w:rsidRDefault="002007F0" w:rsidP="002007F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0F5B4535" w14:textId="77777777" w:rsidR="002007F0" w:rsidRPr="005C2D3F" w:rsidRDefault="002007F0" w:rsidP="002007F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7AB1FC" w14:textId="2DDB40C6" w:rsidR="002007F0" w:rsidRPr="005C2D3F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281,050</w:t>
            </w:r>
          </w:p>
        </w:tc>
        <w:tc>
          <w:tcPr>
            <w:tcW w:w="240" w:type="dxa"/>
            <w:shd w:val="clear" w:color="auto" w:fill="auto"/>
          </w:tcPr>
          <w:p w14:paraId="6D0ADF12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1C9D2A" w14:textId="6533911A" w:rsidR="002007F0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C63630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19B8C9" w14:textId="4F50AE17" w:rsidR="002007F0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281,050</w:t>
            </w:r>
          </w:p>
        </w:tc>
        <w:tc>
          <w:tcPr>
            <w:tcW w:w="240" w:type="dxa"/>
            <w:shd w:val="clear" w:color="auto" w:fill="auto"/>
          </w:tcPr>
          <w:p w14:paraId="55D2DFB1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5DC7FFD" w14:textId="0652901B" w:rsidR="002007F0" w:rsidRDefault="002007F0" w:rsidP="005C612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2007F0" w:rsidRPr="005C2D3F" w14:paraId="380C27F5" w14:textId="77777777" w:rsidTr="005C612F">
        <w:tc>
          <w:tcPr>
            <w:tcW w:w="3672" w:type="dxa"/>
            <w:shd w:val="clear" w:color="auto" w:fill="auto"/>
          </w:tcPr>
          <w:p w14:paraId="2D7554ED" w14:textId="77777777" w:rsidR="002007F0" w:rsidRPr="005C2D3F" w:rsidRDefault="002007F0" w:rsidP="002007F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ค่าโบนัสค้างจ่าย</w:t>
            </w:r>
          </w:p>
        </w:tc>
        <w:tc>
          <w:tcPr>
            <w:tcW w:w="870" w:type="dxa"/>
            <w:shd w:val="clear" w:color="auto" w:fill="auto"/>
          </w:tcPr>
          <w:p w14:paraId="0947E217" w14:textId="77777777" w:rsidR="002007F0" w:rsidRPr="005C2D3F" w:rsidRDefault="002007F0" w:rsidP="002007F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5B9459A" w14:textId="26B554E2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210</w:t>
            </w:r>
            <w:r w:rsidRPr="00F1392B">
              <w:rPr>
                <w:rFonts w:cs="Angsana New"/>
                <w:sz w:val="30"/>
                <w:szCs w:val="30"/>
              </w:rPr>
              <w:t>,703</w:t>
            </w:r>
          </w:p>
        </w:tc>
        <w:tc>
          <w:tcPr>
            <w:tcW w:w="240" w:type="dxa"/>
            <w:shd w:val="clear" w:color="auto" w:fill="auto"/>
          </w:tcPr>
          <w:p w14:paraId="4FAFF618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80C5B2" w14:textId="4924A641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280,331</w:t>
            </w:r>
          </w:p>
        </w:tc>
        <w:tc>
          <w:tcPr>
            <w:tcW w:w="240" w:type="dxa"/>
            <w:shd w:val="clear" w:color="auto" w:fill="auto"/>
          </w:tcPr>
          <w:p w14:paraId="632D025F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0C0E601" w14:textId="58E487AA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155</w:t>
            </w:r>
            <w:r w:rsidRPr="00F1392B">
              <w:rPr>
                <w:rFonts w:cs="Angsana New"/>
                <w:sz w:val="30"/>
                <w:szCs w:val="30"/>
              </w:rPr>
              <w:t>,466</w:t>
            </w:r>
          </w:p>
        </w:tc>
        <w:tc>
          <w:tcPr>
            <w:tcW w:w="240" w:type="dxa"/>
            <w:shd w:val="clear" w:color="auto" w:fill="auto"/>
          </w:tcPr>
          <w:p w14:paraId="134498FF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AE1FF0" w14:textId="70099242" w:rsidR="002007F0" w:rsidRPr="005C2D3F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179,760</w:t>
            </w:r>
          </w:p>
        </w:tc>
      </w:tr>
      <w:tr w:rsidR="002007F0" w:rsidRPr="005C2D3F" w14:paraId="674622A6" w14:textId="77777777" w:rsidTr="005C612F">
        <w:tc>
          <w:tcPr>
            <w:tcW w:w="3672" w:type="dxa"/>
            <w:shd w:val="clear" w:color="auto" w:fill="auto"/>
          </w:tcPr>
          <w:p w14:paraId="4565BFD0" w14:textId="77777777" w:rsidR="002007F0" w:rsidRPr="005C2D3F" w:rsidRDefault="002007F0" w:rsidP="002007F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6B7C7849" w14:textId="77777777" w:rsidR="002007F0" w:rsidRPr="005C2D3F" w:rsidRDefault="002007F0" w:rsidP="002007F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11F6DAD" w14:textId="7624619B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176,913</w:t>
            </w:r>
          </w:p>
        </w:tc>
        <w:tc>
          <w:tcPr>
            <w:tcW w:w="240" w:type="dxa"/>
            <w:shd w:val="clear" w:color="auto" w:fill="auto"/>
          </w:tcPr>
          <w:p w14:paraId="4DBF41B7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D48E857" w14:textId="1E0AEE4C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185,017</w:t>
            </w:r>
          </w:p>
        </w:tc>
        <w:tc>
          <w:tcPr>
            <w:tcW w:w="240" w:type="dxa"/>
            <w:shd w:val="clear" w:color="auto" w:fill="auto"/>
          </w:tcPr>
          <w:p w14:paraId="310629CC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7E48EE" w14:textId="6314CAB9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106,123</w:t>
            </w:r>
          </w:p>
        </w:tc>
        <w:tc>
          <w:tcPr>
            <w:tcW w:w="240" w:type="dxa"/>
            <w:shd w:val="clear" w:color="auto" w:fill="auto"/>
          </w:tcPr>
          <w:p w14:paraId="0BC0B9CA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BA4405D" w14:textId="3A3CE45D" w:rsidR="002007F0" w:rsidRPr="005C2D3F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177,815</w:t>
            </w:r>
          </w:p>
        </w:tc>
      </w:tr>
      <w:tr w:rsidR="002007F0" w:rsidRPr="005C2D3F" w14:paraId="135A09FE" w14:textId="77777777" w:rsidTr="005C612F">
        <w:tc>
          <w:tcPr>
            <w:tcW w:w="3672" w:type="dxa"/>
            <w:shd w:val="clear" w:color="auto" w:fill="auto"/>
          </w:tcPr>
          <w:p w14:paraId="08AC25AE" w14:textId="77777777" w:rsidR="002007F0" w:rsidRPr="005C2D3F" w:rsidRDefault="002007F0" w:rsidP="002007F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4F2E42DA" w14:textId="77777777" w:rsidR="002007F0" w:rsidRPr="005C2D3F" w:rsidRDefault="002007F0" w:rsidP="002007F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C77957" w14:textId="6CC16F91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89,125</w:t>
            </w:r>
          </w:p>
        </w:tc>
        <w:tc>
          <w:tcPr>
            <w:tcW w:w="240" w:type="dxa"/>
            <w:shd w:val="clear" w:color="auto" w:fill="auto"/>
          </w:tcPr>
          <w:p w14:paraId="4B86D7C5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F108041" w14:textId="2464958E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86,062</w:t>
            </w:r>
          </w:p>
        </w:tc>
        <w:tc>
          <w:tcPr>
            <w:tcW w:w="240" w:type="dxa"/>
            <w:shd w:val="clear" w:color="auto" w:fill="auto"/>
          </w:tcPr>
          <w:p w14:paraId="0714EF5F" w14:textId="77777777" w:rsidR="002007F0" w:rsidRPr="00F1392B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2FB400" w14:textId="2FB207A1" w:rsidR="002007F0" w:rsidRPr="00F1392B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1392B">
              <w:rPr>
                <w:rFonts w:cs="Angsana New"/>
                <w:sz w:val="30"/>
                <w:szCs w:val="30"/>
              </w:rPr>
              <w:t>51,272</w:t>
            </w:r>
          </w:p>
        </w:tc>
        <w:tc>
          <w:tcPr>
            <w:tcW w:w="240" w:type="dxa"/>
            <w:shd w:val="clear" w:color="auto" w:fill="auto"/>
          </w:tcPr>
          <w:p w14:paraId="46194F72" w14:textId="77777777" w:rsidR="002007F0" w:rsidRPr="005C2D3F" w:rsidRDefault="002007F0" w:rsidP="002007F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09B463" w14:textId="4D119D53" w:rsidR="002007F0" w:rsidRPr="005C2D3F" w:rsidRDefault="002007F0" w:rsidP="002007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43,403</w:t>
            </w:r>
          </w:p>
        </w:tc>
      </w:tr>
      <w:tr w:rsidR="004122F1" w:rsidRPr="005C2D3F" w14:paraId="6BD9E7E1" w14:textId="77777777" w:rsidTr="005C612F">
        <w:tc>
          <w:tcPr>
            <w:tcW w:w="3672" w:type="dxa"/>
            <w:shd w:val="clear" w:color="auto" w:fill="auto"/>
          </w:tcPr>
          <w:p w14:paraId="39912279" w14:textId="4A6B3DE4" w:rsidR="004122F1" w:rsidRPr="005C2D3F" w:rsidRDefault="004122F1" w:rsidP="004122F1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0FE45739" w14:textId="77777777" w:rsidR="004122F1" w:rsidRPr="005C2D3F" w:rsidRDefault="004122F1" w:rsidP="004122F1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5F2E253" w14:textId="0F322547" w:rsidR="004122F1" w:rsidRPr="00F1392B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26,829</w:t>
            </w:r>
          </w:p>
        </w:tc>
        <w:tc>
          <w:tcPr>
            <w:tcW w:w="240" w:type="dxa"/>
            <w:shd w:val="clear" w:color="auto" w:fill="auto"/>
          </w:tcPr>
          <w:p w14:paraId="11E161F9" w14:textId="77777777" w:rsidR="004122F1" w:rsidRPr="00F1392B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E783C71" w14:textId="11CCD948" w:rsidR="004122F1" w:rsidRPr="00F1392B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33,357</w:t>
            </w:r>
          </w:p>
        </w:tc>
        <w:tc>
          <w:tcPr>
            <w:tcW w:w="240" w:type="dxa"/>
            <w:shd w:val="clear" w:color="auto" w:fill="auto"/>
          </w:tcPr>
          <w:p w14:paraId="35B36A42" w14:textId="77777777" w:rsidR="004122F1" w:rsidRPr="00F1392B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002A16" w14:textId="7AB85361" w:rsidR="004122F1" w:rsidRPr="00F1392B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11,315</w:t>
            </w:r>
          </w:p>
        </w:tc>
        <w:tc>
          <w:tcPr>
            <w:tcW w:w="240" w:type="dxa"/>
            <w:shd w:val="clear" w:color="auto" w:fill="auto"/>
          </w:tcPr>
          <w:p w14:paraId="045B6C1B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24F00AE" w14:textId="0C63A13C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21,498</w:t>
            </w:r>
          </w:p>
        </w:tc>
      </w:tr>
      <w:tr w:rsidR="004122F1" w:rsidRPr="005C2D3F" w14:paraId="75293154" w14:textId="77777777" w:rsidTr="005C612F">
        <w:tc>
          <w:tcPr>
            <w:tcW w:w="3672" w:type="dxa"/>
            <w:shd w:val="clear" w:color="auto" w:fill="auto"/>
          </w:tcPr>
          <w:p w14:paraId="003E0874" w14:textId="77777777" w:rsidR="004122F1" w:rsidRPr="005C2D3F" w:rsidRDefault="004122F1" w:rsidP="004122F1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870" w:type="dxa"/>
            <w:shd w:val="clear" w:color="auto" w:fill="auto"/>
          </w:tcPr>
          <w:p w14:paraId="66D6FFF0" w14:textId="39F25426" w:rsidR="004122F1" w:rsidRPr="00C3178E" w:rsidRDefault="004122F1" w:rsidP="004122F1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C3178E">
              <w:rPr>
                <w:bCs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1258410" w14:textId="53E1FC0B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4834EC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8233D25" w14:textId="41CA280D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37,771</w:t>
            </w:r>
          </w:p>
        </w:tc>
        <w:tc>
          <w:tcPr>
            <w:tcW w:w="240" w:type="dxa"/>
            <w:shd w:val="clear" w:color="auto" w:fill="auto"/>
          </w:tcPr>
          <w:p w14:paraId="6AED6E35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1A9E92E" w14:textId="5BDB7EF5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636259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5C0EBF7" w14:textId="37CD5551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25,539</w:t>
            </w:r>
          </w:p>
        </w:tc>
      </w:tr>
      <w:tr w:rsidR="004122F1" w:rsidRPr="005C2D3F" w14:paraId="6B28147F" w14:textId="77777777" w:rsidTr="005C612F">
        <w:tc>
          <w:tcPr>
            <w:tcW w:w="3672" w:type="dxa"/>
            <w:shd w:val="clear" w:color="auto" w:fill="auto"/>
          </w:tcPr>
          <w:p w14:paraId="5077FC3B" w14:textId="77777777" w:rsidR="004122F1" w:rsidRPr="005C2D3F" w:rsidRDefault="004122F1" w:rsidP="004122F1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2614425F" w14:textId="77777777" w:rsidR="004122F1" w:rsidRPr="005C2D3F" w:rsidRDefault="004122F1" w:rsidP="004122F1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242EF4E" w14:textId="50FBFD6D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E37767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686BD5" w14:textId="602E93F1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3,806</w:t>
            </w:r>
          </w:p>
        </w:tc>
        <w:tc>
          <w:tcPr>
            <w:tcW w:w="240" w:type="dxa"/>
            <w:shd w:val="clear" w:color="auto" w:fill="auto"/>
          </w:tcPr>
          <w:p w14:paraId="79FD93CE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1C4657" w14:textId="724971E9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C33EDD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4F742A" w14:textId="78590EE9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3,626</w:t>
            </w:r>
          </w:p>
        </w:tc>
      </w:tr>
      <w:tr w:rsidR="004122F1" w:rsidRPr="005C2D3F" w14:paraId="1FA59BB4" w14:textId="77777777" w:rsidTr="005C612F">
        <w:tc>
          <w:tcPr>
            <w:tcW w:w="3672" w:type="dxa"/>
            <w:shd w:val="clear" w:color="auto" w:fill="auto"/>
            <w:vAlign w:val="bottom"/>
          </w:tcPr>
          <w:p w14:paraId="7BA7308A" w14:textId="77777777" w:rsidR="004122F1" w:rsidRPr="005C2D3F" w:rsidRDefault="004122F1" w:rsidP="004122F1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0" w:type="dxa"/>
            <w:shd w:val="clear" w:color="auto" w:fill="auto"/>
          </w:tcPr>
          <w:p w14:paraId="57FE0742" w14:textId="77777777" w:rsidR="004122F1" w:rsidRPr="005C2D3F" w:rsidRDefault="004122F1" w:rsidP="004122F1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942D2" w14:textId="6E3622A0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109,048</w:t>
            </w:r>
          </w:p>
        </w:tc>
        <w:tc>
          <w:tcPr>
            <w:tcW w:w="240" w:type="dxa"/>
            <w:shd w:val="clear" w:color="auto" w:fill="auto"/>
          </w:tcPr>
          <w:p w14:paraId="2C3555F2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EEB9" w14:textId="75EE685A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119,956</w:t>
            </w:r>
          </w:p>
        </w:tc>
        <w:tc>
          <w:tcPr>
            <w:tcW w:w="240" w:type="dxa"/>
            <w:shd w:val="clear" w:color="auto" w:fill="auto"/>
          </w:tcPr>
          <w:p w14:paraId="4488DF76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8ACE" w14:textId="6865BA7B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left="12" w:right="-108" w:hanging="12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66F1FA" w14:textId="77777777" w:rsidR="004122F1" w:rsidRPr="005C2D3F" w:rsidRDefault="004122F1" w:rsidP="004122F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DE84D" w14:textId="0B9E00DA" w:rsidR="004122F1" w:rsidRPr="005C2D3F" w:rsidRDefault="004122F1" w:rsidP="005C612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4122F1" w:rsidRPr="005C2D3F" w14:paraId="6B20C27F" w14:textId="77777777" w:rsidTr="005C612F">
        <w:tc>
          <w:tcPr>
            <w:tcW w:w="3672" w:type="dxa"/>
            <w:shd w:val="clear" w:color="auto" w:fill="auto"/>
          </w:tcPr>
          <w:p w14:paraId="2F53180A" w14:textId="77777777" w:rsidR="004122F1" w:rsidRPr="005C2D3F" w:rsidRDefault="004122F1" w:rsidP="004122F1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21CE14B2" w14:textId="77777777" w:rsidR="004122F1" w:rsidRPr="005C2D3F" w:rsidRDefault="004122F1" w:rsidP="004122F1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BB11" w14:textId="7CCF70A6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2,147,035</w:t>
            </w:r>
          </w:p>
        </w:tc>
        <w:tc>
          <w:tcPr>
            <w:tcW w:w="240" w:type="dxa"/>
            <w:shd w:val="clear" w:color="auto" w:fill="auto"/>
          </w:tcPr>
          <w:p w14:paraId="6FA1632C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693AF" w14:textId="562642CC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2,340,730</w:t>
            </w:r>
          </w:p>
        </w:tc>
        <w:tc>
          <w:tcPr>
            <w:tcW w:w="240" w:type="dxa"/>
            <w:shd w:val="clear" w:color="auto" w:fill="auto"/>
          </w:tcPr>
          <w:p w14:paraId="033C6E6E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51ADF" w14:textId="241D4C16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1,405,036</w:t>
            </w:r>
          </w:p>
        </w:tc>
        <w:tc>
          <w:tcPr>
            <w:tcW w:w="240" w:type="dxa"/>
            <w:shd w:val="clear" w:color="auto" w:fill="auto"/>
          </w:tcPr>
          <w:p w14:paraId="01C4BD9A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663A" w14:textId="47935694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1,659,339</w:t>
            </w:r>
          </w:p>
        </w:tc>
      </w:tr>
      <w:tr w:rsidR="004122F1" w:rsidRPr="005C2D3F" w14:paraId="50A00C09" w14:textId="77777777" w:rsidTr="005C612F">
        <w:trPr>
          <w:trHeight w:val="262"/>
        </w:trPr>
        <w:tc>
          <w:tcPr>
            <w:tcW w:w="3672" w:type="dxa"/>
            <w:shd w:val="clear" w:color="auto" w:fill="auto"/>
            <w:vAlign w:val="bottom"/>
          </w:tcPr>
          <w:p w14:paraId="62D2639E" w14:textId="77777777" w:rsidR="004122F1" w:rsidRPr="005C2D3F" w:rsidRDefault="004122F1" w:rsidP="004122F1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3C448A60" w14:textId="77777777" w:rsidR="004122F1" w:rsidRPr="005C2D3F" w:rsidRDefault="004122F1" w:rsidP="004122F1">
            <w:pPr>
              <w:ind w:left="162" w:hanging="162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D66E2" w14:textId="7EA35A3D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2,149,743</w:t>
            </w:r>
          </w:p>
        </w:tc>
        <w:tc>
          <w:tcPr>
            <w:tcW w:w="240" w:type="dxa"/>
            <w:shd w:val="clear" w:color="auto" w:fill="auto"/>
          </w:tcPr>
          <w:p w14:paraId="61E0B60E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51BA5" w14:textId="14DD80ED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2,436,559</w:t>
            </w:r>
          </w:p>
        </w:tc>
        <w:tc>
          <w:tcPr>
            <w:tcW w:w="240" w:type="dxa"/>
            <w:shd w:val="clear" w:color="auto" w:fill="auto"/>
          </w:tcPr>
          <w:p w14:paraId="32F23347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A5F653" w14:textId="50485660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1,448,168</w:t>
            </w:r>
          </w:p>
        </w:tc>
        <w:tc>
          <w:tcPr>
            <w:tcW w:w="240" w:type="dxa"/>
            <w:shd w:val="clear" w:color="auto" w:fill="auto"/>
          </w:tcPr>
          <w:p w14:paraId="49E78539" w14:textId="77777777" w:rsidR="004122F1" w:rsidRPr="005C2D3F" w:rsidRDefault="004122F1" w:rsidP="004122F1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EC8F4" w14:textId="7A6D4C1F" w:rsidR="004122F1" w:rsidRPr="005C2D3F" w:rsidRDefault="004122F1" w:rsidP="004122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1,794,184</w:t>
            </w:r>
          </w:p>
        </w:tc>
      </w:tr>
    </w:tbl>
    <w:p w14:paraId="26FA957B" w14:textId="77777777" w:rsidR="0001540E" w:rsidRPr="005C2D3F" w:rsidRDefault="0001540E" w:rsidP="004D5506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76454BD9" w14:textId="633B7FE2" w:rsidR="00436044" w:rsidRDefault="00436044">
      <w:pPr>
        <w:spacing w:line="240" w:lineRule="auto"/>
        <w:rPr>
          <w:rFonts w:asciiTheme="majorBidi" w:hAnsiTheme="majorBidi"/>
          <w:b/>
          <w:bCs/>
          <w:sz w:val="12"/>
          <w:szCs w:val="12"/>
          <w:cs/>
          <w:lang w:val="th-TH"/>
        </w:rPr>
      </w:pPr>
      <w:r>
        <w:rPr>
          <w:rFonts w:asciiTheme="majorBidi" w:hAnsiTheme="majorBidi"/>
          <w:i/>
          <w:iCs/>
          <w:sz w:val="12"/>
          <w:szCs w:val="12"/>
          <w:cs/>
        </w:rPr>
        <w:br w:type="page"/>
      </w:r>
    </w:p>
    <w:p w14:paraId="5B7BBE90" w14:textId="77777777" w:rsidR="009E71FD" w:rsidRPr="005C2D3F" w:rsidRDefault="003F1815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tbl>
      <w:tblPr>
        <w:tblW w:w="5000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0"/>
        <w:gridCol w:w="848"/>
        <w:gridCol w:w="1104"/>
        <w:gridCol w:w="273"/>
        <w:gridCol w:w="1005"/>
        <w:gridCol w:w="273"/>
        <w:gridCol w:w="1003"/>
        <w:gridCol w:w="275"/>
        <w:gridCol w:w="1079"/>
      </w:tblGrid>
      <w:tr w:rsidR="009E71FD" w:rsidRPr="005C2D3F" w14:paraId="26BF37AA" w14:textId="77777777" w:rsidTr="00B06713">
        <w:trPr>
          <w:trHeight w:val="435"/>
        </w:trPr>
        <w:tc>
          <w:tcPr>
            <w:tcW w:w="1957" w:type="pct"/>
            <w:vMerge w:val="restart"/>
            <w:shd w:val="clear" w:color="auto" w:fill="auto"/>
          </w:tcPr>
          <w:p w14:paraId="0764AAAB" w14:textId="77777777" w:rsidR="009E71FD" w:rsidRPr="005C2D3F" w:rsidRDefault="009E71FD" w:rsidP="0060669F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3BF40CC2" w14:textId="77777777" w:rsidR="009E71FD" w:rsidRPr="005C2D3F" w:rsidRDefault="009E71FD" w:rsidP="0060669F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1C9A2F84" w14:textId="77777777" w:rsidR="009E71FD" w:rsidRPr="005C2D3F" w:rsidRDefault="009E71FD" w:rsidP="0060669F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4" w:type="pct"/>
            <w:gridSpan w:val="3"/>
          </w:tcPr>
          <w:p w14:paraId="621DA7E7" w14:textId="77777777" w:rsidR="009E71FD" w:rsidRPr="005C2D3F" w:rsidRDefault="009E71FD" w:rsidP="009E71FD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57" w:rsidRPr="005C2D3F" w14:paraId="392CB31F" w14:textId="77777777" w:rsidTr="00B06713">
        <w:trPr>
          <w:trHeight w:val="420"/>
        </w:trPr>
        <w:tc>
          <w:tcPr>
            <w:tcW w:w="1957" w:type="pct"/>
            <w:vMerge/>
            <w:shd w:val="clear" w:color="auto" w:fill="auto"/>
          </w:tcPr>
          <w:p w14:paraId="10C73A12" w14:textId="77777777" w:rsidR="009E71FD" w:rsidRPr="005C2D3F" w:rsidRDefault="009E71FD" w:rsidP="009E71FD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</w:tcPr>
          <w:p w14:paraId="460B78B0" w14:textId="77777777" w:rsidR="009E71FD" w:rsidRPr="005C2D3F" w:rsidRDefault="00FB0381" w:rsidP="009E71FD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3" w:type="pct"/>
          </w:tcPr>
          <w:p w14:paraId="4121E1F6" w14:textId="425B1A3C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 w:rsidR="00617A8A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42" w:type="pct"/>
          </w:tcPr>
          <w:p w14:paraId="4BE67508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63248580" w14:textId="089BBF57" w:rsidR="009E71FD" w:rsidRPr="005C2D3F" w:rsidRDefault="00617A8A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14:paraId="0B22784A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</w:tcPr>
          <w:p w14:paraId="446D5ADE" w14:textId="067883A6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 w:rsidR="00617A8A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43" w:type="pct"/>
          </w:tcPr>
          <w:p w14:paraId="3243C207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</w:tcPr>
          <w:p w14:paraId="6C77560A" w14:textId="5A7ED2EE" w:rsidR="009E71FD" w:rsidRPr="005C2D3F" w:rsidRDefault="00617A8A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9E71FD" w:rsidRPr="005C2D3F" w14:paraId="50242DA5" w14:textId="77777777" w:rsidTr="00B06713">
        <w:trPr>
          <w:trHeight w:val="420"/>
        </w:trPr>
        <w:tc>
          <w:tcPr>
            <w:tcW w:w="1957" w:type="pct"/>
          </w:tcPr>
          <w:p w14:paraId="02E07EE9" w14:textId="77777777" w:rsidR="009E71FD" w:rsidRPr="005C2D3F" w:rsidRDefault="009E71FD" w:rsidP="0060669F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</w:tcPr>
          <w:p w14:paraId="79717187" w14:textId="77777777" w:rsidR="009E71FD" w:rsidRPr="005C2D3F" w:rsidRDefault="009E71FD" w:rsidP="0060669F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02" w:type="pct"/>
            <w:gridSpan w:val="7"/>
          </w:tcPr>
          <w:p w14:paraId="101D53CA" w14:textId="77777777" w:rsidR="009E71FD" w:rsidRPr="005C2D3F" w:rsidRDefault="009E71FD" w:rsidP="0060669F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C2D3F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C55C57" w:rsidRPr="005C2D3F" w14:paraId="0F4B7487" w14:textId="77777777" w:rsidTr="00B06713">
        <w:trPr>
          <w:trHeight w:val="420"/>
        </w:trPr>
        <w:tc>
          <w:tcPr>
            <w:tcW w:w="1957" w:type="pct"/>
          </w:tcPr>
          <w:p w14:paraId="16F7F4CD" w14:textId="77777777" w:rsidR="009E71FD" w:rsidRPr="005C2D3F" w:rsidRDefault="009E71FD" w:rsidP="0060669F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4177187E" w14:textId="77777777" w:rsidR="009E71FD" w:rsidRPr="005C2D3F" w:rsidRDefault="009E71FD" w:rsidP="00FB0381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="00FB0381"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="00FB0381"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B0381" w:rsidRPr="005C2D3F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FB0381"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0" w:type="pct"/>
          </w:tcPr>
          <w:p w14:paraId="10F36036" w14:textId="77777777" w:rsidR="009E71FD" w:rsidRPr="005C2D3F" w:rsidRDefault="009E71FD" w:rsidP="0060669F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63BEA133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233B1A77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2D730127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2FFFF84E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</w:tcPr>
          <w:p w14:paraId="09E59896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481B7A93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613A2933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AB114B" w:rsidRPr="005C2D3F" w14:paraId="749FE4CB" w14:textId="77777777" w:rsidTr="00B06713">
        <w:trPr>
          <w:trHeight w:val="420"/>
        </w:trPr>
        <w:tc>
          <w:tcPr>
            <w:tcW w:w="1957" w:type="pct"/>
          </w:tcPr>
          <w:p w14:paraId="5CC22134" w14:textId="77777777" w:rsidR="00AB114B" w:rsidRPr="005C2D3F" w:rsidRDefault="00AB114B" w:rsidP="009E71FD">
            <w:pPr>
              <w:spacing w:line="240" w:lineRule="auto"/>
              <w:ind w:left="256" w:hanging="27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40" w:type="pct"/>
          </w:tcPr>
          <w:p w14:paraId="1E80B0A5" w14:textId="77777777" w:rsidR="00AB114B" w:rsidRPr="005C2D3F" w:rsidRDefault="00AB114B" w:rsidP="009E71FD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4A055ADF" w14:textId="77777777" w:rsidR="00AB114B" w:rsidRPr="005C2D3F" w:rsidRDefault="00AB114B" w:rsidP="009E71FD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4A7BE7F1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E7DD49B" w14:textId="77777777" w:rsidR="00AB114B" w:rsidRPr="005C2D3F" w:rsidRDefault="00AB114B" w:rsidP="009E71FD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C51FFCD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40CF0582" w14:textId="77777777" w:rsidR="00AB114B" w:rsidRPr="005C2D3F" w:rsidRDefault="00AB114B" w:rsidP="009E71FD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6113223E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36159272" w14:textId="77777777" w:rsidR="00AB114B" w:rsidRPr="005C2D3F" w:rsidRDefault="00AB114B" w:rsidP="009E71FD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</w:tr>
      <w:tr w:rsidR="00617A8A" w:rsidRPr="005C2D3F" w14:paraId="594DE35B" w14:textId="77777777" w:rsidTr="00B06713">
        <w:trPr>
          <w:trHeight w:val="420"/>
        </w:trPr>
        <w:tc>
          <w:tcPr>
            <w:tcW w:w="1957" w:type="pct"/>
          </w:tcPr>
          <w:p w14:paraId="35194798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40" w:type="pct"/>
          </w:tcPr>
          <w:p w14:paraId="25DC51D6" w14:textId="011210DE" w:rsidR="00617A8A" w:rsidRPr="006746E2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6746E2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6746E2" w:rsidRPr="006746E2">
              <w:rPr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103C3A63" w14:textId="4A5EEEF8" w:rsidR="00617A8A" w:rsidRPr="003B7AB8" w:rsidRDefault="003B7AB8" w:rsidP="003B7AB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3B7AB8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7198B1EB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EE68EE" w14:textId="26C2971D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37,771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A3C1CF3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F2F4962" w14:textId="3548F154" w:rsidR="00617A8A" w:rsidRPr="003B7AB8" w:rsidRDefault="003B7AB8" w:rsidP="003B7AB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3B7AB8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241EE36F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5007E0F4" w14:textId="267D9FC0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25,539</w:t>
            </w:r>
          </w:p>
        </w:tc>
      </w:tr>
      <w:tr w:rsidR="00617A8A" w:rsidRPr="005C2D3F" w14:paraId="342AFE56" w14:textId="77777777" w:rsidTr="00B06713">
        <w:trPr>
          <w:trHeight w:val="263"/>
        </w:trPr>
        <w:tc>
          <w:tcPr>
            <w:tcW w:w="1957" w:type="pct"/>
          </w:tcPr>
          <w:p w14:paraId="1C17F76C" w14:textId="77777777" w:rsidR="00617A8A" w:rsidRPr="005C2D3F" w:rsidRDefault="00617A8A" w:rsidP="00617A8A">
            <w:pPr>
              <w:spacing w:line="240" w:lineRule="auto"/>
              <w:ind w:left="256" w:hanging="270"/>
              <w:rPr>
                <w:rFonts w:ascii="Times New Roman" w:hAnsi="Times New Roman"/>
                <w:sz w:val="20"/>
                <w:szCs w:val="20"/>
                <w:cs/>
              </w:rPr>
            </w:pPr>
          </w:p>
        </w:tc>
        <w:tc>
          <w:tcPr>
            <w:tcW w:w="440" w:type="pct"/>
          </w:tcPr>
          <w:p w14:paraId="5E7BAA26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493B4B52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2C568A0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6A4B81D0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6DBFF189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77A217F7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207E6108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2B5D44F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17A8A" w:rsidRPr="005C2D3F" w14:paraId="039E7503" w14:textId="77777777" w:rsidTr="00B06713">
        <w:trPr>
          <w:trHeight w:val="420"/>
        </w:trPr>
        <w:tc>
          <w:tcPr>
            <w:tcW w:w="1957" w:type="pct"/>
          </w:tcPr>
          <w:p w14:paraId="706BFDD5" w14:textId="77777777" w:rsidR="00617A8A" w:rsidRPr="005C2D3F" w:rsidRDefault="00617A8A" w:rsidP="00617A8A">
            <w:pPr>
              <w:spacing w:line="240" w:lineRule="auto"/>
              <w:ind w:left="256" w:hanging="27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40" w:type="pct"/>
          </w:tcPr>
          <w:p w14:paraId="79F5D75A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67538503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A22C4E5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72E841E1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33459E3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1A692AC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4F9A57C0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F25439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617A8A" w:rsidRPr="005C2D3F" w14:paraId="1EDF5D53" w14:textId="77777777" w:rsidTr="00B06713">
        <w:trPr>
          <w:trHeight w:val="420"/>
        </w:trPr>
        <w:tc>
          <w:tcPr>
            <w:tcW w:w="1957" w:type="pct"/>
          </w:tcPr>
          <w:p w14:paraId="70FBAB76" w14:textId="77777777" w:rsidR="00617A8A" w:rsidRPr="005C2D3F" w:rsidRDefault="00617A8A" w:rsidP="00617A8A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C2D3F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40" w:type="pct"/>
          </w:tcPr>
          <w:p w14:paraId="01EDB0A0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169DAD30" w14:textId="0A133D34" w:rsidR="00617A8A" w:rsidRPr="005C2D3F" w:rsidRDefault="003B7AB8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419,178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A09D3B8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260C1D0D" w14:textId="122BEE48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408,189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9C34215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12CAE89D" w14:textId="37027690" w:rsidR="00617A8A" w:rsidRPr="005C2D3F" w:rsidRDefault="003B7AB8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254,151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D4A7F5E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E04F2B1" w14:textId="3C665241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248,374</w:t>
            </w:r>
          </w:p>
        </w:tc>
      </w:tr>
      <w:tr w:rsidR="00617A8A" w:rsidRPr="005C2D3F" w14:paraId="284D077F" w14:textId="77777777" w:rsidTr="00B06713">
        <w:trPr>
          <w:trHeight w:val="420"/>
        </w:trPr>
        <w:tc>
          <w:tcPr>
            <w:tcW w:w="1957" w:type="pct"/>
            <w:tcBorders>
              <w:bottom w:val="nil"/>
            </w:tcBorders>
          </w:tcPr>
          <w:p w14:paraId="7A0BF7B7" w14:textId="77777777" w:rsidR="00617A8A" w:rsidRPr="005C2D3F" w:rsidRDefault="00617A8A" w:rsidP="00617A8A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0" w:type="pct"/>
            <w:tcBorders>
              <w:bottom w:val="nil"/>
            </w:tcBorders>
          </w:tcPr>
          <w:p w14:paraId="382B1B05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8B86C40" w14:textId="1F1FA100" w:rsidR="00617A8A" w:rsidRPr="005C2D3F" w:rsidRDefault="003B7AB8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21,983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61DC080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3E6E9B88" w14:textId="3A610338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24,415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451909D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3825B991" w14:textId="748B3D50" w:rsidR="00617A8A" w:rsidRPr="005C2D3F" w:rsidRDefault="003B7AB8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15,786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1A4CC40C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0E09C812" w14:textId="3C6E68B9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16,630</w:t>
            </w:r>
          </w:p>
        </w:tc>
      </w:tr>
      <w:tr w:rsidR="00617A8A" w:rsidRPr="005C2D3F" w14:paraId="27F39A01" w14:textId="77777777" w:rsidTr="00B06713">
        <w:trPr>
          <w:trHeight w:val="420"/>
        </w:trPr>
        <w:tc>
          <w:tcPr>
            <w:tcW w:w="1957" w:type="pct"/>
            <w:tcBorders>
              <w:bottom w:val="nil"/>
            </w:tcBorders>
          </w:tcPr>
          <w:p w14:paraId="2E256C61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0" w:type="pct"/>
            <w:tcBorders>
              <w:bottom w:val="nil"/>
            </w:tcBorders>
          </w:tcPr>
          <w:p w14:paraId="6CBB8586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0FE6009" w14:textId="1B703DD1" w:rsidR="00617A8A" w:rsidRPr="005C2D3F" w:rsidRDefault="003B7AB8" w:rsidP="00617A8A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441,161</w:t>
            </w:r>
          </w:p>
        </w:tc>
        <w:tc>
          <w:tcPr>
            <w:tcW w:w="142" w:type="pct"/>
            <w:tcBorders>
              <w:bottom w:val="nil"/>
            </w:tcBorders>
          </w:tcPr>
          <w:p w14:paraId="69B72AEF" w14:textId="77777777" w:rsidR="00617A8A" w:rsidRPr="005C2D3F" w:rsidRDefault="00617A8A" w:rsidP="00617A8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32F701CB" w14:textId="36C544A0" w:rsidR="00617A8A" w:rsidRPr="005C2D3F" w:rsidRDefault="00617A8A" w:rsidP="00617A8A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432,604</w:t>
            </w:r>
          </w:p>
        </w:tc>
        <w:tc>
          <w:tcPr>
            <w:tcW w:w="142" w:type="pct"/>
            <w:tcBorders>
              <w:bottom w:val="nil"/>
            </w:tcBorders>
          </w:tcPr>
          <w:p w14:paraId="490CA2F6" w14:textId="77777777" w:rsidR="00617A8A" w:rsidRPr="005C2D3F" w:rsidRDefault="00617A8A" w:rsidP="00617A8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04D48585" w14:textId="1CBC1F73" w:rsidR="00617A8A" w:rsidRPr="005C2D3F" w:rsidRDefault="003B7AB8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269,937</w:t>
            </w:r>
          </w:p>
        </w:tc>
        <w:tc>
          <w:tcPr>
            <w:tcW w:w="143" w:type="pct"/>
            <w:tcBorders>
              <w:bottom w:val="nil"/>
            </w:tcBorders>
          </w:tcPr>
          <w:p w14:paraId="68130419" w14:textId="77777777" w:rsidR="00617A8A" w:rsidRPr="005C2D3F" w:rsidRDefault="00617A8A" w:rsidP="00617A8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C91298B" w14:textId="72B44444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265,004</w:t>
            </w:r>
          </w:p>
        </w:tc>
      </w:tr>
    </w:tbl>
    <w:p w14:paraId="4767F067" w14:textId="77777777" w:rsidR="00712407" w:rsidRDefault="00712407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32331D6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3B9A28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95F250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07DA256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EC9645B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F1BC9DB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1BA561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7A47DBC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C788D1B" w14:textId="77777777" w:rsidR="00436044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7CA2FA9" w14:textId="77777777" w:rsidR="00436044" w:rsidRPr="005C2D3F" w:rsidRDefault="00436044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5000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64"/>
        <w:gridCol w:w="845"/>
        <w:gridCol w:w="7"/>
        <w:gridCol w:w="1093"/>
        <w:gridCol w:w="10"/>
        <w:gridCol w:w="264"/>
        <w:gridCol w:w="10"/>
        <w:gridCol w:w="996"/>
        <w:gridCol w:w="10"/>
        <w:gridCol w:w="268"/>
        <w:gridCol w:w="6"/>
        <w:gridCol w:w="998"/>
        <w:gridCol w:w="6"/>
        <w:gridCol w:w="270"/>
        <w:gridCol w:w="6"/>
        <w:gridCol w:w="1077"/>
      </w:tblGrid>
      <w:tr w:rsidR="00712407" w:rsidRPr="005C2D3F" w14:paraId="760BC4DA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6105D011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2D3F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370BF903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615CC3F3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</w:tcPr>
          <w:p w14:paraId="3ED635A4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</w:tcPr>
          <w:p w14:paraId="3AD4B1C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</w:tcPr>
          <w:p w14:paraId="0CB56AB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</w:tcPr>
          <w:p w14:paraId="26CC1AF8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</w:tcPr>
          <w:p w14:paraId="7F3354D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6F499CA8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7C0058EA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3C8BC7B9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5979C6AB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2FC76C6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095B269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59EA329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8A2EF5F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6DC5CB4D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5815473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435A5875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AF234A" w:rsidRPr="005C2D3F" w14:paraId="4A572B9C" w14:textId="77777777" w:rsidTr="0016059F">
        <w:trPr>
          <w:trHeight w:val="420"/>
        </w:trPr>
        <w:tc>
          <w:tcPr>
            <w:tcW w:w="2398" w:type="pct"/>
            <w:gridSpan w:val="3"/>
            <w:tcBorders>
              <w:bottom w:val="nil"/>
            </w:tcBorders>
            <w:noWrap/>
          </w:tcPr>
          <w:p w14:paraId="653C981E" w14:textId="13874F4B" w:rsidR="00AF234A" w:rsidRPr="00FC6318" w:rsidRDefault="00AF234A" w:rsidP="00AF234A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รับรู้ในกำไรขาดทุนจากการดำเนินงานต่อเนื่อง</w:t>
            </w: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60A4AB56" w14:textId="14F691C9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284DE66C" w14:textId="77777777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4F8D9174" w14:textId="77777777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511EF47" w14:textId="77777777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1C152BFF" w14:textId="17F45F3E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734587C3" w14:textId="77777777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4D763189" w14:textId="77777777" w:rsidR="00AF234A" w:rsidRPr="005C2D3F" w:rsidRDefault="00AF234A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617A8A" w:rsidRPr="005C2D3F" w14:paraId="2C3D9494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0D30ED85" w14:textId="77777777" w:rsidR="00617A8A" w:rsidRPr="00FC6318" w:rsidRDefault="00617A8A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FC631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2914C5BC" w14:textId="77777777" w:rsidR="00617A8A" w:rsidRPr="00FC6318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1CF27C8A" w14:textId="3F796055" w:rsidR="00617A8A" w:rsidRPr="005C2D3F" w:rsidRDefault="004978DB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41,095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DA0794D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305A372C" w14:textId="7583B25C" w:rsidR="00617A8A" w:rsidRPr="005C2D3F" w:rsidRDefault="004978DB" w:rsidP="006746E2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16,374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0034F4E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6A061F47" w14:textId="3C0032F9" w:rsidR="00617A8A" w:rsidRPr="005C2D3F" w:rsidRDefault="003B7AB8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28,227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07EACCA0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55B8C3D5" w14:textId="6F50D312" w:rsidR="00617A8A" w:rsidRPr="005C2D3F" w:rsidRDefault="00617A8A" w:rsidP="006746E2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1,098</w:t>
            </w:r>
          </w:p>
        </w:tc>
      </w:tr>
      <w:tr w:rsidR="00617A8A" w:rsidRPr="005C2D3F" w14:paraId="27FC0F2E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5179AF35" w14:textId="77777777" w:rsidR="00617A8A" w:rsidRPr="00FC6318" w:rsidRDefault="00617A8A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44435BFF" w14:textId="77777777" w:rsidR="00617A8A" w:rsidRPr="00FC6318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672D1402" w14:textId="1342E0B4" w:rsidR="00617A8A" w:rsidRPr="005C2D3F" w:rsidRDefault="004978DB" w:rsidP="00812A79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(734)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476590C7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1E700C65" w14:textId="21181428" w:rsidR="00617A8A" w:rsidRPr="005C2D3F" w:rsidRDefault="004978DB" w:rsidP="000C7C77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(8,337</w:t>
            </w:r>
            <w:r w:rsidR="00617A8A" w:rsidRPr="005C2D3F">
              <w:rPr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4B9839F6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29F45FD8" w14:textId="007B09AD" w:rsidR="00617A8A" w:rsidRPr="005C2D3F" w:rsidRDefault="00812A79" w:rsidP="00812A79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(337)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1F0DB44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6BC96386" w14:textId="0ABE4CEF" w:rsidR="00617A8A" w:rsidRPr="005C2D3F" w:rsidRDefault="00617A8A" w:rsidP="00617A8A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(5,225)</w:t>
            </w:r>
          </w:p>
        </w:tc>
      </w:tr>
      <w:tr w:rsidR="00617A8A" w:rsidRPr="005C2D3F" w14:paraId="05CE8085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0BDF2929" w14:textId="77777777" w:rsidR="00617A8A" w:rsidRPr="00FC6318" w:rsidRDefault="00617A8A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0B3ACE62" w14:textId="4AEA2CB4" w:rsidR="00617A8A" w:rsidRPr="00FC6318" w:rsidRDefault="00425D62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FC6318">
              <w:rPr>
                <w:i/>
                <w:iCs/>
                <w:color w:val="000000"/>
                <w:sz w:val="30"/>
                <w:szCs w:val="30"/>
              </w:rPr>
              <w:t>27</w:t>
            </w:r>
          </w:p>
        </w:tc>
        <w:tc>
          <w:tcPr>
            <w:tcW w:w="573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A0C39D3" w14:textId="4B353301" w:rsidR="00617A8A" w:rsidRPr="005C2D3F" w:rsidRDefault="00812A79" w:rsidP="00812A7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28,210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721344A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3D447B" w14:textId="38F1452F" w:rsidR="00617A8A" w:rsidRPr="005C2D3F" w:rsidRDefault="004978DB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195,379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1791B19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E113D96" w14:textId="75F01F79" w:rsidR="00617A8A" w:rsidRPr="005C2D3F" w:rsidRDefault="00812A79" w:rsidP="00812A7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17,465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2674837A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  <w:vAlign w:val="bottom"/>
          </w:tcPr>
          <w:p w14:paraId="5EE4AD05" w14:textId="419A15CF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132,101</w:t>
            </w:r>
          </w:p>
        </w:tc>
      </w:tr>
      <w:tr w:rsidR="00617A8A" w:rsidRPr="005C2D3F" w14:paraId="35011BE1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  <w:vAlign w:val="bottom"/>
          </w:tcPr>
          <w:p w14:paraId="5E2530C7" w14:textId="77777777" w:rsidR="00617A8A" w:rsidRPr="00FC6318" w:rsidRDefault="00617A8A" w:rsidP="00617A8A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53CD208D" w14:textId="77777777" w:rsidR="00617A8A" w:rsidRPr="00FC6318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AE64" w14:textId="0FC9ED4C" w:rsidR="00617A8A" w:rsidRPr="005C2D3F" w:rsidRDefault="004978DB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68,571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213D251F" w14:textId="77777777" w:rsidR="00617A8A" w:rsidRPr="005C2D3F" w:rsidRDefault="00617A8A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5D43A" w14:textId="548A78F9" w:rsidR="00617A8A" w:rsidRPr="005C2D3F" w:rsidRDefault="004978DB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203,416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5D6B973A" w14:textId="77777777" w:rsidR="00617A8A" w:rsidRPr="005C2D3F" w:rsidRDefault="00617A8A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563F7" w14:textId="3BFC7CB3" w:rsidR="00617A8A" w:rsidRPr="005C2D3F" w:rsidRDefault="000C7C77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45,355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1528B0AF" w14:textId="77777777" w:rsidR="00617A8A" w:rsidRPr="005C2D3F" w:rsidRDefault="00617A8A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D4A8" w14:textId="4F438DC0" w:rsidR="00617A8A" w:rsidRPr="005C2D3F" w:rsidRDefault="00617A8A" w:rsidP="00617A8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127,974</w:t>
            </w:r>
          </w:p>
        </w:tc>
      </w:tr>
      <w:tr w:rsidR="00617A8A" w:rsidRPr="005C2D3F" w14:paraId="326719DA" w14:textId="77777777" w:rsidTr="0016059F">
        <w:trPr>
          <w:trHeight w:val="173"/>
        </w:trPr>
        <w:tc>
          <w:tcPr>
            <w:tcW w:w="1955" w:type="pct"/>
            <w:tcBorders>
              <w:bottom w:val="nil"/>
            </w:tcBorders>
            <w:noWrap/>
          </w:tcPr>
          <w:p w14:paraId="06976155" w14:textId="77777777" w:rsidR="00617A8A" w:rsidRPr="00FC6318" w:rsidRDefault="00617A8A" w:rsidP="00617A8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787D9E24" w14:textId="77777777" w:rsidR="00617A8A" w:rsidRPr="00FC6318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628C7FD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658CE097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890FD16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D4A14FA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E138872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0E665E26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nil"/>
            </w:tcBorders>
            <w:vAlign w:val="bottom"/>
          </w:tcPr>
          <w:p w14:paraId="08369E6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B06713" w:rsidRPr="005C2D3F" w14:paraId="74D5B10C" w14:textId="77777777" w:rsidTr="0016059F">
        <w:trPr>
          <w:trHeight w:val="420"/>
        </w:trPr>
        <w:tc>
          <w:tcPr>
            <w:tcW w:w="2398" w:type="pct"/>
            <w:gridSpan w:val="3"/>
            <w:tcBorders>
              <w:bottom w:val="nil"/>
            </w:tcBorders>
            <w:noWrap/>
          </w:tcPr>
          <w:p w14:paraId="200D9673" w14:textId="1424E141" w:rsidR="00B06713" w:rsidRPr="00FC6318" w:rsidRDefault="00B06713" w:rsidP="00B06713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รับรู้ในกำไรขาดทุนจากการดำเนินงานที่ยกเลิก</w:t>
            </w: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44517F9C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599689B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694EA91F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9BAE78D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6251C52B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7605DE41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5A2C696F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B06713" w:rsidRPr="005C2D3F" w14:paraId="6E6CC3F5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44F5FE83" w14:textId="77777777" w:rsidR="00B06713" w:rsidRPr="00FC6318" w:rsidRDefault="00B06713" w:rsidP="0055275E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FC631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2C31C9D3" w14:textId="77777777" w:rsidR="00B06713" w:rsidRPr="00FC6318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0D185C27" w14:textId="2E7171D9" w:rsidR="00B06713" w:rsidRPr="005C2D3F" w:rsidRDefault="004978DB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2,064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7A93F5FE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19510976" w14:textId="6828A2CA" w:rsidR="00B06713" w:rsidRPr="005C2D3F" w:rsidRDefault="004978DB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18,364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54E4B4D4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64FA155C" w14:textId="597D6D32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69125D49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0091A4D2" w14:textId="75383712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</w:tr>
      <w:tr w:rsidR="00B06713" w:rsidRPr="005C2D3F" w14:paraId="5D28F66B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5DA68CA2" w14:textId="77777777" w:rsidR="00B06713" w:rsidRPr="00FC6318" w:rsidRDefault="00B06713" w:rsidP="0055275E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596E072E" w14:textId="77777777" w:rsidR="00B06713" w:rsidRPr="00FC6318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6D1651DD" w14:textId="36AF006E" w:rsidR="00B06713" w:rsidRPr="005C2D3F" w:rsidRDefault="004978DB" w:rsidP="004978DB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93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C4F898B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625C4F85" w14:textId="32F62731" w:rsidR="00B06713" w:rsidRPr="005C2D3F" w:rsidRDefault="006B1C25" w:rsidP="0055275E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</w:t>
            </w:r>
            <w:r w:rsidR="004978DB">
              <w:rPr>
                <w:color w:val="000000"/>
                <w:sz w:val="30"/>
                <w:szCs w:val="30"/>
                <w:lang w:val="en-GB"/>
              </w:rPr>
              <w:t>164</w:t>
            </w:r>
            <w:r>
              <w:rPr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A6379BC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2541E1AA" w14:textId="3BD30815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6B7AEB5B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65A3EF87" w14:textId="08A5952B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</w:tr>
      <w:tr w:rsidR="00B06713" w:rsidRPr="005C2D3F" w14:paraId="48D17AFD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208623BF" w14:textId="605EE9AD" w:rsidR="00B06713" w:rsidRPr="00FC6318" w:rsidRDefault="00B06713" w:rsidP="0055275E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55161879" w14:textId="77777777" w:rsidR="00B06713" w:rsidRPr="00FC6318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BB5BBBD" w14:textId="26FD6287" w:rsidR="00B06713" w:rsidRPr="004978DB" w:rsidRDefault="004978DB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5F01D13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7982C75" w14:textId="5677AC12" w:rsidR="00B06713" w:rsidRPr="005C2D3F" w:rsidRDefault="004978DB" w:rsidP="0055275E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16,254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63EE5413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91C595C" w14:textId="29E9DD34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5F9CECF2" w14:textId="77777777" w:rsidR="00B06713" w:rsidRPr="005C2D3F" w:rsidRDefault="00B06713" w:rsidP="0055275E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  <w:vAlign w:val="bottom"/>
          </w:tcPr>
          <w:p w14:paraId="223AE78B" w14:textId="53584E30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</w:tr>
      <w:tr w:rsidR="00B06713" w:rsidRPr="005C2D3F" w14:paraId="6EAAAF7B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  <w:vAlign w:val="bottom"/>
          </w:tcPr>
          <w:p w14:paraId="10C6EB76" w14:textId="77777777" w:rsidR="00B06713" w:rsidRPr="00FC6318" w:rsidRDefault="00B06713" w:rsidP="0055275E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3A43D221" w14:textId="77777777" w:rsidR="00B06713" w:rsidRPr="00FC6318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101AC" w14:textId="066BF005" w:rsidR="00B06713" w:rsidRPr="005C2D3F" w:rsidRDefault="004978DB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2,157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109FA7B" w14:textId="77777777" w:rsidR="00B06713" w:rsidRPr="005C2D3F" w:rsidRDefault="00B06713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EFBD" w14:textId="45E8273C" w:rsidR="00B06713" w:rsidRPr="005C2D3F" w:rsidRDefault="006B1C25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34,454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582C0232" w14:textId="77777777" w:rsidR="00B06713" w:rsidRPr="005C2D3F" w:rsidRDefault="00B06713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1E85" w14:textId="0BD7E9FD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4978D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2E688C70" w14:textId="77777777" w:rsidR="00B06713" w:rsidRPr="004978DB" w:rsidRDefault="00B06713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08065" w14:textId="7DBC70C9" w:rsidR="00B06713" w:rsidRPr="004978DB" w:rsidRDefault="00B06713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4978D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99602F" w:rsidRPr="005C2D3F" w14:paraId="7987EE8E" w14:textId="77777777" w:rsidTr="0099602F">
        <w:trPr>
          <w:trHeight w:val="420"/>
        </w:trPr>
        <w:tc>
          <w:tcPr>
            <w:tcW w:w="1955" w:type="pct"/>
            <w:tcBorders>
              <w:bottom w:val="nil"/>
            </w:tcBorders>
            <w:noWrap/>
            <w:vAlign w:val="bottom"/>
          </w:tcPr>
          <w:p w14:paraId="27F7B898" w14:textId="77777777" w:rsidR="0099602F" w:rsidRPr="00FC6318" w:rsidRDefault="0099602F" w:rsidP="0055275E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65715A09" w14:textId="77777777" w:rsidR="0099602F" w:rsidRPr="00FC6318" w:rsidRDefault="0099602F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897FBA9" w14:textId="77777777" w:rsidR="0099602F" w:rsidRDefault="0099602F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99E6DEC" w14:textId="77777777" w:rsidR="0099602F" w:rsidRPr="005C2D3F" w:rsidRDefault="0099602F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DEB9CF3" w14:textId="77777777" w:rsidR="0099602F" w:rsidRDefault="0099602F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72F0E22D" w14:textId="77777777" w:rsidR="0099602F" w:rsidRPr="005C2D3F" w:rsidRDefault="0099602F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E21D8A1" w14:textId="77777777" w:rsidR="0099602F" w:rsidRPr="004978DB" w:rsidRDefault="0099602F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13804AC5" w14:textId="77777777" w:rsidR="0099602F" w:rsidRPr="004978DB" w:rsidRDefault="0099602F" w:rsidP="0055275E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nil"/>
            </w:tcBorders>
            <w:vAlign w:val="bottom"/>
          </w:tcPr>
          <w:p w14:paraId="3BC11679" w14:textId="77777777" w:rsidR="0099602F" w:rsidRPr="004978DB" w:rsidRDefault="0099602F" w:rsidP="004978DB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16059F" w:rsidRPr="005C2D3F" w14:paraId="2C5B314A" w14:textId="77777777" w:rsidTr="0099602F">
        <w:trPr>
          <w:trHeight w:val="420"/>
        </w:trPr>
        <w:tc>
          <w:tcPr>
            <w:tcW w:w="1955" w:type="pct"/>
            <w:tcBorders>
              <w:bottom w:val="nil"/>
            </w:tcBorders>
            <w:noWrap/>
            <w:vAlign w:val="bottom"/>
          </w:tcPr>
          <w:p w14:paraId="393CA1E7" w14:textId="5B6F5E0D" w:rsidR="0016059F" w:rsidRPr="00FC6318" w:rsidRDefault="0099602F" w:rsidP="0016059F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รวมรับรู้ในงบกำไรขาดทุน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661BDE34" w14:textId="77777777" w:rsidR="0016059F" w:rsidRPr="00FC6318" w:rsidRDefault="0016059F" w:rsidP="0016059F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56284F13" w14:textId="1A52FA5F" w:rsidR="0016059F" w:rsidRDefault="0016059F" w:rsidP="0016059F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70,728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636E721A" w14:textId="77777777" w:rsidR="0016059F" w:rsidRPr="005C2D3F" w:rsidRDefault="0016059F" w:rsidP="0016059F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1F1C465C" w14:textId="7C5BDAA3" w:rsidR="0016059F" w:rsidRDefault="0016059F" w:rsidP="0016059F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237,870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AC3F504" w14:textId="77777777" w:rsidR="0016059F" w:rsidRPr="005C2D3F" w:rsidRDefault="0016059F" w:rsidP="0016059F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A9B59C4" w14:textId="1963325D" w:rsidR="0016059F" w:rsidRPr="004978DB" w:rsidRDefault="0016059F" w:rsidP="0016059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45,355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64CFA0B3" w14:textId="77777777" w:rsidR="0016059F" w:rsidRPr="004978DB" w:rsidRDefault="0016059F" w:rsidP="0016059F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double" w:sz="4" w:space="0" w:color="auto"/>
            </w:tcBorders>
            <w:vAlign w:val="bottom"/>
          </w:tcPr>
          <w:p w14:paraId="0C54CD78" w14:textId="0D8FC6F8" w:rsidR="0016059F" w:rsidRPr="004978DB" w:rsidRDefault="0016059F" w:rsidP="0016059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127,974</w:t>
            </w:r>
          </w:p>
        </w:tc>
      </w:tr>
      <w:tr w:rsidR="00B06713" w:rsidRPr="005C2D3F" w14:paraId="11C079CE" w14:textId="77777777" w:rsidTr="0016059F">
        <w:trPr>
          <w:trHeight w:val="173"/>
        </w:trPr>
        <w:tc>
          <w:tcPr>
            <w:tcW w:w="1955" w:type="pct"/>
            <w:tcBorders>
              <w:bottom w:val="nil"/>
            </w:tcBorders>
            <w:noWrap/>
          </w:tcPr>
          <w:p w14:paraId="214F5B9F" w14:textId="77777777" w:rsidR="00B06713" w:rsidRDefault="00B06713" w:rsidP="00617A8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72AEA183" w14:textId="77777777" w:rsidR="00B06713" w:rsidRPr="005C2D3F" w:rsidRDefault="00B06713" w:rsidP="00617A8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30771F3E" w14:textId="77777777" w:rsidR="00B06713" w:rsidRPr="005C2D3F" w:rsidRDefault="00B06713" w:rsidP="00617A8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4F662B7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5B35F479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3FF0B8AC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0E97BD9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840F3BE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1ED3BDE8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double" w:sz="4" w:space="0" w:color="auto"/>
              <w:bottom w:val="nil"/>
            </w:tcBorders>
            <w:vAlign w:val="bottom"/>
          </w:tcPr>
          <w:p w14:paraId="3C2926C0" w14:textId="77777777" w:rsidR="00B06713" w:rsidRPr="005C2D3F" w:rsidRDefault="00B06713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B06713" w:rsidRPr="005C2D3F" w14:paraId="5009DD77" w14:textId="77777777" w:rsidTr="0016059F">
        <w:trPr>
          <w:trHeight w:val="435"/>
        </w:trPr>
        <w:tc>
          <w:tcPr>
            <w:tcW w:w="1955" w:type="pct"/>
            <w:vMerge w:val="restart"/>
            <w:shd w:val="clear" w:color="auto" w:fill="auto"/>
          </w:tcPr>
          <w:p w14:paraId="13ADFBED" w14:textId="77777777" w:rsidR="00B06713" w:rsidRPr="005C2D3F" w:rsidRDefault="00B06713" w:rsidP="0055275E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14A6818D" w14:textId="77777777" w:rsidR="00B06713" w:rsidRPr="005C2D3F" w:rsidRDefault="00B06713" w:rsidP="0055275E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0" w:type="pct"/>
            <w:gridSpan w:val="8"/>
          </w:tcPr>
          <w:p w14:paraId="52C4B884" w14:textId="77777777" w:rsidR="00B06713" w:rsidRPr="005C2D3F" w:rsidRDefault="00B06713" w:rsidP="0055275E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6" w:type="pct"/>
            <w:gridSpan w:val="6"/>
          </w:tcPr>
          <w:p w14:paraId="5FE785EE" w14:textId="77777777" w:rsidR="00B06713" w:rsidRPr="005C2D3F" w:rsidRDefault="00B06713" w:rsidP="0055275E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6713" w:rsidRPr="005C2D3F" w14:paraId="67B8C416" w14:textId="77777777" w:rsidTr="0016059F">
        <w:trPr>
          <w:trHeight w:val="420"/>
        </w:trPr>
        <w:tc>
          <w:tcPr>
            <w:tcW w:w="1955" w:type="pct"/>
            <w:vMerge/>
            <w:shd w:val="clear" w:color="auto" w:fill="auto"/>
          </w:tcPr>
          <w:p w14:paraId="25820E8D" w14:textId="77777777" w:rsidR="00B06713" w:rsidRPr="005C2D3F" w:rsidRDefault="00B06713" w:rsidP="0055275E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39" w:type="pct"/>
          </w:tcPr>
          <w:p w14:paraId="0974F56B" w14:textId="77777777" w:rsidR="00B06713" w:rsidRPr="005C2D3F" w:rsidRDefault="00B06713" w:rsidP="0055275E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2" w:type="pct"/>
            <w:gridSpan w:val="2"/>
          </w:tcPr>
          <w:p w14:paraId="66F7B434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42" w:type="pct"/>
            <w:gridSpan w:val="2"/>
          </w:tcPr>
          <w:p w14:paraId="47C920C8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9FB7618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3" w:type="pct"/>
            <w:gridSpan w:val="2"/>
          </w:tcPr>
          <w:p w14:paraId="0EEE3D9B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64BE1057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</w:t>
            </w:r>
            <w:r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43" w:type="pct"/>
            <w:gridSpan w:val="2"/>
          </w:tcPr>
          <w:p w14:paraId="6A85B9D0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27364318" w14:textId="77777777" w:rsidR="00B06713" w:rsidRPr="005C2D3F" w:rsidRDefault="00B06713" w:rsidP="0055275E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B06713" w:rsidRPr="005C2D3F" w14:paraId="24CBFB96" w14:textId="77777777" w:rsidTr="0016059F">
        <w:trPr>
          <w:trHeight w:val="420"/>
        </w:trPr>
        <w:tc>
          <w:tcPr>
            <w:tcW w:w="1955" w:type="pct"/>
          </w:tcPr>
          <w:p w14:paraId="36476E10" w14:textId="77777777" w:rsidR="00B06713" w:rsidRPr="005C2D3F" w:rsidRDefault="00B06713" w:rsidP="0055275E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39" w:type="pct"/>
          </w:tcPr>
          <w:p w14:paraId="6D562F21" w14:textId="77777777" w:rsidR="00B06713" w:rsidRPr="005C2D3F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06" w:type="pct"/>
            <w:gridSpan w:val="14"/>
          </w:tcPr>
          <w:p w14:paraId="1E5B0498" w14:textId="77777777" w:rsidR="00B06713" w:rsidRPr="005C2D3F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C2D3F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B06713" w:rsidRPr="005C2D3F" w14:paraId="16DBDEC9" w14:textId="77777777" w:rsidTr="0016059F">
        <w:trPr>
          <w:trHeight w:val="420"/>
        </w:trPr>
        <w:tc>
          <w:tcPr>
            <w:tcW w:w="1955" w:type="pct"/>
          </w:tcPr>
          <w:p w14:paraId="0B2C7F7D" w14:textId="3C3F0A5D" w:rsidR="00B06713" w:rsidRPr="005C2D3F" w:rsidRDefault="00B06713" w:rsidP="0055275E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2D3F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45239BB4" w14:textId="77777777" w:rsidR="00B06713" w:rsidRPr="005C2D3F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06" w:type="pct"/>
            <w:gridSpan w:val="14"/>
          </w:tcPr>
          <w:p w14:paraId="02191233" w14:textId="77777777" w:rsidR="00B06713" w:rsidRPr="005C2D3F" w:rsidRDefault="00B06713" w:rsidP="0055275E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617A8A" w:rsidRPr="005C2D3F" w14:paraId="5BC28CA9" w14:textId="77777777" w:rsidTr="0016059F">
        <w:trPr>
          <w:trHeight w:val="65"/>
        </w:trPr>
        <w:tc>
          <w:tcPr>
            <w:tcW w:w="1955" w:type="pct"/>
            <w:tcBorders>
              <w:bottom w:val="nil"/>
            </w:tcBorders>
            <w:noWrap/>
          </w:tcPr>
          <w:p w14:paraId="38578A86" w14:textId="77777777" w:rsidR="00617A8A" w:rsidRPr="005C2D3F" w:rsidRDefault="00617A8A" w:rsidP="00617A8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116A17B7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2E1C8393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6F06BCE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206489AA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4C0211B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066E0328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457BC410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381D6BEF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17A8A" w:rsidRPr="005C2D3F" w14:paraId="0B1007D0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519B0B42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440BB0FA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0F914409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52EBBF3F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3914B3A5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6A3CA006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32D3F347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0828B041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1BFE6FB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617A8A" w:rsidRPr="005C2D3F" w14:paraId="6CD31310" w14:textId="77777777" w:rsidTr="0016059F">
        <w:trPr>
          <w:trHeight w:val="420"/>
        </w:trPr>
        <w:tc>
          <w:tcPr>
            <w:tcW w:w="1955" w:type="pct"/>
            <w:tcBorders>
              <w:bottom w:val="nil"/>
            </w:tcBorders>
            <w:noWrap/>
          </w:tcPr>
          <w:p w14:paraId="01086B9E" w14:textId="197827B4" w:rsidR="00617A8A" w:rsidRPr="005C2D3F" w:rsidRDefault="004A7E90" w:rsidP="00617A8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617A8A" w:rsidRPr="005C2D3F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617A8A"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3B153097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36F5E06E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11AFBD85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1E065DD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754A3E91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3C4F357D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45C3DD24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06079B07" w14:textId="77777777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617A8A" w:rsidRPr="005C2D3F" w14:paraId="6452A624" w14:textId="77777777" w:rsidTr="0016059F">
        <w:trPr>
          <w:cantSplit/>
          <w:trHeight w:val="420"/>
        </w:trPr>
        <w:tc>
          <w:tcPr>
            <w:tcW w:w="1955" w:type="pct"/>
            <w:tcBorders>
              <w:top w:val="nil"/>
              <w:bottom w:val="nil"/>
            </w:tcBorders>
          </w:tcPr>
          <w:p w14:paraId="788F3D80" w14:textId="77777777" w:rsidR="00617A8A" w:rsidRPr="005C2D3F" w:rsidRDefault="00617A8A" w:rsidP="00617A8A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 xml:space="preserve">  </w:t>
            </w:r>
            <w:r w:rsidRPr="005C2D3F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</w:tcBorders>
            <w:vAlign w:val="bottom"/>
          </w:tcPr>
          <w:p w14:paraId="2A375EE6" w14:textId="77777777" w:rsidR="00617A8A" w:rsidRPr="005C2D3F" w:rsidRDefault="00617A8A" w:rsidP="00617A8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  <w:vAlign w:val="bottom"/>
          </w:tcPr>
          <w:p w14:paraId="294059B9" w14:textId="0B7370EA" w:rsidR="00617A8A" w:rsidRPr="005C2D3F" w:rsidRDefault="004A7E90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(1,010)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24BEE294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bottom w:val="nil"/>
            </w:tcBorders>
            <w:vAlign w:val="bottom"/>
          </w:tcPr>
          <w:p w14:paraId="4A070F79" w14:textId="7A51E0E6" w:rsidR="00617A8A" w:rsidRPr="005C2D3F" w:rsidRDefault="00617A8A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(64,167)</w:t>
            </w:r>
          </w:p>
        </w:tc>
        <w:tc>
          <w:tcPr>
            <w:tcW w:w="142" w:type="pct"/>
            <w:gridSpan w:val="2"/>
            <w:tcBorders>
              <w:top w:val="nil"/>
              <w:bottom w:val="nil"/>
            </w:tcBorders>
            <w:vAlign w:val="bottom"/>
          </w:tcPr>
          <w:p w14:paraId="0BE96848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nil"/>
              <w:bottom w:val="nil"/>
            </w:tcBorders>
            <w:vAlign w:val="bottom"/>
          </w:tcPr>
          <w:p w14:paraId="14524509" w14:textId="6DB31D2E" w:rsidR="00617A8A" w:rsidRPr="005C2D3F" w:rsidRDefault="004A7E90" w:rsidP="00617A8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(7,073)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332F2A8F" w14:textId="77777777" w:rsidR="00617A8A" w:rsidRPr="005C2D3F" w:rsidRDefault="00617A8A" w:rsidP="00617A8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338083F2" w14:textId="67C41B3F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(24,965)</w:t>
            </w:r>
          </w:p>
        </w:tc>
      </w:tr>
    </w:tbl>
    <w:p w14:paraId="4B934CBB" w14:textId="77777777" w:rsidR="00400182" w:rsidRDefault="00400182" w:rsidP="001204BC">
      <w:pPr>
        <w:tabs>
          <w:tab w:val="left" w:pos="540"/>
        </w:tabs>
        <w:spacing w:before="24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Pr="005C2D3F">
        <w:rPr>
          <w:rFonts w:asciiTheme="majorBidi" w:hAnsiTheme="majorBidi" w:cstheme="majorBidi"/>
          <w:sz w:val="30"/>
          <w:szCs w:val="30"/>
        </w:rPr>
        <w:t xml:space="preserve">2541 </w:t>
      </w:r>
      <w:r w:rsidRPr="005C2D3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76A1BCB" w14:textId="311895FB" w:rsidR="001204BC" w:rsidRDefault="00400182" w:rsidP="001204BC">
      <w:pPr>
        <w:tabs>
          <w:tab w:val="left" w:pos="540"/>
        </w:tabs>
        <w:spacing w:before="240"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F4C06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4F4C06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4F4C06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</w:t>
      </w:r>
      <w:r w:rsidR="001204BC">
        <w:rPr>
          <w:rFonts w:asciiTheme="majorBidi" w:hAnsiTheme="majorBidi" w:cstheme="majorBidi"/>
          <w:sz w:val="30"/>
          <w:szCs w:val="30"/>
          <w:cs/>
        </w:rPr>
        <w:t>กคณิตศาสตร์ประกันภัย ได้แก่ ควา</w:t>
      </w:r>
      <w:r w:rsidR="001204BC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4F4C06">
        <w:rPr>
          <w:rFonts w:asciiTheme="majorBidi" w:hAnsiTheme="majorBidi" w:cstheme="majorBidi"/>
          <w:sz w:val="30"/>
          <w:szCs w:val="30"/>
          <w:cs/>
        </w:rPr>
        <w:t>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2AF7A4F" w14:textId="0CB8E4C9" w:rsidR="00400182" w:rsidRPr="005C2D3F" w:rsidRDefault="00400182" w:rsidP="004F4C06">
      <w:pPr>
        <w:tabs>
          <w:tab w:val="left" w:pos="540"/>
        </w:tabs>
        <w:spacing w:before="240" w:line="240" w:lineRule="auto"/>
        <w:ind w:left="540" w:right="-151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30F410ED" w14:textId="77777777" w:rsidR="00632647" w:rsidRPr="005C2D3F" w:rsidRDefault="00400182" w:rsidP="006876D8">
      <w:pPr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544"/>
        <w:gridCol w:w="887"/>
        <w:gridCol w:w="989"/>
        <w:gridCol w:w="236"/>
        <w:gridCol w:w="992"/>
        <w:gridCol w:w="269"/>
        <w:gridCol w:w="988"/>
        <w:gridCol w:w="236"/>
        <w:gridCol w:w="1021"/>
      </w:tblGrid>
      <w:tr w:rsidR="00400182" w:rsidRPr="005C2D3F" w14:paraId="4EFC653F" w14:textId="77777777" w:rsidTr="004D49B3">
        <w:trPr>
          <w:tblHeader/>
        </w:trPr>
        <w:tc>
          <w:tcPr>
            <w:tcW w:w="3544" w:type="dxa"/>
            <w:vMerge w:val="restart"/>
            <w:shd w:val="clear" w:color="auto" w:fill="auto"/>
          </w:tcPr>
          <w:p w14:paraId="1E3A20FA" w14:textId="77777777" w:rsidR="00400182" w:rsidRPr="005C2D3F" w:rsidRDefault="00400182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887" w:type="dxa"/>
          </w:tcPr>
          <w:p w14:paraId="370FD83C" w14:textId="77777777" w:rsidR="00400182" w:rsidRPr="005C2D3F" w:rsidRDefault="00400182" w:rsidP="0060669F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17" w:type="dxa"/>
            <w:gridSpan w:val="3"/>
          </w:tcPr>
          <w:p w14:paraId="75E73F39" w14:textId="77777777" w:rsidR="00400182" w:rsidRPr="005C2D3F" w:rsidRDefault="00400182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3716E36" w14:textId="77777777" w:rsidR="00400182" w:rsidRPr="005C2D3F" w:rsidRDefault="00400182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45" w:type="dxa"/>
            <w:gridSpan w:val="3"/>
          </w:tcPr>
          <w:p w14:paraId="719DD4DF" w14:textId="77777777" w:rsidR="00400182" w:rsidRPr="005C2D3F" w:rsidRDefault="00400182" w:rsidP="00400182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00182" w:rsidRPr="005C2D3F" w14:paraId="6D8C52F5" w14:textId="77777777" w:rsidTr="004D49B3">
        <w:trPr>
          <w:tblHeader/>
        </w:trPr>
        <w:tc>
          <w:tcPr>
            <w:tcW w:w="3544" w:type="dxa"/>
            <w:vMerge/>
          </w:tcPr>
          <w:p w14:paraId="43C51401" w14:textId="77777777" w:rsidR="00400182" w:rsidRPr="005C2D3F" w:rsidRDefault="00400182" w:rsidP="00400182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14:paraId="7A9D3656" w14:textId="77777777" w:rsidR="00400182" w:rsidRPr="005C2D3F" w:rsidRDefault="00400182" w:rsidP="00400182">
            <w:pPr>
              <w:ind w:hanging="108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7C3A887C" w14:textId="292E0ED6" w:rsidR="00400182" w:rsidRPr="005C2D3F" w:rsidRDefault="00BB10DC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617A8A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92F800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5D411B0C" w14:textId="77F16B56" w:rsidR="00400182" w:rsidRPr="005C2D3F" w:rsidRDefault="00617A8A" w:rsidP="00400182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9" w:type="dxa"/>
          </w:tcPr>
          <w:p w14:paraId="25B78FBA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0E11896C" w14:textId="05708772" w:rsidR="00400182" w:rsidRPr="005C2D3F" w:rsidRDefault="00BB10DC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617A8A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1D1A636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72E2455F" w14:textId="6AA136BF" w:rsidR="00400182" w:rsidRPr="005C2D3F" w:rsidRDefault="00617A8A" w:rsidP="00400182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400182" w:rsidRPr="005C2D3F" w14:paraId="7F120005" w14:textId="77777777" w:rsidTr="004D49B3">
        <w:trPr>
          <w:tblHeader/>
        </w:trPr>
        <w:tc>
          <w:tcPr>
            <w:tcW w:w="3544" w:type="dxa"/>
          </w:tcPr>
          <w:p w14:paraId="3B576E2D" w14:textId="77777777" w:rsidR="00400182" w:rsidRPr="005C2D3F" w:rsidRDefault="00400182" w:rsidP="0060669F">
            <w:pPr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14:paraId="242A80DA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1" w:type="dxa"/>
            <w:gridSpan w:val="7"/>
          </w:tcPr>
          <w:p w14:paraId="0D9DF022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17A8A" w:rsidRPr="005C2D3F" w14:paraId="1C392B8C" w14:textId="77777777" w:rsidTr="004D49B3">
        <w:tc>
          <w:tcPr>
            <w:tcW w:w="3544" w:type="dxa"/>
          </w:tcPr>
          <w:p w14:paraId="7097BE71" w14:textId="77777777" w:rsidR="00617A8A" w:rsidRPr="005C2D3F" w:rsidRDefault="00617A8A" w:rsidP="00617A8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887" w:type="dxa"/>
          </w:tcPr>
          <w:p w14:paraId="0871F45C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6B811EA" w14:textId="3F4452DF" w:rsidR="00617A8A" w:rsidRPr="005C2D3F" w:rsidRDefault="009B24E5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432,604</w:t>
            </w:r>
          </w:p>
        </w:tc>
        <w:tc>
          <w:tcPr>
            <w:tcW w:w="236" w:type="dxa"/>
          </w:tcPr>
          <w:p w14:paraId="2E940318" w14:textId="77777777" w:rsidR="00617A8A" w:rsidRPr="005C2D3F" w:rsidRDefault="00617A8A" w:rsidP="00617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7F477553" w14:textId="3A97EE7A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557,022</w:t>
            </w:r>
          </w:p>
        </w:tc>
        <w:tc>
          <w:tcPr>
            <w:tcW w:w="269" w:type="dxa"/>
          </w:tcPr>
          <w:p w14:paraId="736CE789" w14:textId="77777777" w:rsidR="00617A8A" w:rsidRPr="005C2D3F" w:rsidRDefault="00617A8A" w:rsidP="00617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33FB72AC" w14:textId="51EB3B7F" w:rsidR="00617A8A" w:rsidRPr="005C2D3F" w:rsidRDefault="009B24E5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265,004</w:t>
            </w:r>
          </w:p>
        </w:tc>
        <w:tc>
          <w:tcPr>
            <w:tcW w:w="236" w:type="dxa"/>
          </w:tcPr>
          <w:p w14:paraId="506B0CB8" w14:textId="77777777" w:rsidR="00617A8A" w:rsidRPr="005C2D3F" w:rsidRDefault="00617A8A" w:rsidP="00617A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35D3DFB0" w14:textId="60485E32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327,756</w:t>
            </w:r>
          </w:p>
        </w:tc>
      </w:tr>
      <w:tr w:rsidR="00617A8A" w:rsidRPr="006746E2" w14:paraId="658D6227" w14:textId="77777777" w:rsidTr="004D49B3">
        <w:tc>
          <w:tcPr>
            <w:tcW w:w="3544" w:type="dxa"/>
          </w:tcPr>
          <w:p w14:paraId="58484DB5" w14:textId="77777777" w:rsidR="00617A8A" w:rsidRPr="006746E2" w:rsidRDefault="00617A8A" w:rsidP="00617A8A">
            <w:pPr>
              <w:ind w:left="342" w:hanging="34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68DA0D44" w14:textId="77777777" w:rsidR="00617A8A" w:rsidRPr="006746E2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89" w:type="dxa"/>
          </w:tcPr>
          <w:p w14:paraId="103BD4DB" w14:textId="77777777" w:rsidR="00617A8A" w:rsidRPr="006746E2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62617F4B" w14:textId="77777777" w:rsidR="00617A8A" w:rsidRPr="006746E2" w:rsidRDefault="00617A8A" w:rsidP="00617A8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15D40C1" w14:textId="77777777" w:rsidR="00617A8A" w:rsidRPr="006746E2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69" w:type="dxa"/>
          </w:tcPr>
          <w:p w14:paraId="018A0428" w14:textId="77777777" w:rsidR="00617A8A" w:rsidRPr="006746E2" w:rsidRDefault="00617A8A" w:rsidP="00617A8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26CE366B" w14:textId="77777777" w:rsidR="00617A8A" w:rsidRPr="006746E2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00A7014" w14:textId="77777777" w:rsidR="00617A8A" w:rsidRPr="006746E2" w:rsidRDefault="00617A8A" w:rsidP="00617A8A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14:paraId="3B7A8000" w14:textId="77777777" w:rsidR="00617A8A" w:rsidRPr="006746E2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</w:tr>
      <w:tr w:rsidR="00617A8A" w:rsidRPr="005C2D3F" w14:paraId="32E49102" w14:textId="77777777" w:rsidTr="004D49B3">
        <w:tc>
          <w:tcPr>
            <w:tcW w:w="3544" w:type="dxa"/>
          </w:tcPr>
          <w:p w14:paraId="7BFB706B" w14:textId="77777777" w:rsidR="00617A8A" w:rsidRPr="005C2D3F" w:rsidRDefault="00617A8A" w:rsidP="00617A8A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887" w:type="dxa"/>
          </w:tcPr>
          <w:p w14:paraId="7814BB8B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4E6BBB4E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5FD8A43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AADE789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3C983947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36DA2FB6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652791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22ABC656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617A8A" w:rsidRPr="005C2D3F" w14:paraId="60E3AA38" w14:textId="77777777" w:rsidTr="004D49B3">
        <w:tc>
          <w:tcPr>
            <w:tcW w:w="3544" w:type="dxa"/>
          </w:tcPr>
          <w:p w14:paraId="059BC34F" w14:textId="77777777" w:rsidR="00617A8A" w:rsidRPr="005C2D3F" w:rsidRDefault="00617A8A" w:rsidP="00617A8A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การรับรู้ภาระผูกพันในช่วงเปลี่ยนแปลง</w:t>
            </w:r>
          </w:p>
        </w:tc>
        <w:tc>
          <w:tcPr>
            <w:tcW w:w="887" w:type="dxa"/>
          </w:tcPr>
          <w:p w14:paraId="43A06F69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CDEF472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054A96F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AF4D015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3CDF776B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63F509C7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A850330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6BD837DB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617A8A" w:rsidRPr="005C2D3F" w14:paraId="7E77BF4D" w14:textId="77777777" w:rsidTr="004D49B3">
        <w:tc>
          <w:tcPr>
            <w:tcW w:w="3544" w:type="dxa"/>
          </w:tcPr>
          <w:p w14:paraId="19060249" w14:textId="77777777" w:rsidR="00617A8A" w:rsidRPr="005C2D3F" w:rsidRDefault="00617A8A" w:rsidP="00617A8A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87" w:type="dxa"/>
          </w:tcPr>
          <w:p w14:paraId="16925921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0771F9B8" w14:textId="4B439781" w:rsidR="00617A8A" w:rsidRPr="005C2D3F" w:rsidRDefault="008777FE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54,004</w:t>
            </w:r>
          </w:p>
        </w:tc>
        <w:tc>
          <w:tcPr>
            <w:tcW w:w="236" w:type="dxa"/>
          </w:tcPr>
          <w:p w14:paraId="3A85BA32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44EC67" w14:textId="71A4971C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86,456</w:t>
            </w:r>
          </w:p>
        </w:tc>
        <w:tc>
          <w:tcPr>
            <w:tcW w:w="269" w:type="dxa"/>
          </w:tcPr>
          <w:p w14:paraId="6A2DF5E5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03F412A" w14:textId="233759D0" w:rsidR="00617A8A" w:rsidRPr="005C2D3F" w:rsidRDefault="009B24E5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36,483</w:t>
            </w:r>
          </w:p>
        </w:tc>
        <w:tc>
          <w:tcPr>
            <w:tcW w:w="236" w:type="dxa"/>
          </w:tcPr>
          <w:p w14:paraId="15B39C1C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2678AC53" w14:textId="5352A052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37,771</w:t>
            </w:r>
          </w:p>
        </w:tc>
      </w:tr>
      <w:tr w:rsidR="00617A8A" w:rsidRPr="005C2D3F" w14:paraId="3C8D9C66" w14:textId="77777777" w:rsidTr="004D49B3">
        <w:tc>
          <w:tcPr>
            <w:tcW w:w="3544" w:type="dxa"/>
          </w:tcPr>
          <w:p w14:paraId="52F2E681" w14:textId="77777777" w:rsidR="00617A8A" w:rsidRPr="005C2D3F" w:rsidRDefault="00617A8A" w:rsidP="00617A8A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87" w:type="dxa"/>
          </w:tcPr>
          <w:p w14:paraId="4B81D4AE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4EC8EDAD" w14:textId="2BACBF35" w:rsidR="00617A8A" w:rsidRPr="005C2D3F" w:rsidRDefault="008777FE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9,530</w:t>
            </w:r>
          </w:p>
        </w:tc>
        <w:tc>
          <w:tcPr>
            <w:tcW w:w="236" w:type="dxa"/>
          </w:tcPr>
          <w:p w14:paraId="0D52F738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2E2CC00" w14:textId="5245F060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14,745</w:t>
            </w:r>
          </w:p>
        </w:tc>
        <w:tc>
          <w:tcPr>
            <w:tcW w:w="269" w:type="dxa"/>
          </w:tcPr>
          <w:p w14:paraId="11B8FFBC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13779B6" w14:textId="3513B9F9" w:rsidR="00617A8A" w:rsidRPr="005C2D3F" w:rsidRDefault="009B24E5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5,509</w:t>
            </w:r>
          </w:p>
        </w:tc>
        <w:tc>
          <w:tcPr>
            <w:tcW w:w="236" w:type="dxa"/>
          </w:tcPr>
          <w:p w14:paraId="4844E740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685B92" w14:textId="23DD42CE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8,583</w:t>
            </w:r>
          </w:p>
        </w:tc>
      </w:tr>
      <w:tr w:rsidR="00617A8A" w:rsidRPr="005C2D3F" w14:paraId="0B43A066" w14:textId="77777777" w:rsidTr="004D49B3">
        <w:tc>
          <w:tcPr>
            <w:tcW w:w="3544" w:type="dxa"/>
          </w:tcPr>
          <w:p w14:paraId="1FB5BCEA" w14:textId="77777777" w:rsidR="00617A8A" w:rsidRPr="005C2D3F" w:rsidRDefault="00617A8A" w:rsidP="00617A8A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87" w:type="dxa"/>
          </w:tcPr>
          <w:p w14:paraId="1A1D17E7" w14:textId="77777777" w:rsidR="00617A8A" w:rsidRPr="005C2D3F" w:rsidRDefault="00617A8A" w:rsidP="00617A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692AC9EA" w14:textId="255FDAB0" w:rsidR="00617A8A" w:rsidRPr="005C2D3F" w:rsidRDefault="009B24E5" w:rsidP="00617A8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(18,513)</w:t>
            </w:r>
          </w:p>
        </w:tc>
        <w:tc>
          <w:tcPr>
            <w:tcW w:w="236" w:type="dxa"/>
          </w:tcPr>
          <w:p w14:paraId="2990FD69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A567219" w14:textId="60237F98" w:rsidR="00617A8A" w:rsidRPr="005C2D3F" w:rsidRDefault="00617A8A" w:rsidP="00617A8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(68,437)</w:t>
            </w:r>
          </w:p>
        </w:tc>
        <w:tc>
          <w:tcPr>
            <w:tcW w:w="269" w:type="dxa"/>
          </w:tcPr>
          <w:p w14:paraId="2163F177" w14:textId="77777777" w:rsidR="00617A8A" w:rsidRPr="005C2D3F" w:rsidRDefault="00617A8A" w:rsidP="00617A8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233278B" w14:textId="50D2515C" w:rsidR="00617A8A" w:rsidRPr="005C2D3F" w:rsidRDefault="009B24E5" w:rsidP="00617A8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(12,523)</w:t>
            </w:r>
          </w:p>
        </w:tc>
        <w:tc>
          <w:tcPr>
            <w:tcW w:w="236" w:type="dxa"/>
          </w:tcPr>
          <w:p w14:paraId="4F80B3A5" w14:textId="77777777" w:rsidR="00617A8A" w:rsidRPr="005C2D3F" w:rsidRDefault="00617A8A" w:rsidP="00617A8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1778AAF8" w14:textId="7A58AA94" w:rsidR="00617A8A" w:rsidRPr="005C2D3F" w:rsidRDefault="00617A8A" w:rsidP="00617A8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(47,274)</w:t>
            </w:r>
          </w:p>
        </w:tc>
      </w:tr>
      <w:tr w:rsidR="00B25468" w:rsidRPr="005C2D3F" w14:paraId="7BAAD584" w14:textId="77777777" w:rsidTr="004D49B3">
        <w:tc>
          <w:tcPr>
            <w:tcW w:w="3544" w:type="dxa"/>
          </w:tcPr>
          <w:p w14:paraId="09467E92" w14:textId="21E44979" w:rsidR="00B25468" w:rsidRPr="005C2D3F" w:rsidRDefault="00B25468" w:rsidP="00B06713">
            <w:pPr>
              <w:ind w:left="342" w:right="-117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06713">
              <w:rPr>
                <w:sz w:val="30"/>
                <w:szCs w:val="30"/>
              </w:rPr>
              <w:t xml:space="preserve">- </w:t>
            </w:r>
            <w:r w:rsidRPr="005C2D3F">
              <w:rPr>
                <w:rFonts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887" w:type="dxa"/>
          </w:tcPr>
          <w:p w14:paraId="70724C0D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CB8871B" w14:textId="77777777" w:rsidR="009B24E5" w:rsidRDefault="009B24E5" w:rsidP="00B06713">
            <w:pPr>
              <w:tabs>
                <w:tab w:val="left" w:pos="180"/>
              </w:tabs>
              <w:ind w:right="-63"/>
              <w:rPr>
                <w:sz w:val="30"/>
                <w:szCs w:val="30"/>
              </w:rPr>
            </w:pPr>
          </w:p>
          <w:p w14:paraId="6BDC8495" w14:textId="1E23DA9F" w:rsidR="009B24E5" w:rsidRPr="005C2D3F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(2,503)</w:t>
            </w:r>
          </w:p>
        </w:tc>
        <w:tc>
          <w:tcPr>
            <w:tcW w:w="236" w:type="dxa"/>
          </w:tcPr>
          <w:p w14:paraId="05D73DB2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945CB2" w14:textId="77777777" w:rsidR="00B25468" w:rsidRDefault="00B25468" w:rsidP="00B06713">
            <w:pPr>
              <w:tabs>
                <w:tab w:val="left" w:pos="180"/>
              </w:tabs>
              <w:ind w:right="-63"/>
              <w:rPr>
                <w:sz w:val="30"/>
                <w:szCs w:val="30"/>
              </w:rPr>
            </w:pPr>
          </w:p>
          <w:p w14:paraId="2D6688FE" w14:textId="63CE2C73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(6,527)</w:t>
            </w:r>
          </w:p>
        </w:tc>
        <w:tc>
          <w:tcPr>
            <w:tcW w:w="269" w:type="dxa"/>
          </w:tcPr>
          <w:p w14:paraId="51A23C02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1E78BE3" w14:textId="77777777" w:rsidR="009B24E5" w:rsidRDefault="009B24E5" w:rsidP="00B06713">
            <w:pPr>
              <w:tabs>
                <w:tab w:val="left" w:pos="180"/>
              </w:tabs>
              <w:ind w:right="-63"/>
              <w:rPr>
                <w:sz w:val="30"/>
                <w:szCs w:val="30"/>
              </w:rPr>
            </w:pPr>
          </w:p>
          <w:p w14:paraId="57E4FA5B" w14:textId="7AEE325E" w:rsidR="009B24E5" w:rsidRPr="005C2D3F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(1,579)</w:t>
            </w:r>
          </w:p>
        </w:tc>
        <w:tc>
          <w:tcPr>
            <w:tcW w:w="236" w:type="dxa"/>
          </w:tcPr>
          <w:p w14:paraId="066568E7" w14:textId="77777777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62D2E8A" w14:textId="77777777" w:rsidR="00B25468" w:rsidRDefault="00B25468" w:rsidP="00B06713">
            <w:pPr>
              <w:tabs>
                <w:tab w:val="left" w:pos="180"/>
              </w:tabs>
              <w:ind w:right="-63"/>
              <w:rPr>
                <w:sz w:val="30"/>
                <w:szCs w:val="30"/>
              </w:rPr>
            </w:pPr>
          </w:p>
          <w:p w14:paraId="7B761259" w14:textId="778C2F96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(3,207)</w:t>
            </w:r>
          </w:p>
        </w:tc>
      </w:tr>
      <w:tr w:rsidR="00B25468" w:rsidRPr="005C2D3F" w14:paraId="6B361A59" w14:textId="77777777" w:rsidTr="004D49B3">
        <w:tc>
          <w:tcPr>
            <w:tcW w:w="3544" w:type="dxa"/>
          </w:tcPr>
          <w:p w14:paraId="3BC1CB9D" w14:textId="77777777" w:rsidR="00B25468" w:rsidRPr="005C2D3F" w:rsidRDefault="00B25468" w:rsidP="00B25468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14AD104B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E56C0F2" w14:textId="1CF6E7E3" w:rsidR="00B25468" w:rsidRPr="009B24E5" w:rsidRDefault="008777FE" w:rsidP="009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42,518</w:t>
            </w:r>
          </w:p>
        </w:tc>
        <w:tc>
          <w:tcPr>
            <w:tcW w:w="236" w:type="dxa"/>
          </w:tcPr>
          <w:p w14:paraId="7134EA7D" w14:textId="77777777" w:rsidR="00B25468" w:rsidRPr="005C2D3F" w:rsidRDefault="00B25468" w:rsidP="00B25468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14B0CD" w14:textId="7EB1B215" w:rsidR="00B25468" w:rsidRPr="00425D62" w:rsidRDefault="00B25468" w:rsidP="00B25468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 w:rsidRPr="00425D62">
              <w:rPr>
                <w:sz w:val="30"/>
                <w:szCs w:val="30"/>
              </w:rPr>
              <w:t xml:space="preserve">    26,237</w:t>
            </w:r>
          </w:p>
        </w:tc>
        <w:tc>
          <w:tcPr>
            <w:tcW w:w="269" w:type="dxa"/>
          </w:tcPr>
          <w:p w14:paraId="32CF77D3" w14:textId="77777777" w:rsidR="00B25468" w:rsidRPr="005C2D3F" w:rsidRDefault="00B25468" w:rsidP="00B25468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C349AD7" w14:textId="1F0F351D" w:rsidR="00B25468" w:rsidRPr="005C2D3F" w:rsidRDefault="009B24E5" w:rsidP="001C2A86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27,890</w:t>
            </w:r>
          </w:p>
        </w:tc>
        <w:tc>
          <w:tcPr>
            <w:tcW w:w="236" w:type="dxa"/>
          </w:tcPr>
          <w:p w14:paraId="692504FE" w14:textId="77777777" w:rsidR="00B25468" w:rsidRPr="001C2A86" w:rsidRDefault="00B25468" w:rsidP="001C2A8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C3D6AC6" w14:textId="2773C0DE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(4,127)</w:t>
            </w:r>
          </w:p>
        </w:tc>
      </w:tr>
      <w:tr w:rsidR="00B25468" w:rsidRPr="005C2D3F" w14:paraId="5A43C691" w14:textId="77777777" w:rsidTr="004D49B3">
        <w:tc>
          <w:tcPr>
            <w:tcW w:w="3544" w:type="dxa"/>
          </w:tcPr>
          <w:p w14:paraId="159DC22B" w14:textId="77777777" w:rsidR="00B25468" w:rsidRPr="005C2D3F" w:rsidRDefault="00B25468" w:rsidP="00B25468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87" w:type="dxa"/>
          </w:tcPr>
          <w:p w14:paraId="602EAC95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99FBC79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00E60D4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A543A9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9218F66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7871DD5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07628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211A715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25468" w:rsidRPr="005C2D3F" w14:paraId="3BB87F86" w14:textId="77777777" w:rsidTr="004D49B3">
        <w:tc>
          <w:tcPr>
            <w:tcW w:w="3544" w:type="dxa"/>
          </w:tcPr>
          <w:p w14:paraId="75257EC4" w14:textId="770C513E" w:rsidR="00B25468" w:rsidRPr="005C2D3F" w:rsidRDefault="00E6757D" w:rsidP="00B25468">
            <w:pPr>
              <w:ind w:left="342" w:right="-117" w:hanging="342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กำไร</w:t>
            </w:r>
            <w:r w:rsidR="00B25468" w:rsidRPr="005C2D3F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="00B25468"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25468" w:rsidRPr="005C2D3F">
              <w:rPr>
                <w:sz w:val="30"/>
                <w:szCs w:val="30"/>
              </w:rPr>
              <w:t xml:space="preserve">- </w:t>
            </w:r>
            <w:r w:rsidR="00B25468" w:rsidRPr="005C2D3F">
              <w:rPr>
                <w:rFonts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887" w:type="dxa"/>
          </w:tcPr>
          <w:p w14:paraId="3A7D1A18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545BB0C" w14:textId="77777777" w:rsidR="00B25468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1F258DA2" w14:textId="77777777" w:rsidR="009B24E5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28CE82B" w14:textId="7EB74442" w:rsidR="009B24E5" w:rsidRPr="005C2D3F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(1,010)</w:t>
            </w:r>
          </w:p>
        </w:tc>
        <w:tc>
          <w:tcPr>
            <w:tcW w:w="236" w:type="dxa"/>
          </w:tcPr>
          <w:p w14:paraId="72B367A0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209DADA" w14:textId="77777777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4F1D7D30" w14:textId="77777777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6B347E95" w14:textId="395889C9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5D62">
              <w:rPr>
                <w:rFonts w:cs="Angsana New"/>
                <w:sz w:val="30"/>
                <w:szCs w:val="30"/>
                <w:lang w:bidi="th-TH"/>
              </w:rPr>
              <w:t>(64,167)</w:t>
            </w:r>
          </w:p>
        </w:tc>
        <w:tc>
          <w:tcPr>
            <w:tcW w:w="269" w:type="dxa"/>
          </w:tcPr>
          <w:p w14:paraId="57E9019B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D7D38D6" w14:textId="77777777" w:rsidR="00B25468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67FA2D07" w14:textId="77777777" w:rsidR="009B24E5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8432E3E" w14:textId="039E43BB" w:rsidR="009B24E5" w:rsidRPr="005C2D3F" w:rsidRDefault="009B24E5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(7,073)</w:t>
            </w:r>
          </w:p>
        </w:tc>
        <w:tc>
          <w:tcPr>
            <w:tcW w:w="236" w:type="dxa"/>
          </w:tcPr>
          <w:p w14:paraId="1451B188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EBAD1AE" w14:textId="77777777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00AC034" w14:textId="77777777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7F8F68E8" w14:textId="377C4303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(24,965)</w:t>
            </w:r>
          </w:p>
        </w:tc>
      </w:tr>
      <w:tr w:rsidR="00B25468" w:rsidRPr="006746E2" w14:paraId="60531095" w14:textId="77777777" w:rsidTr="004D49B3">
        <w:trPr>
          <w:trHeight w:val="60"/>
        </w:trPr>
        <w:tc>
          <w:tcPr>
            <w:tcW w:w="3544" w:type="dxa"/>
          </w:tcPr>
          <w:p w14:paraId="3000F93E" w14:textId="77777777" w:rsidR="00B25468" w:rsidRPr="006746E2" w:rsidRDefault="00B25468" w:rsidP="00B25468">
            <w:pPr>
              <w:ind w:left="342" w:right="-117" w:hanging="342"/>
              <w:rPr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306696E4" w14:textId="77777777" w:rsidR="00B25468" w:rsidRPr="006746E2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89" w:type="dxa"/>
          </w:tcPr>
          <w:p w14:paraId="6AB77AB9" w14:textId="77777777" w:rsidR="00B25468" w:rsidRPr="006746E2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BEBF981" w14:textId="77777777" w:rsidR="00B25468" w:rsidRPr="006746E2" w:rsidRDefault="00B25468" w:rsidP="00B2546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6CF8BBA" w14:textId="77777777" w:rsidR="00B25468" w:rsidRPr="006746E2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269" w:type="dxa"/>
          </w:tcPr>
          <w:p w14:paraId="23302B73" w14:textId="77777777" w:rsidR="00B25468" w:rsidRPr="006746E2" w:rsidRDefault="00B25468" w:rsidP="00B2546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</w:tcPr>
          <w:p w14:paraId="09FF9C32" w14:textId="77777777" w:rsidR="00B25468" w:rsidRPr="006746E2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6" w:type="dxa"/>
          </w:tcPr>
          <w:p w14:paraId="2E17CD3B" w14:textId="77777777" w:rsidR="00B25468" w:rsidRPr="006746E2" w:rsidRDefault="00B25468" w:rsidP="00B2546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14:paraId="62292A92" w14:textId="77777777" w:rsidR="00B25468" w:rsidRPr="006746E2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20"/>
              </w:rPr>
            </w:pPr>
          </w:p>
        </w:tc>
      </w:tr>
      <w:tr w:rsidR="00B25468" w:rsidRPr="005C2D3F" w14:paraId="6714C67A" w14:textId="77777777" w:rsidTr="004D49B3">
        <w:tc>
          <w:tcPr>
            <w:tcW w:w="3544" w:type="dxa"/>
          </w:tcPr>
          <w:p w14:paraId="6DB01365" w14:textId="77777777" w:rsidR="00B25468" w:rsidRPr="005C2D3F" w:rsidRDefault="00B25468" w:rsidP="00B25468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87" w:type="dxa"/>
          </w:tcPr>
          <w:p w14:paraId="16E4FFC8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A355952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B08B70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EE209B3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09AF2D8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736301A3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842BAC2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730377B8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B25468" w:rsidRPr="005C2D3F" w14:paraId="1B2BEE9E" w14:textId="77777777" w:rsidTr="004D49B3">
        <w:tc>
          <w:tcPr>
            <w:tcW w:w="3544" w:type="dxa"/>
          </w:tcPr>
          <w:p w14:paraId="23A15F09" w14:textId="77777777" w:rsidR="00B25468" w:rsidRPr="005C2D3F" w:rsidRDefault="00B25468" w:rsidP="00B25468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87" w:type="dxa"/>
          </w:tcPr>
          <w:p w14:paraId="00C7B0A5" w14:textId="77777777" w:rsidR="00B25468" w:rsidRPr="005C2D3F" w:rsidRDefault="00B25468" w:rsidP="00B254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7D04B4A" w14:textId="6C59675F" w:rsidR="00B25468" w:rsidRPr="005C2D3F" w:rsidRDefault="00A4311C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(22,819</w:t>
            </w:r>
            <w:r w:rsidR="008777FE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CE502D7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8AAD6D8" w14:textId="727C7289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(22,984)</w:t>
            </w:r>
          </w:p>
        </w:tc>
        <w:tc>
          <w:tcPr>
            <w:tcW w:w="269" w:type="dxa"/>
          </w:tcPr>
          <w:p w14:paraId="2D0111CF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D14F6E9" w14:textId="31F1A87B" w:rsidR="00B25468" w:rsidRPr="005C2D3F" w:rsidRDefault="009B24E5" w:rsidP="00B25468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(13,609)</w:t>
            </w:r>
          </w:p>
        </w:tc>
        <w:tc>
          <w:tcPr>
            <w:tcW w:w="236" w:type="dxa"/>
          </w:tcPr>
          <w:p w14:paraId="485111C6" w14:textId="77777777" w:rsidR="00B25468" w:rsidRPr="005C2D3F" w:rsidRDefault="00B25468" w:rsidP="00B2546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6923BD8E" w14:textId="339C9D8A" w:rsidR="00B25468" w:rsidRPr="005C2D3F" w:rsidRDefault="00B25468" w:rsidP="00B2546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(10,984)</w:t>
            </w:r>
          </w:p>
        </w:tc>
      </w:tr>
      <w:tr w:rsidR="008777FE" w:rsidRPr="005C2D3F" w14:paraId="4D557438" w14:textId="77777777" w:rsidTr="004D49B3">
        <w:tc>
          <w:tcPr>
            <w:tcW w:w="3544" w:type="dxa"/>
          </w:tcPr>
          <w:p w14:paraId="078B701A" w14:textId="79525E94" w:rsidR="008777FE" w:rsidRPr="005C2D3F" w:rsidRDefault="008777FE" w:rsidP="008777FE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887" w:type="dxa"/>
          </w:tcPr>
          <w:p w14:paraId="0B5840E8" w14:textId="77777777" w:rsidR="008777FE" w:rsidRPr="005C2D3F" w:rsidRDefault="008777FE" w:rsidP="008777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7D8B9E5" w14:textId="77777777" w:rsidR="008777FE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</w:p>
          <w:p w14:paraId="53BEC53E" w14:textId="20602E21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A1C7DE" w14:textId="77777777" w:rsidR="008777FE" w:rsidRPr="005C2D3F" w:rsidRDefault="008777FE" w:rsidP="008777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17D8283" w14:textId="386A9292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704C6E3" w14:textId="77777777" w:rsidR="008777FE" w:rsidRPr="005C2D3F" w:rsidRDefault="008777FE" w:rsidP="008777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DB7471C" w14:textId="77777777" w:rsidR="008777FE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</w:p>
          <w:p w14:paraId="6D4ED07F" w14:textId="46E00B5A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(2,275)</w:t>
            </w:r>
          </w:p>
        </w:tc>
        <w:tc>
          <w:tcPr>
            <w:tcW w:w="236" w:type="dxa"/>
          </w:tcPr>
          <w:p w14:paraId="03A196C5" w14:textId="77777777" w:rsidR="008777FE" w:rsidRPr="005C2D3F" w:rsidRDefault="008777FE" w:rsidP="008777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ED93447" w14:textId="77777777" w:rsidR="008777FE" w:rsidRDefault="008777FE" w:rsidP="008777FE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6921B624" w14:textId="68035012" w:rsidR="008777FE" w:rsidRPr="005C2D3F" w:rsidRDefault="008777FE" w:rsidP="008777FE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(22,676)</w:t>
            </w:r>
          </w:p>
        </w:tc>
      </w:tr>
      <w:tr w:rsidR="008777FE" w:rsidRPr="005C2D3F" w14:paraId="4CD7879A" w14:textId="77777777" w:rsidTr="004D49B3">
        <w:tc>
          <w:tcPr>
            <w:tcW w:w="3544" w:type="dxa"/>
          </w:tcPr>
          <w:p w14:paraId="540193CF" w14:textId="77777777" w:rsidR="008777FE" w:rsidRPr="005C2D3F" w:rsidRDefault="008777FE" w:rsidP="008777FE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ลดลงจากการจัดประเภทเป็นหนี้สิน         ที่รวมในกลุ่มสินทรัพย์ไม่หมุนเวียน  ที่ถือไว้เพื่อขาย</w:t>
            </w:r>
          </w:p>
        </w:tc>
        <w:tc>
          <w:tcPr>
            <w:tcW w:w="887" w:type="dxa"/>
          </w:tcPr>
          <w:p w14:paraId="5B904C55" w14:textId="77777777" w:rsidR="008777FE" w:rsidRPr="005C2D3F" w:rsidRDefault="008777FE" w:rsidP="008777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9CD3471" w14:textId="3524B4B7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61AB8A" w14:textId="77777777" w:rsidR="008777FE" w:rsidRPr="005C2D3F" w:rsidRDefault="008777FE" w:rsidP="008777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DFEBAD5" w14:textId="3F896EF7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(62,986)</w:t>
            </w:r>
          </w:p>
        </w:tc>
        <w:tc>
          <w:tcPr>
            <w:tcW w:w="269" w:type="dxa"/>
          </w:tcPr>
          <w:p w14:paraId="50522DDB" w14:textId="77777777" w:rsidR="008777FE" w:rsidRPr="005C2D3F" w:rsidRDefault="008777FE" w:rsidP="008777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BB61866" w14:textId="026461C7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D30C33" w14:textId="77777777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2287BFD8" w14:textId="359E7C6B" w:rsidR="008777FE" w:rsidRPr="005C2D3F" w:rsidRDefault="008777FE" w:rsidP="008777F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1C2A86" w:rsidRPr="005C2D3F" w14:paraId="63CDE7F2" w14:textId="77777777" w:rsidTr="004D49B3">
        <w:tc>
          <w:tcPr>
            <w:tcW w:w="3544" w:type="dxa"/>
          </w:tcPr>
          <w:p w14:paraId="438660AA" w14:textId="77777777" w:rsidR="001C2A86" w:rsidRPr="005C2D3F" w:rsidRDefault="001C2A86" w:rsidP="00685F4E">
            <w:pPr>
              <w:ind w:left="342" w:hanging="34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จำหน่ายบริษัทย่อย</w:t>
            </w:r>
          </w:p>
        </w:tc>
        <w:tc>
          <w:tcPr>
            <w:tcW w:w="887" w:type="dxa"/>
          </w:tcPr>
          <w:p w14:paraId="153726DD" w14:textId="77777777" w:rsidR="001C2A86" w:rsidRPr="005C2D3F" w:rsidRDefault="001C2A86" w:rsidP="00685F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FDA9C3C" w14:textId="77777777" w:rsidR="001C2A86" w:rsidRDefault="001C2A86" w:rsidP="00685F4E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(9,651)</w:t>
            </w:r>
          </w:p>
        </w:tc>
        <w:tc>
          <w:tcPr>
            <w:tcW w:w="236" w:type="dxa"/>
          </w:tcPr>
          <w:p w14:paraId="00A8B398" w14:textId="77777777" w:rsidR="001C2A86" w:rsidRPr="005C2D3F" w:rsidRDefault="001C2A86" w:rsidP="00685F4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FE8331" w14:textId="77777777" w:rsidR="001C2A86" w:rsidRPr="005C2D3F" w:rsidRDefault="001C2A86" w:rsidP="00685F4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8FBD8C0" w14:textId="77777777" w:rsidR="001C2A86" w:rsidRPr="005C2D3F" w:rsidRDefault="001C2A86" w:rsidP="00685F4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0B71CE9" w14:textId="77777777" w:rsidR="001C2A86" w:rsidRDefault="001C2A86" w:rsidP="00685F4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DCE459" w14:textId="77777777" w:rsidR="001C2A86" w:rsidRPr="005C2D3F" w:rsidRDefault="001C2A86" w:rsidP="00685F4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430EBAC" w14:textId="77777777" w:rsidR="001C2A86" w:rsidRPr="005C2D3F" w:rsidRDefault="001C2A86" w:rsidP="00685F4E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9602F" w:rsidRPr="005C2D3F" w14:paraId="6A11CEA5" w14:textId="77777777" w:rsidTr="004D49B3">
        <w:tc>
          <w:tcPr>
            <w:tcW w:w="3544" w:type="dxa"/>
          </w:tcPr>
          <w:p w14:paraId="42E6E314" w14:textId="78B01CDC" w:rsidR="0099602F" w:rsidRDefault="0099602F" w:rsidP="0099602F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ผลต่าง</w:t>
            </w:r>
            <w:r>
              <w:rPr>
                <w:rFonts w:hint="cs"/>
                <w:sz w:val="30"/>
                <w:szCs w:val="30"/>
                <w:cs/>
              </w:rPr>
              <w:t>จาก</w:t>
            </w:r>
            <w:r w:rsidRPr="005C2D3F">
              <w:rPr>
                <w:rFonts w:hint="cs"/>
                <w:sz w:val="30"/>
                <w:szCs w:val="30"/>
                <w:cs/>
              </w:rPr>
              <w:t>การแปลงค่า</w:t>
            </w:r>
            <w:r w:rsidR="00D36FC5"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887" w:type="dxa"/>
          </w:tcPr>
          <w:p w14:paraId="2EA240D2" w14:textId="77777777" w:rsidR="0099602F" w:rsidRPr="005C2D3F" w:rsidRDefault="0099602F" w:rsidP="00996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7500A5A" w14:textId="77777777" w:rsidR="00D36FC5" w:rsidRDefault="00D36FC5" w:rsidP="0099602F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219D87DD" w14:textId="37949FB6" w:rsidR="0099602F" w:rsidRDefault="0099602F" w:rsidP="0099602F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(481)</w:t>
            </w:r>
          </w:p>
        </w:tc>
        <w:tc>
          <w:tcPr>
            <w:tcW w:w="236" w:type="dxa"/>
          </w:tcPr>
          <w:p w14:paraId="3371FF61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4A9DDDB" w14:textId="77777777" w:rsidR="00D36FC5" w:rsidRDefault="00D36FC5" w:rsidP="0099602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</w:p>
          <w:p w14:paraId="375EFAC4" w14:textId="5BBFEA99" w:rsidR="0099602F" w:rsidRDefault="0099602F" w:rsidP="004D49B3">
            <w:pPr>
              <w:ind w:left="233" w:right="-277" w:hanging="75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(518)</w:t>
            </w:r>
          </w:p>
        </w:tc>
        <w:tc>
          <w:tcPr>
            <w:tcW w:w="269" w:type="dxa"/>
          </w:tcPr>
          <w:p w14:paraId="51C6F277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850A116" w14:textId="6C97D57B" w:rsidR="0099602F" w:rsidRDefault="0099602F" w:rsidP="0099602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40AB60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3FB484F" w14:textId="17E5D116" w:rsidR="0099602F" w:rsidRDefault="0099602F" w:rsidP="0099602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9602F" w:rsidRPr="005C2D3F" w14:paraId="7D3C59B7" w14:textId="77777777" w:rsidTr="004D49B3">
        <w:tc>
          <w:tcPr>
            <w:tcW w:w="3544" w:type="dxa"/>
          </w:tcPr>
          <w:p w14:paraId="026C35A9" w14:textId="77777777" w:rsidR="0099602F" w:rsidRPr="005C2D3F" w:rsidRDefault="0099602F" w:rsidP="0099602F">
            <w:pPr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14:paraId="0C53427B" w14:textId="77777777" w:rsidR="0099602F" w:rsidRPr="005C2D3F" w:rsidRDefault="0099602F" w:rsidP="00996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12A10FF" w14:textId="68E436CE" w:rsidR="0099602F" w:rsidRPr="005C2D3F" w:rsidRDefault="0099602F" w:rsidP="0099602F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(32,951)</w:t>
            </w:r>
          </w:p>
        </w:tc>
        <w:tc>
          <w:tcPr>
            <w:tcW w:w="236" w:type="dxa"/>
          </w:tcPr>
          <w:p w14:paraId="75DAECD4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BC68CA" w14:textId="4C458F91" w:rsidR="0099602F" w:rsidRPr="005C2D3F" w:rsidRDefault="0099602F" w:rsidP="0099602F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(86,488)</w:t>
            </w:r>
          </w:p>
        </w:tc>
        <w:tc>
          <w:tcPr>
            <w:tcW w:w="269" w:type="dxa"/>
          </w:tcPr>
          <w:p w14:paraId="590CFD40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25C615B" w14:textId="1D08B6C4" w:rsidR="0099602F" w:rsidRPr="005C2D3F" w:rsidRDefault="0099602F" w:rsidP="0099602F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(15,884)</w:t>
            </w:r>
          </w:p>
        </w:tc>
        <w:tc>
          <w:tcPr>
            <w:tcW w:w="236" w:type="dxa"/>
          </w:tcPr>
          <w:p w14:paraId="0D0FC97C" w14:textId="77777777" w:rsidR="0099602F" w:rsidRPr="005C2D3F" w:rsidRDefault="0099602F" w:rsidP="0099602F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1B16354" w14:textId="5DD72628" w:rsidR="0099602F" w:rsidRPr="005C2D3F" w:rsidRDefault="0099602F" w:rsidP="0099602F">
            <w:pPr>
              <w:tabs>
                <w:tab w:val="left" w:pos="0"/>
                <w:tab w:val="left" w:pos="832"/>
              </w:tabs>
              <w:ind w:left="106" w:right="-311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(33,660)</w:t>
            </w:r>
          </w:p>
        </w:tc>
      </w:tr>
      <w:tr w:rsidR="0099602F" w:rsidRPr="005C2D3F" w14:paraId="1D0BC90C" w14:textId="77777777" w:rsidTr="004D49B3">
        <w:trPr>
          <w:trHeight w:val="425"/>
        </w:trPr>
        <w:tc>
          <w:tcPr>
            <w:tcW w:w="3544" w:type="dxa"/>
          </w:tcPr>
          <w:p w14:paraId="0F4AB745" w14:textId="77777777" w:rsidR="0099602F" w:rsidRPr="005C2D3F" w:rsidRDefault="0099602F" w:rsidP="0099602F">
            <w:pPr>
              <w:tabs>
                <w:tab w:val="left" w:pos="342"/>
              </w:tabs>
              <w:ind w:left="342" w:hanging="342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7" w:type="dxa"/>
          </w:tcPr>
          <w:p w14:paraId="40659A39" w14:textId="77777777" w:rsidR="0099602F" w:rsidRPr="005C2D3F" w:rsidRDefault="0099602F" w:rsidP="00996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4DA537A" w14:textId="3B2C04D0" w:rsidR="0099602F" w:rsidRPr="005C2D3F" w:rsidRDefault="0099602F" w:rsidP="0099602F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441,161</w:t>
            </w:r>
          </w:p>
        </w:tc>
        <w:tc>
          <w:tcPr>
            <w:tcW w:w="236" w:type="dxa"/>
          </w:tcPr>
          <w:p w14:paraId="16C12FD6" w14:textId="77777777" w:rsidR="0099602F" w:rsidRPr="005C2D3F" w:rsidRDefault="0099602F" w:rsidP="0099602F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C54E748" w14:textId="23A18CFD" w:rsidR="0099602F" w:rsidRPr="005C2D3F" w:rsidRDefault="0099602F" w:rsidP="004D49B3">
            <w:pPr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432,604</w:t>
            </w:r>
          </w:p>
        </w:tc>
        <w:tc>
          <w:tcPr>
            <w:tcW w:w="269" w:type="dxa"/>
          </w:tcPr>
          <w:p w14:paraId="30397406" w14:textId="77777777" w:rsidR="0099602F" w:rsidRPr="005C2D3F" w:rsidRDefault="0099602F" w:rsidP="0099602F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724CCDE" w14:textId="1C87E21B" w:rsidR="0099602F" w:rsidRPr="005C2D3F" w:rsidRDefault="0099602F" w:rsidP="009960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269,937</w:t>
            </w:r>
          </w:p>
        </w:tc>
        <w:tc>
          <w:tcPr>
            <w:tcW w:w="236" w:type="dxa"/>
          </w:tcPr>
          <w:p w14:paraId="49D42D73" w14:textId="77777777" w:rsidR="0099602F" w:rsidRPr="005C2D3F" w:rsidRDefault="0099602F" w:rsidP="0099602F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BE07595" w14:textId="21DFBF53" w:rsidR="0099602F" w:rsidRPr="005C2D3F" w:rsidRDefault="0099602F" w:rsidP="009960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265,004</w:t>
            </w:r>
          </w:p>
        </w:tc>
      </w:tr>
    </w:tbl>
    <w:p w14:paraId="52F00876" w14:textId="4EF90D85" w:rsidR="00034D45" w:rsidRDefault="00034D45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  <w:r w:rsidRPr="00034D45">
        <w:rPr>
          <w:rFonts w:eastAsia="Calibri"/>
          <w:sz w:val="30"/>
          <w:szCs w:val="30"/>
          <w:cs/>
        </w:rPr>
        <w:t xml:space="preserve">เมื่อวันที่ </w:t>
      </w:r>
      <w:r w:rsidRPr="00034D45">
        <w:rPr>
          <w:rFonts w:eastAsia="Calibri"/>
          <w:sz w:val="30"/>
          <w:szCs w:val="30"/>
        </w:rPr>
        <w:t>13</w:t>
      </w:r>
      <w:r w:rsidRPr="00034D45">
        <w:rPr>
          <w:rFonts w:eastAsia="Calibri" w:hint="cs"/>
          <w:sz w:val="30"/>
          <w:szCs w:val="30"/>
          <w:cs/>
        </w:rPr>
        <w:t xml:space="preserve"> ธันวาคม </w:t>
      </w:r>
      <w:r w:rsidRPr="00034D45">
        <w:rPr>
          <w:rFonts w:eastAsia="Calibri"/>
          <w:sz w:val="30"/>
          <w:szCs w:val="30"/>
        </w:rPr>
        <w:t xml:space="preserve">2561 </w:t>
      </w:r>
      <w:r w:rsidRPr="00034D45">
        <w:rPr>
          <w:rFonts w:eastAsia="Calibri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34D45">
        <w:rPr>
          <w:rFonts w:eastAsia="Calibri"/>
          <w:sz w:val="30"/>
          <w:szCs w:val="30"/>
        </w:rPr>
        <w:t>20</w:t>
      </w:r>
      <w:r w:rsidRPr="00034D45">
        <w:rPr>
          <w:rFonts w:eastAsia="Calibri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34D45">
        <w:rPr>
          <w:rFonts w:eastAsia="Calibri"/>
          <w:sz w:val="30"/>
          <w:szCs w:val="30"/>
        </w:rPr>
        <w:t>400</w:t>
      </w:r>
      <w:r w:rsidRPr="00034D45">
        <w:rPr>
          <w:rFonts w:eastAsia="Calibri" w:hint="cs"/>
          <w:sz w:val="30"/>
          <w:szCs w:val="30"/>
          <w:cs/>
        </w:rPr>
        <w:t xml:space="preserve"> วัน กลุ่มบริษัท</w:t>
      </w:r>
      <w:r w:rsidR="006F7781">
        <w:rPr>
          <w:rFonts w:eastAsia="Calibri" w:hint="cs"/>
          <w:sz w:val="30"/>
          <w:szCs w:val="30"/>
          <w:cs/>
        </w:rPr>
        <w:t>จะ</w:t>
      </w:r>
      <w:r w:rsidR="00736C2B">
        <w:rPr>
          <w:rFonts w:eastAsia="Calibri" w:hint="cs"/>
          <w:sz w:val="30"/>
          <w:szCs w:val="30"/>
          <w:cs/>
        </w:rPr>
        <w:t>ถือปฏิบัติตามพระราชบัญญัติคุ้มครองแรงงานที่ถูกปรับปรุง</w:t>
      </w:r>
      <w:r w:rsidRPr="00034D45">
        <w:rPr>
          <w:rFonts w:eastAsia="Calibri" w:hint="cs"/>
          <w:sz w:val="30"/>
          <w:szCs w:val="30"/>
          <w:cs/>
        </w:rPr>
        <w:t>ในงวดที่ร่างปรับปรุงดังกล่าวถือเป็นกฎหมายและประกาศในราชกิจจานุเบกษา จากการ</w:t>
      </w:r>
      <w:r w:rsidR="00736C2B">
        <w:rPr>
          <w:rFonts w:eastAsia="Calibri" w:hint="cs"/>
          <w:sz w:val="30"/>
          <w:szCs w:val="30"/>
          <w:cs/>
        </w:rPr>
        <w:t>ปรับปรุงร่าง</w:t>
      </w:r>
      <w:r w:rsidRPr="00034D45">
        <w:rPr>
          <w:rFonts w:eastAsia="Calibri" w:hint="cs"/>
          <w:sz w:val="30"/>
          <w:szCs w:val="30"/>
          <w:cs/>
        </w:rPr>
        <w:t>ดังกล่าวจะทำให้กลุ่มบริษัทรับรู้ประมาณการหนี้สินสำหรับผลประโยชน์เมื่อเกษียณอายุในงวดที่</w:t>
      </w:r>
      <w:r w:rsidR="00736C2B">
        <w:rPr>
          <w:rFonts w:eastAsia="Calibri" w:hint="cs"/>
          <w:sz w:val="30"/>
          <w:szCs w:val="30"/>
          <w:cs/>
        </w:rPr>
        <w:t>กฎหมายมีผลบังคับใช้</w:t>
      </w:r>
      <w:r w:rsidRPr="00034D45">
        <w:rPr>
          <w:rFonts w:eastAsia="Calibri" w:hint="cs"/>
          <w:sz w:val="30"/>
          <w:szCs w:val="30"/>
          <w:cs/>
        </w:rPr>
        <w:t xml:space="preserve">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BE2303">
        <w:rPr>
          <w:rFonts w:eastAsia="Calibri"/>
          <w:sz w:val="30"/>
          <w:szCs w:val="30"/>
        </w:rPr>
        <w:t>98.2</w:t>
      </w:r>
      <w:r w:rsidR="00391E02">
        <w:rPr>
          <w:rFonts w:eastAsia="Calibri"/>
          <w:sz w:val="30"/>
          <w:szCs w:val="30"/>
        </w:rPr>
        <w:t xml:space="preserve"> </w:t>
      </w:r>
      <w:r w:rsidRPr="00034D45">
        <w:rPr>
          <w:rFonts w:eastAsia="Calibri"/>
          <w:sz w:val="30"/>
          <w:szCs w:val="30"/>
          <w:cs/>
        </w:rPr>
        <w:t xml:space="preserve">ล้านบาท </w:t>
      </w:r>
      <w:r w:rsidRPr="00034D45">
        <w:rPr>
          <w:rFonts w:eastAsia="Calibri" w:hint="cs"/>
          <w:sz w:val="30"/>
          <w:szCs w:val="30"/>
          <w:cs/>
        </w:rPr>
        <w:t xml:space="preserve">และ </w:t>
      </w:r>
      <w:r w:rsidR="00BE2303">
        <w:rPr>
          <w:rFonts w:eastAsia="Calibri"/>
          <w:sz w:val="30"/>
          <w:szCs w:val="30"/>
        </w:rPr>
        <w:t>58</w:t>
      </w:r>
      <w:r w:rsidR="00391E02">
        <w:rPr>
          <w:rFonts w:eastAsia="Calibri"/>
          <w:sz w:val="30"/>
          <w:szCs w:val="30"/>
        </w:rPr>
        <w:t>.9</w:t>
      </w:r>
      <w:r w:rsidR="00391E02" w:rsidRPr="00034D45">
        <w:rPr>
          <w:rFonts w:eastAsia="Calibri"/>
          <w:sz w:val="30"/>
          <w:szCs w:val="30"/>
          <w:cs/>
        </w:rPr>
        <w:t xml:space="preserve"> </w:t>
      </w:r>
      <w:r w:rsidRPr="00034D45">
        <w:rPr>
          <w:rFonts w:eastAsia="Calibri" w:hint="cs"/>
          <w:sz w:val="30"/>
          <w:szCs w:val="30"/>
          <w:cs/>
        </w:rPr>
        <w:t>ล้านบาท ตามลำดับ</w:t>
      </w:r>
      <w:r w:rsidRPr="00034D45">
        <w:rPr>
          <w:rFonts w:eastAsia="Calibri"/>
          <w:sz w:val="30"/>
          <w:szCs w:val="30"/>
          <w:cs/>
        </w:rPr>
        <w:t xml:space="preserve"> </w:t>
      </w:r>
    </w:p>
    <w:p w14:paraId="4BB92B50" w14:textId="77777777" w:rsidR="00034D45" w:rsidRDefault="00034D45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</w:p>
    <w:p w14:paraId="682C84D5" w14:textId="5D817D84" w:rsidR="00400182" w:rsidRPr="005C2D3F" w:rsidRDefault="00400182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0EF0D76B" w14:textId="77777777" w:rsidR="00632647" w:rsidRPr="005C2D3F" w:rsidRDefault="00632647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302"/>
        <w:gridCol w:w="1044"/>
        <w:gridCol w:w="306"/>
        <w:gridCol w:w="1026"/>
        <w:gridCol w:w="270"/>
        <w:gridCol w:w="954"/>
        <w:gridCol w:w="236"/>
        <w:gridCol w:w="1024"/>
      </w:tblGrid>
      <w:tr w:rsidR="00400182" w:rsidRPr="005C2D3F" w14:paraId="0F47E126" w14:textId="77777777" w:rsidTr="00C55C57">
        <w:tc>
          <w:tcPr>
            <w:tcW w:w="4302" w:type="dxa"/>
          </w:tcPr>
          <w:p w14:paraId="4884D6E6" w14:textId="77777777" w:rsidR="00400182" w:rsidRPr="005C2D3F" w:rsidRDefault="00400182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2B3503C8" w14:textId="77777777" w:rsidR="00400182" w:rsidRPr="005C2D3F" w:rsidRDefault="00400182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DEDB69" w14:textId="77777777" w:rsidR="00400182" w:rsidRPr="005C2D3F" w:rsidRDefault="00400182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</w:tcPr>
          <w:p w14:paraId="1F941720" w14:textId="77777777" w:rsidR="00400182" w:rsidRPr="005C2D3F" w:rsidRDefault="00400182" w:rsidP="003B048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00182" w:rsidRPr="005C2D3F" w14:paraId="3BA72F94" w14:textId="77777777" w:rsidTr="00C55C57">
        <w:tc>
          <w:tcPr>
            <w:tcW w:w="4302" w:type="dxa"/>
          </w:tcPr>
          <w:p w14:paraId="53951CF6" w14:textId="77777777" w:rsidR="00400182" w:rsidRPr="005C2D3F" w:rsidRDefault="00400182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A84DF03" w14:textId="60A0EE2C" w:rsidR="00400182" w:rsidRPr="005C2D3F" w:rsidRDefault="0082102E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965CBB">
              <w:rPr>
                <w:sz w:val="30"/>
                <w:szCs w:val="30"/>
              </w:rPr>
              <w:t>1</w:t>
            </w:r>
          </w:p>
        </w:tc>
        <w:tc>
          <w:tcPr>
            <w:tcW w:w="306" w:type="dxa"/>
          </w:tcPr>
          <w:p w14:paraId="766C412A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14:paraId="320CE89C" w14:textId="0C89B0FC" w:rsidR="00400182" w:rsidRPr="005C2D3F" w:rsidRDefault="00965CBB" w:rsidP="0060669F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3444885B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54" w:type="dxa"/>
          </w:tcPr>
          <w:p w14:paraId="442FE32D" w14:textId="4721197C" w:rsidR="00400182" w:rsidRPr="005C2D3F" w:rsidRDefault="0082102E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965CBB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C2B0033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B38FFA" w14:textId="66EF9B05" w:rsidR="00400182" w:rsidRPr="005C2D3F" w:rsidRDefault="00965CBB" w:rsidP="0060669F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400182" w:rsidRPr="005C2D3F" w14:paraId="69B49F8F" w14:textId="77777777" w:rsidTr="00C55C57">
        <w:tc>
          <w:tcPr>
            <w:tcW w:w="4302" w:type="dxa"/>
          </w:tcPr>
          <w:p w14:paraId="17D91EBA" w14:textId="77777777" w:rsidR="00400182" w:rsidRPr="005C2D3F" w:rsidRDefault="00400182" w:rsidP="0060669F">
            <w:pPr>
              <w:rPr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7F7C96DD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B0489"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6757D" w:rsidRPr="005C2D3F" w14:paraId="328BB534" w14:textId="77777777" w:rsidTr="002B6A00">
        <w:tc>
          <w:tcPr>
            <w:tcW w:w="4302" w:type="dxa"/>
          </w:tcPr>
          <w:p w14:paraId="515A13C7" w14:textId="77777777" w:rsidR="00E6757D" w:rsidRPr="005C2D3F" w:rsidRDefault="00E6757D" w:rsidP="00E6757D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ข้อ</w:t>
            </w:r>
            <w:r w:rsidRPr="005C2D3F">
              <w:rPr>
                <w:sz w:val="30"/>
                <w:szCs w:val="30"/>
                <w:cs/>
              </w:rPr>
              <w:t>สมมติ</w:t>
            </w:r>
            <w:r w:rsidRPr="005C2D3F">
              <w:rPr>
                <w:rFonts w:hint="cs"/>
                <w:sz w:val="30"/>
                <w:szCs w:val="30"/>
                <w:cs/>
              </w:rPr>
              <w:t>ด้าน</w:t>
            </w:r>
            <w:r w:rsidRPr="005C2D3F">
              <w:rPr>
                <w:sz w:val="30"/>
                <w:szCs w:val="30"/>
                <w:cs/>
              </w:rPr>
              <w:t>ประชากร</w:t>
            </w:r>
            <w:r w:rsidRPr="005C2D3F">
              <w:rPr>
                <w:rFonts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044" w:type="dxa"/>
            <w:vAlign w:val="bottom"/>
          </w:tcPr>
          <w:p w14:paraId="07B5A98A" w14:textId="6DA55B62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5F35CA5A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A0D9E1" w14:textId="3576B5A6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(26,871)</w:t>
            </w:r>
          </w:p>
        </w:tc>
        <w:tc>
          <w:tcPr>
            <w:tcW w:w="270" w:type="dxa"/>
          </w:tcPr>
          <w:p w14:paraId="0ED357E5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CDFA6C9" w14:textId="3D26828D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E4883" w14:textId="77777777" w:rsidR="00E6757D" w:rsidRPr="005C2D3F" w:rsidRDefault="00E6757D" w:rsidP="00E6757D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E0074C0" w14:textId="280959AC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</w:rPr>
              <w:t>1,595</w:t>
            </w:r>
          </w:p>
        </w:tc>
      </w:tr>
      <w:tr w:rsidR="00E6757D" w:rsidRPr="005C2D3F" w14:paraId="2B622221" w14:textId="77777777" w:rsidTr="002B6A00">
        <w:tc>
          <w:tcPr>
            <w:tcW w:w="4302" w:type="dxa"/>
          </w:tcPr>
          <w:p w14:paraId="34B3625C" w14:textId="77777777" w:rsidR="00E6757D" w:rsidRPr="005C2D3F" w:rsidRDefault="00E6757D" w:rsidP="00E6757D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ข้อ</w:t>
            </w:r>
            <w:r w:rsidRPr="005C2D3F">
              <w:rPr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1044" w:type="dxa"/>
            <w:vAlign w:val="bottom"/>
          </w:tcPr>
          <w:p w14:paraId="60D12E6C" w14:textId="57E7036E" w:rsidR="00E6757D" w:rsidRPr="005C2D3F" w:rsidRDefault="00E6757D" w:rsidP="00E6757D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(28,945)</w:t>
            </w:r>
          </w:p>
        </w:tc>
        <w:tc>
          <w:tcPr>
            <w:tcW w:w="306" w:type="dxa"/>
          </w:tcPr>
          <w:p w14:paraId="53EEDE9E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DDF3722" w14:textId="2623730E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(11,637)</w:t>
            </w:r>
          </w:p>
        </w:tc>
        <w:tc>
          <w:tcPr>
            <w:tcW w:w="270" w:type="dxa"/>
          </w:tcPr>
          <w:p w14:paraId="4752BDC3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C46B456" w14:textId="096B3E22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(21,696)</w:t>
            </w:r>
          </w:p>
        </w:tc>
        <w:tc>
          <w:tcPr>
            <w:tcW w:w="236" w:type="dxa"/>
          </w:tcPr>
          <w:p w14:paraId="4F81208E" w14:textId="77777777" w:rsidR="00E6757D" w:rsidRPr="005C2D3F" w:rsidRDefault="00E6757D" w:rsidP="00E6757D">
            <w:pPr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24" w:type="dxa"/>
            <w:vAlign w:val="bottom"/>
          </w:tcPr>
          <w:p w14:paraId="27CAD535" w14:textId="08E2B386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 xml:space="preserve"> (4,283)</w:t>
            </w:r>
          </w:p>
        </w:tc>
      </w:tr>
      <w:tr w:rsidR="00E6757D" w:rsidRPr="005C2D3F" w14:paraId="1D792413" w14:textId="77777777" w:rsidTr="002B6A00">
        <w:tc>
          <w:tcPr>
            <w:tcW w:w="4302" w:type="dxa"/>
          </w:tcPr>
          <w:p w14:paraId="6EC41797" w14:textId="77777777" w:rsidR="00E6757D" w:rsidRPr="005C2D3F" w:rsidRDefault="00E6757D" w:rsidP="00E6757D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3C9E042" w14:textId="10DC04C5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27,935</w:t>
            </w:r>
          </w:p>
        </w:tc>
        <w:tc>
          <w:tcPr>
            <w:tcW w:w="306" w:type="dxa"/>
          </w:tcPr>
          <w:p w14:paraId="22AD2D1A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8A8124A" w14:textId="39019A15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(25,659)</w:t>
            </w:r>
          </w:p>
        </w:tc>
        <w:tc>
          <w:tcPr>
            <w:tcW w:w="270" w:type="dxa"/>
          </w:tcPr>
          <w:p w14:paraId="12D2848A" w14:textId="77777777" w:rsidR="00E6757D" w:rsidRPr="005C2D3F" w:rsidRDefault="00E6757D" w:rsidP="00E6757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1336BF0" w14:textId="723B48D5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14,623</w:t>
            </w:r>
          </w:p>
        </w:tc>
        <w:tc>
          <w:tcPr>
            <w:tcW w:w="236" w:type="dxa"/>
          </w:tcPr>
          <w:p w14:paraId="1CC0ACCF" w14:textId="77777777" w:rsidR="00E6757D" w:rsidRPr="005C2D3F" w:rsidRDefault="00E6757D" w:rsidP="00E6757D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B233C7" w14:textId="21EE22B9" w:rsidR="00E6757D" w:rsidRPr="005C2D3F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(22,277)</w:t>
            </w:r>
          </w:p>
        </w:tc>
      </w:tr>
      <w:tr w:rsidR="00E6757D" w:rsidRPr="005C2D3F" w14:paraId="7F0AF0B7" w14:textId="77777777" w:rsidTr="00C55C57">
        <w:tc>
          <w:tcPr>
            <w:tcW w:w="4302" w:type="dxa"/>
          </w:tcPr>
          <w:p w14:paraId="4B69AB04" w14:textId="77777777" w:rsidR="00E6757D" w:rsidRPr="005C2D3F" w:rsidRDefault="00E6757D" w:rsidP="00E6757D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FD2A88C" w14:textId="2AD80AE3" w:rsidR="00E6757D" w:rsidRPr="005C2D3F" w:rsidRDefault="00E6757D" w:rsidP="00E6757D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(1,010)</w:t>
            </w:r>
          </w:p>
        </w:tc>
        <w:tc>
          <w:tcPr>
            <w:tcW w:w="306" w:type="dxa"/>
          </w:tcPr>
          <w:p w14:paraId="3F98D282" w14:textId="77777777" w:rsidR="00E6757D" w:rsidRPr="005C2D3F" w:rsidRDefault="00E6757D" w:rsidP="00E6757D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4D0A249" w14:textId="0D80E1BD" w:rsidR="00E6757D" w:rsidRPr="006863EB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6863EB">
              <w:rPr>
                <w:b/>
                <w:bCs/>
                <w:sz w:val="30"/>
                <w:szCs w:val="30"/>
              </w:rPr>
              <w:t>(64,167)</w:t>
            </w:r>
          </w:p>
        </w:tc>
        <w:tc>
          <w:tcPr>
            <w:tcW w:w="270" w:type="dxa"/>
          </w:tcPr>
          <w:p w14:paraId="32EEBB4A" w14:textId="77777777" w:rsidR="00E6757D" w:rsidRPr="005C2D3F" w:rsidRDefault="00E6757D" w:rsidP="00E6757D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3C786" w14:textId="28108DDD" w:rsidR="00E6757D" w:rsidRPr="00E6757D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E6757D">
              <w:rPr>
                <w:b/>
                <w:bCs/>
                <w:sz w:val="30"/>
                <w:szCs w:val="30"/>
              </w:rPr>
              <w:t>(7,073)</w:t>
            </w:r>
          </w:p>
        </w:tc>
        <w:tc>
          <w:tcPr>
            <w:tcW w:w="236" w:type="dxa"/>
          </w:tcPr>
          <w:p w14:paraId="3F5A17A7" w14:textId="77777777" w:rsidR="00E6757D" w:rsidRPr="005C2D3F" w:rsidRDefault="00E6757D" w:rsidP="00E6757D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A2F71" w14:textId="47B6C509" w:rsidR="00E6757D" w:rsidRPr="006863EB" w:rsidRDefault="00E6757D" w:rsidP="00E6757D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6863EB">
              <w:rPr>
                <w:b/>
                <w:bCs/>
                <w:sz w:val="30"/>
                <w:szCs w:val="30"/>
              </w:rPr>
              <w:t>(24,965)</w:t>
            </w:r>
          </w:p>
        </w:tc>
      </w:tr>
    </w:tbl>
    <w:p w14:paraId="61C1A79F" w14:textId="77777777" w:rsidR="009E71FD" w:rsidRPr="005C2D3F" w:rsidRDefault="009E71FD" w:rsidP="009E71F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D486470" w14:textId="77777777" w:rsidR="003B0489" w:rsidRPr="005C2D3F" w:rsidRDefault="003B0489" w:rsidP="003B0489">
      <w:pPr>
        <w:ind w:left="540"/>
        <w:jc w:val="both"/>
        <w:rPr>
          <w:rFonts w:ascii="Times New Roman" w:hAnsi="Times New Roman"/>
          <w:b/>
          <w:bCs/>
          <w:i/>
          <w:iCs/>
          <w:szCs w:val="30"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D42092F" w14:textId="77777777" w:rsidR="003B0489" w:rsidRPr="005C2D3F" w:rsidRDefault="003B0489" w:rsidP="003B0489">
      <w:pPr>
        <w:jc w:val="both"/>
        <w:rPr>
          <w:rFonts w:ascii="Times New Roman" w:hAnsi="Times New Roman" w:cstheme="minorBidi"/>
          <w:b/>
          <w:bCs/>
          <w:i/>
          <w:iCs/>
          <w:szCs w:val="30"/>
        </w:rPr>
      </w:pPr>
    </w:p>
    <w:p w14:paraId="29672A84" w14:textId="77777777" w:rsidR="003B0489" w:rsidRPr="005C2D3F" w:rsidRDefault="003B0489" w:rsidP="003B0489">
      <w:pPr>
        <w:ind w:left="540"/>
        <w:jc w:val="thaiDistribute"/>
        <w:rPr>
          <w:rFonts w:ascii="Times New Roman" w:hAnsi="Times New Roman" w:cstheme="minorBidi"/>
          <w:b/>
          <w:bCs/>
          <w:i/>
          <w:iCs/>
          <w:szCs w:val="30"/>
        </w:rPr>
      </w:pPr>
      <w:r w:rsidRPr="005C2D3F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75D6C6A4" w14:textId="77777777" w:rsidR="003B0489" w:rsidRPr="005C2D3F" w:rsidRDefault="003B0489" w:rsidP="003B0489">
      <w:pPr>
        <w:ind w:left="540"/>
        <w:jc w:val="both"/>
        <w:rPr>
          <w:sz w:val="16"/>
          <w:szCs w:val="16"/>
        </w:rPr>
      </w:pPr>
    </w:p>
    <w:tbl>
      <w:tblPr>
        <w:tblW w:w="9257" w:type="dxa"/>
        <w:tblInd w:w="558" w:type="dxa"/>
        <w:tblLook w:val="01E0" w:firstRow="1" w:lastRow="1" w:firstColumn="1" w:lastColumn="1" w:noHBand="0" w:noVBand="0"/>
      </w:tblPr>
      <w:tblGrid>
        <w:gridCol w:w="3850"/>
        <w:gridCol w:w="1112"/>
        <w:gridCol w:w="330"/>
        <w:gridCol w:w="1416"/>
        <w:gridCol w:w="270"/>
        <w:gridCol w:w="1020"/>
        <w:gridCol w:w="236"/>
        <w:gridCol w:w="1023"/>
      </w:tblGrid>
      <w:tr w:rsidR="00F22724" w:rsidRPr="005C2D3F" w14:paraId="2378918A" w14:textId="77777777" w:rsidTr="00AB700F">
        <w:tc>
          <w:tcPr>
            <w:tcW w:w="3850" w:type="dxa"/>
          </w:tcPr>
          <w:p w14:paraId="4B8F86BA" w14:textId="77777777" w:rsidR="003B0489" w:rsidRPr="005C2D3F" w:rsidRDefault="003B0489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858" w:type="dxa"/>
            <w:gridSpan w:val="3"/>
          </w:tcPr>
          <w:p w14:paraId="5C305EDE" w14:textId="77777777" w:rsidR="003B0489" w:rsidRPr="005C2D3F" w:rsidRDefault="003B0489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B4478F" w14:textId="77777777" w:rsidR="003B0489" w:rsidRPr="005C2D3F" w:rsidRDefault="003B0489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0D2A1BC8" w14:textId="77777777" w:rsidR="003B0489" w:rsidRPr="005C2D3F" w:rsidRDefault="003B0489" w:rsidP="003B048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3B0489" w:rsidRPr="005C2D3F" w14:paraId="6FBB59BC" w14:textId="77777777" w:rsidTr="00AB700F">
        <w:tc>
          <w:tcPr>
            <w:tcW w:w="3850" w:type="dxa"/>
          </w:tcPr>
          <w:p w14:paraId="6374125A" w14:textId="77777777" w:rsidR="003B0489" w:rsidRPr="005C2D3F" w:rsidRDefault="003B0489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F101E0" w14:textId="39274CBF" w:rsidR="003B0489" w:rsidRPr="005C2D3F" w:rsidRDefault="00687A14" w:rsidP="0060669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330" w:type="dxa"/>
          </w:tcPr>
          <w:p w14:paraId="16E1DFE5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72570EDC" w14:textId="1FF00F37" w:rsidR="003B0489" w:rsidRPr="005C2D3F" w:rsidRDefault="00687A14" w:rsidP="0060669F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10E1F062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46CF86CA" w14:textId="0F8711BA" w:rsidR="003B0489" w:rsidRPr="005C2D3F" w:rsidRDefault="006951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687A1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272CD26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3" w:type="dxa"/>
          </w:tcPr>
          <w:p w14:paraId="2934F583" w14:textId="4B2E7A65" w:rsidR="003B0489" w:rsidRPr="005C2D3F" w:rsidRDefault="00687A14" w:rsidP="0060669F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687A14" w:rsidRPr="005C2D3F" w14:paraId="2F2B4075" w14:textId="77777777" w:rsidTr="00AB700F">
        <w:tc>
          <w:tcPr>
            <w:tcW w:w="3850" w:type="dxa"/>
          </w:tcPr>
          <w:p w14:paraId="016E7584" w14:textId="77777777" w:rsidR="00687A14" w:rsidRPr="005C2D3F" w:rsidRDefault="00687A14" w:rsidP="00687A14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อัตราคิดลด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ab/>
            </w:r>
          </w:p>
        </w:tc>
        <w:tc>
          <w:tcPr>
            <w:tcW w:w="1112" w:type="dxa"/>
          </w:tcPr>
          <w:p w14:paraId="059EF1F1" w14:textId="59A1364D" w:rsidR="00AB700F" w:rsidRPr="005C2D3F" w:rsidRDefault="00AB700F" w:rsidP="00AB70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1.75 - 8.1</w:t>
            </w:r>
            <w:r w:rsidR="00134518">
              <w:rPr>
                <w:rFonts w:cs="Angsana New"/>
                <w:sz w:val="30"/>
                <w:szCs w:val="30"/>
              </w:rPr>
              <w:t>0</w:t>
            </w:r>
          </w:p>
        </w:tc>
        <w:tc>
          <w:tcPr>
            <w:tcW w:w="330" w:type="dxa"/>
          </w:tcPr>
          <w:p w14:paraId="3DB46BBD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416" w:type="dxa"/>
          </w:tcPr>
          <w:p w14:paraId="4D96180B" w14:textId="4FA9BE85" w:rsidR="00687A14" w:rsidRPr="005C2D3F" w:rsidRDefault="00687A14" w:rsidP="005D24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 xml:space="preserve">1.43 </w:t>
            </w:r>
            <w:r w:rsidR="00780767">
              <w:rPr>
                <w:rFonts w:cs="Angsana New"/>
                <w:sz w:val="30"/>
                <w:szCs w:val="30"/>
              </w:rPr>
              <w:t xml:space="preserve">- </w:t>
            </w:r>
            <w:r w:rsidR="005A6ED3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5D24B5">
              <w:rPr>
                <w:rFonts w:cs="Angsana New"/>
                <w:sz w:val="30"/>
                <w:szCs w:val="30"/>
                <w:lang w:bidi="th-TH"/>
              </w:rPr>
              <w:t>.20</w:t>
            </w:r>
          </w:p>
        </w:tc>
        <w:tc>
          <w:tcPr>
            <w:tcW w:w="270" w:type="dxa"/>
          </w:tcPr>
          <w:p w14:paraId="12254B8B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CFDC67" w14:textId="7D2FE57D" w:rsidR="00687A14" w:rsidRPr="005C2D3F" w:rsidRDefault="00A4311C" w:rsidP="00A431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1.75 - 3.86</w:t>
            </w:r>
          </w:p>
        </w:tc>
        <w:tc>
          <w:tcPr>
            <w:tcW w:w="236" w:type="dxa"/>
          </w:tcPr>
          <w:p w14:paraId="30472B25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354EE81C" w14:textId="58B0DDA5" w:rsidR="00687A14" w:rsidRPr="005C2D3F" w:rsidRDefault="00687A14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1.43 - 4.17</w:t>
            </w:r>
          </w:p>
        </w:tc>
      </w:tr>
      <w:tr w:rsidR="00687A14" w:rsidRPr="005C2D3F" w14:paraId="2A71AA0F" w14:textId="77777777" w:rsidTr="00AB700F">
        <w:tc>
          <w:tcPr>
            <w:tcW w:w="3850" w:type="dxa"/>
          </w:tcPr>
          <w:p w14:paraId="29548A84" w14:textId="089B3EBB" w:rsidR="00687A14" w:rsidRPr="005C2D3F" w:rsidRDefault="00687A14" w:rsidP="00687A14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2B52C4C5" w14:textId="571A8D88" w:rsidR="00687A14" w:rsidRPr="005C2D3F" w:rsidRDefault="00AB700F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4.00 - 10.00</w:t>
            </w:r>
          </w:p>
        </w:tc>
        <w:tc>
          <w:tcPr>
            <w:tcW w:w="330" w:type="dxa"/>
          </w:tcPr>
          <w:p w14:paraId="215372BD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416" w:type="dxa"/>
          </w:tcPr>
          <w:p w14:paraId="196586D8" w14:textId="478929D6" w:rsidR="00687A14" w:rsidRPr="005C2D3F" w:rsidRDefault="00687A14" w:rsidP="005D24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3.00 </w:t>
            </w:r>
            <w:r w:rsidRPr="005C2D3F">
              <w:rPr>
                <w:rFonts w:cs="Angsana New"/>
                <w:sz w:val="30"/>
                <w:szCs w:val="30"/>
              </w:rPr>
              <w:t>-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5D24B5">
              <w:rPr>
                <w:rFonts w:cs="Angsana New"/>
                <w:sz w:val="30"/>
                <w:szCs w:val="30"/>
                <w:lang w:bidi="th-TH"/>
              </w:rPr>
              <w:t>10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</w:tcPr>
          <w:p w14:paraId="66F2B933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B7C43B" w14:textId="30B4834F" w:rsidR="00687A14" w:rsidRPr="005C2D3F" w:rsidRDefault="00AB700F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236" w:type="dxa"/>
          </w:tcPr>
          <w:p w14:paraId="0CEFB1BA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281D913" w14:textId="1433E89F" w:rsidR="00687A14" w:rsidRPr="005C2D3F" w:rsidRDefault="00687A14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6.50</w:t>
            </w:r>
          </w:p>
        </w:tc>
      </w:tr>
      <w:tr w:rsidR="00687A14" w:rsidRPr="005C2D3F" w14:paraId="690C3E43" w14:textId="77777777" w:rsidTr="00AB700F">
        <w:tc>
          <w:tcPr>
            <w:tcW w:w="3850" w:type="dxa"/>
          </w:tcPr>
          <w:p w14:paraId="6595DA76" w14:textId="77777777" w:rsidR="00687A14" w:rsidRPr="00904EDA" w:rsidRDefault="00687A14" w:rsidP="00687A14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904EDA">
              <w:rPr>
                <w:sz w:val="30"/>
                <w:szCs w:val="30"/>
                <w:cs/>
              </w:rPr>
              <w:t>ราคาทองคำ</w:t>
            </w:r>
            <w:r w:rsidRPr="00904EDA">
              <w:rPr>
                <w:sz w:val="30"/>
                <w:szCs w:val="30"/>
              </w:rPr>
              <w:t xml:space="preserve"> (</w:t>
            </w:r>
            <w:r w:rsidRPr="00904EDA">
              <w:rPr>
                <w:rFonts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112" w:type="dxa"/>
          </w:tcPr>
          <w:p w14:paraId="40EAD8FA" w14:textId="69F89765" w:rsidR="00687A14" w:rsidRPr="005C2D3F" w:rsidRDefault="00A4311C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19,300</w:t>
            </w:r>
          </w:p>
        </w:tc>
        <w:tc>
          <w:tcPr>
            <w:tcW w:w="330" w:type="dxa"/>
          </w:tcPr>
          <w:p w14:paraId="0C92CF2E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416" w:type="dxa"/>
          </w:tcPr>
          <w:p w14:paraId="7722E1D0" w14:textId="372AB8C9" w:rsidR="00687A14" w:rsidRPr="005C2D3F" w:rsidRDefault="00687A14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20,150 </w:t>
            </w:r>
            <w:r w:rsidRPr="005C2D3F">
              <w:rPr>
                <w:rFonts w:cs="Angsana New"/>
                <w:sz w:val="30"/>
                <w:szCs w:val="30"/>
              </w:rPr>
              <w:t>-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21,600</w:t>
            </w:r>
          </w:p>
        </w:tc>
        <w:tc>
          <w:tcPr>
            <w:tcW w:w="270" w:type="dxa"/>
          </w:tcPr>
          <w:p w14:paraId="103DDB0E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09708B" w14:textId="3CDF9F8C" w:rsidR="00687A14" w:rsidRPr="005C2D3F" w:rsidRDefault="00A4311C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19,300</w:t>
            </w:r>
          </w:p>
        </w:tc>
        <w:tc>
          <w:tcPr>
            <w:tcW w:w="236" w:type="dxa"/>
          </w:tcPr>
          <w:p w14:paraId="752F50C5" w14:textId="77777777" w:rsidR="00687A14" w:rsidRPr="005C2D3F" w:rsidRDefault="00687A14" w:rsidP="00687A1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333A9253" w14:textId="266FE1E6" w:rsidR="00687A14" w:rsidRPr="005C2D3F" w:rsidRDefault="00687A14" w:rsidP="00687A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20,800</w:t>
            </w:r>
          </w:p>
        </w:tc>
      </w:tr>
      <w:tr w:rsidR="00AB700F" w:rsidRPr="005C2D3F" w14:paraId="5B0F5D33" w14:textId="77777777" w:rsidTr="00AB700F">
        <w:tc>
          <w:tcPr>
            <w:tcW w:w="3850" w:type="dxa"/>
          </w:tcPr>
          <w:p w14:paraId="15BD6E74" w14:textId="77777777" w:rsidR="00AB700F" w:rsidRPr="00904EDA" w:rsidRDefault="00AB700F" w:rsidP="00AB700F">
            <w:pPr>
              <w:rPr>
                <w:b/>
                <w:bCs/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04ED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04EDA">
              <w:rPr>
                <w:sz w:val="30"/>
                <w:szCs w:val="30"/>
              </w:rPr>
              <w:t>(</w:t>
            </w:r>
            <w:r w:rsidRPr="00904EDA">
              <w:rPr>
                <w:rFonts w:hint="cs"/>
                <w:sz w:val="30"/>
                <w:szCs w:val="30"/>
                <w:cs/>
              </w:rPr>
              <w:t>ร้อยละ)</w:t>
            </w:r>
            <w:r w:rsidRPr="00904ED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1F431103" w14:textId="2AD74A70" w:rsidR="00AB700F" w:rsidRPr="005C2D3F" w:rsidRDefault="00AB700F" w:rsidP="00AB70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0 - 35</w:t>
            </w:r>
          </w:p>
        </w:tc>
        <w:tc>
          <w:tcPr>
            <w:tcW w:w="330" w:type="dxa"/>
          </w:tcPr>
          <w:p w14:paraId="6AF074C2" w14:textId="77777777" w:rsidR="00AB700F" w:rsidRPr="005C2D3F" w:rsidRDefault="00AB700F" w:rsidP="00AB700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25BC1A0F" w14:textId="7CFFBB0D" w:rsidR="00AB700F" w:rsidRPr="005C2D3F" w:rsidRDefault="00AB700F" w:rsidP="00AB70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0 - 40</w:t>
            </w:r>
          </w:p>
        </w:tc>
        <w:tc>
          <w:tcPr>
            <w:tcW w:w="270" w:type="dxa"/>
          </w:tcPr>
          <w:p w14:paraId="3C40745C" w14:textId="77777777" w:rsidR="00AB700F" w:rsidRPr="005C2D3F" w:rsidRDefault="00AB700F" w:rsidP="00AB700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0FBCCF22" w14:textId="7D747568" w:rsidR="00AB700F" w:rsidRPr="005C2D3F" w:rsidRDefault="00AB700F" w:rsidP="00AB70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0 - 20</w:t>
            </w:r>
          </w:p>
        </w:tc>
        <w:tc>
          <w:tcPr>
            <w:tcW w:w="236" w:type="dxa"/>
          </w:tcPr>
          <w:p w14:paraId="5962F96E" w14:textId="77777777" w:rsidR="00AB700F" w:rsidRPr="005C2D3F" w:rsidRDefault="00AB700F" w:rsidP="00AB700F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4507E600" w14:textId="2D39E8A2" w:rsidR="00AB700F" w:rsidRPr="005C2D3F" w:rsidRDefault="00AB700F" w:rsidP="00AB70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0 - 20</w:t>
            </w:r>
          </w:p>
        </w:tc>
      </w:tr>
    </w:tbl>
    <w:p w14:paraId="77774723" w14:textId="77777777" w:rsidR="003B0489" w:rsidRPr="005C2D3F" w:rsidRDefault="003B0489" w:rsidP="009E71F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5F11336" w14:textId="77777777" w:rsidR="008E320C" w:rsidRDefault="008E320C" w:rsidP="008E320C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B90485F" w14:textId="77777777" w:rsidR="00F22724" w:rsidRPr="005C2D3F" w:rsidRDefault="00F22724" w:rsidP="00F22724">
      <w:pPr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9355641" w14:textId="77777777" w:rsidR="00F22724" w:rsidRPr="005C2D3F" w:rsidRDefault="008157D9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การเปลี่ยนแปลงในแต่ละข้อสมมติ</w:t>
      </w:r>
      <w:r w:rsidR="00F22724" w:rsidRPr="005C2D3F">
        <w:rPr>
          <w:sz w:val="30"/>
          <w:szCs w:val="30"/>
          <w:cs/>
        </w:rPr>
        <w:t>ที่เกี่ยวข้อง</w:t>
      </w:r>
      <w:r w:rsidR="00F22724" w:rsidRPr="005C2D3F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C2D3F">
        <w:rPr>
          <w:sz w:val="30"/>
          <w:szCs w:val="30"/>
          <w:cs/>
        </w:rPr>
        <w:t xml:space="preserve"> โดยถือว่าข้อสมมติ</w:t>
      </w:r>
      <w:r w:rsidR="00F22724" w:rsidRPr="005C2D3F">
        <w:rPr>
          <w:sz w:val="30"/>
          <w:szCs w:val="30"/>
          <w:cs/>
        </w:rPr>
        <w:t>อื่นๆ คงที่ จะมีผลกระทบต่อภาระผูกพัน</w:t>
      </w:r>
      <w:r w:rsidR="008C1770" w:rsidRPr="005C2D3F">
        <w:rPr>
          <w:rFonts w:hint="cs"/>
          <w:sz w:val="30"/>
          <w:szCs w:val="30"/>
          <w:cs/>
        </w:rPr>
        <w:t>ของโครงการ</w:t>
      </w:r>
      <w:r w:rsidR="00F22724" w:rsidRPr="005C2D3F">
        <w:rPr>
          <w:sz w:val="30"/>
          <w:szCs w:val="30"/>
          <w:cs/>
        </w:rPr>
        <w:t>ผลประโยชน์</w:t>
      </w:r>
      <w:r w:rsidR="008C1770" w:rsidRPr="005C2D3F">
        <w:rPr>
          <w:rFonts w:hint="cs"/>
          <w:sz w:val="30"/>
          <w:szCs w:val="30"/>
          <w:cs/>
        </w:rPr>
        <w:t>เป็น</w:t>
      </w:r>
      <w:r w:rsidR="00F22724" w:rsidRPr="005C2D3F">
        <w:rPr>
          <w:sz w:val="30"/>
          <w:szCs w:val="30"/>
          <w:cs/>
        </w:rPr>
        <w:t>จำนวนเงินดังต่อไปนี้</w:t>
      </w:r>
    </w:p>
    <w:p w14:paraId="2E3ACB43" w14:textId="77777777" w:rsidR="0064187C" w:rsidRPr="005C2D3F" w:rsidRDefault="0064187C"/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428"/>
        <w:gridCol w:w="1044"/>
        <w:gridCol w:w="270"/>
        <w:gridCol w:w="936"/>
        <w:gridCol w:w="270"/>
        <w:gridCol w:w="1044"/>
        <w:gridCol w:w="270"/>
        <w:gridCol w:w="990"/>
      </w:tblGrid>
      <w:tr w:rsidR="004D651C" w:rsidRPr="005C2D3F" w14:paraId="71194D1F" w14:textId="77777777" w:rsidTr="008429A1">
        <w:tc>
          <w:tcPr>
            <w:tcW w:w="4428" w:type="dxa"/>
          </w:tcPr>
          <w:p w14:paraId="2094A667" w14:textId="77777777" w:rsidR="004D651C" w:rsidRPr="005C2D3F" w:rsidRDefault="004D651C" w:rsidP="008429A1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C087D3" w14:textId="77777777" w:rsidR="004D651C" w:rsidRPr="005C2D3F" w:rsidRDefault="004D651C" w:rsidP="008429A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276B4A" w14:textId="77777777" w:rsidR="004D651C" w:rsidRPr="005C2D3F" w:rsidRDefault="004D651C" w:rsidP="008429A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4D4BD438" w14:textId="77777777" w:rsidR="004D651C" w:rsidRPr="005C2D3F" w:rsidRDefault="004D651C" w:rsidP="008429A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D651C" w:rsidRPr="005C2D3F" w14:paraId="69A2FC32" w14:textId="77777777" w:rsidTr="008429A1">
        <w:tc>
          <w:tcPr>
            <w:tcW w:w="4428" w:type="dxa"/>
          </w:tcPr>
          <w:p w14:paraId="72B083DD" w14:textId="77777777" w:rsidR="004D651C" w:rsidRPr="005C2D3F" w:rsidRDefault="004D651C" w:rsidP="008429A1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center"/>
          </w:tcPr>
          <w:p w14:paraId="78BF9ACF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651C" w:rsidRPr="005C2D3F" w14:paraId="32934E32" w14:textId="77777777" w:rsidTr="008429A1">
        <w:tc>
          <w:tcPr>
            <w:tcW w:w="4428" w:type="dxa"/>
          </w:tcPr>
          <w:p w14:paraId="2CB1F3E4" w14:textId="0158E8FF" w:rsidR="004D651C" w:rsidRPr="005C2D3F" w:rsidRDefault="00644AFD" w:rsidP="008429A1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4D651C"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D651C"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="004D651C"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51C" w:rsidRPr="005C2D3F">
              <w:rPr>
                <w:b/>
                <w:bCs/>
                <w:sz w:val="30"/>
                <w:szCs w:val="30"/>
              </w:rPr>
              <w:t>256</w:t>
            </w:r>
            <w:r w:rsidR="00990385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44" w:type="dxa"/>
            <w:vAlign w:val="bottom"/>
          </w:tcPr>
          <w:p w14:paraId="41E6309E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6E3FF7B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3CCE29B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61E34BE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FDA2E19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273D17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5F6430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D3F12" w:rsidRPr="005C2D3F" w14:paraId="0BA1E263" w14:textId="77777777" w:rsidTr="008429A1">
        <w:tc>
          <w:tcPr>
            <w:tcW w:w="4428" w:type="dxa"/>
          </w:tcPr>
          <w:p w14:paraId="582B95F3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1B24778D" w14:textId="5A39DC6A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(32,770</w:t>
            </w:r>
            <w:r w:rsidR="00AB700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0B21C1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31AD889" w14:textId="418EF0AE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37,421</w:t>
            </w:r>
          </w:p>
        </w:tc>
        <w:tc>
          <w:tcPr>
            <w:tcW w:w="270" w:type="dxa"/>
            <w:vAlign w:val="center"/>
          </w:tcPr>
          <w:p w14:paraId="37F1B711" w14:textId="77777777" w:rsidR="00FD3F12" w:rsidRPr="005C2D3F" w:rsidRDefault="00FD3F12" w:rsidP="00FD3F1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F08E2F7" w14:textId="228BA128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(19,088)</w:t>
            </w:r>
          </w:p>
        </w:tc>
        <w:tc>
          <w:tcPr>
            <w:tcW w:w="270" w:type="dxa"/>
          </w:tcPr>
          <w:p w14:paraId="22F7FBC4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E826679" w14:textId="6E2DF443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21,650</w:t>
            </w:r>
          </w:p>
        </w:tc>
      </w:tr>
      <w:tr w:rsidR="00FD3F12" w:rsidRPr="005C2D3F" w14:paraId="0FDB302A" w14:textId="77777777" w:rsidTr="008429A1">
        <w:tc>
          <w:tcPr>
            <w:tcW w:w="4428" w:type="dxa"/>
          </w:tcPr>
          <w:p w14:paraId="5C76ACCE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4FD0478E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3B41842" w14:textId="77777777" w:rsidR="00E8448D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7294DE26" w14:textId="78C9BEE6" w:rsidR="00FD3F12" w:rsidRPr="005C2D3F" w:rsidRDefault="00AB700F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34,</w:t>
            </w:r>
            <w:r w:rsidR="00E8448D">
              <w:rPr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541B5E13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F1355AC" w14:textId="77777777" w:rsidR="00FD3F12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270BA197" w14:textId="33CA7C14" w:rsidR="00E8448D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(31,100)</w:t>
            </w:r>
          </w:p>
        </w:tc>
        <w:tc>
          <w:tcPr>
            <w:tcW w:w="270" w:type="dxa"/>
          </w:tcPr>
          <w:p w14:paraId="0442E411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0F99452C" w14:textId="77777777" w:rsidR="00E8448D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B051248" w14:textId="61B248A1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19,929</w:t>
            </w:r>
          </w:p>
        </w:tc>
        <w:tc>
          <w:tcPr>
            <w:tcW w:w="270" w:type="dxa"/>
          </w:tcPr>
          <w:p w14:paraId="5C9B0CF3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9103B0" w14:textId="77777777" w:rsidR="00E8448D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7195834E" w14:textId="7400AA45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(17,953)</w:t>
            </w:r>
          </w:p>
        </w:tc>
      </w:tr>
      <w:tr w:rsidR="00FD3F12" w:rsidRPr="005C2D3F" w14:paraId="7793E486" w14:textId="77777777" w:rsidTr="008429A1">
        <w:trPr>
          <w:trHeight w:val="164"/>
        </w:trPr>
        <w:tc>
          <w:tcPr>
            <w:tcW w:w="4428" w:type="dxa"/>
          </w:tcPr>
          <w:p w14:paraId="66D3733A" w14:textId="77777777" w:rsidR="00FD3F12" w:rsidRPr="005C2D3F" w:rsidRDefault="00FD3F12" w:rsidP="00FD3F12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58F86C35" w14:textId="7B63DFD5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4,462</w:t>
            </w:r>
          </w:p>
        </w:tc>
        <w:tc>
          <w:tcPr>
            <w:tcW w:w="270" w:type="dxa"/>
          </w:tcPr>
          <w:p w14:paraId="4D5C1BEC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1A81170" w14:textId="42AC5D65" w:rsidR="00FD3F12" w:rsidRPr="005C2D3F" w:rsidRDefault="00E8448D" w:rsidP="0013451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134518">
              <w:rPr>
                <w:sz w:val="30"/>
                <w:szCs w:val="30"/>
              </w:rPr>
              <w:t>4,462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B1D453" w14:textId="77777777" w:rsidR="00FD3F12" w:rsidRPr="005C2D3F" w:rsidRDefault="00FD3F12" w:rsidP="00FD3F1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2B3770" w14:textId="05FF660E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3,165</w:t>
            </w:r>
          </w:p>
        </w:tc>
        <w:tc>
          <w:tcPr>
            <w:tcW w:w="270" w:type="dxa"/>
          </w:tcPr>
          <w:p w14:paraId="30FAA1E0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20CE37" w14:textId="4E47630F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(3,165)</w:t>
            </w:r>
          </w:p>
        </w:tc>
      </w:tr>
      <w:tr w:rsidR="00FD3F12" w:rsidRPr="005C2D3F" w14:paraId="0A992FEA" w14:textId="77777777" w:rsidTr="008429A1">
        <w:tc>
          <w:tcPr>
            <w:tcW w:w="4428" w:type="dxa"/>
          </w:tcPr>
          <w:p w14:paraId="7FB2F2FE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0F210678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8B91230" w14:textId="77777777" w:rsidR="00E8448D" w:rsidRDefault="00E8448D" w:rsidP="0019643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3EB0570A" w14:textId="0BBB3A52" w:rsidR="00FD3F12" w:rsidRPr="005C2D3F" w:rsidRDefault="00E8448D" w:rsidP="0019643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(13,348)</w:t>
            </w:r>
          </w:p>
        </w:tc>
        <w:tc>
          <w:tcPr>
            <w:tcW w:w="270" w:type="dxa"/>
          </w:tcPr>
          <w:p w14:paraId="0E07FA52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75FA69B1" w14:textId="77777777" w:rsidR="00FD3F12" w:rsidRDefault="00FD3F12" w:rsidP="00DE5AB6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lang w:bidi="th-TH"/>
              </w:rPr>
            </w:pPr>
          </w:p>
          <w:p w14:paraId="1803E491" w14:textId="22B5AC1B" w:rsidR="00E8448D" w:rsidRPr="005C2D3F" w:rsidRDefault="00E8448D" w:rsidP="00DE5AB6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>
              <w:rPr>
                <w:sz w:val="30"/>
                <w:szCs w:val="30"/>
                <w:lang w:bidi="th-TH"/>
              </w:rPr>
              <w:t>15,371</w:t>
            </w:r>
          </w:p>
        </w:tc>
        <w:tc>
          <w:tcPr>
            <w:tcW w:w="270" w:type="dxa"/>
          </w:tcPr>
          <w:p w14:paraId="6864430C" w14:textId="77777777" w:rsidR="00FD3F12" w:rsidRPr="005C2D3F" w:rsidRDefault="00FD3F12" w:rsidP="00FD3F12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31FADBFD" w14:textId="77777777" w:rsidR="00FD3F12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AC93F2F" w14:textId="7FD63586" w:rsidR="00E8448D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(6,574)</w:t>
            </w:r>
          </w:p>
        </w:tc>
        <w:tc>
          <w:tcPr>
            <w:tcW w:w="270" w:type="dxa"/>
          </w:tcPr>
          <w:p w14:paraId="3589C0CC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3B01469" w14:textId="77777777" w:rsidR="00FD3F12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650EF9FC" w14:textId="350BD171" w:rsidR="00E8448D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rFonts w:hint="cs"/>
                <w:sz w:val="30"/>
                <w:szCs w:val="30"/>
                <w:rtl/>
              </w:rPr>
              <w:t>7,364</w:t>
            </w:r>
          </w:p>
        </w:tc>
      </w:tr>
      <w:tr w:rsidR="00FD3F12" w:rsidRPr="005C2D3F" w14:paraId="1D162166" w14:textId="77777777" w:rsidTr="008429A1">
        <w:tc>
          <w:tcPr>
            <w:tcW w:w="4428" w:type="dxa"/>
          </w:tcPr>
          <w:p w14:paraId="31CFCA26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อัตราการพัฒนาการเสียชีวิต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B8AD8BE" w14:textId="5EFB9054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68A9A8B1" w14:textId="77777777" w:rsidR="00FD3F12" w:rsidRPr="005C2D3F" w:rsidRDefault="00FD3F12" w:rsidP="00FD3F12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FB98CEE" w14:textId="2E984494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(655)</w:t>
            </w:r>
          </w:p>
        </w:tc>
        <w:tc>
          <w:tcPr>
            <w:tcW w:w="270" w:type="dxa"/>
            <w:vAlign w:val="center"/>
          </w:tcPr>
          <w:p w14:paraId="1C605F41" w14:textId="77777777" w:rsidR="00FD3F12" w:rsidRPr="005C2D3F" w:rsidRDefault="00FD3F12" w:rsidP="00FD3F12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3832FD75" w14:textId="57D053DC" w:rsidR="00FD3F12" w:rsidRPr="005C2D3F" w:rsidRDefault="00E8448D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173237DD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95E243" w14:textId="216EB8F7" w:rsidR="00FD3F12" w:rsidRPr="005C2D3F" w:rsidRDefault="00E8448D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(393)</w:t>
            </w:r>
          </w:p>
        </w:tc>
      </w:tr>
    </w:tbl>
    <w:p w14:paraId="685C5D79" w14:textId="77777777" w:rsidR="004D651C" w:rsidRPr="005C2D3F" w:rsidRDefault="004D651C"/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428"/>
        <w:gridCol w:w="1044"/>
        <w:gridCol w:w="270"/>
        <w:gridCol w:w="936"/>
        <w:gridCol w:w="270"/>
        <w:gridCol w:w="1044"/>
        <w:gridCol w:w="270"/>
        <w:gridCol w:w="990"/>
      </w:tblGrid>
      <w:tr w:rsidR="00F22724" w:rsidRPr="005C2D3F" w14:paraId="450A7331" w14:textId="77777777" w:rsidTr="001B674B">
        <w:tc>
          <w:tcPr>
            <w:tcW w:w="4428" w:type="dxa"/>
          </w:tcPr>
          <w:p w14:paraId="3A7ACBB1" w14:textId="77777777" w:rsidR="00F22724" w:rsidRPr="005C2D3F" w:rsidRDefault="00F22724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3E50BE3" w14:textId="77777777" w:rsidR="00F22724" w:rsidRPr="005C2D3F" w:rsidRDefault="00F22724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505BAFC" w14:textId="77777777" w:rsidR="00F22724" w:rsidRPr="005C2D3F" w:rsidRDefault="00F22724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57E3463D" w14:textId="77777777" w:rsidR="00F22724" w:rsidRPr="005C2D3F" w:rsidRDefault="00F22724" w:rsidP="00F2272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1B674B" w:rsidRPr="005C2D3F" w14:paraId="145F6B12" w14:textId="77777777" w:rsidTr="001B674B">
        <w:tc>
          <w:tcPr>
            <w:tcW w:w="4428" w:type="dxa"/>
          </w:tcPr>
          <w:p w14:paraId="3CF20142" w14:textId="77777777" w:rsidR="001B674B" w:rsidRPr="005C2D3F" w:rsidRDefault="001B674B" w:rsidP="0060669F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center"/>
          </w:tcPr>
          <w:p w14:paraId="2B270E61" w14:textId="77777777" w:rsidR="001B674B" w:rsidRPr="005C2D3F" w:rsidRDefault="001B674B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2724" w:rsidRPr="005C2D3F" w14:paraId="5E543972" w14:textId="77777777" w:rsidTr="001B674B">
        <w:tc>
          <w:tcPr>
            <w:tcW w:w="4428" w:type="dxa"/>
          </w:tcPr>
          <w:p w14:paraId="2B9B3E1F" w14:textId="5BEABFA4" w:rsidR="00F22724" w:rsidRPr="005C2D3F" w:rsidRDefault="00644AFD" w:rsidP="0060669F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F22724"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22724"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="00F22724"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90385">
              <w:rPr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44" w:type="dxa"/>
            <w:vAlign w:val="bottom"/>
          </w:tcPr>
          <w:p w14:paraId="7DAB0805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55FA313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FFE219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91BCE3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9082835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FB47A0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F7C52E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90385" w:rsidRPr="005C2D3F" w14:paraId="740B4446" w14:textId="77777777" w:rsidTr="001B674B">
        <w:tc>
          <w:tcPr>
            <w:tcW w:w="4428" w:type="dxa"/>
          </w:tcPr>
          <w:p w14:paraId="602CAC0B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CD115D6" w14:textId="71091BCA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(30,651)</w:t>
            </w:r>
          </w:p>
        </w:tc>
        <w:tc>
          <w:tcPr>
            <w:tcW w:w="270" w:type="dxa"/>
          </w:tcPr>
          <w:p w14:paraId="6C3F8589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5BF2CDF5" w14:textId="0594CFB3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35,040</w:t>
            </w:r>
          </w:p>
        </w:tc>
        <w:tc>
          <w:tcPr>
            <w:tcW w:w="270" w:type="dxa"/>
            <w:vAlign w:val="center"/>
          </w:tcPr>
          <w:p w14:paraId="0CD40D25" w14:textId="77777777" w:rsidR="00990385" w:rsidRPr="005C2D3F" w:rsidRDefault="00990385" w:rsidP="0099038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E08EF73" w14:textId="38F0BA0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(19,244)</w:t>
            </w:r>
          </w:p>
        </w:tc>
        <w:tc>
          <w:tcPr>
            <w:tcW w:w="270" w:type="dxa"/>
          </w:tcPr>
          <w:p w14:paraId="77D6F2A7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C27F5BE" w14:textId="061D7AA2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21,891</w:t>
            </w:r>
          </w:p>
        </w:tc>
      </w:tr>
      <w:tr w:rsidR="00990385" w:rsidRPr="005C2D3F" w14:paraId="20E4B0E1" w14:textId="77777777" w:rsidTr="001B674B">
        <w:tc>
          <w:tcPr>
            <w:tcW w:w="4428" w:type="dxa"/>
          </w:tcPr>
          <w:p w14:paraId="6F4731DB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1950854A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57C1543" w14:textId="77777777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8526807" w14:textId="04486F01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32,304</w:t>
            </w:r>
          </w:p>
        </w:tc>
        <w:tc>
          <w:tcPr>
            <w:tcW w:w="270" w:type="dxa"/>
          </w:tcPr>
          <w:p w14:paraId="5C6D925B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3F65565" w14:textId="7777777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4BF01EB6" w14:textId="0C36D48B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(28,849)</w:t>
            </w:r>
          </w:p>
        </w:tc>
        <w:tc>
          <w:tcPr>
            <w:tcW w:w="270" w:type="dxa"/>
          </w:tcPr>
          <w:p w14:paraId="55D707C1" w14:textId="77777777" w:rsidR="00990385" w:rsidRPr="005C2D3F" w:rsidRDefault="00990385" w:rsidP="0099038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2E848B99" w14:textId="77777777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C73089E" w14:textId="2DEC41C7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19,803</w:t>
            </w:r>
          </w:p>
        </w:tc>
        <w:tc>
          <w:tcPr>
            <w:tcW w:w="270" w:type="dxa"/>
          </w:tcPr>
          <w:p w14:paraId="341E4641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436EC" w14:textId="7777777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48E8AA93" w14:textId="45DBEE73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(17,804)</w:t>
            </w:r>
          </w:p>
        </w:tc>
      </w:tr>
      <w:tr w:rsidR="00990385" w:rsidRPr="005C2D3F" w14:paraId="09CE6697" w14:textId="77777777" w:rsidTr="001B674B">
        <w:trPr>
          <w:trHeight w:val="164"/>
        </w:trPr>
        <w:tc>
          <w:tcPr>
            <w:tcW w:w="4428" w:type="dxa"/>
          </w:tcPr>
          <w:p w14:paraId="00627BAA" w14:textId="77777777" w:rsidR="00990385" w:rsidRPr="005C2D3F" w:rsidRDefault="00990385" w:rsidP="00990385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5D2EC6A7" w14:textId="69D72DA9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4,658</w:t>
            </w:r>
          </w:p>
        </w:tc>
        <w:tc>
          <w:tcPr>
            <w:tcW w:w="270" w:type="dxa"/>
          </w:tcPr>
          <w:p w14:paraId="6687E0B7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5C4B1DD" w14:textId="21578F24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(4,658)</w:t>
            </w:r>
          </w:p>
        </w:tc>
        <w:tc>
          <w:tcPr>
            <w:tcW w:w="270" w:type="dxa"/>
          </w:tcPr>
          <w:p w14:paraId="65E8158B" w14:textId="77777777" w:rsidR="00990385" w:rsidRPr="005C2D3F" w:rsidRDefault="00990385" w:rsidP="0099038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38F606C" w14:textId="371B17FE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3,330</w:t>
            </w:r>
          </w:p>
        </w:tc>
        <w:tc>
          <w:tcPr>
            <w:tcW w:w="270" w:type="dxa"/>
          </w:tcPr>
          <w:p w14:paraId="7E72CA6D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CCA479" w14:textId="257442CB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(3,330)</w:t>
            </w:r>
          </w:p>
        </w:tc>
      </w:tr>
      <w:tr w:rsidR="00990385" w:rsidRPr="005C2D3F" w14:paraId="4D1A34A5" w14:textId="77777777" w:rsidTr="001B674B">
        <w:tc>
          <w:tcPr>
            <w:tcW w:w="4428" w:type="dxa"/>
          </w:tcPr>
          <w:p w14:paraId="4E425DE9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6319902E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7EFFA45A" w14:textId="7777777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7FC4134B" w14:textId="3051097B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(13,441)</w:t>
            </w:r>
          </w:p>
        </w:tc>
        <w:tc>
          <w:tcPr>
            <w:tcW w:w="270" w:type="dxa"/>
          </w:tcPr>
          <w:p w14:paraId="20252653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78331F37" w14:textId="77777777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3494696F" w14:textId="5C416708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15,772</w:t>
            </w:r>
          </w:p>
        </w:tc>
        <w:tc>
          <w:tcPr>
            <w:tcW w:w="270" w:type="dxa"/>
          </w:tcPr>
          <w:p w14:paraId="3C9D9EEA" w14:textId="77777777" w:rsidR="00990385" w:rsidRPr="005C2D3F" w:rsidRDefault="00990385" w:rsidP="0099038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541A8708" w14:textId="7777777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71A9B021" w14:textId="18BB11AE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(6,838)</w:t>
            </w:r>
          </w:p>
        </w:tc>
        <w:tc>
          <w:tcPr>
            <w:tcW w:w="270" w:type="dxa"/>
          </w:tcPr>
          <w:p w14:paraId="15D6CB57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5BA1F688" w14:textId="77777777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763AE96F" w14:textId="6F7BB3B1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rFonts w:hint="cs"/>
                <w:sz w:val="30"/>
                <w:szCs w:val="30"/>
                <w:rtl/>
              </w:rPr>
              <w:t>7,681</w:t>
            </w:r>
          </w:p>
        </w:tc>
      </w:tr>
      <w:tr w:rsidR="00990385" w:rsidRPr="005C2D3F" w14:paraId="46960446" w14:textId="77777777" w:rsidTr="001B674B">
        <w:tc>
          <w:tcPr>
            <w:tcW w:w="4428" w:type="dxa"/>
          </w:tcPr>
          <w:p w14:paraId="01627862" w14:textId="77777777" w:rsidR="00990385" w:rsidRPr="005C2D3F" w:rsidRDefault="00990385" w:rsidP="00990385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อัตราการพัฒนาการเสียชีวิต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39B1044B" w14:textId="2FE58608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56FE9008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7EE85F97" w14:textId="77A989E7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(541)</w:t>
            </w:r>
          </w:p>
        </w:tc>
        <w:tc>
          <w:tcPr>
            <w:tcW w:w="270" w:type="dxa"/>
            <w:vAlign w:val="center"/>
          </w:tcPr>
          <w:p w14:paraId="33A81825" w14:textId="77777777" w:rsidR="00990385" w:rsidRPr="005C2D3F" w:rsidRDefault="00990385" w:rsidP="0099038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52B319AF" w14:textId="3E1C65D1" w:rsidR="00990385" w:rsidRPr="005C2D3F" w:rsidRDefault="00990385" w:rsidP="0099038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3BED2B09" w14:textId="77777777" w:rsidR="00990385" w:rsidRPr="005C2D3F" w:rsidRDefault="00990385" w:rsidP="00990385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98D7A8" w14:textId="627AE95A" w:rsidR="00990385" w:rsidRPr="005C2D3F" w:rsidRDefault="00990385" w:rsidP="0099038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(348)</w:t>
            </w:r>
          </w:p>
        </w:tc>
      </w:tr>
    </w:tbl>
    <w:p w14:paraId="042ECCC5" w14:textId="77777777" w:rsidR="001B674B" w:rsidRPr="005C2D3F" w:rsidRDefault="001B674B" w:rsidP="00C344B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12726528" w14:textId="77777777" w:rsidR="00F22724" w:rsidRPr="005C2D3F" w:rsidRDefault="00F22724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5C2D3F">
        <w:rPr>
          <w:rFonts w:hint="cs"/>
          <w:sz w:val="30"/>
          <w:szCs w:val="30"/>
          <w:cs/>
        </w:rPr>
        <w:t>แสดง</w:t>
      </w:r>
      <w:r w:rsidRPr="005C2D3F">
        <w:rPr>
          <w:sz w:val="30"/>
          <w:szCs w:val="30"/>
          <w:cs/>
        </w:rPr>
        <w:t>ปร</w:t>
      </w:r>
      <w:r w:rsidR="008157D9" w:rsidRPr="005C2D3F">
        <w:rPr>
          <w:sz w:val="30"/>
          <w:szCs w:val="30"/>
          <w:cs/>
        </w:rPr>
        <w:t>ะมาณการความอ่อนไหวของข้อสมมติ</w:t>
      </w:r>
      <w:r w:rsidRPr="005C2D3F">
        <w:rPr>
          <w:sz w:val="30"/>
          <w:szCs w:val="30"/>
          <w:cs/>
        </w:rPr>
        <w:t>ต่างๆ</w:t>
      </w:r>
    </w:p>
    <w:p w14:paraId="01BA6002" w14:textId="77777777" w:rsidR="0064187C" w:rsidRPr="005C2D3F" w:rsidRDefault="0064187C">
      <w:pPr>
        <w:spacing w:line="240" w:lineRule="auto"/>
        <w:rPr>
          <w:b/>
          <w:bCs/>
          <w:sz w:val="30"/>
          <w:szCs w:val="30"/>
        </w:rPr>
      </w:pPr>
      <w:r w:rsidRPr="005C2D3F">
        <w:rPr>
          <w:b/>
          <w:bCs/>
          <w:sz w:val="30"/>
          <w:szCs w:val="30"/>
          <w:cs/>
          <w:lang w:val="th-TH"/>
        </w:rPr>
        <w:br w:type="page"/>
      </w:r>
    </w:p>
    <w:p w14:paraId="6601D868" w14:textId="77777777" w:rsidR="00F22724" w:rsidRPr="005C2D3F" w:rsidRDefault="00F2272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6FD80A03" w14:textId="77777777" w:rsidR="00F22724" w:rsidRPr="005C2D3F" w:rsidRDefault="00F22724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122" w:type="dxa"/>
        <w:tblInd w:w="450" w:type="dxa"/>
        <w:tblLook w:val="0000" w:firstRow="0" w:lastRow="0" w:firstColumn="0" w:lastColumn="0" w:noHBand="0" w:noVBand="0"/>
      </w:tblPr>
      <w:tblGrid>
        <w:gridCol w:w="3378"/>
        <w:gridCol w:w="870"/>
        <w:gridCol w:w="992"/>
        <w:gridCol w:w="230"/>
        <w:gridCol w:w="1041"/>
        <w:gridCol w:w="250"/>
        <w:gridCol w:w="1002"/>
        <w:gridCol w:w="250"/>
        <w:gridCol w:w="1109"/>
      </w:tblGrid>
      <w:tr w:rsidR="0055275E" w:rsidRPr="005C2D3F" w14:paraId="406DFB2E" w14:textId="77777777" w:rsidTr="003F2601">
        <w:tc>
          <w:tcPr>
            <w:tcW w:w="3378" w:type="dxa"/>
          </w:tcPr>
          <w:p w14:paraId="1C9DB993" w14:textId="77777777" w:rsidR="0055275E" w:rsidRPr="005C2D3F" w:rsidRDefault="0055275E" w:rsidP="00AD7C93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9E4FC04" w14:textId="46E679BC" w:rsidR="0055275E" w:rsidRPr="005C2D3F" w:rsidRDefault="0055275E" w:rsidP="00AD7C93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63" w:type="dxa"/>
            <w:gridSpan w:val="3"/>
          </w:tcPr>
          <w:p w14:paraId="1BCB73D8" w14:textId="571091DE" w:rsidR="0055275E" w:rsidRPr="005C2D3F" w:rsidRDefault="0055275E" w:rsidP="00AD7C93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6727F62A" w14:textId="77777777" w:rsidR="0055275E" w:rsidRPr="005C2D3F" w:rsidRDefault="0055275E" w:rsidP="00AD7C93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2929B769" w14:textId="670DF7BD" w:rsidR="0055275E" w:rsidRPr="005C2D3F" w:rsidRDefault="0055275E" w:rsidP="00AD7C93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5275E" w:rsidRPr="005C2D3F" w14:paraId="0C4FF08A" w14:textId="77777777" w:rsidTr="00A41929">
        <w:tc>
          <w:tcPr>
            <w:tcW w:w="3378" w:type="dxa"/>
          </w:tcPr>
          <w:p w14:paraId="7C586662" w14:textId="77777777" w:rsidR="0055275E" w:rsidRPr="005C2D3F" w:rsidRDefault="0055275E" w:rsidP="0055275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65CBB8E" w14:textId="777EE498" w:rsidR="0055275E" w:rsidRPr="005C2D3F" w:rsidRDefault="0055275E" w:rsidP="0055275E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941D77" w14:textId="3AB8149E" w:rsidR="0055275E" w:rsidRPr="005C2D3F" w:rsidRDefault="0055275E" w:rsidP="0055275E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633B20C4" w14:textId="77777777" w:rsidR="0055275E" w:rsidRPr="005C2D3F" w:rsidRDefault="0055275E" w:rsidP="0055275E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6E64E46E" w14:textId="42FBD773" w:rsidR="0055275E" w:rsidRPr="005C2D3F" w:rsidRDefault="0055275E" w:rsidP="0055275E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250" w:type="dxa"/>
          </w:tcPr>
          <w:p w14:paraId="2F9C3903" w14:textId="77777777" w:rsidR="0055275E" w:rsidRPr="005C2D3F" w:rsidRDefault="0055275E" w:rsidP="0055275E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51C6F61" w14:textId="5CEB94F2" w:rsidR="0055275E" w:rsidRPr="005C2D3F" w:rsidRDefault="0055275E" w:rsidP="0055275E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EE9A18C" w14:textId="77777777" w:rsidR="0055275E" w:rsidRPr="005C2D3F" w:rsidRDefault="0055275E" w:rsidP="0055275E">
            <w:pPr>
              <w:tabs>
                <w:tab w:val="decimal" w:pos="1082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3E7525F" w14:textId="54BDECD7" w:rsidR="0055275E" w:rsidRPr="005C2D3F" w:rsidRDefault="0055275E" w:rsidP="0055275E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C654F" w:rsidRPr="005C2D3F" w14:paraId="3BAC4F87" w14:textId="77777777" w:rsidTr="007E4329">
        <w:tc>
          <w:tcPr>
            <w:tcW w:w="3378" w:type="dxa"/>
          </w:tcPr>
          <w:p w14:paraId="06C15CE2" w14:textId="77777777" w:rsidR="00FC654F" w:rsidRPr="005C2D3F" w:rsidRDefault="00FC654F" w:rsidP="005F6AC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4314F9FB" w14:textId="2AC30912" w:rsidR="00FC654F" w:rsidRPr="005C2D3F" w:rsidRDefault="00FC654F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74" w:type="dxa"/>
            <w:gridSpan w:val="7"/>
            <w:vAlign w:val="center"/>
          </w:tcPr>
          <w:p w14:paraId="33C8DBFD" w14:textId="6070AE44" w:rsidR="00FC654F" w:rsidRPr="005C2D3F" w:rsidRDefault="00FC654F" w:rsidP="005F6AC8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5275E" w:rsidRPr="005C2D3F" w14:paraId="79C3F0EA" w14:textId="77777777" w:rsidTr="00A41929">
        <w:tc>
          <w:tcPr>
            <w:tcW w:w="3378" w:type="dxa"/>
          </w:tcPr>
          <w:p w14:paraId="0C01B960" w14:textId="77777777" w:rsidR="0055275E" w:rsidRPr="005C2D3F" w:rsidRDefault="0055275E" w:rsidP="005F6AC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ทุนจดทะเบียน</w:t>
            </w:r>
          </w:p>
        </w:tc>
        <w:tc>
          <w:tcPr>
            <w:tcW w:w="870" w:type="dxa"/>
          </w:tcPr>
          <w:p w14:paraId="3931461B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25B566C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50F3430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352162A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29257E" w14:textId="77777777" w:rsidR="0055275E" w:rsidRPr="005C2D3F" w:rsidRDefault="0055275E" w:rsidP="005F6AC8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90439E" w14:textId="6E9FA32F" w:rsidR="0055275E" w:rsidRPr="005C2D3F" w:rsidRDefault="0055275E" w:rsidP="005F6AC8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17ECD01" w14:textId="77777777" w:rsidR="0055275E" w:rsidRPr="005C2D3F" w:rsidRDefault="0055275E" w:rsidP="005F6AC8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588B7993" w14:textId="77777777" w:rsidR="0055275E" w:rsidRPr="005C2D3F" w:rsidRDefault="0055275E" w:rsidP="005F6AC8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5E" w:rsidRPr="005C2D3F" w14:paraId="33690321" w14:textId="77777777" w:rsidTr="00A41929">
        <w:tc>
          <w:tcPr>
            <w:tcW w:w="3378" w:type="dxa"/>
          </w:tcPr>
          <w:p w14:paraId="6CFE2C27" w14:textId="77777777" w:rsidR="0055275E" w:rsidRPr="005C2D3F" w:rsidRDefault="0055275E" w:rsidP="005F6AC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70" w:type="dxa"/>
          </w:tcPr>
          <w:p w14:paraId="6DF0CAC7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A022D0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645C68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839C943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EAF41F" w14:textId="77777777" w:rsidR="0055275E" w:rsidRPr="005C2D3F" w:rsidRDefault="0055275E" w:rsidP="005F6AC8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FA40880" w14:textId="3EBDCED2" w:rsidR="0055275E" w:rsidRPr="005C2D3F" w:rsidRDefault="0055275E" w:rsidP="005F6AC8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2E6FC07" w14:textId="77777777" w:rsidR="0055275E" w:rsidRPr="005C2D3F" w:rsidRDefault="0055275E" w:rsidP="005F6AC8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525F771A" w14:textId="77777777" w:rsidR="0055275E" w:rsidRPr="005C2D3F" w:rsidRDefault="0055275E" w:rsidP="005F6AC8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5E" w:rsidRPr="005C2D3F" w14:paraId="50D5186F" w14:textId="77777777" w:rsidTr="00A41929">
        <w:tc>
          <w:tcPr>
            <w:tcW w:w="3378" w:type="dxa"/>
          </w:tcPr>
          <w:p w14:paraId="5EA9C4EE" w14:textId="77777777" w:rsidR="0055275E" w:rsidRPr="005C2D3F" w:rsidRDefault="0055275E" w:rsidP="005F6AC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31F4C44A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992" w:type="dxa"/>
          </w:tcPr>
          <w:p w14:paraId="161B1EF5" w14:textId="1BF177B2" w:rsidR="0055275E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30" w:type="dxa"/>
          </w:tcPr>
          <w:p w14:paraId="297F48D7" w14:textId="77777777" w:rsidR="0055275E" w:rsidRPr="002C48BB" w:rsidRDefault="0055275E" w:rsidP="002C48BB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1A1D8D" w14:textId="5310E336" w:rsidR="0055275E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250" w:type="dxa"/>
          </w:tcPr>
          <w:p w14:paraId="6BEC5B99" w14:textId="77777777" w:rsidR="0055275E" w:rsidRPr="002C48BB" w:rsidRDefault="0055275E" w:rsidP="002C48BB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582F151" w14:textId="214F6FE0" w:rsidR="0055275E" w:rsidRPr="005C2D3F" w:rsidRDefault="0055275E" w:rsidP="005F6AC8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50" w:type="dxa"/>
          </w:tcPr>
          <w:p w14:paraId="6B70B0A0" w14:textId="77777777" w:rsidR="0055275E" w:rsidRPr="005C2D3F" w:rsidRDefault="0055275E" w:rsidP="005F6AC8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D34E229" w14:textId="0B69D0B5" w:rsidR="0055275E" w:rsidRPr="005C2D3F" w:rsidRDefault="0055275E" w:rsidP="005F6AC8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85353A" w:rsidRPr="005C2D3F" w14:paraId="0CD15153" w14:textId="77777777" w:rsidTr="00890E9B">
        <w:tc>
          <w:tcPr>
            <w:tcW w:w="3378" w:type="dxa"/>
          </w:tcPr>
          <w:p w14:paraId="6D61D332" w14:textId="1E38B5A8" w:rsidR="0085353A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70" w:type="dxa"/>
          </w:tcPr>
          <w:p w14:paraId="5CF021C5" w14:textId="335B8F78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34C5F1B" w14:textId="49BB593F" w:rsidR="0085353A" w:rsidRPr="00D35199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3E94ECD" w14:textId="77777777" w:rsidR="0085353A" w:rsidRPr="002C48BB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880C699" w14:textId="2DB311B7" w:rsidR="0085353A" w:rsidRPr="00D3519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F4FA7F0" w14:textId="77777777" w:rsidR="0085353A" w:rsidRPr="002C48BB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DEA592E" w14:textId="3F07EA44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6C465A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ED3C24A" w14:textId="666B577B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353A" w:rsidRPr="005C2D3F" w14:paraId="232B84E4" w14:textId="77777777" w:rsidTr="007E7D3D">
        <w:tc>
          <w:tcPr>
            <w:tcW w:w="3378" w:type="dxa"/>
          </w:tcPr>
          <w:p w14:paraId="6925983A" w14:textId="491ED7A5" w:rsidR="0085353A" w:rsidRPr="005C2D3F" w:rsidRDefault="00C575AD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5353A" w:rsidRPr="00E96E5B">
              <w:rPr>
                <w:rFonts w:asciiTheme="majorBidi" w:hAnsiTheme="majorBidi"/>
                <w:sz w:val="30"/>
                <w:szCs w:val="30"/>
                <w:cs/>
              </w:rPr>
              <w:t>จากหุ้นละ 100 บาทเป็นหุ้นละ 1 บาท</w:t>
            </w:r>
          </w:p>
        </w:tc>
        <w:tc>
          <w:tcPr>
            <w:tcW w:w="870" w:type="dxa"/>
          </w:tcPr>
          <w:p w14:paraId="624DDF15" w14:textId="09B96112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</w:tcPr>
          <w:p w14:paraId="607405B0" w14:textId="1929E8A7" w:rsidR="0085353A" w:rsidRPr="00D35199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228,690</w:t>
            </w:r>
          </w:p>
        </w:tc>
        <w:tc>
          <w:tcPr>
            <w:tcW w:w="230" w:type="dxa"/>
          </w:tcPr>
          <w:p w14:paraId="5E0B21B4" w14:textId="77777777" w:rsidR="0085353A" w:rsidRPr="002C48BB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C18DE64" w14:textId="5A92429F" w:rsidR="0085353A" w:rsidRPr="00856452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11880AB" w14:textId="77777777" w:rsidR="0085353A" w:rsidRPr="002C48BB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0CC79B" w14:textId="41DF2C26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9527AF3" w14:textId="77777777" w:rsidR="0085353A" w:rsidRPr="00212E89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C4376A5" w14:textId="7F792AC9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353A" w:rsidRPr="005C2D3F" w14:paraId="64BCD5CE" w14:textId="77777777" w:rsidTr="00F47950">
        <w:tc>
          <w:tcPr>
            <w:tcW w:w="3378" w:type="dxa"/>
          </w:tcPr>
          <w:p w14:paraId="1A135F69" w14:textId="59C3B706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5E">
              <w:rPr>
                <w:rFonts w:asciiTheme="majorBidi" w:hAnsi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743FF17E" w14:textId="30669301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20715F" w14:textId="5E6030A6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2,772,750</w:t>
            </w:r>
          </w:p>
        </w:tc>
        <w:tc>
          <w:tcPr>
            <w:tcW w:w="230" w:type="dxa"/>
          </w:tcPr>
          <w:p w14:paraId="7BAA3A6D" w14:textId="77777777" w:rsidR="0085353A" w:rsidRPr="002E7BEB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C905D89" w14:textId="5A8DF0C9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7BEB">
              <w:rPr>
                <w:rFonts w:asciiTheme="majorBidi" w:hAnsiTheme="majorBidi" w:cstheme="majorBidi"/>
                <w:sz w:val="30"/>
                <w:szCs w:val="30"/>
              </w:rPr>
              <w:t>2,772,750</w:t>
            </w:r>
          </w:p>
        </w:tc>
        <w:tc>
          <w:tcPr>
            <w:tcW w:w="250" w:type="dxa"/>
          </w:tcPr>
          <w:p w14:paraId="59612703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8C4529B" w14:textId="491E6D06" w:rsidR="0085353A" w:rsidRPr="00D35199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A1E6FD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4275A38" w14:textId="2F494D42" w:rsidR="0085353A" w:rsidRPr="00D35199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353A" w:rsidRPr="005C2D3F" w14:paraId="41577FEC" w14:textId="77777777" w:rsidTr="00A41929">
        <w:tc>
          <w:tcPr>
            <w:tcW w:w="3378" w:type="dxa"/>
          </w:tcPr>
          <w:p w14:paraId="1A17367D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0" w:type="dxa"/>
          </w:tcPr>
          <w:p w14:paraId="07921CED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6C5677" w14:textId="77777777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563DC6B5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AFCDF6E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21431FC" w14:textId="77777777" w:rsidR="0085353A" w:rsidRPr="005C2D3F" w:rsidRDefault="0085353A" w:rsidP="0085353A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BCE8524" w14:textId="76C71378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CD65B79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67FD693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353A" w:rsidRPr="005C2D3F" w14:paraId="7E47DD7E" w14:textId="77777777" w:rsidTr="00A41929">
        <w:tc>
          <w:tcPr>
            <w:tcW w:w="3378" w:type="dxa"/>
          </w:tcPr>
          <w:p w14:paraId="0095A52A" w14:textId="2B9E6642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07EDF1AF" w14:textId="76C5C25F" w:rsidR="0085353A" w:rsidRPr="0055275E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992" w:type="dxa"/>
          </w:tcPr>
          <w:p w14:paraId="4E5D8D9B" w14:textId="4C630C82" w:rsidR="0085353A" w:rsidRPr="0055275E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60E6024" w14:textId="77777777" w:rsidR="0085353A" w:rsidRPr="0055275E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</w:tcPr>
          <w:p w14:paraId="208B2BBB" w14:textId="0EE3C586" w:rsidR="0085353A" w:rsidRPr="0055275E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6197915" w14:textId="77777777" w:rsidR="0085353A" w:rsidRPr="0055275E" w:rsidRDefault="0085353A" w:rsidP="0085353A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3943D4A5" w14:textId="59D88F6D" w:rsidR="0085353A" w:rsidRPr="0055275E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50" w:type="dxa"/>
          </w:tcPr>
          <w:p w14:paraId="7A41960E" w14:textId="77777777" w:rsidR="0085353A" w:rsidRPr="0055275E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4126884E" w14:textId="64033937" w:rsidR="0085353A" w:rsidRPr="0055275E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</w:tr>
      <w:tr w:rsidR="0085353A" w:rsidRPr="005C2D3F" w14:paraId="360070E7" w14:textId="77777777" w:rsidTr="00A41929">
        <w:tc>
          <w:tcPr>
            <w:tcW w:w="3378" w:type="dxa"/>
          </w:tcPr>
          <w:p w14:paraId="54D35541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4A7A7442" w14:textId="42FFB0BC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6CAD30E" w14:textId="665DAEB8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3,003,750</w:t>
            </w:r>
          </w:p>
        </w:tc>
        <w:tc>
          <w:tcPr>
            <w:tcW w:w="230" w:type="dxa"/>
          </w:tcPr>
          <w:p w14:paraId="3E0F9A13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7796AA82" w14:textId="2290AEA4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3,003,750</w:t>
            </w:r>
          </w:p>
        </w:tc>
        <w:tc>
          <w:tcPr>
            <w:tcW w:w="250" w:type="dxa"/>
          </w:tcPr>
          <w:p w14:paraId="6A1834BC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DAC05B6" w14:textId="531D678A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B63E2CC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1200711F" w14:textId="2A1A0C60" w:rsidR="0085353A" w:rsidRPr="005C2D3F" w:rsidRDefault="0085353A" w:rsidP="0085353A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5353A" w:rsidRPr="005C2D3F" w14:paraId="3E12DAAD" w14:textId="77777777" w:rsidTr="00A41929">
        <w:tc>
          <w:tcPr>
            <w:tcW w:w="3378" w:type="dxa"/>
          </w:tcPr>
          <w:p w14:paraId="49F82210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</w:tcPr>
          <w:p w14:paraId="4F3F98FA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5DC8E81" w14:textId="77777777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0953C2FC" w14:textId="77777777" w:rsidR="0085353A" w:rsidRPr="005C2D3F" w:rsidRDefault="0085353A" w:rsidP="0085353A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6D6BE209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5ECB5EB7" w14:textId="77777777" w:rsidR="0085353A" w:rsidRPr="005C2D3F" w:rsidRDefault="0085353A" w:rsidP="0085353A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3AFD7E9A" w14:textId="29BAEEB0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29EEB7E8" w14:textId="77777777" w:rsidR="0085353A" w:rsidRPr="005C2D3F" w:rsidRDefault="0085353A" w:rsidP="0085353A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46121094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</w:tr>
      <w:tr w:rsidR="0085353A" w:rsidRPr="005C2D3F" w14:paraId="636C3540" w14:textId="77777777" w:rsidTr="00A41929">
        <w:tc>
          <w:tcPr>
            <w:tcW w:w="3378" w:type="dxa"/>
          </w:tcPr>
          <w:p w14:paraId="745C01AD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ทุนที่ออกและชำระเต็มมูลค่าแล้ว</w:t>
            </w:r>
          </w:p>
        </w:tc>
        <w:tc>
          <w:tcPr>
            <w:tcW w:w="870" w:type="dxa"/>
          </w:tcPr>
          <w:p w14:paraId="08B93A18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4F66217" w14:textId="77777777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3B1DEF1D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</w:tcPr>
          <w:p w14:paraId="066AEE73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F4A6D1F" w14:textId="77777777" w:rsidR="0085353A" w:rsidRPr="005C2D3F" w:rsidRDefault="0085353A" w:rsidP="0085353A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54912B4" w14:textId="1DDA8AD4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F5F786F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5C9BE34F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353A" w:rsidRPr="005C2D3F" w14:paraId="5B4169D5" w14:textId="77777777" w:rsidTr="00A41929">
        <w:tc>
          <w:tcPr>
            <w:tcW w:w="3378" w:type="dxa"/>
          </w:tcPr>
          <w:p w14:paraId="4943B323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70" w:type="dxa"/>
          </w:tcPr>
          <w:p w14:paraId="453C2C37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0792667" w14:textId="77777777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32C310E4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</w:tcPr>
          <w:p w14:paraId="006BBBA5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00A60FD" w14:textId="77777777" w:rsidR="0085353A" w:rsidRPr="005C2D3F" w:rsidRDefault="0085353A" w:rsidP="0085353A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379EA7" w14:textId="52EE812D" w:rsidR="0085353A" w:rsidRPr="005C2D3F" w:rsidRDefault="0085353A" w:rsidP="0085353A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5CE62AF" w14:textId="77777777" w:rsidR="0085353A" w:rsidRPr="005C2D3F" w:rsidRDefault="0085353A" w:rsidP="0085353A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29AC8A46" w14:textId="77777777" w:rsidR="0085353A" w:rsidRPr="005C2D3F" w:rsidRDefault="0085353A" w:rsidP="0085353A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353A" w:rsidRPr="005C2D3F" w14:paraId="045094CD" w14:textId="77777777" w:rsidTr="00A41929">
        <w:tc>
          <w:tcPr>
            <w:tcW w:w="3378" w:type="dxa"/>
          </w:tcPr>
          <w:p w14:paraId="7785F860" w14:textId="77777777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69967F92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992" w:type="dxa"/>
          </w:tcPr>
          <w:p w14:paraId="4DA8F841" w14:textId="4F117C0C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30" w:type="dxa"/>
          </w:tcPr>
          <w:p w14:paraId="6648A4E3" w14:textId="77777777" w:rsidR="0085353A" w:rsidRPr="00212E8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BEA790D" w14:textId="1C3D2C9E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250" w:type="dxa"/>
          </w:tcPr>
          <w:p w14:paraId="3D32A05E" w14:textId="77777777" w:rsidR="0085353A" w:rsidRPr="00212E8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A3F1C46" w14:textId="4DCF06C0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50" w:type="dxa"/>
          </w:tcPr>
          <w:p w14:paraId="422C995F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04B996" w14:textId="26895FD9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85353A" w:rsidRPr="005C2D3F" w14:paraId="7381712C" w14:textId="77777777" w:rsidTr="00A41929">
        <w:tc>
          <w:tcPr>
            <w:tcW w:w="3378" w:type="dxa"/>
          </w:tcPr>
          <w:p w14:paraId="260140E7" w14:textId="40319AD2" w:rsidR="0085353A" w:rsidRPr="005C2D3F" w:rsidRDefault="0085353A" w:rsidP="0085353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70" w:type="dxa"/>
          </w:tcPr>
          <w:p w14:paraId="1923973E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56DD748" w14:textId="77777777" w:rsidR="0085353A" w:rsidRPr="00D3519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1E889A5" w14:textId="77777777" w:rsidR="0085353A" w:rsidRPr="00212E8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0F56A64" w14:textId="77777777" w:rsidR="0085353A" w:rsidRPr="00D3519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FF43F0" w14:textId="77777777" w:rsidR="0085353A" w:rsidRPr="00212E89" w:rsidRDefault="0085353A" w:rsidP="0085353A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DE1E36" w14:textId="77777777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C39D729" w14:textId="77777777" w:rsidR="0085353A" w:rsidRPr="005C2D3F" w:rsidRDefault="0085353A" w:rsidP="0085353A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FFF5B2" w14:textId="77777777" w:rsidR="0085353A" w:rsidRPr="005C2D3F" w:rsidRDefault="0085353A" w:rsidP="0085353A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5AD" w:rsidRPr="005C2D3F" w14:paraId="0D03972C" w14:textId="77777777" w:rsidTr="007E7D3D">
        <w:tc>
          <w:tcPr>
            <w:tcW w:w="3378" w:type="dxa"/>
          </w:tcPr>
          <w:p w14:paraId="6AF5FE59" w14:textId="722B6B71" w:rsidR="00C575AD" w:rsidRPr="005C2D3F" w:rsidRDefault="00C575AD" w:rsidP="00C575A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E96E5B">
              <w:rPr>
                <w:rFonts w:asciiTheme="majorBidi" w:hAnsiTheme="majorBidi"/>
                <w:sz w:val="30"/>
                <w:szCs w:val="30"/>
                <w:cs/>
              </w:rPr>
              <w:t>จากหุ้นละ 100 บาทเป็นหุ้นละ 1 บาท</w:t>
            </w:r>
          </w:p>
        </w:tc>
        <w:tc>
          <w:tcPr>
            <w:tcW w:w="870" w:type="dxa"/>
          </w:tcPr>
          <w:p w14:paraId="7A2B932A" w14:textId="343F1325" w:rsidR="00C575AD" w:rsidRPr="00013C92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C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</w:tcPr>
          <w:p w14:paraId="74B9B5C1" w14:textId="08E93AE0" w:rsidR="00C575AD" w:rsidRPr="00D35199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228,690</w:t>
            </w:r>
          </w:p>
        </w:tc>
        <w:tc>
          <w:tcPr>
            <w:tcW w:w="230" w:type="dxa"/>
          </w:tcPr>
          <w:p w14:paraId="137EA4ED" w14:textId="77777777" w:rsidR="00C575AD" w:rsidRPr="00212E89" w:rsidRDefault="00C575AD" w:rsidP="00C575A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89DCA7" w14:textId="4F5DAB59" w:rsidR="00C575AD" w:rsidRPr="00856452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FE2FA96" w14:textId="77777777" w:rsidR="00C575AD" w:rsidRPr="00212E89" w:rsidRDefault="00C575AD" w:rsidP="00C575A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1B43983" w14:textId="1299608C" w:rsidR="00C575AD" w:rsidRPr="005C2D3F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A0F3B72" w14:textId="77777777" w:rsidR="00C575AD" w:rsidRPr="00013C92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5684AA0" w14:textId="2119A437" w:rsidR="00C575AD" w:rsidRPr="005C2D3F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75AD" w:rsidRPr="005C2D3F" w14:paraId="6010153F" w14:textId="77777777" w:rsidTr="00F47950">
        <w:tc>
          <w:tcPr>
            <w:tcW w:w="3378" w:type="dxa"/>
          </w:tcPr>
          <w:p w14:paraId="6B5ED8AE" w14:textId="77777777" w:rsidR="00C575AD" w:rsidRPr="005C2D3F" w:rsidRDefault="00C575AD" w:rsidP="00C575A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5E">
              <w:rPr>
                <w:rFonts w:asciiTheme="majorBidi" w:hAnsi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30AB7D1A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EB2BE2" w14:textId="77777777" w:rsidR="00C575AD" w:rsidRPr="005C2D3F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2,772,750</w:t>
            </w:r>
          </w:p>
        </w:tc>
        <w:tc>
          <w:tcPr>
            <w:tcW w:w="230" w:type="dxa"/>
          </w:tcPr>
          <w:p w14:paraId="01FF43FD" w14:textId="77777777" w:rsidR="00C575AD" w:rsidRPr="002E7BEB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8DFEDF1" w14:textId="77777777" w:rsidR="00C575AD" w:rsidRPr="005C2D3F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7BEB">
              <w:rPr>
                <w:rFonts w:asciiTheme="majorBidi" w:hAnsiTheme="majorBidi" w:cstheme="majorBidi"/>
                <w:sz w:val="30"/>
                <w:szCs w:val="30"/>
              </w:rPr>
              <w:t>2,772,750</w:t>
            </w:r>
          </w:p>
        </w:tc>
        <w:tc>
          <w:tcPr>
            <w:tcW w:w="250" w:type="dxa"/>
          </w:tcPr>
          <w:p w14:paraId="01B816C4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0E4E0A03" w14:textId="77777777" w:rsidR="00C575AD" w:rsidRPr="00D35199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2E2E065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4C7623A" w14:textId="77777777" w:rsidR="00C575AD" w:rsidRPr="00D35199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351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75AD" w:rsidRPr="005C2D3F" w14:paraId="1F8474EF" w14:textId="77777777" w:rsidTr="00F47950">
        <w:tc>
          <w:tcPr>
            <w:tcW w:w="3378" w:type="dxa"/>
          </w:tcPr>
          <w:p w14:paraId="640C0B58" w14:textId="77777777" w:rsidR="00C575AD" w:rsidRPr="005C2D3F" w:rsidRDefault="00C575AD" w:rsidP="00C575A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0" w:type="dxa"/>
          </w:tcPr>
          <w:p w14:paraId="3D1C19AB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1181C5" w14:textId="77777777" w:rsidR="00C575AD" w:rsidRPr="005C2D3F" w:rsidRDefault="00C575AD" w:rsidP="00C575AD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CAC5BCE" w14:textId="77777777" w:rsidR="00C575AD" w:rsidRPr="005C2D3F" w:rsidRDefault="00C575AD" w:rsidP="00C575A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B4A9D6A" w14:textId="77777777" w:rsidR="00C575AD" w:rsidRPr="005C2D3F" w:rsidRDefault="00C575AD" w:rsidP="00C575AD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885D277" w14:textId="77777777" w:rsidR="00C575AD" w:rsidRPr="005C2D3F" w:rsidRDefault="00C575AD" w:rsidP="00C575AD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10E7C260" w14:textId="77777777" w:rsidR="00C575AD" w:rsidRPr="005C2D3F" w:rsidRDefault="00C575AD" w:rsidP="00C575AD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618979F" w14:textId="77777777" w:rsidR="00C575AD" w:rsidRPr="005C2D3F" w:rsidRDefault="00C575AD" w:rsidP="00C575A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87D71D3" w14:textId="77777777" w:rsidR="00C575AD" w:rsidRPr="005C2D3F" w:rsidRDefault="00C575AD" w:rsidP="00C575AD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5AD" w:rsidRPr="005C2D3F" w14:paraId="007A18ED" w14:textId="77777777" w:rsidTr="00F47950">
        <w:tc>
          <w:tcPr>
            <w:tcW w:w="3378" w:type="dxa"/>
          </w:tcPr>
          <w:p w14:paraId="3786C107" w14:textId="77777777" w:rsidR="00C575AD" w:rsidRPr="005C2D3F" w:rsidRDefault="00C575AD" w:rsidP="00C575A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47A7F8F8" w14:textId="77777777" w:rsidR="00C575AD" w:rsidRPr="0055275E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992" w:type="dxa"/>
          </w:tcPr>
          <w:p w14:paraId="12070A41" w14:textId="77777777" w:rsidR="00C575AD" w:rsidRPr="0055275E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3211005" w14:textId="77777777" w:rsidR="00C575AD" w:rsidRPr="0055275E" w:rsidRDefault="00C575AD" w:rsidP="00C575A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41" w:type="dxa"/>
          </w:tcPr>
          <w:p w14:paraId="16705055" w14:textId="77777777" w:rsidR="00C575AD" w:rsidRPr="0055275E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DC68F6A" w14:textId="77777777" w:rsidR="00C575AD" w:rsidRPr="0055275E" w:rsidRDefault="00C575AD" w:rsidP="00C575AD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578BABC" w14:textId="77777777" w:rsidR="00C575AD" w:rsidRPr="0055275E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50" w:type="dxa"/>
          </w:tcPr>
          <w:p w14:paraId="33A0A76C" w14:textId="77777777" w:rsidR="00C575AD" w:rsidRPr="0055275E" w:rsidRDefault="00C575AD" w:rsidP="00C575A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3543AE15" w14:textId="77777777" w:rsidR="00C575AD" w:rsidRPr="0055275E" w:rsidRDefault="00C575AD" w:rsidP="00C575AD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</w:tr>
      <w:tr w:rsidR="00C575AD" w:rsidRPr="005C2D3F" w14:paraId="28F8B1B1" w14:textId="77777777" w:rsidTr="00F47950">
        <w:tc>
          <w:tcPr>
            <w:tcW w:w="3378" w:type="dxa"/>
          </w:tcPr>
          <w:p w14:paraId="671ADF89" w14:textId="77777777" w:rsidR="00C575AD" w:rsidRPr="005C2D3F" w:rsidRDefault="00C575AD" w:rsidP="00C575A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70" w:type="dxa"/>
          </w:tcPr>
          <w:p w14:paraId="0CFE87C1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BAAB528" w14:textId="77777777" w:rsidR="00C575AD" w:rsidRPr="005C2D3F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3,003,750</w:t>
            </w:r>
          </w:p>
        </w:tc>
        <w:tc>
          <w:tcPr>
            <w:tcW w:w="230" w:type="dxa"/>
          </w:tcPr>
          <w:p w14:paraId="7EF4824A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05374B05" w14:textId="77777777" w:rsidR="00C575AD" w:rsidRPr="005C2D3F" w:rsidRDefault="00C575AD" w:rsidP="00C575A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3,003,750</w:t>
            </w:r>
          </w:p>
        </w:tc>
        <w:tc>
          <w:tcPr>
            <w:tcW w:w="250" w:type="dxa"/>
          </w:tcPr>
          <w:p w14:paraId="3545B54A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4E48B3BF" w14:textId="77777777" w:rsidR="00C575AD" w:rsidRPr="005C2D3F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6247463" w14:textId="77777777" w:rsidR="00C575AD" w:rsidRPr="005C2D3F" w:rsidRDefault="00C575AD" w:rsidP="00C575A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4F91D72D" w14:textId="77777777" w:rsidR="00C575AD" w:rsidRPr="005C2D3F" w:rsidRDefault="00C575AD" w:rsidP="00C575A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5446040" w14:textId="1F01F29F" w:rsidR="00493E11" w:rsidRDefault="00493E11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6EC0C439" w14:textId="77777777" w:rsidR="008B0D88" w:rsidRPr="00815866" w:rsidRDefault="008B0D88" w:rsidP="008B0D88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14:paraId="7434B9BD" w14:textId="77777777" w:rsidR="008B0D88" w:rsidRPr="00402287" w:rsidRDefault="008B0D88" w:rsidP="008B0D88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p w14:paraId="4812AC2D" w14:textId="1A0C8B94" w:rsidR="00493E11" w:rsidRDefault="008B0D88" w:rsidP="0085353A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 xml:space="preserve">22 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ุ้นละ </w:t>
      </w:r>
      <w:r>
        <w:rPr>
          <w:rFonts w:asciiTheme="majorBidi" w:hAnsiTheme="majorBidi"/>
          <w:spacing w:val="-6"/>
          <w:sz w:val="30"/>
          <w:szCs w:val="30"/>
        </w:rPr>
        <w:t>100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เป็นมูลค่าหุ้นละ </w:t>
      </w:r>
      <w:r>
        <w:rPr>
          <w:rFonts w:asciiTheme="majorBidi" w:hAnsiTheme="majorBidi"/>
          <w:spacing w:val="-6"/>
          <w:sz w:val="30"/>
          <w:szCs w:val="30"/>
        </w:rPr>
        <w:t>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>
        <w:rPr>
          <w:rFonts w:asciiTheme="majorBidi" w:hAnsiTheme="majorBidi"/>
          <w:spacing w:val="-6"/>
          <w:sz w:val="30"/>
          <w:szCs w:val="30"/>
        </w:rPr>
        <w:t>231,000,000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>2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เมษายน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  <w:r w:rsidR="00493E11">
        <w:rPr>
          <w:rFonts w:asciiTheme="majorBidi" w:hAnsiTheme="majorBidi"/>
          <w:spacing w:val="-6"/>
          <w:sz w:val="30"/>
          <w:szCs w:val="30"/>
        </w:rPr>
        <w:br w:type="page"/>
      </w:r>
    </w:p>
    <w:p w14:paraId="0F6413D1" w14:textId="77777777" w:rsidR="008B0D88" w:rsidRPr="00815866" w:rsidRDefault="008B0D88" w:rsidP="008B0D88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การออกหุ้นสามัญ</w:t>
      </w:r>
    </w:p>
    <w:p w14:paraId="0D58E7C2" w14:textId="77777777" w:rsidR="008B0D88" w:rsidRPr="00402287" w:rsidRDefault="008B0D88" w:rsidP="008B0D88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16D6221" w14:textId="77777777" w:rsidR="00AD7C93" w:rsidRDefault="008B0D88" w:rsidP="00AD7C9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94B31">
        <w:rPr>
          <w:rFonts w:asciiTheme="majorBidi" w:hAnsiTheme="majorBidi" w:hint="cs"/>
          <w:sz w:val="30"/>
          <w:szCs w:val="30"/>
          <w:cs/>
        </w:rPr>
        <w:t>ใน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Pr="00952458">
        <w:rPr>
          <w:rFonts w:asciiTheme="majorBidi" w:hAnsiTheme="majorBidi"/>
          <w:sz w:val="30"/>
          <w:szCs w:val="30"/>
        </w:rPr>
        <w:t xml:space="preserve">22 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952458">
        <w:rPr>
          <w:rFonts w:asciiTheme="majorBidi" w:hAnsiTheme="majorBidi"/>
          <w:sz w:val="30"/>
          <w:szCs w:val="30"/>
        </w:rPr>
        <w:t>2561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ผู้ถือหุ้นมีมติอนุมัติการเพิ่มทุนจดทะเบียนจำนวนเงิน </w:t>
      </w:r>
      <w:r w:rsidRPr="00952458">
        <w:rPr>
          <w:rFonts w:asciiTheme="majorBidi" w:hAnsiTheme="majorBidi"/>
          <w:sz w:val="30"/>
          <w:szCs w:val="30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Pr="00952458">
        <w:rPr>
          <w:rFonts w:asciiTheme="majorBidi" w:hAnsiTheme="majorBidi"/>
          <w:sz w:val="30"/>
          <w:szCs w:val="30"/>
        </w:rPr>
        <w:t xml:space="preserve">772,750,000 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บาท โดยการออกหุ้นใหม่เป็นหุ้นสามัญจำนวน </w:t>
      </w:r>
      <w:r w:rsidRPr="00952458">
        <w:rPr>
          <w:rFonts w:asciiTheme="majorBidi" w:hAnsiTheme="majorBidi"/>
          <w:sz w:val="30"/>
          <w:szCs w:val="30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Pr="00952458">
        <w:rPr>
          <w:rFonts w:asciiTheme="majorBidi" w:hAnsiTheme="majorBidi"/>
          <w:sz w:val="30"/>
          <w:szCs w:val="30"/>
        </w:rPr>
        <w:t xml:space="preserve">772,750,000 </w:t>
      </w:r>
      <w:r w:rsidRPr="00952458">
        <w:rPr>
          <w:rFonts w:asciiTheme="majorBidi" w:hAnsiTheme="majorBidi" w:hint="cs"/>
          <w:sz w:val="30"/>
          <w:szCs w:val="30"/>
          <w:cs/>
        </w:rPr>
        <w:t>หุ้น มูลค่า</w:t>
      </w:r>
      <w:r w:rsidRPr="00952458">
        <w:rPr>
          <w:rFonts w:asciiTheme="majorBidi" w:hAnsiTheme="majorBidi"/>
          <w:sz w:val="30"/>
          <w:szCs w:val="30"/>
          <w:cs/>
        </w:rPr>
        <w:br/>
      </w:r>
      <w:r w:rsidRPr="00952458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Pr="00952458">
        <w:rPr>
          <w:rFonts w:asciiTheme="majorBidi" w:hAnsiTheme="majorBidi"/>
          <w:sz w:val="30"/>
          <w:szCs w:val="30"/>
        </w:rPr>
        <w:t>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952458">
        <w:rPr>
          <w:rFonts w:asciiTheme="majorBidi" w:hAnsiTheme="majorBidi"/>
          <w:sz w:val="30"/>
          <w:szCs w:val="30"/>
        </w:rPr>
        <w:t xml:space="preserve"> 2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Pr="00952458">
        <w:rPr>
          <w:rFonts w:asciiTheme="majorBidi" w:hAnsiTheme="majorBidi"/>
          <w:sz w:val="30"/>
          <w:szCs w:val="30"/>
        </w:rPr>
        <w:t xml:space="preserve">2561 </w:t>
      </w:r>
      <w:r w:rsidRPr="00952458">
        <w:rPr>
          <w:rFonts w:asciiTheme="majorBidi" w:hAnsiTheme="majorBidi"/>
          <w:sz w:val="30"/>
          <w:szCs w:val="30"/>
          <w:cs/>
        </w:rPr>
        <w:t>และบริษัท</w:t>
      </w:r>
      <w:r w:rsidRPr="00952458">
        <w:rPr>
          <w:rFonts w:asciiTheme="majorBidi" w:hAnsiTheme="majorBidi" w:hint="cs"/>
          <w:sz w:val="30"/>
          <w:szCs w:val="30"/>
          <w:cs/>
        </w:rPr>
        <w:t>ได้เรียกชำระ</w:t>
      </w:r>
      <w:r w:rsidRPr="00952458">
        <w:rPr>
          <w:rFonts w:asciiTheme="majorBidi" w:hAnsiTheme="majorBidi"/>
          <w:sz w:val="30"/>
          <w:szCs w:val="30"/>
          <w:cs/>
        </w:rPr>
        <w:t>เงินค่าหุ้นเพิ่มทุนจากผู้ถือหุ้นเดิมของบริษัท</w:t>
      </w:r>
      <w:r w:rsidRPr="00952458">
        <w:rPr>
          <w:rFonts w:asciiTheme="majorBidi" w:hAnsiTheme="majorBidi" w:hint="cs"/>
          <w:sz w:val="30"/>
          <w:szCs w:val="30"/>
          <w:cs/>
        </w:rPr>
        <w:t>แล้วเป็น</w:t>
      </w:r>
      <w:r w:rsidRPr="00952458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952458">
        <w:rPr>
          <w:rFonts w:asciiTheme="majorBidi" w:hAnsiTheme="majorBidi"/>
          <w:sz w:val="30"/>
          <w:szCs w:val="30"/>
        </w:rPr>
        <w:t xml:space="preserve">2,266,000,000 </w:t>
      </w:r>
      <w:r w:rsidRPr="00952458">
        <w:rPr>
          <w:rFonts w:asciiTheme="majorBidi" w:hAnsiTheme="majorBidi"/>
          <w:sz w:val="30"/>
          <w:szCs w:val="30"/>
          <w:cs/>
        </w:rPr>
        <w:t xml:space="preserve">บาท เมื่อวันที่ </w:t>
      </w:r>
      <w:r w:rsidRPr="00952458">
        <w:rPr>
          <w:rFonts w:asciiTheme="majorBidi" w:hAnsiTheme="majorBidi"/>
          <w:sz w:val="30"/>
          <w:szCs w:val="30"/>
        </w:rPr>
        <w:t xml:space="preserve">4 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952458">
        <w:rPr>
          <w:rFonts w:asciiTheme="majorBidi" w:hAnsiTheme="majorBidi"/>
          <w:sz w:val="30"/>
          <w:szCs w:val="30"/>
        </w:rPr>
        <w:t>2561</w:t>
      </w:r>
    </w:p>
    <w:p w14:paraId="0E9D5A42" w14:textId="77777777" w:rsidR="00AD7C93" w:rsidRDefault="00AD7C93" w:rsidP="00AD7C9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15CD683F" w14:textId="77777777" w:rsidR="00AC5B57" w:rsidRPr="00815866" w:rsidRDefault="00AC5B57" w:rsidP="00AC5B57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การเสนอ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ขายหุ้นให้แก่กรรมการ ผู้บริหารและพนักงานของบริษัท</w:t>
      </w:r>
    </w:p>
    <w:p w14:paraId="042502B2" w14:textId="77777777" w:rsidR="00AC5B57" w:rsidRPr="00BF076E" w:rsidRDefault="00AC5B57" w:rsidP="00AC5B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AE516EC" w14:textId="77777777" w:rsidR="00AC5B57" w:rsidRDefault="00AC5B57" w:rsidP="00AC5B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/>
          <w:spacing w:val="-6"/>
          <w:sz w:val="30"/>
          <w:szCs w:val="30"/>
        </w:rPr>
        <w:t>2561</w:t>
      </w: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บริษัทได้เสนอขายหุ้นสามัญเพิ่มทุนให้แก่กรรมการ ผู้บริหารและพนักงานของบริษัทจำนวน</w:t>
      </w:r>
      <w:r w:rsidRPr="00F0517B">
        <w:rPr>
          <w:rFonts w:asciiTheme="majorBidi" w:hAnsiTheme="majorBidi"/>
          <w:spacing w:val="-6"/>
          <w:sz w:val="30"/>
          <w:szCs w:val="30"/>
        </w:rPr>
        <w:br/>
      </w:r>
      <w:r w:rsidRPr="00F0517B">
        <w:rPr>
          <w:rFonts w:asciiTheme="majorBidi" w:hAnsiTheme="majorBidi"/>
          <w:spacing w:val="-6"/>
          <w:sz w:val="30"/>
          <w:szCs w:val="30"/>
          <w:cs/>
        </w:rPr>
        <w:t>ไม่เกิน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19,531,200</w:t>
      </w:r>
      <w:r w:rsidRPr="00F0517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หุ้น (มูลค่าที่ตราไว้หุ้นละ </w:t>
      </w:r>
      <w:r>
        <w:rPr>
          <w:rFonts w:asciiTheme="majorBidi" w:hAnsiTheme="majorBidi"/>
          <w:spacing w:val="-6"/>
          <w:sz w:val="30"/>
          <w:szCs w:val="30"/>
        </w:rPr>
        <w:t>1</w:t>
      </w: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 บาท) ในราคาหุ้นละ </w:t>
      </w:r>
      <w:r>
        <w:rPr>
          <w:rFonts w:asciiTheme="majorBidi" w:hAnsiTheme="majorBidi"/>
          <w:spacing w:val="-6"/>
          <w:sz w:val="30"/>
          <w:szCs w:val="30"/>
        </w:rPr>
        <w:t>25</w:t>
      </w: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 บาท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>โดยถือเป็นราคายุติธรรมของหุ้นที่ประมาณได้อย่างน่าเชื่อถือ ซึ่ง</w:t>
      </w:r>
      <w:r w:rsidRPr="00F0517B">
        <w:rPr>
          <w:rFonts w:asciiTheme="majorBidi" w:hAnsiTheme="majorBidi"/>
          <w:spacing w:val="-6"/>
          <w:sz w:val="30"/>
          <w:szCs w:val="30"/>
          <w:cs/>
        </w:rPr>
        <w:t xml:space="preserve">อ้างอิงตามราคาของหุ้นที่บริษัทได้ออกจำหน่ายแก่ประชาชนทั่วไปเป็นครั้งแรก </w:t>
      </w:r>
      <w:r w:rsidRPr="00BF076E">
        <w:rPr>
          <w:rFonts w:asciiTheme="majorBidi" w:hAnsiTheme="majorBidi"/>
          <w:spacing w:val="-6"/>
          <w:sz w:val="30"/>
          <w:szCs w:val="30"/>
          <w:cs/>
        </w:rPr>
        <w:t xml:space="preserve">สำหรับหุ้นที่เสนอขายต่อกรรมการ ผู้บริหารและพนักงานของบริษัท </w:t>
      </w:r>
      <w:r w:rsidRPr="000A415B">
        <w:rPr>
          <w:rFonts w:asciiTheme="majorBidi" w:hAnsiTheme="majorBidi"/>
          <w:spacing w:val="-6"/>
          <w:sz w:val="30"/>
          <w:szCs w:val="30"/>
          <w:cs/>
        </w:rPr>
        <w:t xml:space="preserve">ดังกล่าว </w:t>
      </w:r>
      <w:r w:rsidRPr="005248C8">
        <w:rPr>
          <w:rFonts w:asciiTheme="majorBidi" w:hAnsiTheme="majorBidi"/>
          <w:spacing w:val="-6"/>
          <w:sz w:val="30"/>
          <w:szCs w:val="30"/>
          <w:cs/>
        </w:rPr>
        <w:t>ไม่อยู่ภายใต้ข้อจำกัดการโอนใด ๆ</w:t>
      </w:r>
    </w:p>
    <w:p w14:paraId="61AD0E4F" w14:textId="77777777" w:rsidR="00AC5B57" w:rsidRDefault="00AC5B57" w:rsidP="00AD7C9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7203E50A" w14:textId="5C5A4887" w:rsidR="008B0D88" w:rsidRPr="00815866" w:rsidRDefault="008B0D88" w:rsidP="00AD7C93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การเสนอขายหุ้นใหม่แก่ประชาชนทั่วไปเป็นครั้งแรก</w:t>
      </w:r>
    </w:p>
    <w:p w14:paraId="1A7696EA" w14:textId="77777777" w:rsidR="008B0D88" w:rsidRPr="00BF076E" w:rsidRDefault="008B0D88" w:rsidP="008B0D88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E1FA71B" w14:textId="5586E6D9" w:rsidR="002222EC" w:rsidRPr="0033715C" w:rsidRDefault="00AD7C93" w:rsidP="0033715C">
      <w:pPr>
        <w:ind w:left="547"/>
        <w:jc w:val="thaiDistribute"/>
        <w:outlineLvl w:val="2"/>
        <w:rPr>
          <w:rFonts w:asciiTheme="majorBidi" w:hAnsiTheme="majorBidi"/>
          <w:spacing w:val="-6"/>
          <w:sz w:val="30"/>
          <w:szCs w:val="30"/>
        </w:rPr>
      </w:pPr>
      <w:r>
        <w:rPr>
          <w:rFonts w:asciiTheme="majorBidi" w:hAnsiTheme="majorBidi"/>
          <w:spacing w:val="-6"/>
          <w:sz w:val="30"/>
          <w:szCs w:val="30"/>
          <w:cs/>
        </w:rPr>
        <w:t xml:space="preserve">ในเดือนตุลาคม </w:t>
      </w:r>
      <w:r>
        <w:rPr>
          <w:rFonts w:asciiTheme="majorBidi" w:hAnsiTheme="majorBidi"/>
          <w:spacing w:val="-6"/>
          <w:sz w:val="30"/>
          <w:szCs w:val="30"/>
        </w:rPr>
        <w:t>2561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บริษัทได้เสนอขายหุ้น</w:t>
      </w:r>
      <w:r w:rsidR="008B0D88">
        <w:rPr>
          <w:rFonts w:asciiTheme="majorBidi" w:hAnsiTheme="majorBidi" w:hint="cs"/>
          <w:spacing w:val="-6"/>
          <w:sz w:val="30"/>
          <w:szCs w:val="30"/>
          <w:cs/>
        </w:rPr>
        <w:t>สามัญ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แก่ประชาชนทั่วไปเป็นครั้งแรกจำนวน </w:t>
      </w:r>
      <w:r>
        <w:rPr>
          <w:rFonts w:asciiTheme="majorBidi" w:hAnsiTheme="majorBidi"/>
          <w:spacing w:val="-6"/>
          <w:sz w:val="30"/>
          <w:szCs w:val="30"/>
        </w:rPr>
        <w:t>603.75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ล้านหุ้น (มาจากผู้ถือหุ้นเดิมจำนวน </w:t>
      </w:r>
      <w:r w:rsidR="00CB2608">
        <w:rPr>
          <w:rFonts w:asciiTheme="majorBidi" w:hAnsiTheme="majorBidi"/>
          <w:spacing w:val="-6"/>
          <w:sz w:val="30"/>
          <w:szCs w:val="30"/>
        </w:rPr>
        <w:t>97.0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ล้านหุ้น และจากหุ้นสามัญที่ออกใหม่จำนวน </w:t>
      </w:r>
      <w:r w:rsidR="00CB2608">
        <w:rPr>
          <w:rFonts w:asciiTheme="majorBidi" w:hAnsiTheme="majorBidi"/>
          <w:spacing w:val="-6"/>
          <w:sz w:val="30"/>
          <w:szCs w:val="30"/>
        </w:rPr>
        <w:t>506.75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</w:t>
      </w:r>
      <w:r w:rsidR="00685F4E">
        <w:rPr>
          <w:rFonts w:asciiTheme="majorBidi" w:hAnsiTheme="majorBidi"/>
          <w:spacing w:val="-6"/>
          <w:sz w:val="30"/>
          <w:szCs w:val="30"/>
          <w:cs/>
        </w:rPr>
        <w:t xml:space="preserve">นหุ้น) โดยเสนอขายในราคาหุ้นละ </w:t>
      </w:r>
      <w:r w:rsidR="00685F4E">
        <w:rPr>
          <w:rFonts w:asciiTheme="majorBidi" w:hAnsiTheme="majorBidi"/>
          <w:spacing w:val="-6"/>
          <w:sz w:val="30"/>
          <w:szCs w:val="30"/>
        </w:rPr>
        <w:t>25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</w:t>
      </w:r>
      <w:r w:rsidR="008B0D88">
        <w:rPr>
          <w:rFonts w:asciiTheme="majorBidi" w:hAnsiTheme="majorBidi"/>
          <w:spacing w:val="-6"/>
          <w:sz w:val="30"/>
          <w:szCs w:val="30"/>
        </w:rPr>
        <w:br/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(มูลค่าที่ตราไว้ </w:t>
      </w:r>
      <w:r w:rsidR="00685F4E">
        <w:rPr>
          <w:rFonts w:asciiTheme="majorBidi" w:hAnsiTheme="majorBidi"/>
          <w:spacing w:val="-6"/>
          <w:sz w:val="30"/>
          <w:szCs w:val="30"/>
        </w:rPr>
        <w:t>1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และส่วนเกินมูลค่าหุ้น </w:t>
      </w:r>
      <w:r w:rsidR="00685F4E">
        <w:rPr>
          <w:rFonts w:asciiTheme="majorBidi" w:hAnsiTheme="majorBidi"/>
          <w:spacing w:val="-6"/>
          <w:sz w:val="30"/>
          <w:szCs w:val="30"/>
        </w:rPr>
        <w:t>24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บาท) บริษัทได้รับเงินจากการขายหุ้น</w:t>
      </w:r>
      <w:r w:rsidR="008B0D88">
        <w:rPr>
          <w:rFonts w:asciiTheme="majorBidi" w:hAnsiTheme="majorBidi" w:hint="cs"/>
          <w:spacing w:val="-6"/>
          <w:sz w:val="30"/>
          <w:szCs w:val="30"/>
          <w:cs/>
        </w:rPr>
        <w:t>สามัญที่ออก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ใหม่เป็นจำนวนเงินรวม </w:t>
      </w:r>
      <w:r w:rsidR="00CB2608">
        <w:rPr>
          <w:rFonts w:asciiTheme="majorBidi" w:hAnsiTheme="majorBidi"/>
          <w:spacing w:val="-6"/>
          <w:sz w:val="30"/>
          <w:szCs w:val="30"/>
        </w:rPr>
        <w:t>12,668.75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ล้านบาท ทั้งนี้บริษัทได้จดทะเบียนเพิ่มทุนที่ชำระแล้วกับกระทรวงพาณิชย์เมื่อวันที่ </w:t>
      </w:r>
      <w:r w:rsidR="00CB2608">
        <w:rPr>
          <w:rFonts w:asciiTheme="majorBidi" w:hAnsiTheme="majorBidi"/>
          <w:spacing w:val="-6"/>
          <w:sz w:val="30"/>
          <w:szCs w:val="30"/>
        </w:rPr>
        <w:t>12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ตุลาคม </w:t>
      </w:r>
      <w:r w:rsidR="00CB2608">
        <w:rPr>
          <w:rFonts w:asciiTheme="majorBidi" w:hAnsiTheme="majorBidi"/>
          <w:spacing w:val="-6"/>
          <w:sz w:val="30"/>
          <w:szCs w:val="30"/>
        </w:rPr>
        <w:t>2561</w:t>
      </w:r>
      <w:r w:rsidR="008B0D88" w:rsidRPr="004B7E36">
        <w:rPr>
          <w:rFonts w:asciiTheme="majorBidi" w:hAnsiTheme="majorBidi"/>
          <w:spacing w:val="-6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</w:t>
      </w:r>
      <w:r w:rsidR="008B0D88" w:rsidRPr="00B27A37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CB2608" w:rsidRPr="00B27A37">
        <w:rPr>
          <w:rFonts w:asciiTheme="majorBidi" w:hAnsiTheme="majorBidi"/>
          <w:spacing w:val="-6"/>
          <w:sz w:val="30"/>
          <w:szCs w:val="30"/>
        </w:rPr>
        <w:t>17</w:t>
      </w:r>
      <w:r w:rsidR="008B0D88" w:rsidRPr="00B27A37">
        <w:rPr>
          <w:rFonts w:asciiTheme="majorBidi" w:hAnsiTheme="majorBidi"/>
          <w:spacing w:val="-6"/>
          <w:sz w:val="30"/>
          <w:szCs w:val="30"/>
          <w:cs/>
        </w:rPr>
        <w:t xml:space="preserve"> ตุลาคม </w:t>
      </w:r>
      <w:r w:rsidR="00CB2608" w:rsidRPr="00B27A37">
        <w:rPr>
          <w:rFonts w:asciiTheme="majorBidi" w:hAnsiTheme="majorBidi"/>
          <w:spacing w:val="-6"/>
          <w:sz w:val="30"/>
          <w:szCs w:val="30"/>
        </w:rPr>
        <w:t>2561</w:t>
      </w:r>
      <w:r w:rsidR="002222EC" w:rsidRPr="00B27A37">
        <w:rPr>
          <w:rFonts w:asciiTheme="majorBidi" w:hAnsiTheme="majorBidi"/>
          <w:spacing w:val="-6"/>
          <w:sz w:val="30"/>
          <w:szCs w:val="30"/>
        </w:rPr>
        <w:t xml:space="preserve"> </w:t>
      </w:r>
      <w:r w:rsidR="002222EC" w:rsidRPr="00B27A37">
        <w:rPr>
          <w:rFonts w:asciiTheme="majorBidi" w:hAnsiTheme="majorBidi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2222EC" w:rsidRPr="00B27A37">
        <w:rPr>
          <w:rFonts w:asciiTheme="majorBidi" w:hAnsiTheme="majorBidi"/>
          <w:spacing w:val="-6"/>
          <w:sz w:val="30"/>
          <w:szCs w:val="30"/>
        </w:rPr>
        <w:t xml:space="preserve">314.20 </w:t>
      </w:r>
      <w:r w:rsidR="002222EC" w:rsidRPr="00B27A37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="00556F9C" w:rsidRPr="00B27A37">
        <w:rPr>
          <w:rFonts w:asciiTheme="majorBidi" w:hAnsiTheme="majorBidi" w:hint="cs"/>
          <w:spacing w:val="-6"/>
          <w:sz w:val="30"/>
          <w:szCs w:val="30"/>
          <w:cs/>
        </w:rPr>
        <w:t xml:space="preserve"> (สุทธิจากภาษีเงินได้) </w:t>
      </w:r>
      <w:r w:rsidR="002222EC" w:rsidRPr="00B27A37">
        <w:rPr>
          <w:rFonts w:asciiTheme="majorBidi" w:hAnsiTheme="majorBidi"/>
          <w:spacing w:val="-6"/>
          <w:sz w:val="30"/>
          <w:szCs w:val="30"/>
          <w:cs/>
        </w:rPr>
        <w:t>แสดงหักจากส่วนเกินมูลค่าหุ้นที่ได้รับจากการเสนอขายหุ้นใหม่แก่</w:t>
      </w:r>
      <w:r w:rsidR="0033715C">
        <w:rPr>
          <w:rFonts w:asciiTheme="majorBidi" w:hAnsiTheme="majorBidi"/>
          <w:spacing w:val="-6"/>
          <w:sz w:val="30"/>
          <w:szCs w:val="30"/>
          <w:cs/>
        </w:rPr>
        <w:br/>
      </w:r>
      <w:r w:rsidR="002222EC" w:rsidRPr="00B27A37">
        <w:rPr>
          <w:rFonts w:asciiTheme="majorBidi" w:hAnsiTheme="majorBidi"/>
          <w:spacing w:val="-6"/>
          <w:sz w:val="30"/>
          <w:szCs w:val="30"/>
          <w:cs/>
        </w:rPr>
        <w:t xml:space="preserve">ผู้ลงทุน ทำให้ส่วนเกินมูลค่าหุ้นมีจำนวนคงเหลือสุทธิเป็นจำนวน </w:t>
      </w:r>
      <w:r w:rsidR="002222EC" w:rsidRPr="00B27A37">
        <w:rPr>
          <w:rFonts w:asciiTheme="majorBidi" w:hAnsiTheme="majorBidi"/>
          <w:spacing w:val="-6"/>
          <w:sz w:val="30"/>
          <w:szCs w:val="30"/>
        </w:rPr>
        <w:t xml:space="preserve">11,847.80 </w:t>
      </w:r>
      <w:r w:rsidR="002222EC" w:rsidRPr="00B27A37">
        <w:rPr>
          <w:rFonts w:asciiTheme="majorBidi" w:hAnsiTheme="majorBidi"/>
          <w:spacing w:val="-6"/>
          <w:sz w:val="30"/>
          <w:szCs w:val="30"/>
          <w:cs/>
        </w:rPr>
        <w:t>ล้านบาท</w:t>
      </w:r>
    </w:p>
    <w:p w14:paraId="10B863A7" w14:textId="77777777" w:rsidR="0002747C" w:rsidRDefault="0002747C" w:rsidP="00AC5B57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2D47F071" w14:textId="213414D3" w:rsidR="00AC5B57" w:rsidRPr="00815866" w:rsidRDefault="00AC5B57" w:rsidP="00F70BBA">
      <w:pPr>
        <w:spacing w:line="240" w:lineRule="auto"/>
        <w:ind w:left="540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3BDFE483" w14:textId="77777777" w:rsidR="00AC5B57" w:rsidRPr="00815866" w:rsidRDefault="00AC5B57" w:rsidP="00AC5B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52807F8" w14:textId="5BA13570" w:rsidR="00E8448D" w:rsidRDefault="00AC5B57" w:rsidP="001204BC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815866">
        <w:rPr>
          <w:rFonts w:asciiTheme="majorBidi" w:hAnsiTheme="majorBidi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15866">
        <w:rPr>
          <w:rFonts w:asciiTheme="majorBidi" w:hAnsiTheme="majorBidi"/>
          <w:spacing w:val="-6"/>
          <w:sz w:val="30"/>
          <w:szCs w:val="30"/>
        </w:rPr>
        <w:t>2535</w:t>
      </w:r>
      <w:r w:rsidRPr="00815866">
        <w:rPr>
          <w:rFonts w:asciiTheme="majorBidi" w:hAnsiTheme="majorBidi"/>
          <w:spacing w:val="-6"/>
          <w:sz w:val="30"/>
          <w:szCs w:val="30"/>
          <w:cs/>
        </w:rPr>
        <w:t xml:space="preserve"> มาตรา </w:t>
      </w:r>
      <w:r w:rsidRPr="00815866">
        <w:rPr>
          <w:rFonts w:asciiTheme="majorBidi" w:hAnsiTheme="majorBidi"/>
          <w:spacing w:val="-6"/>
          <w:sz w:val="30"/>
          <w:szCs w:val="30"/>
        </w:rPr>
        <w:t>51</w:t>
      </w:r>
      <w:r w:rsidRPr="00815866">
        <w:rPr>
          <w:rFonts w:asciiTheme="majorBidi" w:hAnsiTheme="majorBidi"/>
          <w:spacing w:val="-6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15866">
        <w:rPr>
          <w:rFonts w:asciiTheme="majorBidi" w:hAnsiTheme="majorBidi"/>
          <w:spacing w:val="-6"/>
          <w:sz w:val="30"/>
          <w:szCs w:val="30"/>
        </w:rPr>
        <w:t>“</w:t>
      </w:r>
      <w:r w:rsidRPr="00815866">
        <w:rPr>
          <w:rFonts w:asciiTheme="majorBidi" w:hAnsiTheme="majorBidi"/>
          <w:spacing w:val="-6"/>
          <w:sz w:val="30"/>
          <w:szCs w:val="30"/>
          <w:cs/>
        </w:rPr>
        <w:t>ส่วนเกินมูลค่าหุ้น</w:t>
      </w:r>
      <w:r w:rsidRPr="00815866">
        <w:rPr>
          <w:rFonts w:asciiTheme="majorBidi" w:hAnsiTheme="majorBidi"/>
          <w:spacing w:val="-6"/>
          <w:sz w:val="30"/>
          <w:szCs w:val="30"/>
        </w:rPr>
        <w:t>”</w:t>
      </w:r>
      <w:r w:rsidRPr="00815866">
        <w:rPr>
          <w:rFonts w:asciiTheme="majorBidi" w:hAnsiTheme="majorBidi"/>
          <w:spacing w:val="-6"/>
          <w:sz w:val="30"/>
          <w:szCs w:val="30"/>
          <w:cs/>
        </w:rPr>
        <w:t>)</w:t>
      </w:r>
      <w:r w:rsidRPr="00815866">
        <w:rPr>
          <w:rFonts w:asciiTheme="majorBidi" w:hAnsiTheme="majorBidi" w:hint="cs"/>
          <w:spacing w:val="-6"/>
          <w:sz w:val="30"/>
          <w:szCs w:val="30"/>
          <w:cs/>
        </w:rPr>
        <w:t xml:space="preserve"> ส่วนเกินมูลค่าหุ้น</w:t>
      </w:r>
      <w:r w:rsidRPr="00815866">
        <w:rPr>
          <w:rFonts w:asciiTheme="majorBidi" w:hAnsiTheme="majorBidi"/>
          <w:spacing w:val="-6"/>
          <w:sz w:val="30"/>
          <w:szCs w:val="30"/>
          <w:cs/>
        </w:rPr>
        <w:t>นี้จะนำไปจ่ายเป็นเงินปันผลไม่ได้</w:t>
      </w:r>
    </w:p>
    <w:p w14:paraId="528C02D9" w14:textId="39FD3892" w:rsidR="00493E11" w:rsidRDefault="00493E1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4DC8D3EF" w14:textId="1D95C15E" w:rsidR="00F22724" w:rsidRPr="00FC6318" w:rsidRDefault="009B146B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FC6318">
        <w:rPr>
          <w:rFonts w:asciiTheme="majorBidi" w:hAnsiTheme="majorBidi" w:cstheme="majorBidi" w:hint="cs"/>
          <w:i w:val="0"/>
          <w:iCs w:val="0"/>
          <w:cs/>
        </w:rPr>
        <w:t>สำรองและส่วนเกินทุน</w:t>
      </w:r>
    </w:p>
    <w:p w14:paraId="2C776778" w14:textId="77777777" w:rsidR="009B146B" w:rsidRPr="00FC6318" w:rsidRDefault="009B146B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BC932CB" w14:textId="39DA228F" w:rsidR="009B146B" w:rsidRPr="005C2D3F" w:rsidRDefault="009B146B" w:rsidP="009B146B">
      <w:pPr>
        <w:ind w:left="540"/>
        <w:rPr>
          <w:sz w:val="30"/>
          <w:szCs w:val="30"/>
        </w:rPr>
      </w:pPr>
      <w:r w:rsidRPr="00FC6318">
        <w:rPr>
          <w:rFonts w:hint="cs"/>
          <w:sz w:val="30"/>
          <w:szCs w:val="30"/>
          <w:cs/>
        </w:rPr>
        <w:t>สำรอง</w:t>
      </w:r>
      <w:r w:rsidR="003A24FB" w:rsidRPr="00FC6318">
        <w:rPr>
          <w:rFonts w:hint="cs"/>
          <w:sz w:val="30"/>
          <w:szCs w:val="30"/>
          <w:cs/>
        </w:rPr>
        <w:t>และส่วนเกินทุน</w:t>
      </w:r>
      <w:r w:rsidRPr="00FC6318">
        <w:rPr>
          <w:rFonts w:hint="cs"/>
          <w:sz w:val="30"/>
          <w:szCs w:val="30"/>
          <w:cs/>
        </w:rPr>
        <w:t>ประกอบด้วย</w:t>
      </w:r>
    </w:p>
    <w:p w14:paraId="70AE8B88" w14:textId="77777777" w:rsidR="009B146B" w:rsidRPr="005C2D3F" w:rsidRDefault="009B146B" w:rsidP="009B146B">
      <w:pPr>
        <w:tabs>
          <w:tab w:val="left" w:pos="540"/>
        </w:tabs>
        <w:ind w:left="540"/>
        <w:rPr>
          <w:sz w:val="20"/>
          <w:szCs w:val="20"/>
        </w:rPr>
      </w:pPr>
    </w:p>
    <w:p w14:paraId="732BCEEC" w14:textId="77777777" w:rsidR="009B146B" w:rsidRPr="005C2D3F" w:rsidRDefault="009B146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5C2D3F">
        <w:rPr>
          <w:b/>
          <w:bCs/>
          <w:i/>
          <w:iCs/>
          <w:sz w:val="30"/>
          <w:szCs w:val="30"/>
        </w:rPr>
        <w:t>/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AE30F0" w14:textId="77777777" w:rsidR="001B674B" w:rsidRPr="005C2D3F" w:rsidRDefault="001B674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1F98551C" w14:textId="77777777" w:rsidR="009B146B" w:rsidRPr="005C2D3F" w:rsidRDefault="009B146B" w:rsidP="009B146B">
      <w:pPr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สำรองตามกฎหมาย</w:t>
      </w:r>
    </w:p>
    <w:p w14:paraId="3205D8A2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F5366" w14:textId="3DB8F48F" w:rsidR="009B146B" w:rsidRPr="003A24FB" w:rsidRDefault="003A24FB" w:rsidP="001204BC">
      <w:pPr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B2608" w:rsidRPr="00FC65E3">
        <w:rPr>
          <w:rFonts w:asciiTheme="majorBidi" w:hAnsiTheme="majorBidi"/>
          <w:spacing w:val="-6"/>
          <w:sz w:val="30"/>
          <w:szCs w:val="30"/>
        </w:rPr>
        <w:t>2535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 มาตรา </w:t>
      </w:r>
      <w:r w:rsidR="00CB2608" w:rsidRPr="00FC65E3">
        <w:rPr>
          <w:rFonts w:asciiTheme="majorBidi" w:hAnsiTheme="majorBidi"/>
          <w:spacing w:val="-6"/>
          <w:sz w:val="30"/>
          <w:szCs w:val="30"/>
        </w:rPr>
        <w:t>116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 บริษัทจะต้องจัดสรรทุนสำรอง (</w:t>
      </w:r>
      <w:r w:rsidRPr="00FC65E3">
        <w:rPr>
          <w:rFonts w:asciiTheme="majorBidi" w:hAnsiTheme="majorBidi"/>
          <w:spacing w:val="-6"/>
          <w:sz w:val="30"/>
          <w:szCs w:val="30"/>
        </w:rPr>
        <w:t>“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>สำรองตามกฎหมาย</w:t>
      </w:r>
      <w:r w:rsidRPr="00FC65E3">
        <w:rPr>
          <w:rFonts w:asciiTheme="majorBidi" w:hAnsiTheme="majorBidi"/>
          <w:spacing w:val="-6"/>
          <w:sz w:val="30"/>
          <w:szCs w:val="30"/>
        </w:rPr>
        <w:t xml:space="preserve">”) 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อย่างน้อยร้อยละ </w:t>
      </w:r>
      <w:r w:rsidR="00CB2608" w:rsidRPr="00FC65E3">
        <w:rPr>
          <w:rFonts w:asciiTheme="majorBidi" w:hAnsiTheme="majorBidi"/>
          <w:spacing w:val="-6"/>
          <w:sz w:val="30"/>
          <w:szCs w:val="30"/>
        </w:rPr>
        <w:t>5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B2608" w:rsidRPr="00FC65E3">
        <w:rPr>
          <w:rFonts w:asciiTheme="majorBidi" w:hAnsiTheme="majorBidi"/>
          <w:spacing w:val="-6"/>
          <w:sz w:val="30"/>
          <w:szCs w:val="30"/>
        </w:rPr>
        <w:t>10</w:t>
      </w:r>
      <w:r w:rsidRPr="00FC65E3">
        <w:rPr>
          <w:rFonts w:asciiTheme="majorBidi" w:hAnsiTheme="majorBidi"/>
          <w:spacing w:val="-6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292A3B30" w14:textId="77777777" w:rsidR="003A24FB" w:rsidRDefault="003A24FB" w:rsidP="003A24FB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F49BC1E" w14:textId="77777777" w:rsidR="003A24FB" w:rsidRPr="00815866" w:rsidRDefault="003A24FB" w:rsidP="003A24FB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815866">
        <w:rPr>
          <w:rFonts w:asciiTheme="majorBidi" w:hAnsiTheme="majorBidi"/>
          <w:b/>
          <w:bCs/>
          <w:sz w:val="30"/>
          <w:szCs w:val="30"/>
          <w:cs/>
        </w:rPr>
        <w:t>ส่วนเกินทุนจากการ</w:t>
      </w:r>
      <w:r w:rsidRPr="00815866">
        <w:rPr>
          <w:rFonts w:asciiTheme="majorBidi" w:hAnsiTheme="majorBidi" w:hint="cs"/>
          <w:b/>
          <w:bCs/>
          <w:sz w:val="30"/>
          <w:szCs w:val="30"/>
          <w:cs/>
        </w:rPr>
        <w:t>รวม</w:t>
      </w:r>
      <w:r w:rsidRPr="00815866">
        <w:rPr>
          <w:rFonts w:asciiTheme="majorBidi" w:hAnsiTheme="majorBidi"/>
          <w:b/>
          <w:bCs/>
          <w:sz w:val="30"/>
          <w:szCs w:val="30"/>
          <w:cs/>
        </w:rPr>
        <w:t>ธุรกิจภายใต้การควบคุมเดียวกัน</w:t>
      </w:r>
    </w:p>
    <w:p w14:paraId="1AC2807A" w14:textId="77777777" w:rsidR="003A24FB" w:rsidRPr="00815866" w:rsidRDefault="003A24FB" w:rsidP="003A24F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776ED" w14:textId="7E8E66E4" w:rsidR="003A24FB" w:rsidRPr="005C2D3F" w:rsidRDefault="003A24FB" w:rsidP="001204B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5866">
        <w:rPr>
          <w:rFonts w:asciiTheme="majorBidi" w:hAnsiTheme="majorBidi"/>
          <w:sz w:val="30"/>
          <w:szCs w:val="30"/>
          <w:cs/>
        </w:rPr>
        <w:t>ส่วนเกินทุนจากการ</w:t>
      </w:r>
      <w:r w:rsidRPr="00815866">
        <w:rPr>
          <w:rFonts w:asciiTheme="majorBidi" w:hAnsiTheme="majorBidi" w:hint="cs"/>
          <w:sz w:val="30"/>
          <w:szCs w:val="30"/>
          <w:cs/>
        </w:rPr>
        <w:t>รวม</w:t>
      </w:r>
      <w:r w:rsidRPr="00815866">
        <w:rPr>
          <w:rFonts w:asciiTheme="majorBidi" w:hAnsiTheme="majorBidi"/>
          <w:sz w:val="30"/>
          <w:szCs w:val="30"/>
          <w:cs/>
        </w:rPr>
        <w:t>ธุรกิจภายใต้การควบคุมเดียวกันที่บันทึกในส่วนของผู้ถือหุ้นคือ ผลต่างระหว่างมูลค่าตามบัญชี</w:t>
      </w:r>
      <w:r w:rsidRPr="00FC6318">
        <w:rPr>
          <w:rFonts w:asciiTheme="majorBidi" w:hAnsiTheme="majorBidi"/>
          <w:sz w:val="30"/>
          <w:szCs w:val="30"/>
          <w:cs/>
        </w:rPr>
        <w:t>ของสินทรัพย์สุทธิของบริษัทย่อย ณ วันจัดโครงสร้างธุรกิจกับจำนวนเงินที่บริษัทจ่ายซื้อ</w:t>
      </w:r>
      <w:r w:rsidRPr="00FC6318">
        <w:rPr>
          <w:rFonts w:asciiTheme="majorBidi" w:hAnsiTheme="majorBidi" w:hint="cs"/>
          <w:sz w:val="30"/>
          <w:szCs w:val="30"/>
          <w:cs/>
        </w:rPr>
        <w:t>หรือได้รับ</w:t>
      </w:r>
      <w:r w:rsidR="00AC5B57" w:rsidRPr="00FC6318">
        <w:rPr>
          <w:rFonts w:asciiTheme="majorBidi" w:hAnsiTheme="majorBidi" w:cstheme="majorBidi" w:hint="cs"/>
          <w:sz w:val="30"/>
          <w:szCs w:val="30"/>
          <w:cs/>
        </w:rPr>
        <w:t xml:space="preserve"> หักด้วยเงินปันผลที่บริษัทย่อยของบริษัทจ่ายให้กับบริษัท</w:t>
      </w:r>
      <w:r w:rsidR="00815866" w:rsidRPr="00FC6318">
        <w:rPr>
          <w:rFonts w:asciiTheme="majorBidi" w:hAnsiTheme="majorBidi" w:cstheme="majorBidi" w:hint="cs"/>
          <w:sz w:val="30"/>
          <w:szCs w:val="30"/>
          <w:cs/>
        </w:rPr>
        <w:t xml:space="preserve"> โดยจ่ายจากกำไรสะสมของบริษัทย่อยที่เกิดก่อนการจัดโครงสร้างธุรกิจภายใต้การควบคุมเดียวกัน</w:t>
      </w:r>
    </w:p>
    <w:p w14:paraId="62AFD68E" w14:textId="77777777" w:rsidR="00207586" w:rsidRDefault="00207586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23ACDED7" w14:textId="77777777" w:rsidR="009B146B" w:rsidRPr="005C2D3F" w:rsidRDefault="009B146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EDA1C4" w14:textId="77777777" w:rsidR="009B146B" w:rsidRPr="005C2D3F" w:rsidRDefault="009B146B" w:rsidP="009B146B">
      <w:pPr>
        <w:ind w:left="540"/>
        <w:jc w:val="both"/>
        <w:rPr>
          <w:b/>
          <w:bCs/>
          <w:i/>
          <w:iCs/>
          <w:sz w:val="30"/>
          <w:szCs w:val="30"/>
        </w:rPr>
      </w:pPr>
    </w:p>
    <w:p w14:paraId="6C63B6DD" w14:textId="58C34BEF" w:rsidR="009B146B" w:rsidRPr="005C2D3F" w:rsidRDefault="00C0529D" w:rsidP="009B146B">
      <w:pPr>
        <w:ind w:left="540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ผลต่างจากการแปลงค่าหน่วยงานต่างประเทศ</w:t>
      </w:r>
    </w:p>
    <w:p w14:paraId="486B343F" w14:textId="77777777" w:rsidR="009B146B" w:rsidRPr="005C2D3F" w:rsidRDefault="009B146B" w:rsidP="009B146B">
      <w:pPr>
        <w:ind w:left="540"/>
        <w:rPr>
          <w:b/>
          <w:bCs/>
          <w:sz w:val="30"/>
          <w:szCs w:val="30"/>
          <w:cs/>
        </w:rPr>
      </w:pPr>
    </w:p>
    <w:p w14:paraId="53C02762" w14:textId="432D04ED" w:rsidR="009B146B" w:rsidRDefault="009B146B" w:rsidP="001204B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ผลต่างจากการแปลงค่า</w:t>
      </w:r>
      <w:r w:rsidR="00030DFC" w:rsidRPr="00030DFC">
        <w:rPr>
          <w:rFonts w:hint="cs"/>
          <w:sz w:val="30"/>
          <w:szCs w:val="30"/>
          <w:cs/>
        </w:rPr>
        <w:t>หน่วยงานต่างประเทศ</w:t>
      </w:r>
      <w:r w:rsidRPr="00030DFC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ในส่วนของเจ้าของประกอบด้วยผลต่างการแปลงค่าทั้งหมดจากงบก</w:t>
      </w:r>
      <w:r w:rsidR="00C0529D">
        <w:rPr>
          <w:rFonts w:asciiTheme="majorBidi" w:hAnsiTheme="majorBidi" w:cstheme="majorBidi" w:hint="cs"/>
          <w:sz w:val="30"/>
          <w:szCs w:val="30"/>
          <w:cs/>
        </w:rPr>
        <w:t>ารเงินของหน่วยงานในต่างประเทศ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5E689FD" w14:textId="77777777" w:rsidR="00A94904" w:rsidRPr="005C2D3F" w:rsidRDefault="00A94904" w:rsidP="001204B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A05A1" w14:textId="77777777" w:rsidR="009B146B" w:rsidRPr="005C2D3F" w:rsidRDefault="009B146B" w:rsidP="009B146B">
      <w:pPr>
        <w:ind w:left="540"/>
        <w:jc w:val="both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5C2D3F">
        <w:rPr>
          <w:b/>
          <w:bCs/>
          <w:sz w:val="30"/>
          <w:szCs w:val="30"/>
          <w:cs/>
        </w:rPr>
        <w:t>เงินลงทุนเผื่อขาย</w:t>
      </w:r>
    </w:p>
    <w:p w14:paraId="1586C15D" w14:textId="77777777" w:rsidR="009B146B" w:rsidRPr="005C2D3F" w:rsidRDefault="009B146B" w:rsidP="009B146B">
      <w:pPr>
        <w:ind w:left="540"/>
        <w:jc w:val="both"/>
        <w:rPr>
          <w:b/>
          <w:bCs/>
          <w:sz w:val="30"/>
          <w:szCs w:val="30"/>
          <w:cs/>
        </w:rPr>
      </w:pPr>
    </w:p>
    <w:p w14:paraId="6DB4D863" w14:textId="77777777" w:rsidR="009B146B" w:rsidRPr="005C2D3F" w:rsidRDefault="009B146B" w:rsidP="009B146B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5C2D3F">
        <w:rPr>
          <w:sz w:val="30"/>
          <w:szCs w:val="30"/>
          <w:cs/>
        </w:rPr>
        <w:t>ของเงินลงทุนเผื่อขาย</w:t>
      </w:r>
      <w:r w:rsidRPr="005C2D3F">
        <w:rPr>
          <w:rFonts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5C2D3F">
        <w:rPr>
          <w:sz w:val="30"/>
          <w:szCs w:val="30"/>
          <w:cs/>
        </w:rPr>
        <w:t>เงินลงทุนเผื่อขาย</w:t>
      </w:r>
      <w:r w:rsidRPr="005C2D3F">
        <w:rPr>
          <w:rFonts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55968B08" w14:textId="5F29C393" w:rsidR="00493E11" w:rsidRDefault="00493E1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0B6091AB" w14:textId="77777777" w:rsidR="009B146B" w:rsidRPr="005C2D3F" w:rsidRDefault="009B146B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5C2D3F">
        <w:rPr>
          <w:rFonts w:asciiTheme="majorBidi" w:hAnsiTheme="majorBidi" w:cstheme="majorBidi" w:hint="cs"/>
          <w:i w:val="0"/>
          <w:iCs w:val="0"/>
          <w:cs/>
        </w:rPr>
        <w:t>ดำเนินงาน</w:t>
      </w:r>
    </w:p>
    <w:p w14:paraId="12C105D8" w14:textId="77777777" w:rsidR="00F22724" w:rsidRPr="005C2D3F" w:rsidRDefault="00F22724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209F634" w14:textId="77777777" w:rsidR="007B4D41" w:rsidRPr="005C2D3F" w:rsidRDefault="007B4D41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5C2D3F">
        <w:rPr>
          <w:rFonts w:asciiTheme="majorBidi" w:hAnsiTheme="majorBidi" w:cstheme="majorBidi"/>
          <w:sz w:val="30"/>
          <w:szCs w:val="30"/>
        </w:rPr>
        <w:t xml:space="preserve">4 </w:t>
      </w:r>
      <w:r w:rsidRPr="005C2D3F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6876D8" w:rsidRPr="005C2D3F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14:paraId="2336EE5A" w14:textId="77777777" w:rsidR="006B0B86" w:rsidRPr="005C2D3F" w:rsidRDefault="006B0B86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D62B4C9" w14:textId="77777777" w:rsidR="007B4D41" w:rsidRPr="00E14ACE" w:rsidRDefault="007B4D41" w:rsidP="006F2791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E14ACE">
        <w:rPr>
          <w:rFonts w:asciiTheme="majorBidi" w:hAnsiTheme="majorBidi"/>
          <w:b w:val="0"/>
          <w:bCs w:val="0"/>
          <w:cs/>
        </w:rPr>
        <w:t>1</w:t>
      </w:r>
      <w:r w:rsidRPr="00E14ACE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E14ACE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1EBE3E71" w14:textId="77777777" w:rsidR="007B4D41" w:rsidRPr="00E14ACE" w:rsidRDefault="007B4D41" w:rsidP="006F2791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2 </w:t>
      </w:r>
      <w:r w:rsidR="009D0E2A" w:rsidRPr="00E14ACE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14:paraId="036E2A1B" w14:textId="77777777" w:rsidR="007B4D41" w:rsidRPr="00E14ACE" w:rsidRDefault="007B4D41" w:rsidP="006F2791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3 </w:t>
      </w:r>
      <w:r w:rsidR="009D0E2A" w:rsidRPr="00E14ACE">
        <w:rPr>
          <w:rFonts w:asciiTheme="majorBidi" w:hAnsiTheme="majorBidi" w:cstheme="majorBidi" w:hint="cs"/>
          <w:b w:val="0"/>
          <w:bCs w:val="0"/>
          <w:cs/>
        </w:rPr>
        <w:t>บริการผลิตสินค้า บรรจุภัณฑ์ และจัดจำหน่าย</w:t>
      </w:r>
    </w:p>
    <w:p w14:paraId="3451F200" w14:textId="77777777" w:rsidR="007B4D41" w:rsidRPr="00E14ACE" w:rsidRDefault="007B4D41" w:rsidP="006F2791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>ส่วนงานที่ 4 อื่นๆ</w:t>
      </w:r>
    </w:p>
    <w:p w14:paraId="46BDB993" w14:textId="77777777" w:rsidR="00632647" w:rsidRPr="005C2D3F" w:rsidRDefault="00632647" w:rsidP="005110A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785127E" w14:textId="77777777" w:rsidR="007E71D3" w:rsidRDefault="007B4D41" w:rsidP="005110A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5C2D3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C2D3F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</w:t>
      </w:r>
      <w:r w:rsidR="003C707F" w:rsidRPr="005C2D3F">
        <w:rPr>
          <w:rFonts w:asciiTheme="majorBidi" w:hAnsiTheme="majorBidi"/>
          <w:sz w:val="30"/>
          <w:szCs w:val="30"/>
        </w:rPr>
        <w:br/>
      </w:r>
      <w:r w:rsidR="003C707F" w:rsidRPr="005C2D3F">
        <w:rPr>
          <w:rFonts w:asciiTheme="majorBidi" w:hAnsiTheme="majorBidi"/>
          <w:sz w:val="30"/>
          <w:szCs w:val="30"/>
          <w:cs/>
        </w:rPr>
        <w:t>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33B5952" w14:textId="77777777" w:rsidR="001204BC" w:rsidRDefault="001204BC" w:rsidP="001204B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63D1B3" w14:textId="77777777" w:rsidR="001204BC" w:rsidRPr="005C2D3F" w:rsidRDefault="001204BC" w:rsidP="001204B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1204BC" w:rsidRPr="005C2D3F" w:rsidSect="005D1727">
          <w:headerReference w:type="default" r:id="rId19"/>
          <w:footerReference w:type="default" r:id="rId20"/>
          <w:pgSz w:w="11907" w:h="16840" w:code="9"/>
          <w:pgMar w:top="691" w:right="1107" w:bottom="576" w:left="1170" w:header="720" w:footer="720" w:gutter="0"/>
          <w:cols w:space="720"/>
          <w:docGrid w:linePitch="326"/>
        </w:sectPr>
      </w:pPr>
    </w:p>
    <w:p w14:paraId="472360A9" w14:textId="77777777" w:rsidR="002C5830" w:rsidRPr="005C2D3F" w:rsidRDefault="00B659E9" w:rsidP="0060669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2D3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</w:t>
      </w:r>
      <w:r w:rsidR="00A11119" w:rsidRPr="005C2D3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</w:t>
      </w:r>
    </w:p>
    <w:tbl>
      <w:tblPr>
        <w:tblW w:w="5609" w:type="pct"/>
        <w:tblInd w:w="-9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855"/>
        <w:gridCol w:w="180"/>
        <w:gridCol w:w="806"/>
        <w:gridCol w:w="178"/>
        <w:gridCol w:w="819"/>
        <w:gridCol w:w="178"/>
        <w:gridCol w:w="726"/>
        <w:gridCol w:w="178"/>
        <w:gridCol w:w="756"/>
        <w:gridCol w:w="178"/>
        <w:gridCol w:w="720"/>
        <w:gridCol w:w="178"/>
        <w:gridCol w:w="749"/>
        <w:gridCol w:w="178"/>
        <w:gridCol w:w="723"/>
        <w:gridCol w:w="178"/>
        <w:gridCol w:w="807"/>
        <w:gridCol w:w="178"/>
        <w:gridCol w:w="788"/>
        <w:gridCol w:w="178"/>
        <w:gridCol w:w="685"/>
        <w:gridCol w:w="178"/>
        <w:gridCol w:w="717"/>
        <w:gridCol w:w="178"/>
        <w:gridCol w:w="775"/>
        <w:gridCol w:w="178"/>
        <w:gridCol w:w="785"/>
      </w:tblGrid>
      <w:tr w:rsidR="00671E6E" w:rsidRPr="00AE44A6" w14:paraId="30F751B9" w14:textId="77777777" w:rsidTr="00671E6E">
        <w:trPr>
          <w:cantSplit/>
          <w:trHeight w:val="136"/>
        </w:trPr>
        <w:tc>
          <w:tcPr>
            <w:tcW w:w="966" w:type="pct"/>
            <w:shd w:val="clear" w:color="auto" w:fill="auto"/>
          </w:tcPr>
          <w:p w14:paraId="33401B05" w14:textId="77777777" w:rsidR="00DA7543" w:rsidRPr="00AE44A6" w:rsidRDefault="00DA7543" w:rsidP="006B2D2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D5970AC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B4458DE" w14:textId="77777777" w:rsidR="00DA7543" w:rsidRPr="00AE44A6" w:rsidRDefault="00DA7543" w:rsidP="006B2D2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4" w:type="pct"/>
            <w:gridSpan w:val="3"/>
            <w:shd w:val="clear" w:color="auto" w:fill="auto"/>
            <w:vAlign w:val="bottom"/>
          </w:tcPr>
          <w:p w14:paraId="78120314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</w:t>
            </w:r>
          </w:p>
        </w:tc>
        <w:tc>
          <w:tcPr>
            <w:tcW w:w="55" w:type="pct"/>
            <w:vAlign w:val="bottom"/>
          </w:tcPr>
          <w:p w14:paraId="660D0C93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12" w:type="pct"/>
            <w:gridSpan w:val="3"/>
            <w:shd w:val="clear" w:color="auto" w:fill="auto"/>
            <w:vAlign w:val="bottom"/>
          </w:tcPr>
          <w:p w14:paraId="1DA85C6A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3</w:t>
            </w:r>
          </w:p>
        </w:tc>
        <w:tc>
          <w:tcPr>
            <w:tcW w:w="55" w:type="pct"/>
            <w:vAlign w:val="bottom"/>
          </w:tcPr>
          <w:p w14:paraId="5EEE0F65" w14:textId="77777777" w:rsidR="00DA7543" w:rsidRPr="00AE44A6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11" w:type="pct"/>
            <w:gridSpan w:val="3"/>
            <w:shd w:val="clear" w:color="auto" w:fill="auto"/>
            <w:vAlign w:val="bottom"/>
          </w:tcPr>
          <w:p w14:paraId="6DD17B11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86B322A" w14:textId="77777777" w:rsidR="00DA7543" w:rsidRPr="00AE44A6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9" w:type="pct"/>
            <w:gridSpan w:val="3"/>
            <w:vAlign w:val="bottom"/>
          </w:tcPr>
          <w:p w14:paraId="637039D1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5" w:type="pct"/>
            <w:vAlign w:val="bottom"/>
          </w:tcPr>
          <w:p w14:paraId="6366E87B" w14:textId="77777777" w:rsidR="00DA7543" w:rsidRPr="00AE44A6" w:rsidRDefault="00DA7543" w:rsidP="006B2D2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89" w:type="pct"/>
            <w:gridSpan w:val="3"/>
            <w:shd w:val="clear" w:color="auto" w:fill="auto"/>
            <w:vAlign w:val="bottom"/>
          </w:tcPr>
          <w:p w14:paraId="7DF1A38D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55" w:type="pct"/>
            <w:vAlign w:val="bottom"/>
          </w:tcPr>
          <w:p w14:paraId="3A1C5581" w14:textId="77777777" w:rsidR="00DA7543" w:rsidRPr="00AE44A6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7" w:type="pct"/>
            <w:gridSpan w:val="3"/>
            <w:vAlign w:val="bottom"/>
          </w:tcPr>
          <w:p w14:paraId="6C090450" w14:textId="77777777" w:rsidR="00DA7543" w:rsidRPr="00AE44A6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A81D48" w:rsidRPr="00AE44A6" w14:paraId="13BF6FA0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1B06E5F9" w14:textId="77777777" w:rsidR="00F6581F" w:rsidRPr="00AE44A6" w:rsidRDefault="00F6581F" w:rsidP="00F65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65" w:type="pct"/>
            <w:shd w:val="clear" w:color="auto" w:fill="auto"/>
          </w:tcPr>
          <w:p w14:paraId="72B14B09" w14:textId="78308918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6" w:type="pct"/>
            <w:shd w:val="clear" w:color="auto" w:fill="auto"/>
          </w:tcPr>
          <w:p w14:paraId="16988059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</w:tcPr>
          <w:p w14:paraId="73809558" w14:textId="32821C5A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  <w:shd w:val="clear" w:color="auto" w:fill="auto"/>
          </w:tcPr>
          <w:p w14:paraId="26EE47F5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</w:tcPr>
          <w:p w14:paraId="1E4B4691" w14:textId="2E669EE0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48DEE3DE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</w:tcPr>
          <w:p w14:paraId="29D8A885" w14:textId="6FB057CF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</w:tcPr>
          <w:p w14:paraId="77C5CD3B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</w:tcPr>
          <w:p w14:paraId="7A5F453E" w14:textId="77F62D61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33F0629F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</w:tcPr>
          <w:p w14:paraId="2804346C" w14:textId="0978E2F2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</w:tcPr>
          <w:p w14:paraId="445BD1BA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</w:tcPr>
          <w:p w14:paraId="118992C8" w14:textId="0427DCDF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65D0BDB3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14:paraId="140A5AF7" w14:textId="291D42CC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  <w:shd w:val="clear" w:color="auto" w:fill="auto"/>
          </w:tcPr>
          <w:p w14:paraId="6C506E86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0" w:type="pct"/>
          </w:tcPr>
          <w:p w14:paraId="64ACFEBE" w14:textId="2923C85B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</w:tcPr>
          <w:p w14:paraId="5BB5A6CC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3" w:type="pct"/>
          </w:tcPr>
          <w:p w14:paraId="62CCCFE7" w14:textId="509A8CE0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</w:tcPr>
          <w:p w14:paraId="6650AB0E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</w:tcPr>
          <w:p w14:paraId="3FBF25A2" w14:textId="267F7294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231380C2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</w:tcPr>
          <w:p w14:paraId="3E3F6233" w14:textId="08394376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55" w:type="pct"/>
          </w:tcPr>
          <w:p w14:paraId="20A7228F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pct"/>
          </w:tcPr>
          <w:p w14:paraId="46E58E3B" w14:textId="0682C2AD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6F8E55CE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</w:tcPr>
          <w:p w14:paraId="427EC103" w14:textId="15CBCA9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44A6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Pr="00AE44A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</w:tr>
      <w:tr w:rsidR="00F6581F" w:rsidRPr="00AE44A6" w14:paraId="357E0CA9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322A174E" w14:textId="77777777" w:rsidR="00F6581F" w:rsidRPr="00AE44A6" w:rsidRDefault="00F6581F" w:rsidP="00F65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4034" w:type="pct"/>
            <w:gridSpan w:val="27"/>
            <w:shd w:val="clear" w:color="auto" w:fill="auto"/>
          </w:tcPr>
          <w:p w14:paraId="13CCDE6F" w14:textId="77777777" w:rsidR="00F6581F" w:rsidRPr="00AE44A6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AE44A6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81D48" w:rsidRPr="0097170D" w14:paraId="1390D9A7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3FB87C0C" w14:textId="07F6CB72" w:rsidR="00F6581F" w:rsidRPr="0097170D" w:rsidRDefault="00E14ACE" w:rsidP="00F65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237BAB3B" w14:textId="6C4C929A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18,575,461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5A64CC3A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67FBA615" w14:textId="25DDB502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18,975,422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C1F6BBD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C751205" w14:textId="4CA5A97D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2,451,859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24113EB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5A610DD" w14:textId="70CF984C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2,195,432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EE1B6BD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42C634C" w14:textId="6ACAA4D3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3,062,503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5EA5785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A2C34EC" w14:textId="057B891B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3,644,579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CF736FF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305B8BD" w14:textId="1CBA315D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207,261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D8D1E46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9CF47AF" w14:textId="585E3924" w:rsidR="00F6581F" w:rsidRPr="0097170D" w:rsidRDefault="00587AF2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211,382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7FFDDFE9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983D798" w14:textId="70A0528A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24,297,084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1F2B610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73F6778" w14:textId="7B7BE261" w:rsidR="00F6581F" w:rsidRPr="0097170D" w:rsidRDefault="00587AF2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25,026,815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6713067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F5A8FAD" w14:textId="07AD14F1" w:rsidR="00F6581F" w:rsidRPr="0097170D" w:rsidRDefault="00A81D48" w:rsidP="00A81D48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2046926D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E6C2A60" w14:textId="5004F472" w:rsidR="00F6581F" w:rsidRPr="0097170D" w:rsidRDefault="00A81D48" w:rsidP="00A81D48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6A2895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47C31CA" w14:textId="5DEA13C1" w:rsidR="00F6581F" w:rsidRPr="0097170D" w:rsidRDefault="00A81D48" w:rsidP="00671E6E">
            <w:pPr>
              <w:spacing w:line="280" w:lineRule="exact"/>
              <w:ind w:left="-36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24,297,084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B8EE207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38229F7" w14:textId="4795DFB3" w:rsidR="00F6581F" w:rsidRPr="0097170D" w:rsidRDefault="00587AF2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25,026,815</w:t>
            </w:r>
          </w:p>
        </w:tc>
      </w:tr>
      <w:tr w:rsidR="00A81D48" w:rsidRPr="0097170D" w14:paraId="24953FDF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36FA84E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881D5" w14:textId="4DF486F2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37,491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7E2996E6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F038C" w14:textId="4575C94B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12,149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587CD6E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0B7F3" w14:textId="666D0D9C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11,685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8FDA798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31C2F" w14:textId="671292AB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9,545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262CDFC3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10785" w14:textId="7B2230FA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57,143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0DA3E54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5DB28" w14:textId="6F4791B2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40,296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730561AC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10303" w14:textId="2E047210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8,197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05D69EC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568C9" w14:textId="197F9187" w:rsidR="00F6581F" w:rsidRPr="0097170D" w:rsidRDefault="00587AF2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12,932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C81CFFF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52F8C" w14:textId="518B6A06" w:rsidR="00F6581F" w:rsidRPr="0097170D" w:rsidRDefault="00A81D48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114,516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6CDD365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392C0" w14:textId="3CE8C03F" w:rsidR="00F6581F" w:rsidRPr="0097170D" w:rsidRDefault="00587AF2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74,922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291870D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6B326" w14:textId="3302EB8D" w:rsidR="00F6581F" w:rsidRPr="0097170D" w:rsidRDefault="00A81D48" w:rsidP="00E14ACE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(114,516)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4A437FD7" w14:textId="77777777" w:rsidR="00F6581F" w:rsidRPr="0097170D" w:rsidRDefault="00F6581F" w:rsidP="00E14ACE">
            <w:pPr>
              <w:spacing w:line="280" w:lineRule="exact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2D14" w14:textId="2840E451" w:rsidR="00F6581F" w:rsidRPr="0097170D" w:rsidRDefault="00F6581F" w:rsidP="00E14ACE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</w:t>
            </w:r>
            <w:r w:rsidR="00587AF2" w:rsidRPr="0097170D">
              <w:rPr>
                <w:sz w:val="21"/>
                <w:szCs w:val="21"/>
              </w:rPr>
              <w:t>74,922</w:t>
            </w:r>
            <w:r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EAA272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D5A5D" w14:textId="27C730AE" w:rsidR="00F6581F" w:rsidRPr="0097170D" w:rsidRDefault="00671E6E" w:rsidP="00F6581F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5706F0A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9086" w14:textId="2434FA72" w:rsidR="00F6581F" w:rsidRPr="0097170D" w:rsidRDefault="00F6581F" w:rsidP="00F6581F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</w:tr>
      <w:tr w:rsidR="00A81D48" w:rsidRPr="0097170D" w14:paraId="4D6B84D1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0CC003AA" w14:textId="77777777" w:rsidR="00F6581F" w:rsidRPr="0097170D" w:rsidRDefault="00F6581F" w:rsidP="00F6581F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7170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4655" w14:textId="38E9D5B8" w:rsidR="00F6581F" w:rsidRPr="0097170D" w:rsidRDefault="00A81D48" w:rsidP="00E14ACE">
            <w:pPr>
              <w:spacing w:line="280" w:lineRule="exact"/>
              <w:ind w:right="-15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18,612,952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24EBFFD9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300ED" w14:textId="52B82B98" w:rsidR="00F6581F" w:rsidRPr="0097170D" w:rsidRDefault="00F6581F" w:rsidP="00E14ACE">
            <w:pPr>
              <w:spacing w:line="280" w:lineRule="exact"/>
              <w:ind w:right="-15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18,987,571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0073673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0B604" w14:textId="00AFF503" w:rsidR="00F6581F" w:rsidRPr="0097170D" w:rsidRDefault="00A81D48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2,463,544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F1381EF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C766D" w14:textId="4E919C16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2,204,977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E08342C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6707F" w14:textId="69BDF09C" w:rsidR="00F6581F" w:rsidRPr="0097170D" w:rsidRDefault="00A81D48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3,119,646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6D6A34A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2F7C4" w14:textId="27AD3F0B" w:rsidR="00F6581F" w:rsidRPr="0097170D" w:rsidRDefault="00F6581F" w:rsidP="00E14ACE">
            <w:pPr>
              <w:spacing w:line="280" w:lineRule="exact"/>
              <w:ind w:right="-7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3,684,875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B2808A5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09840" w14:textId="7B9888E8" w:rsidR="00F6581F" w:rsidRPr="0097170D" w:rsidRDefault="00A81D48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215,458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83DC843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8734E" w14:textId="76720472" w:rsidR="00F6581F" w:rsidRPr="0097170D" w:rsidRDefault="00587AF2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224,314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1AC3D51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93F4A" w14:textId="6C6F459D" w:rsidR="00F6581F" w:rsidRPr="0097170D" w:rsidRDefault="00A81D48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24,411,600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78BDE52D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DF3BF" w14:textId="7C51AA34" w:rsidR="00F6581F" w:rsidRPr="0097170D" w:rsidRDefault="009814EC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25,101,73</w:t>
            </w:r>
            <w:r w:rsidR="00BA2A7A" w:rsidRPr="0097170D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A4CBEBA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DC555" w14:textId="121340E4" w:rsidR="00F6581F" w:rsidRPr="0097170D" w:rsidRDefault="00A81D48" w:rsidP="00E14ACE">
            <w:pPr>
              <w:spacing w:line="280" w:lineRule="exact"/>
              <w:ind w:right="-34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(114,516)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5C8069A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8AD" w14:textId="43376678" w:rsidR="00F6581F" w:rsidRPr="0097170D" w:rsidRDefault="00587AF2" w:rsidP="00E14ACE">
            <w:pPr>
              <w:spacing w:line="280" w:lineRule="exact"/>
              <w:ind w:right="-34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(74,922</w:t>
            </w:r>
            <w:r w:rsidR="00F6581F" w:rsidRPr="0097170D">
              <w:rPr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A03C0A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34892" w14:textId="662A66CC" w:rsidR="00F6581F" w:rsidRPr="0097170D" w:rsidRDefault="00671E6E" w:rsidP="00671E6E">
            <w:pPr>
              <w:spacing w:line="280" w:lineRule="exact"/>
              <w:ind w:left="-36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97170D">
              <w:rPr>
                <w:b/>
                <w:bCs/>
                <w:color w:val="000000"/>
                <w:sz w:val="21"/>
                <w:szCs w:val="21"/>
              </w:rPr>
              <w:t>24,297,084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203EAD2" w14:textId="77777777" w:rsidR="00F6581F" w:rsidRPr="0097170D" w:rsidRDefault="00F6581F" w:rsidP="00F6581F">
            <w:pPr>
              <w:spacing w:line="280" w:lineRule="exact"/>
              <w:jc w:val="right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455C6" w14:textId="03506F95" w:rsidR="00F6581F" w:rsidRPr="0097170D" w:rsidRDefault="00587AF2" w:rsidP="00F6581F">
            <w:pPr>
              <w:spacing w:line="280" w:lineRule="exact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97170D">
              <w:rPr>
                <w:b/>
                <w:bCs/>
                <w:color w:val="000000"/>
                <w:sz w:val="21"/>
                <w:szCs w:val="21"/>
              </w:rPr>
              <w:t>25,026,815</w:t>
            </w:r>
          </w:p>
        </w:tc>
      </w:tr>
      <w:tr w:rsidR="00A81D48" w:rsidRPr="0097170D" w14:paraId="3F4F360E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30D31161" w14:textId="77777777" w:rsidR="00A81D48" w:rsidRPr="0097170D" w:rsidRDefault="00A81D48" w:rsidP="00A81D4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2C4E8CB5" w14:textId="596175A2" w:rsidR="00A81D48" w:rsidRPr="0097170D" w:rsidRDefault="00FB605E" w:rsidP="00A81D48">
            <w:pPr>
              <w:spacing w:line="280" w:lineRule="exact"/>
              <w:ind w:right="-69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(827,254</w:t>
            </w:r>
            <w:r w:rsidR="00A81D48" w:rsidRPr="0097170D">
              <w:rPr>
                <w:sz w:val="21"/>
                <w:szCs w:val="21"/>
              </w:rPr>
              <w:t>)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5C78C6C1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206DD380" w14:textId="7E6D4EE4" w:rsidR="00A81D48" w:rsidRPr="0097170D" w:rsidRDefault="00A81D48" w:rsidP="00A81D48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(764,082)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05792DE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AAA1F6C" w14:textId="631F9EF9" w:rsidR="00A81D48" w:rsidRPr="0097170D" w:rsidRDefault="00FB605E" w:rsidP="00A81D48">
            <w:pPr>
              <w:spacing w:line="280" w:lineRule="exact"/>
              <w:ind w:right="-43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(73,197</w:t>
            </w:r>
            <w:r w:rsidR="00A81D48"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B8444BB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C4D933F" w14:textId="431DDC65" w:rsidR="00A81D48" w:rsidRPr="0097170D" w:rsidRDefault="00A81D48" w:rsidP="00A81D48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(71,189)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4716C582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4FA3DC2D" w14:textId="33FD995B" w:rsidR="00A81D48" w:rsidRPr="0097170D" w:rsidRDefault="00A81D48" w:rsidP="00DF4D33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</w:t>
            </w:r>
            <w:r w:rsidR="00CE191C" w:rsidRPr="0097170D">
              <w:rPr>
                <w:sz w:val="21"/>
                <w:szCs w:val="21"/>
              </w:rPr>
              <w:t>164,952</w:t>
            </w:r>
            <w:r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C427CEB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DBF23A7" w14:textId="3C5859B2" w:rsidR="00A81D48" w:rsidRPr="0097170D" w:rsidRDefault="00A81D48" w:rsidP="00A81D48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(215,908)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28C7A72B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E64ECDF" w14:textId="1C87BFE6" w:rsidR="00A81D48" w:rsidRPr="0097170D" w:rsidRDefault="00A81D48" w:rsidP="00DF4D33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</w:t>
            </w:r>
            <w:r w:rsidR="00DF4D33" w:rsidRPr="0097170D">
              <w:rPr>
                <w:sz w:val="21"/>
                <w:szCs w:val="21"/>
              </w:rPr>
              <w:t>7,201</w:t>
            </w:r>
            <w:r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0DFEF18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9E43B85" w14:textId="3477C064" w:rsidR="00A81D48" w:rsidRPr="0097170D" w:rsidRDefault="00A81D48" w:rsidP="007C5E89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</w:t>
            </w:r>
            <w:r w:rsidR="007C5E89" w:rsidRPr="0097170D">
              <w:rPr>
                <w:sz w:val="21"/>
                <w:szCs w:val="21"/>
              </w:rPr>
              <w:t>5,410</w:t>
            </w:r>
            <w:r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3CC21F4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93F4FCD" w14:textId="1B391C10" w:rsidR="00A81D48" w:rsidRPr="0097170D" w:rsidRDefault="00A81D48" w:rsidP="00DF4D33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</w:t>
            </w:r>
            <w:r w:rsidR="00DF4D33" w:rsidRPr="0097170D">
              <w:rPr>
                <w:sz w:val="21"/>
                <w:szCs w:val="21"/>
              </w:rPr>
              <w:t>1,072,604</w:t>
            </w:r>
            <w:r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CE5543A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4DCE600" w14:textId="61AA38FE" w:rsidR="00A81D48" w:rsidRPr="0097170D" w:rsidRDefault="007C5E89" w:rsidP="00A81D48">
            <w:pPr>
              <w:spacing w:line="280" w:lineRule="exact"/>
              <w:ind w:right="-34"/>
              <w:jc w:val="right"/>
              <w:rPr>
                <w:sz w:val="21"/>
                <w:szCs w:val="21"/>
              </w:rPr>
            </w:pPr>
            <w:r w:rsidRPr="0097170D">
              <w:rPr>
                <w:sz w:val="21"/>
                <w:szCs w:val="21"/>
              </w:rPr>
              <w:t>(1,056,589</w:t>
            </w:r>
            <w:r w:rsidR="00A81D48" w:rsidRPr="0097170D">
              <w:rPr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497058EE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6106E83" w14:textId="346921B6" w:rsidR="00A81D48" w:rsidRPr="0097170D" w:rsidRDefault="00A81D48" w:rsidP="00DF4D33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F6C7F70" w14:textId="77777777" w:rsidR="00A81D48" w:rsidRPr="0097170D" w:rsidRDefault="00A81D48" w:rsidP="00A81D48">
            <w:pPr>
              <w:spacing w:line="28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61E29A" w14:textId="4031AF38" w:rsidR="00A81D48" w:rsidRPr="0097170D" w:rsidRDefault="00A81D48" w:rsidP="00A81D48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63EEB9D" w14:textId="77777777" w:rsidR="00A81D48" w:rsidRPr="0097170D" w:rsidRDefault="00A81D48" w:rsidP="00A81D4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6E1AC52" w14:textId="4E27B19B" w:rsidR="00A81D48" w:rsidRPr="0097170D" w:rsidRDefault="00671E6E" w:rsidP="00A81D48">
            <w:pPr>
              <w:spacing w:line="280" w:lineRule="exact"/>
              <w:ind w:right="-40"/>
              <w:jc w:val="right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(</w:t>
            </w:r>
            <w:r w:rsidR="00DF4D33" w:rsidRPr="0097170D">
              <w:rPr>
                <w:sz w:val="21"/>
                <w:szCs w:val="21"/>
              </w:rPr>
              <w:t>1,072,604</w:t>
            </w:r>
            <w:r w:rsidRPr="0097170D"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A9C87CD" w14:textId="77777777" w:rsidR="00A81D48" w:rsidRPr="0097170D" w:rsidRDefault="00A81D48" w:rsidP="00A81D48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2129E4A" w14:textId="3FB44C36" w:rsidR="00A81D48" w:rsidRPr="0097170D" w:rsidRDefault="00A81D48" w:rsidP="007C5E89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color w:val="000000"/>
                <w:sz w:val="21"/>
                <w:szCs w:val="21"/>
              </w:rPr>
              <w:t>(1,</w:t>
            </w:r>
            <w:r w:rsidR="007C5E89" w:rsidRPr="0097170D">
              <w:rPr>
                <w:color w:val="000000"/>
                <w:sz w:val="21"/>
                <w:szCs w:val="21"/>
              </w:rPr>
              <w:t>056,589</w:t>
            </w:r>
            <w:r w:rsidRPr="0097170D">
              <w:rPr>
                <w:color w:val="000000"/>
                <w:sz w:val="21"/>
                <w:szCs w:val="21"/>
              </w:rPr>
              <w:t>)</w:t>
            </w:r>
          </w:p>
        </w:tc>
      </w:tr>
      <w:tr w:rsidR="00A81D48" w:rsidRPr="0097170D" w14:paraId="2DDAF8CC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5CD98143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กำไร</w:t>
            </w:r>
            <w:r w:rsidRPr="0097170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 xml:space="preserve"> (ขาดทุน) </w:t>
            </w:r>
            <w:r w:rsidRPr="0097170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0E0CD" w14:textId="68B1C3D2" w:rsidR="00F6581F" w:rsidRPr="0097170D" w:rsidRDefault="0097170D" w:rsidP="00E14ACE">
            <w:pPr>
              <w:spacing w:line="280" w:lineRule="exact"/>
              <w:ind w:right="-15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2,452,</w:t>
            </w:r>
            <w:r w:rsidR="00105023">
              <w:rPr>
                <w:b/>
                <w:bCs/>
                <w:sz w:val="21"/>
                <w:szCs w:val="21"/>
              </w:rPr>
              <w:t>066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16FCDCCF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AFBDD9" w14:textId="42787784" w:rsidR="00F6581F" w:rsidRPr="0097170D" w:rsidRDefault="00F6581F" w:rsidP="00E14ACE">
            <w:pPr>
              <w:spacing w:line="280" w:lineRule="exact"/>
              <w:ind w:right="-15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2,296,439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A132711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CE8D1F" w14:textId="2E10790C" w:rsidR="00F6581F" w:rsidRPr="0097170D" w:rsidRDefault="00105023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384,529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2E089EDA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C2DAB4" w14:textId="6B9CF7D0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444,824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D4CE623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258FC7" w14:textId="2F76C73F" w:rsidR="00F6581F" w:rsidRPr="0097170D" w:rsidRDefault="00105023" w:rsidP="00E14ACE">
            <w:pPr>
              <w:spacing w:line="280" w:lineRule="exact"/>
              <w:ind w:hanging="12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204,826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7E098E92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AF699B" w14:textId="2475CD32" w:rsidR="00F6581F" w:rsidRPr="0097170D" w:rsidRDefault="00F6581F" w:rsidP="00A81D48">
            <w:pPr>
              <w:spacing w:line="280" w:lineRule="exact"/>
              <w:ind w:right="-7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586,088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7732ECF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D78A53" w14:textId="72993C8C" w:rsidR="00F6581F" w:rsidRPr="0097170D" w:rsidRDefault="00105023" w:rsidP="00A81D48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369,930</w:t>
            </w:r>
            <w:r w:rsidR="00F6581F" w:rsidRPr="0097170D">
              <w:rPr>
                <w:rFonts w:hint="cs"/>
                <w:b/>
                <w:bCs/>
                <w:sz w:val="21"/>
                <w:szCs w:val="21"/>
                <w:cs/>
              </w:rPr>
              <w:t xml:space="preserve">       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FE264CC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2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41CD5C" w14:textId="4221BD55" w:rsidR="00F6581F" w:rsidRPr="0097170D" w:rsidRDefault="00587AF2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149,056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67027CC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B3B42C" w14:textId="2688A817" w:rsidR="00F6581F" w:rsidRPr="0097170D" w:rsidRDefault="0097170D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3,411,351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413C783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4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D9CA06" w14:textId="1DE7C64E" w:rsidR="00F6581F" w:rsidRPr="0097170D" w:rsidRDefault="009814EC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3,476,407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F28356D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966A26" w14:textId="64C56F82" w:rsidR="00F6581F" w:rsidRPr="0097170D" w:rsidRDefault="00A81D48" w:rsidP="00A81D48">
            <w:pPr>
              <w:spacing w:line="280" w:lineRule="exact"/>
              <w:ind w:right="-34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(19,116)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1972D53A" w14:textId="77777777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6AC5FE" w14:textId="4D1BBE86" w:rsidR="00F6581F" w:rsidRPr="0097170D" w:rsidRDefault="00F6581F" w:rsidP="00E14ACE">
            <w:pPr>
              <w:spacing w:line="280" w:lineRule="exact"/>
              <w:jc w:val="right"/>
              <w:rPr>
                <w:b/>
                <w:bCs/>
                <w:sz w:val="21"/>
                <w:szCs w:val="21"/>
              </w:rPr>
            </w:pPr>
            <w:r w:rsidRPr="0097170D">
              <w:rPr>
                <w:b/>
                <w:bCs/>
                <w:sz w:val="21"/>
                <w:szCs w:val="21"/>
              </w:rPr>
              <w:t>74,740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4C3A9CC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F9C7F23" w14:textId="2233AFC5" w:rsidR="00F6581F" w:rsidRPr="0097170D" w:rsidRDefault="0097170D" w:rsidP="00F6581F">
            <w:pPr>
              <w:spacing w:line="280" w:lineRule="exact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3,392,235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31C6588D" w14:textId="77777777" w:rsidR="00F6581F" w:rsidRPr="0097170D" w:rsidRDefault="00F6581F" w:rsidP="00F6581F">
            <w:pPr>
              <w:spacing w:line="280" w:lineRule="exact"/>
              <w:jc w:val="right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13FF65C" w14:textId="44BA95FB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  <w:lang w:bidi="th-TH"/>
              </w:rPr>
            </w:pPr>
            <w:r w:rsidRPr="0097170D">
              <w:rPr>
                <w:b/>
                <w:bCs/>
                <w:color w:val="000000"/>
                <w:sz w:val="21"/>
                <w:szCs w:val="21"/>
              </w:rPr>
              <w:t>3,551,147</w:t>
            </w:r>
          </w:p>
        </w:tc>
      </w:tr>
      <w:tr w:rsidR="00A81D48" w:rsidRPr="0097170D" w14:paraId="0BCFA1BD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</w:tcPr>
          <w:p w14:paraId="448767A0" w14:textId="77777777" w:rsidR="00F6581F" w:rsidRPr="0097170D" w:rsidRDefault="00F6581F" w:rsidP="00F6581F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7170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99F43D6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DFA3300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2833AB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F6FCB9C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EE2C656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CDFA097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A20A868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31E978D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4CCDE5D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227B79F7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602CCF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47D6669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9CEA5C8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47BAC91D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3C2471B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2F2ED464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296C44A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5CF51B0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21BCF90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3FF69B3C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2AE110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1AD1322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67D197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847DA20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2787F84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64CC942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6AD1C06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</w:tr>
      <w:tr w:rsidR="00A81D48" w:rsidRPr="0097170D" w14:paraId="300C0B36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377C939F" w14:textId="5C088A4A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rtl/>
                <w:cs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ดอกเบี้ยรับ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41380AEF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1E085A4D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17D0FE5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75D7887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89A8FD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C8C68CC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19D171B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28C14B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53047DC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E5984C7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B47BD3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A3257EC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863BF18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35A6C4B3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9D4DDB8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564ABBC0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C11A1C6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1B77E76C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1F5E071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30B03075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23FD76F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1638C2D9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97CCAF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C9424D9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A56796A" w14:textId="47FDF0CC" w:rsidR="00F6581F" w:rsidRPr="0097170D" w:rsidRDefault="00671E6E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36,092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27CB685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5572CC14" w14:textId="09305C71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color w:val="000000"/>
                <w:sz w:val="21"/>
                <w:szCs w:val="21"/>
              </w:rPr>
              <w:t>9,734</w:t>
            </w:r>
          </w:p>
        </w:tc>
      </w:tr>
      <w:tr w:rsidR="00A81D48" w:rsidRPr="0097170D" w14:paraId="44C6EDEA" w14:textId="77777777" w:rsidTr="00671E6E">
        <w:trPr>
          <w:cantSplit/>
          <w:trHeight w:val="276"/>
        </w:trPr>
        <w:tc>
          <w:tcPr>
            <w:tcW w:w="1231" w:type="pct"/>
            <w:gridSpan w:val="2"/>
            <w:shd w:val="clear" w:color="auto" w:fill="auto"/>
            <w:vAlign w:val="center"/>
          </w:tcPr>
          <w:p w14:paraId="5916D854" w14:textId="42DA3CED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5C75F3D1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41788F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5ED7499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19ECC68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4414557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B1EE1F0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4ACE8C3A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70E67751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547C4DF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FC8F4F2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1B69C26E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354B99F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2461E36D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A5E9E31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7AE7B695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546AD7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F938590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977956B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BABF4DF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EDE0865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6F4EE6B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D6B7601" w14:textId="77777777" w:rsidR="00F6581F" w:rsidRPr="0097170D" w:rsidRDefault="00F6581F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E9AFD38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1AF14D06" w14:textId="740B9FFE" w:rsidR="00F6581F" w:rsidRPr="0097170D" w:rsidRDefault="00671E6E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26,149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624A670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3711E690" w14:textId="56590779" w:rsidR="00F6581F" w:rsidRPr="0097170D" w:rsidRDefault="00587AF2" w:rsidP="009B2C12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</w:tr>
      <w:tr w:rsidR="00A81D48" w:rsidRPr="0097170D" w14:paraId="439DB5E6" w14:textId="77777777" w:rsidTr="00671E6E">
        <w:trPr>
          <w:cantSplit/>
          <w:trHeight w:val="173"/>
        </w:trPr>
        <w:tc>
          <w:tcPr>
            <w:tcW w:w="1231" w:type="pct"/>
            <w:gridSpan w:val="2"/>
            <w:shd w:val="clear" w:color="auto" w:fill="auto"/>
          </w:tcPr>
          <w:p w14:paraId="49767867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 w:val="21"/>
                <w:szCs w:val="21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กำไรจากการจำหน่ายและตัดจำหน่ายที่ดิน อาคาร และอุปกรณ์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60F5D47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51E3E8C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F65686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60629F37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282E77C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32F7461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3494D47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3E2683F8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6A19F80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6170EC9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431E0DB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88C16A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14D4654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4C8FD98F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59A2302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453DD85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0A09E66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5CE99C6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20E95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4EA3851E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236AEAE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6D840C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13AA80E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24DE1AC" w14:textId="58AB3C50" w:rsidR="00F6581F" w:rsidRPr="0097170D" w:rsidRDefault="00BA2A7A" w:rsidP="00F6581F">
            <w:pPr>
              <w:spacing w:line="280" w:lineRule="exact"/>
              <w:jc w:val="right"/>
              <w:rPr>
                <w:color w:val="000000"/>
                <w:sz w:val="21"/>
                <w:szCs w:val="21"/>
                <w:cs/>
              </w:rPr>
            </w:pPr>
            <w:r w:rsidRPr="0097170D">
              <w:rPr>
                <w:color w:val="000000"/>
                <w:sz w:val="21"/>
                <w:szCs w:val="21"/>
              </w:rPr>
              <w:t>121,150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0D7735A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47124CD" w14:textId="6E11780C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  <w:rtl/>
                <w:cs/>
              </w:rPr>
            </w:pPr>
            <w:r w:rsidRPr="0097170D">
              <w:rPr>
                <w:color w:val="000000"/>
                <w:sz w:val="21"/>
                <w:szCs w:val="21"/>
              </w:rPr>
              <w:t>26,184</w:t>
            </w:r>
          </w:p>
        </w:tc>
      </w:tr>
      <w:tr w:rsidR="00A81D48" w:rsidRPr="0097170D" w14:paraId="42ED5C27" w14:textId="77777777" w:rsidTr="00671E6E">
        <w:trPr>
          <w:cantSplit/>
          <w:trHeight w:val="173"/>
        </w:trPr>
        <w:tc>
          <w:tcPr>
            <w:tcW w:w="1231" w:type="pct"/>
            <w:gridSpan w:val="2"/>
            <w:shd w:val="clear" w:color="auto" w:fill="auto"/>
            <w:vAlign w:val="center"/>
          </w:tcPr>
          <w:p w14:paraId="0F4B3AF3" w14:textId="208B9C00" w:rsidR="009B2C12" w:rsidRPr="0097170D" w:rsidRDefault="009B2C12" w:rsidP="009B2C12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 w:val="21"/>
                <w:szCs w:val="21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54212556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6A242C4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9E8099B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5C56630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0EE01FA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45CE92AF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0DE2CA1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0662CE65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794AB1F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D75811B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FE6AF2A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FDACD9A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80E63A2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5B11441F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06F4648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07E81D03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EADC24C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1B03BF05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9C3DB62" w14:textId="77777777" w:rsidR="009B2C12" w:rsidRPr="0097170D" w:rsidRDefault="009B2C1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69C4441F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9764D7A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A871098" w14:textId="77777777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A9477CD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5CC4D27B" w14:textId="613BBBC3" w:rsidR="009B2C12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cs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(3)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5CB9ED1" w14:textId="77777777" w:rsidR="009B2C12" w:rsidRPr="0097170D" w:rsidRDefault="009B2C1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6F985B24" w14:textId="339C0E09" w:rsidR="009B2C1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cs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(41)</w:t>
            </w:r>
          </w:p>
        </w:tc>
      </w:tr>
      <w:tr w:rsidR="00A81D48" w:rsidRPr="0097170D" w14:paraId="30174FBE" w14:textId="77777777" w:rsidTr="00671E6E">
        <w:trPr>
          <w:cantSplit/>
          <w:trHeight w:val="173"/>
        </w:trPr>
        <w:tc>
          <w:tcPr>
            <w:tcW w:w="1231" w:type="pct"/>
            <w:gridSpan w:val="2"/>
            <w:shd w:val="clear" w:color="auto" w:fill="auto"/>
            <w:vAlign w:val="center"/>
          </w:tcPr>
          <w:p w14:paraId="180183F8" w14:textId="21C0204F" w:rsidR="004B4ED6" w:rsidRPr="0097170D" w:rsidRDefault="004B4ED6" w:rsidP="009B2C12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="Angsana New"/>
                <w:sz w:val="21"/>
                <w:szCs w:val="21"/>
                <w:cs/>
                <w:lang w:bidi="th-TH"/>
              </w:rPr>
              <w:t>กลับรายการขาดทุนจากการด้อยค่าของอสังหาริมทรัพย์เพื่อการลงทุน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D308A27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A30B178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914FE04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561CCDA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3FC8229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691A5D39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37736FD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7F85553C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23CA05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2D09F8F6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2A0B25B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19E747B8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8B71EA8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41FF172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87E50CB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00EE664C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4D73053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5E65BB44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FCE0035" w14:textId="77777777" w:rsidR="004B4ED6" w:rsidRPr="0097170D" w:rsidRDefault="004B4ED6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1CEAEFA9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BF8EA5A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1743753C" w14:textId="77777777" w:rsidR="004B4ED6" w:rsidRPr="0097170D" w:rsidRDefault="004B4ED6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1F54010" w14:textId="77777777" w:rsidR="004B4ED6" w:rsidRPr="0097170D" w:rsidRDefault="004B4ED6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08A7614F" w14:textId="4B9F0A5F" w:rsidR="004B4ED6" w:rsidRPr="0097170D" w:rsidRDefault="00671E6E" w:rsidP="00BA2A7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  <w:cs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</w:rPr>
              <w:t>8,314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84CCFB8" w14:textId="77777777" w:rsidR="004B4ED6" w:rsidRPr="0097170D" w:rsidRDefault="004B4ED6" w:rsidP="00BA2A7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55C98C46" w14:textId="62A42BBF" w:rsidR="004B4ED6" w:rsidRPr="0097170D" w:rsidRDefault="004B4ED6" w:rsidP="004B4ED6">
            <w:pPr>
              <w:spacing w:line="280" w:lineRule="exact"/>
              <w:ind w:right="-229"/>
              <w:jc w:val="center"/>
              <w:rPr>
                <w:color w:val="000000"/>
                <w:sz w:val="21"/>
                <w:szCs w:val="21"/>
              </w:rPr>
            </w:pPr>
            <w:r w:rsidRPr="0097170D">
              <w:rPr>
                <w:color w:val="000000"/>
                <w:sz w:val="21"/>
                <w:szCs w:val="21"/>
              </w:rPr>
              <w:t>-</w:t>
            </w:r>
          </w:p>
        </w:tc>
      </w:tr>
      <w:tr w:rsidR="00671E6E" w:rsidRPr="0097170D" w14:paraId="11E9AF12" w14:textId="77777777" w:rsidTr="00671E6E">
        <w:trPr>
          <w:cantSplit/>
          <w:trHeight w:val="173"/>
        </w:trPr>
        <w:tc>
          <w:tcPr>
            <w:tcW w:w="1536" w:type="pct"/>
            <w:gridSpan w:val="4"/>
            <w:shd w:val="clear" w:color="auto" w:fill="auto"/>
            <w:vAlign w:val="center"/>
          </w:tcPr>
          <w:p w14:paraId="56C57835" w14:textId="5DDCF44D" w:rsidR="00671E6E" w:rsidRPr="0097170D" w:rsidRDefault="00671E6E" w:rsidP="00671E6E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 w:val="21"/>
                <w:szCs w:val="21"/>
                <w:lang w:bidi="th-TH"/>
              </w:rPr>
            </w:pPr>
            <w:r w:rsidRPr="0097170D">
              <w:rPr>
                <w:rFonts w:asciiTheme="majorBidi" w:hAnsiTheme="majorBidi" w:cs="Angsana New" w:hint="cs"/>
                <w:sz w:val="21"/>
                <w:szCs w:val="21"/>
                <w:cs/>
                <w:lang w:bidi="th-TH"/>
              </w:rPr>
              <w:t>กลับรายการ</w:t>
            </w:r>
            <w:r w:rsidRPr="0097170D">
              <w:rPr>
                <w:rFonts w:asciiTheme="majorBidi" w:hAnsiTheme="majorBidi" w:cs="Angsana New"/>
                <w:sz w:val="21"/>
                <w:szCs w:val="21"/>
                <w:cs/>
                <w:lang w:bidi="th-TH"/>
              </w:rPr>
              <w:t>ขาดทุน</w:t>
            </w:r>
            <w:r w:rsidRPr="0097170D">
              <w:rPr>
                <w:rFonts w:asciiTheme="majorBidi" w:hAnsiTheme="majorBidi" w:cs="Angsana New" w:hint="cs"/>
                <w:sz w:val="21"/>
                <w:szCs w:val="21"/>
                <w:cs/>
                <w:lang w:bidi="th-TH"/>
              </w:rPr>
              <w:t xml:space="preserve"> (ขาดทุน) </w:t>
            </w:r>
            <w:r w:rsidRPr="0097170D">
              <w:rPr>
                <w:rFonts w:asciiTheme="majorBidi" w:hAnsiTheme="majorBidi" w:cs="Angsana New"/>
                <w:sz w:val="21"/>
                <w:szCs w:val="21"/>
                <w:cs/>
                <w:lang w:bidi="th-TH"/>
              </w:rPr>
              <w:t>จากการด้อยค่าของที่ดิน อาคาร และอุปกรณ์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0A1797E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DBEDAB8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DD9C01A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45AB77A4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E19B262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1ADD3158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2BACB58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4317C8A8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279BF22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13A6369F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A8A3F3D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54A8F0F5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030D31F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C205096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EC05BF1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5493F109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A92C0DC" w14:textId="77777777" w:rsidR="00671E6E" w:rsidRPr="0097170D" w:rsidRDefault="00671E6E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7AFD828C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A8631C3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92FFE40" w14:textId="77777777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139B31F" w14:textId="77777777" w:rsidR="00671E6E" w:rsidRPr="0097170D" w:rsidRDefault="00671E6E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1D9965E2" w14:textId="4746CC8D" w:rsidR="00671E6E" w:rsidRPr="0097170D" w:rsidRDefault="00671E6E" w:rsidP="00BA2A7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15,954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0E65CBB" w14:textId="77777777" w:rsidR="00671E6E" w:rsidRPr="0097170D" w:rsidRDefault="00671E6E" w:rsidP="00BA2A7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08037CE" w14:textId="414AE7D0" w:rsidR="00671E6E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(11,624)</w:t>
            </w:r>
          </w:p>
        </w:tc>
      </w:tr>
      <w:tr w:rsidR="00A81D48" w:rsidRPr="0097170D" w14:paraId="018FEE70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21AA7109" w14:textId="53F812C2" w:rsidR="00F6581F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กำไร</w:t>
            </w:r>
            <w:r w:rsidR="00F6581F"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22BF2F2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1B81A11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570D139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BB48E5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8C4C82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03FCE1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6AD1681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E926B1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5222D7E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DC07EB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7CCA4A9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79C2BF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D507E7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410C1A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21E1C10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CB77E4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5673C42E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239EBA8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731268C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44B08A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6D974DC6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08F88B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7D7D6C0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FA68A0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3094891" w14:textId="0222145E" w:rsidR="00F6581F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75,122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631B45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BE093B9" w14:textId="4DAB8D07" w:rsidR="00F6581F" w:rsidRPr="0097170D" w:rsidRDefault="00587AF2" w:rsidP="009B2C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7,891</w:t>
            </w:r>
          </w:p>
        </w:tc>
      </w:tr>
      <w:tr w:rsidR="00A81D48" w:rsidRPr="0097170D" w14:paraId="3D8330FE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09BAE41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รายได้อื่น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61CC9F3E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205F9E9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3A511C7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4BEADC5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321D3E8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6F574DA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3190899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0FA4643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6C662FD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746FB9E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692F971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1C349A1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1BEC994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EC01E70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B5CA80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CA5BE65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7D8623F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E1DF37A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7E124CD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F1A8C7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588B086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8CDE4C1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DCDA6B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580A154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02B9E2DE" w14:textId="7201DAB7" w:rsidR="00F6581F" w:rsidRPr="0097170D" w:rsidRDefault="00671E6E" w:rsidP="00BA2A7A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127,</w:t>
            </w:r>
            <w:r w:rsidR="00BA2A7A" w:rsidRPr="0097170D">
              <w:rPr>
                <w:rFonts w:cs="Angsana New"/>
                <w:sz w:val="21"/>
                <w:szCs w:val="21"/>
              </w:rPr>
              <w:t>684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0411FD6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D6F2FA2" w14:textId="06C298C4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</w:rPr>
              <w:t>138,404</w:t>
            </w:r>
          </w:p>
        </w:tc>
      </w:tr>
      <w:tr w:rsidR="00A81D48" w:rsidRPr="0097170D" w14:paraId="1319025F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6CFB63A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265" w:type="pct"/>
            <w:shd w:val="clear" w:color="auto" w:fill="auto"/>
          </w:tcPr>
          <w:p w14:paraId="0329EBC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</w:tcPr>
          <w:p w14:paraId="7A473ED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</w:tcPr>
          <w:p w14:paraId="1A424FC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7CFBE43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</w:tcPr>
          <w:p w14:paraId="666E8757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394AF68A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</w:tcPr>
          <w:p w14:paraId="0BE0CF1F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4A769A93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</w:tcPr>
          <w:p w14:paraId="4314C9B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0F8BB39F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</w:tcPr>
          <w:p w14:paraId="7D76A670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4BDC020F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</w:tcPr>
          <w:p w14:paraId="5247DE87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2A30BC28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14:paraId="2AAF1F9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1B5B2A77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</w:tcPr>
          <w:p w14:paraId="1378C577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1B3C1C7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</w:tcPr>
          <w:p w14:paraId="6C1D61A3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3E37AAF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</w:tcPr>
          <w:p w14:paraId="78A5BBC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</w:tcPr>
          <w:p w14:paraId="0921FEDD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</w:tcPr>
          <w:p w14:paraId="783B2D0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</w:tcPr>
          <w:p w14:paraId="113BC0C9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</w:tcPr>
          <w:p w14:paraId="3C5FA514" w14:textId="30A89460" w:rsidR="00F6581F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(81,167)</w:t>
            </w:r>
          </w:p>
        </w:tc>
        <w:tc>
          <w:tcPr>
            <w:tcW w:w="55" w:type="pct"/>
            <w:shd w:val="clear" w:color="auto" w:fill="auto"/>
          </w:tcPr>
          <w:p w14:paraId="3C4CC3BC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</w:tcPr>
          <w:p w14:paraId="67FDEA79" w14:textId="16C9C1A8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(97,472</w:t>
            </w:r>
            <w:r w:rsidR="00F6581F" w:rsidRPr="0097170D">
              <w:rPr>
                <w:rFonts w:cs="Angsana New"/>
                <w:sz w:val="21"/>
                <w:szCs w:val="21"/>
                <w:lang w:bidi="th-TH"/>
              </w:rPr>
              <w:t>)</w:t>
            </w:r>
          </w:p>
        </w:tc>
      </w:tr>
      <w:tr w:rsidR="00A81D48" w:rsidRPr="0097170D" w14:paraId="517DC1F1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417CA4E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65CEA96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4444ACF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9ABE7C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2E6AC27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6675A98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60B279A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44FB032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CB3EE10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4DC0DD4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AF634EC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52594828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631FB46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068196F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489D9E6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277927A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DF3A02A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36544B5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ADA372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0083572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9B3F1B3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174C3B2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285B495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E6DB68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20069A8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21B3D" w14:textId="4943C531" w:rsidR="00F6581F" w:rsidRPr="0097170D" w:rsidRDefault="0097170D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>
              <w:rPr>
                <w:rFonts w:cs="Angsana New"/>
                <w:sz w:val="21"/>
                <w:szCs w:val="21"/>
                <w:lang w:bidi="th-TH"/>
              </w:rPr>
              <w:t>(686,002</w:t>
            </w:r>
            <w:r w:rsidR="00671E6E" w:rsidRPr="0097170D">
              <w:rPr>
                <w:rFonts w:cs="Angsan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13BB864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CE3C" w14:textId="6F55A6E5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(7</w:t>
            </w:r>
            <w:r w:rsidR="00587AF2" w:rsidRPr="0097170D">
              <w:rPr>
                <w:rFonts w:cs="Angsana New"/>
                <w:sz w:val="21"/>
                <w:szCs w:val="21"/>
                <w:lang w:bidi="th-TH"/>
              </w:rPr>
              <w:t>25,309</w:t>
            </w:r>
            <w:r w:rsidRPr="0097170D">
              <w:rPr>
                <w:rFonts w:cs="Angsana New"/>
                <w:sz w:val="21"/>
                <w:szCs w:val="21"/>
                <w:lang w:bidi="th-TH"/>
              </w:rPr>
              <w:t>)</w:t>
            </w:r>
          </w:p>
        </w:tc>
      </w:tr>
      <w:tr w:rsidR="00A81D48" w:rsidRPr="0097170D" w14:paraId="100C01A3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608614D6" w14:textId="6D7DD485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</w:t>
            </w:r>
            <w:r w:rsidR="009B2C12" w:rsidRPr="0097170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12DA513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5C6ADEB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0AEFA2C6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6443C8E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2D3D706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3ECC6F0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1D98C326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8835A1B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3224745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B90A9E4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37D259B5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BC85258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6F0BA86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D4928C1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6AAD2EC8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0E8911D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4513D2F0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4900D0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5502566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EB796D1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5421A4D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9BCDE6A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4DAD3EF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A55FF0D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3D5D" w14:textId="6507E082" w:rsidR="00F6581F" w:rsidRPr="0097170D" w:rsidRDefault="00671E6E" w:rsidP="0097170D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  <w:r w:rsidRPr="0097170D">
              <w:rPr>
                <w:rFonts w:cs="Angsana New"/>
                <w:b/>
                <w:bCs/>
                <w:sz w:val="21"/>
                <w:szCs w:val="21"/>
              </w:rPr>
              <w:t>3,</w:t>
            </w:r>
            <w:r w:rsidR="0097170D">
              <w:rPr>
                <w:rFonts w:cs="Angsana New"/>
                <w:b/>
                <w:bCs/>
                <w:sz w:val="21"/>
                <w:szCs w:val="21"/>
              </w:rPr>
              <w:t>035,528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60CCFA1" w14:textId="77777777" w:rsidR="00F6581F" w:rsidRPr="0097170D" w:rsidRDefault="00F6581F" w:rsidP="00F6581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5231" w14:textId="7A3D0A80" w:rsidR="00F6581F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  <w:r w:rsidRPr="0097170D">
              <w:rPr>
                <w:rFonts w:cs="Angsana New"/>
                <w:b/>
                <w:bCs/>
                <w:sz w:val="21"/>
                <w:szCs w:val="21"/>
              </w:rPr>
              <w:t>2,898,914</w:t>
            </w:r>
          </w:p>
        </w:tc>
      </w:tr>
      <w:tr w:rsidR="00A81D48" w:rsidRPr="0097170D" w14:paraId="7F934C76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144977B8" w14:textId="56335082" w:rsidR="00587AF2" w:rsidRPr="0097170D" w:rsidRDefault="009B2C12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bidi="th-TH"/>
              </w:rPr>
              <w:t>บวก</w:t>
            </w:r>
            <w:r w:rsidRPr="0097170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  <w:r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กำไรสุทธิจากการดำเนินงานที่ยกเลิก</w:t>
            </w:r>
            <w:r w:rsidR="002A5689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  <w:r w:rsidR="00C37C95">
              <w:rPr>
                <w:rFonts w:asciiTheme="majorBidi" w:hAnsiTheme="majorBidi" w:cstheme="majorBidi"/>
                <w:sz w:val="22"/>
                <w:szCs w:val="22"/>
                <w:vertAlign w:val="superscript"/>
                <w:lang w:bidi="th-TH"/>
              </w:rPr>
              <w:t>(1</w:t>
            </w:r>
            <w:r w:rsidR="002A5689" w:rsidRPr="002A5689">
              <w:rPr>
                <w:rFonts w:asciiTheme="majorBidi" w:hAnsiTheme="majorBidi" w:cstheme="majorBidi"/>
                <w:sz w:val="22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6182898F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67E42A3C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3735203B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C224882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A446B3C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DD2A5A0" w14:textId="77777777" w:rsidR="00587AF2" w:rsidRPr="0097170D" w:rsidRDefault="00587AF2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2528DA3F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B4964AD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39A806C2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E180602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7AAB6A24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D13EB2E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032002E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3DAE97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E5FB472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89A27E0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CF8612B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FB46936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47353E78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0AA5330" w14:textId="77777777" w:rsidR="00587AF2" w:rsidRPr="0097170D" w:rsidRDefault="00587AF2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0146513A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1A6CA0F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76A24676" w14:textId="77777777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A761E3A" w14:textId="77777777" w:rsidR="00587AF2" w:rsidRPr="0097170D" w:rsidRDefault="00587AF2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072843E" w14:textId="6312B11E" w:rsidR="00587AF2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26,552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4480AF4" w14:textId="77777777" w:rsidR="00587AF2" w:rsidRPr="0097170D" w:rsidRDefault="00587AF2" w:rsidP="00F6581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AD8F09B" w14:textId="50E9491F" w:rsidR="00587AF2" w:rsidRPr="0097170D" w:rsidRDefault="00587AF2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1"/>
                <w:szCs w:val="21"/>
              </w:rPr>
            </w:pPr>
            <w:r w:rsidRPr="0097170D">
              <w:rPr>
                <w:rFonts w:cs="Angsana New"/>
                <w:sz w:val="21"/>
                <w:szCs w:val="21"/>
              </w:rPr>
              <w:t>40,269</w:t>
            </w:r>
          </w:p>
        </w:tc>
      </w:tr>
      <w:tr w:rsidR="00A81D48" w:rsidRPr="0097170D" w14:paraId="12843499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37A789E8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bidi="th-TH"/>
              </w:rPr>
              <w:t>หัก</w:t>
            </w:r>
            <w:r w:rsidRPr="0097170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  <w:r w:rsidRPr="0097170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31624BE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23065607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451F091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2AD4459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5C23E79E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87977B5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16F2366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51D79C9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36D5FD98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A6E876F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D4E97A7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B1C8B7B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11FAEC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7819C08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324BA32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ABF6E4F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3CF77D5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D8FD4EE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11E8B15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6E8FCDA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5338F64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B4D261C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69BBE6F9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898C063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7F50" w14:textId="5F21A5A9" w:rsidR="00F6581F" w:rsidRPr="0097170D" w:rsidRDefault="00671E6E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(56,737)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83608BD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A0AFD" w14:textId="08970553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1"/>
                <w:szCs w:val="21"/>
                <w:lang w:bidi="th-TH"/>
              </w:rPr>
            </w:pPr>
            <w:r w:rsidRPr="0097170D">
              <w:rPr>
                <w:rFonts w:cs="Angsana New"/>
                <w:sz w:val="21"/>
                <w:szCs w:val="21"/>
                <w:lang w:bidi="th-TH"/>
              </w:rPr>
              <w:t>(105,515)</w:t>
            </w:r>
          </w:p>
        </w:tc>
      </w:tr>
      <w:tr w:rsidR="00A81D48" w:rsidRPr="0097170D" w14:paraId="45CA7E9A" w14:textId="77777777" w:rsidTr="00671E6E">
        <w:trPr>
          <w:cantSplit/>
          <w:trHeight w:val="173"/>
        </w:trPr>
        <w:tc>
          <w:tcPr>
            <w:tcW w:w="966" w:type="pct"/>
            <w:shd w:val="clear" w:color="auto" w:fill="auto"/>
            <w:vAlign w:val="center"/>
          </w:tcPr>
          <w:p w14:paraId="74E29D4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97170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กำไรสุทธิ</w:t>
            </w:r>
            <w:r w:rsidRPr="0097170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265" w:type="pct"/>
            <w:shd w:val="clear" w:color="auto" w:fill="auto"/>
            <w:vAlign w:val="bottom"/>
          </w:tcPr>
          <w:p w14:paraId="34B7D85A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BF3B36A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1F369E42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D621F06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84CE2E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8A87FF9" w14:textId="77777777" w:rsidR="00F6581F" w:rsidRPr="0097170D" w:rsidRDefault="00F6581F" w:rsidP="00F65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434229B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C46CBB6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4" w:type="pct"/>
            <w:shd w:val="clear" w:color="auto" w:fill="auto"/>
            <w:vAlign w:val="bottom"/>
          </w:tcPr>
          <w:p w14:paraId="2301DF7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9E74DC6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599F6178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26B2FCE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7515CB4C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0251E2A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B031F55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1D5ACD7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bottom"/>
          </w:tcPr>
          <w:p w14:paraId="4D5466FB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FF91D6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bottom"/>
          </w:tcPr>
          <w:p w14:paraId="1C8A92BD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B2C27E4" w14:textId="77777777" w:rsidR="00F6581F" w:rsidRPr="0097170D" w:rsidRDefault="00F6581F" w:rsidP="00F65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12" w:type="pct"/>
            <w:shd w:val="clear" w:color="auto" w:fill="auto"/>
            <w:vAlign w:val="bottom"/>
          </w:tcPr>
          <w:p w14:paraId="38031764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9A52EB1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0FD3491" w14:textId="77777777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CD6403F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B72C1" w14:textId="78FDAF8B" w:rsidR="00F6581F" w:rsidRPr="0097170D" w:rsidRDefault="0097170D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  <w:r>
              <w:rPr>
                <w:rFonts w:cs="Angsana New"/>
                <w:b/>
                <w:bCs/>
                <w:sz w:val="21"/>
                <w:szCs w:val="21"/>
              </w:rPr>
              <w:t>3,005</w:t>
            </w:r>
            <w:r w:rsidR="00671E6E" w:rsidRPr="0097170D">
              <w:rPr>
                <w:rFonts w:cs="Angsana New"/>
                <w:b/>
                <w:bCs/>
                <w:sz w:val="21"/>
                <w:szCs w:val="21"/>
              </w:rPr>
              <w:t>,343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F1E0821" w14:textId="77777777" w:rsidR="00F6581F" w:rsidRPr="0097170D" w:rsidRDefault="00F6581F" w:rsidP="00F65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AAA0C" w14:textId="24B3F7B4" w:rsidR="00F6581F" w:rsidRPr="0097170D" w:rsidRDefault="00F6581F" w:rsidP="00F65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1"/>
                <w:szCs w:val="21"/>
              </w:rPr>
            </w:pPr>
            <w:r w:rsidRPr="0097170D">
              <w:rPr>
                <w:rFonts w:cs="Angsana New"/>
                <w:b/>
                <w:bCs/>
                <w:sz w:val="21"/>
                <w:szCs w:val="21"/>
              </w:rPr>
              <w:t>2,833,668</w:t>
            </w:r>
          </w:p>
        </w:tc>
      </w:tr>
    </w:tbl>
    <w:p w14:paraId="704D74B2" w14:textId="25EFCEF3" w:rsidR="002C4909" w:rsidRPr="004A13B6" w:rsidRDefault="00C37C95" w:rsidP="004A13B6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2"/>
          <w:szCs w:val="22"/>
          <w:vertAlign w:val="superscript"/>
        </w:rPr>
        <w:t>(1</w:t>
      </w:r>
      <w:r w:rsidR="002A5689" w:rsidRPr="002A5689">
        <w:rPr>
          <w:rFonts w:asciiTheme="majorBidi" w:hAnsiTheme="majorBidi" w:cstheme="majorBidi"/>
          <w:sz w:val="22"/>
          <w:szCs w:val="22"/>
          <w:vertAlign w:val="superscript"/>
        </w:rPr>
        <w:t>)</w:t>
      </w:r>
      <w:r w:rsidR="002C4909" w:rsidRPr="002A5689">
        <w:rPr>
          <w:rFonts w:asciiTheme="majorBidi" w:hAnsiTheme="majorBidi" w:cstheme="majorBidi"/>
          <w:sz w:val="22"/>
          <w:szCs w:val="22"/>
        </w:rPr>
        <w:t xml:space="preserve"> </w:t>
      </w:r>
      <w:r w:rsidR="002C4909"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="00E14ACE" w:rsidRPr="0097170D">
        <w:rPr>
          <w:rFonts w:asciiTheme="majorBidi" w:hAnsiTheme="majorBidi"/>
          <w:sz w:val="21"/>
          <w:szCs w:val="21"/>
        </w:rPr>
        <w:t xml:space="preserve"> 11</w:t>
      </w:r>
    </w:p>
    <w:p w14:paraId="1E1BCA2A" w14:textId="77777777" w:rsidR="002C4909" w:rsidRPr="0097170D" w:rsidRDefault="002C4909" w:rsidP="002C4909">
      <w:pPr>
        <w:ind w:left="540"/>
        <w:rPr>
          <w:b/>
          <w:bCs/>
          <w:i/>
          <w:iCs/>
          <w:sz w:val="30"/>
          <w:szCs w:val="30"/>
        </w:rPr>
      </w:pPr>
      <w:r w:rsidRPr="0097170D">
        <w:rPr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4A19B9D" w14:textId="77777777" w:rsidR="002C4909" w:rsidRPr="005C2D3F" w:rsidRDefault="002C4909" w:rsidP="002C4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70D">
        <w:rPr>
          <w:sz w:val="30"/>
          <w:szCs w:val="30"/>
          <w:cs/>
        </w:rPr>
        <w:t>กลุ่มบริษัทดำเนินธุรกิจ</w:t>
      </w:r>
      <w:r w:rsidRPr="0097170D">
        <w:rPr>
          <w:rFonts w:hint="cs"/>
          <w:sz w:val="30"/>
          <w:szCs w:val="30"/>
          <w:cs/>
        </w:rPr>
        <w:t>ส่วนใหญ่</w:t>
      </w:r>
      <w:r w:rsidRPr="0097170D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  <w:r w:rsidRPr="0097170D">
        <w:rPr>
          <w:rFonts w:asciiTheme="majorBidi" w:hAnsiTheme="majorBidi" w:cstheme="majorBidi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DDCF0" w14:textId="77777777" w:rsidR="002C4909" w:rsidRPr="002C4909" w:rsidRDefault="002C4909" w:rsidP="002C4909">
      <w:pPr>
        <w:rPr>
          <w:rFonts w:asciiTheme="majorBidi" w:hAnsiTheme="majorBidi" w:cstheme="majorBidi"/>
          <w:sz w:val="21"/>
          <w:szCs w:val="21"/>
        </w:rPr>
        <w:sectPr w:rsidR="002C4909" w:rsidRPr="002C4909" w:rsidSect="00A11119">
          <w:headerReference w:type="default" r:id="rId21"/>
          <w:footerReference w:type="default" r:id="rId22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09C8993A" w14:textId="77777777" w:rsidR="00495BE1" w:rsidRPr="005C2D3F" w:rsidRDefault="00495BE1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รายได้อื่น</w:t>
      </w:r>
    </w:p>
    <w:p w14:paraId="6FAAEEE8" w14:textId="77777777" w:rsidR="00495BE1" w:rsidRPr="005C2D3F" w:rsidRDefault="00495BE1" w:rsidP="00495BE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36"/>
        <w:gridCol w:w="1024"/>
        <w:gridCol w:w="270"/>
        <w:gridCol w:w="972"/>
        <w:gridCol w:w="270"/>
        <w:gridCol w:w="1080"/>
      </w:tblGrid>
      <w:tr w:rsidR="00495BE1" w:rsidRPr="005C2D3F" w14:paraId="0973B9E3" w14:textId="77777777" w:rsidTr="006B7332">
        <w:tc>
          <w:tcPr>
            <w:tcW w:w="4428" w:type="dxa"/>
            <w:shd w:val="clear" w:color="auto" w:fill="auto"/>
          </w:tcPr>
          <w:p w14:paraId="0B9C1F67" w14:textId="77777777" w:rsidR="00495BE1" w:rsidRPr="005C2D3F" w:rsidRDefault="00495BE1" w:rsidP="00495BE1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6D5781" w14:textId="77777777" w:rsidR="00495BE1" w:rsidRPr="005C2D3F" w:rsidRDefault="00495BE1" w:rsidP="00A9741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0C2ECB2" w14:textId="77777777" w:rsidR="00495BE1" w:rsidRPr="005C2D3F" w:rsidRDefault="00495BE1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0FF33D1" w14:textId="77777777" w:rsidR="00495BE1" w:rsidRPr="005C2D3F" w:rsidRDefault="00495BE1" w:rsidP="00495BE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BE1" w:rsidRPr="005C2D3F" w14:paraId="65C3FB6A" w14:textId="77777777" w:rsidTr="006B7332">
        <w:tc>
          <w:tcPr>
            <w:tcW w:w="4428" w:type="dxa"/>
          </w:tcPr>
          <w:p w14:paraId="37AEEEBD" w14:textId="77777777" w:rsidR="00495BE1" w:rsidRPr="005C2D3F" w:rsidRDefault="00495BE1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09A81E" w14:textId="0274429E" w:rsidR="00495BE1" w:rsidRPr="005C2D3F" w:rsidRDefault="006C75BD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7F4A28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3707A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B7EA92C" w14:textId="4E9750FB" w:rsidR="00495BE1" w:rsidRPr="005C2D3F" w:rsidRDefault="007F4A28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452CE74F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B291F2" w14:textId="1685D05C" w:rsidR="00495BE1" w:rsidRPr="005C2D3F" w:rsidRDefault="00495BE1" w:rsidP="006C75BD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5C2D3F">
              <w:rPr>
                <w:sz w:val="30"/>
                <w:szCs w:val="30"/>
              </w:rPr>
              <w:t>25</w:t>
            </w:r>
            <w:r w:rsidR="006C75BD" w:rsidRPr="005C2D3F">
              <w:rPr>
                <w:sz w:val="30"/>
                <w:szCs w:val="30"/>
              </w:rPr>
              <w:t>6</w:t>
            </w:r>
            <w:r w:rsidR="007F4A28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95DF5B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A69C38" w14:textId="0AD8425E" w:rsidR="00495BE1" w:rsidRPr="005C2D3F" w:rsidRDefault="007F4A28" w:rsidP="00495BE1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495BE1" w:rsidRPr="005C2D3F" w14:paraId="7F88FF0B" w14:textId="77777777" w:rsidTr="006B7332">
        <w:tc>
          <w:tcPr>
            <w:tcW w:w="4428" w:type="dxa"/>
          </w:tcPr>
          <w:p w14:paraId="2A910114" w14:textId="77777777" w:rsidR="00495BE1" w:rsidRPr="005C2D3F" w:rsidRDefault="00495BE1" w:rsidP="00A9741F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17E32181" w14:textId="77777777" w:rsidR="00495BE1" w:rsidRPr="005C2D3F" w:rsidRDefault="00495BE1" w:rsidP="00A9741F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3E5" w:rsidRPr="005C2D3F" w14:paraId="3C2EDA12" w14:textId="77777777" w:rsidTr="00FF052E">
        <w:trPr>
          <w:trHeight w:val="209"/>
        </w:trPr>
        <w:tc>
          <w:tcPr>
            <w:tcW w:w="4428" w:type="dxa"/>
          </w:tcPr>
          <w:p w14:paraId="45AD3724" w14:textId="7F7EA454" w:rsidR="00E643E5" w:rsidRPr="005C2D3F" w:rsidRDefault="00E643E5" w:rsidP="00E643E5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990" w:type="dxa"/>
          </w:tcPr>
          <w:p w14:paraId="21293A85" w14:textId="35C1C097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165,851</w:t>
            </w:r>
          </w:p>
        </w:tc>
        <w:tc>
          <w:tcPr>
            <w:tcW w:w="236" w:type="dxa"/>
          </w:tcPr>
          <w:p w14:paraId="45B6BD02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7DD484" w14:textId="37045E82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67,281</w:t>
            </w:r>
          </w:p>
        </w:tc>
        <w:tc>
          <w:tcPr>
            <w:tcW w:w="270" w:type="dxa"/>
          </w:tcPr>
          <w:p w14:paraId="0C4E76D1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930DF82" w14:textId="4C7198B0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103,589</w:t>
            </w:r>
          </w:p>
        </w:tc>
        <w:tc>
          <w:tcPr>
            <w:tcW w:w="270" w:type="dxa"/>
          </w:tcPr>
          <w:p w14:paraId="22FB3ED1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5A16F" w14:textId="179BB632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38,793</w:t>
            </w:r>
          </w:p>
        </w:tc>
      </w:tr>
      <w:tr w:rsidR="00E643E5" w:rsidRPr="005C2D3F" w14:paraId="058E55D4" w14:textId="77777777" w:rsidTr="00FF052E">
        <w:trPr>
          <w:trHeight w:val="209"/>
        </w:trPr>
        <w:tc>
          <w:tcPr>
            <w:tcW w:w="4428" w:type="dxa"/>
          </w:tcPr>
          <w:p w14:paraId="3B4B2492" w14:textId="427D23D7" w:rsidR="00E643E5" w:rsidRPr="005C2D3F" w:rsidRDefault="00E643E5" w:rsidP="00E64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990" w:type="dxa"/>
          </w:tcPr>
          <w:p w14:paraId="4CC6D612" w14:textId="55D4CC3E" w:rsidR="00E643E5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103,499</w:t>
            </w:r>
          </w:p>
        </w:tc>
        <w:tc>
          <w:tcPr>
            <w:tcW w:w="236" w:type="dxa"/>
          </w:tcPr>
          <w:p w14:paraId="030F5300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EFCE09" w14:textId="5FAC37E5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69,284</w:t>
            </w:r>
          </w:p>
        </w:tc>
        <w:tc>
          <w:tcPr>
            <w:tcW w:w="270" w:type="dxa"/>
          </w:tcPr>
          <w:p w14:paraId="73C02176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2CD095E4" w14:textId="6CE93012" w:rsidR="00E643E5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100,360</w:t>
            </w:r>
          </w:p>
        </w:tc>
        <w:tc>
          <w:tcPr>
            <w:tcW w:w="270" w:type="dxa"/>
          </w:tcPr>
          <w:p w14:paraId="59132691" w14:textId="77777777" w:rsidR="00E643E5" w:rsidRPr="005C2D3F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B613E" w14:textId="48E60140" w:rsidR="00E643E5" w:rsidRPr="005C2D3F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66,139</w:t>
            </w:r>
          </w:p>
        </w:tc>
      </w:tr>
      <w:tr w:rsidR="00E643E5" w:rsidRPr="005C2D3F" w14:paraId="23E6A028" w14:textId="77777777" w:rsidTr="00FF052E">
        <w:trPr>
          <w:trHeight w:val="209"/>
        </w:trPr>
        <w:tc>
          <w:tcPr>
            <w:tcW w:w="4428" w:type="dxa"/>
          </w:tcPr>
          <w:p w14:paraId="7F1A314E" w14:textId="619AD66D" w:rsidR="00E643E5" w:rsidRPr="0097170D" w:rsidRDefault="00E643E5" w:rsidP="00E64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990" w:type="dxa"/>
          </w:tcPr>
          <w:p w14:paraId="2AE26DF4" w14:textId="2084DE9F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75,122</w:t>
            </w:r>
          </w:p>
        </w:tc>
        <w:tc>
          <w:tcPr>
            <w:tcW w:w="236" w:type="dxa"/>
          </w:tcPr>
          <w:p w14:paraId="4BA103C7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1AD6D6" w14:textId="128A331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7,891</w:t>
            </w:r>
          </w:p>
        </w:tc>
        <w:tc>
          <w:tcPr>
            <w:tcW w:w="270" w:type="dxa"/>
          </w:tcPr>
          <w:p w14:paraId="4FB0BF03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A9CA5E3" w14:textId="692751FE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12,021</w:t>
            </w:r>
          </w:p>
        </w:tc>
        <w:tc>
          <w:tcPr>
            <w:tcW w:w="270" w:type="dxa"/>
          </w:tcPr>
          <w:p w14:paraId="7694E076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3F764" w14:textId="2481619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3,097</w:t>
            </w:r>
          </w:p>
        </w:tc>
      </w:tr>
      <w:tr w:rsidR="00E643E5" w:rsidRPr="005C2D3F" w14:paraId="2B101B79" w14:textId="77777777" w:rsidTr="00B95455">
        <w:tc>
          <w:tcPr>
            <w:tcW w:w="4428" w:type="dxa"/>
          </w:tcPr>
          <w:p w14:paraId="23422B1B" w14:textId="77777777" w:rsidR="00E643E5" w:rsidRPr="0097170D" w:rsidRDefault="00E643E5" w:rsidP="00E643E5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90" w:type="dxa"/>
            <w:vAlign w:val="bottom"/>
          </w:tcPr>
          <w:p w14:paraId="3C7C6122" w14:textId="68183811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41,745</w:t>
            </w:r>
          </w:p>
        </w:tc>
        <w:tc>
          <w:tcPr>
            <w:tcW w:w="236" w:type="dxa"/>
            <w:vAlign w:val="bottom"/>
          </w:tcPr>
          <w:p w14:paraId="0AA72348" w14:textId="77777777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49013109" w14:textId="361358E0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29,944</w:t>
            </w:r>
          </w:p>
        </w:tc>
        <w:tc>
          <w:tcPr>
            <w:tcW w:w="270" w:type="dxa"/>
          </w:tcPr>
          <w:p w14:paraId="4DC302BB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4C9F51" w14:textId="15FC4146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28,264</w:t>
            </w:r>
          </w:p>
        </w:tc>
        <w:tc>
          <w:tcPr>
            <w:tcW w:w="270" w:type="dxa"/>
            <w:vAlign w:val="bottom"/>
          </w:tcPr>
          <w:p w14:paraId="0F88C909" w14:textId="77777777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95133F" w14:textId="32F75143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29,944</w:t>
            </w:r>
          </w:p>
        </w:tc>
      </w:tr>
      <w:tr w:rsidR="00E643E5" w:rsidRPr="005C2D3F" w14:paraId="1BAC7A72" w14:textId="77777777" w:rsidTr="00794D23">
        <w:tc>
          <w:tcPr>
            <w:tcW w:w="4428" w:type="dxa"/>
          </w:tcPr>
          <w:p w14:paraId="675EBB0A" w14:textId="77777777" w:rsidR="00E643E5" w:rsidRPr="0097170D" w:rsidRDefault="00E643E5" w:rsidP="00E643E5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383A6DC9" w14:textId="042BCEA7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34929B3A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59C66D" w14:textId="3FE2D5D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4A1E32F1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3951E66" w14:textId="0960E762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75,630</w:t>
            </w:r>
          </w:p>
        </w:tc>
        <w:tc>
          <w:tcPr>
            <w:tcW w:w="270" w:type="dxa"/>
          </w:tcPr>
          <w:p w14:paraId="0ABBD02D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E0CC3" w14:textId="5F66A3D8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70,154</w:t>
            </w:r>
          </w:p>
        </w:tc>
      </w:tr>
      <w:tr w:rsidR="00E643E5" w:rsidRPr="005C2D3F" w14:paraId="61D5308D" w14:textId="77777777" w:rsidTr="00794D23">
        <w:tc>
          <w:tcPr>
            <w:tcW w:w="4428" w:type="dxa"/>
          </w:tcPr>
          <w:p w14:paraId="42E22694" w14:textId="77777777" w:rsidR="00E643E5" w:rsidRPr="0097170D" w:rsidRDefault="00E643E5" w:rsidP="00E64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70D">
              <w:rPr>
                <w:rFonts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0" w:type="dxa"/>
          </w:tcPr>
          <w:p w14:paraId="78EEDA52" w14:textId="1FA3946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3A84D4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06C1C3" w14:textId="7C3313F6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41C58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C005941" w14:textId="659962F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CBAB4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345AF" w14:textId="7FA86D6E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</w:rPr>
              <w:t>166,559</w:t>
            </w:r>
          </w:p>
        </w:tc>
      </w:tr>
      <w:tr w:rsidR="00E643E5" w:rsidRPr="005C2D3F" w14:paraId="1A3BDB58" w14:textId="77777777" w:rsidTr="006B7332">
        <w:tc>
          <w:tcPr>
            <w:tcW w:w="4428" w:type="dxa"/>
          </w:tcPr>
          <w:p w14:paraId="4AB4733B" w14:textId="77777777" w:rsidR="00E643E5" w:rsidRPr="0097170D" w:rsidRDefault="00E643E5" w:rsidP="00E643E5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07B56864" w14:textId="5B974B7E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85,763</w:t>
            </w:r>
          </w:p>
        </w:tc>
        <w:tc>
          <w:tcPr>
            <w:tcW w:w="236" w:type="dxa"/>
          </w:tcPr>
          <w:p w14:paraId="55728285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05F904" w14:textId="5EB3554B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119,664</w:t>
            </w:r>
          </w:p>
        </w:tc>
        <w:tc>
          <w:tcPr>
            <w:tcW w:w="270" w:type="dxa"/>
          </w:tcPr>
          <w:p w14:paraId="712ED9FA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2D6D4F9F" w14:textId="3F995CA5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29,766</w:t>
            </w:r>
          </w:p>
        </w:tc>
        <w:tc>
          <w:tcPr>
            <w:tcW w:w="270" w:type="dxa"/>
          </w:tcPr>
          <w:p w14:paraId="55944DB8" w14:textId="77777777" w:rsidR="00E643E5" w:rsidRPr="0097170D" w:rsidRDefault="00E643E5" w:rsidP="00E643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66635" w14:textId="570F97CD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7170D">
              <w:rPr>
                <w:rFonts w:cs="Angsana New"/>
                <w:sz w:val="30"/>
                <w:szCs w:val="30"/>
              </w:rPr>
              <w:t>30,233</w:t>
            </w:r>
          </w:p>
        </w:tc>
      </w:tr>
      <w:tr w:rsidR="00E643E5" w:rsidRPr="005C2D3F" w14:paraId="48D41178" w14:textId="77777777" w:rsidTr="006B7332">
        <w:tc>
          <w:tcPr>
            <w:tcW w:w="4428" w:type="dxa"/>
          </w:tcPr>
          <w:p w14:paraId="055A7B84" w14:textId="77777777" w:rsidR="00E643E5" w:rsidRPr="0097170D" w:rsidRDefault="00E643E5" w:rsidP="00E643E5">
            <w:pPr>
              <w:rPr>
                <w:b/>
                <w:bCs/>
                <w:sz w:val="30"/>
                <w:szCs w:val="30"/>
              </w:rPr>
            </w:pPr>
            <w:r w:rsidRPr="0097170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41216F" w14:textId="3C89FCD7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7170D">
              <w:rPr>
                <w:rFonts w:cs="Angsana New"/>
                <w:b/>
                <w:bCs/>
                <w:sz w:val="30"/>
                <w:szCs w:val="30"/>
              </w:rPr>
              <w:t>472,250</w:t>
            </w:r>
          </w:p>
        </w:tc>
        <w:tc>
          <w:tcPr>
            <w:tcW w:w="236" w:type="dxa"/>
          </w:tcPr>
          <w:p w14:paraId="0CAC9F28" w14:textId="77777777" w:rsidR="00E643E5" w:rsidRPr="0097170D" w:rsidRDefault="00E643E5" w:rsidP="00E643E5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627083" w14:textId="323390E1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7170D">
              <w:rPr>
                <w:rFonts w:cs="Angsana New"/>
                <w:b/>
                <w:bCs/>
                <w:sz w:val="30"/>
                <w:szCs w:val="30"/>
              </w:rPr>
              <w:t>294,674</w:t>
            </w:r>
          </w:p>
        </w:tc>
        <w:tc>
          <w:tcPr>
            <w:tcW w:w="270" w:type="dxa"/>
          </w:tcPr>
          <w:p w14:paraId="3C832729" w14:textId="77777777" w:rsidR="00E643E5" w:rsidRPr="0097170D" w:rsidRDefault="00E643E5" w:rsidP="00E643E5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E821402" w14:textId="4B431308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7170D">
              <w:rPr>
                <w:rFonts w:cs="Angsana New"/>
                <w:b/>
                <w:bCs/>
                <w:sz w:val="30"/>
                <w:szCs w:val="30"/>
              </w:rPr>
              <w:t>349,630</w:t>
            </w:r>
          </w:p>
        </w:tc>
        <w:tc>
          <w:tcPr>
            <w:tcW w:w="270" w:type="dxa"/>
          </w:tcPr>
          <w:p w14:paraId="2F464879" w14:textId="77777777" w:rsidR="00E643E5" w:rsidRPr="0097170D" w:rsidRDefault="00E643E5" w:rsidP="00E643E5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572931" w14:textId="2975090D" w:rsidR="00E643E5" w:rsidRPr="0097170D" w:rsidRDefault="00E643E5" w:rsidP="00E643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7170D">
              <w:rPr>
                <w:rFonts w:cs="Angsana New"/>
                <w:b/>
                <w:bCs/>
                <w:sz w:val="30"/>
                <w:szCs w:val="30"/>
              </w:rPr>
              <w:t>404,919</w:t>
            </w:r>
          </w:p>
        </w:tc>
      </w:tr>
    </w:tbl>
    <w:p w14:paraId="0AAF0C2D" w14:textId="77777777" w:rsidR="00495BE1" w:rsidRPr="005C2D3F" w:rsidRDefault="00495BE1" w:rsidP="00700FD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872DD2E" w14:textId="77777777" w:rsidR="00495BE1" w:rsidRPr="005C2D3F" w:rsidRDefault="00495BE1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699C2ECF" w14:textId="77777777" w:rsidR="00495BE1" w:rsidRPr="005C2D3F" w:rsidRDefault="00495BE1" w:rsidP="00495BE1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700FD6" w:rsidRPr="005C2D3F" w14:paraId="4152E8DB" w14:textId="77777777" w:rsidTr="001B674B">
        <w:tc>
          <w:tcPr>
            <w:tcW w:w="3400" w:type="dxa"/>
            <w:shd w:val="clear" w:color="auto" w:fill="auto"/>
          </w:tcPr>
          <w:p w14:paraId="27BCBA34" w14:textId="77777777" w:rsidR="00700FD6" w:rsidRPr="005C2D3F" w:rsidRDefault="00700FD6" w:rsidP="00A9741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40322A" w14:textId="77777777" w:rsidR="00700FD6" w:rsidRPr="005C2D3F" w:rsidRDefault="00700FD6" w:rsidP="00A9741F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4FD11D7E" w14:textId="77777777" w:rsidR="00700FD6" w:rsidRPr="005C2D3F" w:rsidRDefault="00700FD6" w:rsidP="00700FD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465595F" w14:textId="77777777" w:rsidR="00700FD6" w:rsidRPr="005C2D3F" w:rsidRDefault="00700FD6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5F2248E2" w14:textId="77777777" w:rsidR="00700FD6" w:rsidRPr="005C2D3F" w:rsidRDefault="00700FD6" w:rsidP="00700FD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D6" w:rsidRPr="005C2D3F" w14:paraId="4FCA1EC9" w14:textId="77777777" w:rsidTr="001B674B">
        <w:tc>
          <w:tcPr>
            <w:tcW w:w="3400" w:type="dxa"/>
          </w:tcPr>
          <w:p w14:paraId="24BC02D6" w14:textId="77777777" w:rsidR="00700FD6" w:rsidRPr="005C2D3F" w:rsidRDefault="00700FD6" w:rsidP="00700FD6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BC58716" w14:textId="77777777" w:rsidR="00700FD6" w:rsidRPr="005C2D3F" w:rsidRDefault="00700FD6" w:rsidP="00700FD6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5C2D3F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43DC2B70" w14:textId="6B79DA21" w:rsidR="00700FD6" w:rsidRPr="005C2D3F" w:rsidRDefault="002066BA" w:rsidP="00700FD6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7F4A28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7B365C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1E15CFC" w14:textId="27D271AD" w:rsidR="00700FD6" w:rsidRPr="005C2D3F" w:rsidRDefault="007F4A28" w:rsidP="00700FD6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7DB9093C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A42CE5" w14:textId="27FE72FE" w:rsidR="00700FD6" w:rsidRPr="005C2D3F" w:rsidRDefault="009D12EA" w:rsidP="00700FD6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7F4A28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5B2ED3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34202221" w14:textId="0190521D" w:rsidR="00700FD6" w:rsidRPr="005C2D3F" w:rsidRDefault="007F4A28" w:rsidP="00700FD6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2560</w:t>
            </w:r>
          </w:p>
        </w:tc>
      </w:tr>
      <w:tr w:rsidR="00700FD6" w:rsidRPr="005C2D3F" w14:paraId="2F066817" w14:textId="77777777" w:rsidTr="001B674B">
        <w:tc>
          <w:tcPr>
            <w:tcW w:w="3400" w:type="dxa"/>
          </w:tcPr>
          <w:p w14:paraId="180BD3D9" w14:textId="77777777" w:rsidR="00700FD6" w:rsidRPr="005C2D3F" w:rsidRDefault="00700FD6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8CAE29B" w14:textId="77777777" w:rsidR="00700FD6" w:rsidRPr="005C2D3F" w:rsidRDefault="00700FD6" w:rsidP="00A9741F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3A6425AE" w14:textId="77777777" w:rsidR="00700FD6" w:rsidRPr="005C2D3F" w:rsidRDefault="00700FD6" w:rsidP="00A9741F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A28" w:rsidRPr="005C2D3F" w14:paraId="591ECBFE" w14:textId="77777777" w:rsidTr="001B674B">
        <w:tc>
          <w:tcPr>
            <w:tcW w:w="3400" w:type="dxa"/>
          </w:tcPr>
          <w:p w14:paraId="23D41911" w14:textId="77777777" w:rsidR="007F4A28" w:rsidRPr="005C2D3F" w:rsidRDefault="007F4A28" w:rsidP="007F4A28">
            <w:pPr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1AD26B6F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5703507" w14:textId="7BC7AD17" w:rsidR="007F4A28" w:rsidRPr="005C2D3F" w:rsidRDefault="001562A0" w:rsidP="00556F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1,</w:t>
            </w:r>
            <w:r w:rsidR="00556F9C">
              <w:rPr>
                <w:rFonts w:cs="Angsana New"/>
                <w:sz w:val="30"/>
                <w:szCs w:val="30"/>
                <w:lang w:bidi="th-TH"/>
              </w:rPr>
              <w:t>879,235</w:t>
            </w:r>
          </w:p>
        </w:tc>
        <w:tc>
          <w:tcPr>
            <w:tcW w:w="270" w:type="dxa"/>
          </w:tcPr>
          <w:p w14:paraId="0CAF0DC3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F9881" w14:textId="28BDAF50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1,941,693</w:t>
            </w:r>
          </w:p>
        </w:tc>
        <w:tc>
          <w:tcPr>
            <w:tcW w:w="236" w:type="dxa"/>
          </w:tcPr>
          <w:p w14:paraId="157A5C37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306B2C" w14:textId="55137AAA" w:rsidR="007F4A28" w:rsidRPr="005C2D3F" w:rsidRDefault="008047B6" w:rsidP="00556F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1,</w:t>
            </w:r>
            <w:r w:rsidR="00556F9C">
              <w:rPr>
                <w:rFonts w:cs="Angsana New"/>
                <w:sz w:val="30"/>
                <w:szCs w:val="30"/>
              </w:rPr>
              <w:t>141</w:t>
            </w:r>
            <w:r>
              <w:rPr>
                <w:rFonts w:cs="Angsana New"/>
                <w:sz w:val="30"/>
                <w:szCs w:val="30"/>
              </w:rPr>
              <w:t>,71</w:t>
            </w:r>
            <w:r w:rsidR="001562A0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8C2B82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2A6E00BB" w14:textId="5618D0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1,035,25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7F4A28" w:rsidRPr="005C2D3F" w14:paraId="33523B6D" w14:textId="77777777" w:rsidTr="00717C5C">
        <w:tc>
          <w:tcPr>
            <w:tcW w:w="3400" w:type="dxa"/>
          </w:tcPr>
          <w:p w14:paraId="0D84A2BF" w14:textId="77777777" w:rsidR="007F4A28" w:rsidRPr="005C2D3F" w:rsidRDefault="007F4A28" w:rsidP="007F4A28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5C2D3F">
              <w:rPr>
                <w:rFonts w:hint="cs"/>
                <w:sz w:val="30"/>
                <w:szCs w:val="30"/>
                <w:cs/>
              </w:rPr>
              <w:t>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vAlign w:val="bottom"/>
          </w:tcPr>
          <w:p w14:paraId="34643A33" w14:textId="26549945" w:rsidR="007F4A28" w:rsidRPr="00DF1F56" w:rsidRDefault="007F4A28" w:rsidP="00E14A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DF1F56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E14ACE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041994F1" w14:textId="76AE7B9C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40,361</w:t>
            </w:r>
          </w:p>
        </w:tc>
        <w:tc>
          <w:tcPr>
            <w:tcW w:w="270" w:type="dxa"/>
          </w:tcPr>
          <w:p w14:paraId="64738FEE" w14:textId="77777777" w:rsidR="007F4A28" w:rsidRPr="005C2D3F" w:rsidRDefault="007F4A28" w:rsidP="007F4A2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0658802" w14:textId="0FFB5021" w:rsidR="007F4A28" w:rsidRPr="005C2D3F" w:rsidRDefault="007D25BF" w:rsidP="00D033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8,037</w:t>
            </w:r>
          </w:p>
        </w:tc>
        <w:tc>
          <w:tcPr>
            <w:tcW w:w="236" w:type="dxa"/>
          </w:tcPr>
          <w:p w14:paraId="121F99CF" w14:textId="77777777" w:rsidR="007F4A28" w:rsidRPr="005C2D3F" w:rsidRDefault="007F4A28" w:rsidP="007F4A2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15C4EF2" w14:textId="309EF3C4" w:rsidR="007F4A28" w:rsidRPr="005C2D3F" w:rsidRDefault="00812A79" w:rsidP="008047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27,890</w:t>
            </w:r>
          </w:p>
        </w:tc>
        <w:tc>
          <w:tcPr>
            <w:tcW w:w="270" w:type="dxa"/>
          </w:tcPr>
          <w:p w14:paraId="2D4D9553" w14:textId="77777777" w:rsidR="007F4A28" w:rsidRPr="005C2D3F" w:rsidRDefault="007F4A28" w:rsidP="007F4A28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14664ADA" w14:textId="1102562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(4,127)</w:t>
            </w:r>
          </w:p>
        </w:tc>
      </w:tr>
      <w:tr w:rsidR="007F4A28" w:rsidRPr="005C2D3F" w14:paraId="69E86BE0" w14:textId="77777777" w:rsidTr="001B674B">
        <w:tc>
          <w:tcPr>
            <w:tcW w:w="3400" w:type="dxa"/>
          </w:tcPr>
          <w:p w14:paraId="74BEA135" w14:textId="77777777" w:rsidR="007F4A28" w:rsidRPr="005C2D3F" w:rsidRDefault="007F4A28" w:rsidP="007F4A28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โครงการสมทบเงินที่</w:t>
            </w:r>
            <w:r w:rsidRPr="005C2D3F">
              <w:rPr>
                <w:rFonts w:hint="cs"/>
                <w:sz w:val="30"/>
                <w:szCs w:val="30"/>
                <w:cs/>
              </w:rPr>
              <w:t>กำ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</w:tcPr>
          <w:p w14:paraId="503B5B93" w14:textId="77777777" w:rsidR="007F4A28" w:rsidRPr="00DF1F56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34F0D8" w14:textId="34E6A3D1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55,812</w:t>
            </w:r>
          </w:p>
        </w:tc>
        <w:tc>
          <w:tcPr>
            <w:tcW w:w="270" w:type="dxa"/>
          </w:tcPr>
          <w:p w14:paraId="5A084B29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842AF" w14:textId="373DC114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50,424</w:t>
            </w:r>
          </w:p>
        </w:tc>
        <w:tc>
          <w:tcPr>
            <w:tcW w:w="236" w:type="dxa"/>
          </w:tcPr>
          <w:p w14:paraId="0862DE70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FC1E44" w14:textId="46BF8663" w:rsidR="007F4A28" w:rsidRPr="005C2D3F" w:rsidRDefault="008047B6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33,654</w:t>
            </w:r>
          </w:p>
        </w:tc>
        <w:tc>
          <w:tcPr>
            <w:tcW w:w="270" w:type="dxa"/>
          </w:tcPr>
          <w:p w14:paraId="0A21FDA9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550CDF89" w14:textId="21AFBF61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30,747</w:t>
            </w:r>
          </w:p>
        </w:tc>
      </w:tr>
      <w:tr w:rsidR="007F4A28" w:rsidRPr="005C2D3F" w14:paraId="661D143F" w14:textId="77777777" w:rsidTr="008429A1">
        <w:tc>
          <w:tcPr>
            <w:tcW w:w="3400" w:type="dxa"/>
          </w:tcPr>
          <w:p w14:paraId="147F59CD" w14:textId="77777777" w:rsidR="007F4A28" w:rsidRPr="005C2D3F" w:rsidRDefault="007F4A28" w:rsidP="007F4A28">
            <w:pPr>
              <w:ind w:left="252" w:hanging="252"/>
              <w:rPr>
                <w:sz w:val="30"/>
                <w:szCs w:val="38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</w:tcPr>
          <w:p w14:paraId="74A4D6C0" w14:textId="151509E0" w:rsidR="007F4A28" w:rsidRPr="00DF1F56" w:rsidRDefault="007F4A28" w:rsidP="00E14A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DF1F56">
              <w:rPr>
                <w:rFonts w:cs="Angsana New"/>
                <w:i/>
                <w:iCs/>
                <w:sz w:val="30"/>
                <w:szCs w:val="30"/>
              </w:rPr>
              <w:t>2</w:t>
            </w:r>
            <w:r w:rsidR="00E14ACE">
              <w:rPr>
                <w:rFonts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3" w:type="dxa"/>
            <w:vAlign w:val="bottom"/>
          </w:tcPr>
          <w:p w14:paraId="72CF7650" w14:textId="76CAD9C8" w:rsidR="007F4A28" w:rsidRPr="005C2D3F" w:rsidRDefault="00812A79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28,210</w:t>
            </w:r>
          </w:p>
        </w:tc>
        <w:tc>
          <w:tcPr>
            <w:tcW w:w="270" w:type="dxa"/>
            <w:vAlign w:val="bottom"/>
          </w:tcPr>
          <w:p w14:paraId="1BFAD0ED" w14:textId="77777777" w:rsidR="007F4A28" w:rsidRPr="005C2D3F" w:rsidRDefault="007F4A28" w:rsidP="007F4A2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2DE34D" w14:textId="5724F3DB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195,379</w:t>
            </w:r>
          </w:p>
        </w:tc>
        <w:tc>
          <w:tcPr>
            <w:tcW w:w="236" w:type="dxa"/>
            <w:vAlign w:val="bottom"/>
          </w:tcPr>
          <w:p w14:paraId="7B75B438" w14:textId="77777777" w:rsidR="007F4A28" w:rsidRPr="005C2D3F" w:rsidRDefault="007F4A28" w:rsidP="007F4A2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8FD1D6" w14:textId="0F48CC1B" w:rsidR="007F4A28" w:rsidRPr="005C2D3F" w:rsidRDefault="00812A79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17,465</w:t>
            </w:r>
          </w:p>
        </w:tc>
        <w:tc>
          <w:tcPr>
            <w:tcW w:w="270" w:type="dxa"/>
            <w:vAlign w:val="bottom"/>
          </w:tcPr>
          <w:p w14:paraId="4171F2F5" w14:textId="77777777" w:rsidR="007F4A28" w:rsidRPr="005C2D3F" w:rsidRDefault="007F4A28" w:rsidP="007F4A2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B82705A" w14:textId="6E4DC254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132,101</w:t>
            </w:r>
          </w:p>
        </w:tc>
      </w:tr>
      <w:tr w:rsidR="007F4A28" w:rsidRPr="005C2D3F" w14:paraId="21CBA43B" w14:textId="77777777" w:rsidTr="001B674B">
        <w:trPr>
          <w:trHeight w:val="263"/>
        </w:trPr>
        <w:tc>
          <w:tcPr>
            <w:tcW w:w="3400" w:type="dxa"/>
          </w:tcPr>
          <w:p w14:paraId="049E8FC7" w14:textId="77777777" w:rsidR="007F4A28" w:rsidRPr="005C2D3F" w:rsidRDefault="007F4A28" w:rsidP="007F4A28">
            <w:pPr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89" w:type="dxa"/>
          </w:tcPr>
          <w:p w14:paraId="51FE856E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C51B962" w14:textId="0AFA06A5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226,174</w:t>
            </w:r>
          </w:p>
        </w:tc>
        <w:tc>
          <w:tcPr>
            <w:tcW w:w="270" w:type="dxa"/>
          </w:tcPr>
          <w:p w14:paraId="5641B812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23F71B7" w14:textId="44704E5A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231,819</w:t>
            </w:r>
          </w:p>
        </w:tc>
        <w:tc>
          <w:tcPr>
            <w:tcW w:w="236" w:type="dxa"/>
          </w:tcPr>
          <w:p w14:paraId="46FA57E4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0A9A93" w14:textId="7EAA60AC" w:rsidR="007F4A28" w:rsidRPr="005C2D3F" w:rsidRDefault="008047B6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80,662</w:t>
            </w:r>
          </w:p>
        </w:tc>
        <w:tc>
          <w:tcPr>
            <w:tcW w:w="270" w:type="dxa"/>
          </w:tcPr>
          <w:p w14:paraId="6AD8BD96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7EE0893" w14:textId="38250568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77,913</w:t>
            </w:r>
          </w:p>
        </w:tc>
      </w:tr>
      <w:tr w:rsidR="007F4A28" w:rsidRPr="005C2D3F" w14:paraId="35C38660" w14:textId="77777777" w:rsidTr="00E14ACE">
        <w:tc>
          <w:tcPr>
            <w:tcW w:w="3400" w:type="dxa"/>
          </w:tcPr>
          <w:p w14:paraId="1C682116" w14:textId="77777777" w:rsidR="007F4A28" w:rsidRPr="005C2D3F" w:rsidRDefault="007F4A28" w:rsidP="007F4A28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1C9FE90" w14:textId="46DE9C07" w:rsidR="007F4A28" w:rsidRPr="00E14ACE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D37D5A6" w14:textId="0CA2C9B0" w:rsidR="007F4A28" w:rsidRPr="005C2D3F" w:rsidRDefault="00556F9C" w:rsidP="00EE6F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2,229,792</w:t>
            </w:r>
          </w:p>
        </w:tc>
        <w:tc>
          <w:tcPr>
            <w:tcW w:w="270" w:type="dxa"/>
          </w:tcPr>
          <w:p w14:paraId="020BF409" w14:textId="77777777" w:rsidR="007F4A28" w:rsidRPr="005C2D3F" w:rsidRDefault="007F4A28" w:rsidP="007F4A2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9DAFA0" w14:textId="4A84EDF9" w:rsidR="007F4A28" w:rsidRPr="005C2D3F" w:rsidRDefault="007D25BF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2,427,352</w:t>
            </w:r>
          </w:p>
        </w:tc>
        <w:tc>
          <w:tcPr>
            <w:tcW w:w="236" w:type="dxa"/>
          </w:tcPr>
          <w:p w14:paraId="7F6742FF" w14:textId="77777777" w:rsidR="007F4A28" w:rsidRPr="005C2D3F" w:rsidRDefault="007F4A28" w:rsidP="007F4A2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782387C" w14:textId="5BDB6EF6" w:rsidR="007F4A28" w:rsidRPr="005C2D3F" w:rsidRDefault="008047B6" w:rsidP="00556F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56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  <w:r w:rsidR="0015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,385</w:t>
            </w:r>
          </w:p>
        </w:tc>
        <w:tc>
          <w:tcPr>
            <w:tcW w:w="270" w:type="dxa"/>
          </w:tcPr>
          <w:p w14:paraId="19BDACAA" w14:textId="77777777" w:rsidR="007F4A28" w:rsidRPr="005C2D3F" w:rsidRDefault="007F4A28" w:rsidP="007F4A2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95B167" w14:textId="7F4D280A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1,271,890</w:t>
            </w:r>
          </w:p>
        </w:tc>
      </w:tr>
    </w:tbl>
    <w:p w14:paraId="7A2F9BB5" w14:textId="0A72F86A" w:rsidR="001204BC" w:rsidRDefault="001204BC" w:rsidP="00700FD6">
      <w:pPr>
        <w:ind w:left="540"/>
        <w:rPr>
          <w:i/>
          <w:iCs/>
          <w:sz w:val="30"/>
          <w:szCs w:val="30"/>
        </w:rPr>
      </w:pPr>
    </w:p>
    <w:p w14:paraId="77B0BC24" w14:textId="77777777" w:rsidR="001204BC" w:rsidRDefault="001204BC">
      <w:pPr>
        <w:spacing w:line="240" w:lineRule="auto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p w14:paraId="05428FE1" w14:textId="77777777" w:rsidR="00700FD6" w:rsidRPr="005C2D3F" w:rsidRDefault="00700FD6" w:rsidP="00700FD6">
      <w:pPr>
        <w:ind w:left="540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โครงการสมทบเงินที่</w:t>
      </w:r>
      <w:r w:rsidRPr="005C2D3F">
        <w:rPr>
          <w:rFonts w:hint="cs"/>
          <w:i/>
          <w:iCs/>
          <w:sz w:val="30"/>
          <w:szCs w:val="30"/>
          <w:cs/>
        </w:rPr>
        <w:t>กำ</w:t>
      </w:r>
      <w:r w:rsidRPr="005C2D3F">
        <w:rPr>
          <w:i/>
          <w:iCs/>
          <w:sz w:val="30"/>
          <w:szCs w:val="30"/>
          <w:cs/>
        </w:rPr>
        <w:t>หนดไว้</w:t>
      </w:r>
    </w:p>
    <w:p w14:paraId="65964FE7" w14:textId="77777777" w:rsidR="00700FD6" w:rsidRPr="005C2D3F" w:rsidRDefault="00700FD6" w:rsidP="00700FD6">
      <w:pPr>
        <w:ind w:left="540"/>
        <w:rPr>
          <w:i/>
          <w:iCs/>
          <w:sz w:val="20"/>
          <w:szCs w:val="20"/>
        </w:rPr>
      </w:pPr>
    </w:p>
    <w:p w14:paraId="52842E5A" w14:textId="236D9519" w:rsidR="008B3FA1" w:rsidRPr="005C2D3F" w:rsidRDefault="00700FD6" w:rsidP="001204BC">
      <w:pPr>
        <w:tabs>
          <w:tab w:val="left" w:pos="900"/>
        </w:tabs>
        <w:ind w:left="540" w:right="18"/>
        <w:jc w:val="thaiDistribute"/>
        <w:rPr>
          <w:spacing w:val="-6"/>
          <w:sz w:val="30"/>
          <w:szCs w:val="30"/>
        </w:rPr>
      </w:pPr>
      <w:r w:rsidRPr="005C2D3F">
        <w:rPr>
          <w:spacing w:val="-6"/>
          <w:sz w:val="30"/>
          <w:szCs w:val="30"/>
          <w:cs/>
        </w:rPr>
        <w:t>กลุ่มบริษัท</w:t>
      </w:r>
      <w:r w:rsidRPr="005C2D3F">
        <w:rPr>
          <w:rFonts w:hint="cs"/>
          <w:spacing w:val="-6"/>
          <w:sz w:val="30"/>
          <w:szCs w:val="30"/>
          <w:cs/>
        </w:rPr>
        <w:t>และบริษัท</w:t>
      </w:r>
      <w:r w:rsidRPr="005C2D3F">
        <w:rPr>
          <w:spacing w:val="-6"/>
          <w:sz w:val="30"/>
          <w:szCs w:val="30"/>
          <w:cs/>
        </w:rPr>
        <w:t>ได้จัดตั้งกองทุนสำรองเลี้ยงชีพสำหรับ</w:t>
      </w:r>
      <w:r w:rsidRPr="00E14ACE">
        <w:rPr>
          <w:spacing w:val="-6"/>
          <w:sz w:val="30"/>
          <w:szCs w:val="30"/>
          <w:cs/>
        </w:rPr>
        <w:t>พนักงานของกลุ่มบริษัท</w:t>
      </w:r>
      <w:r w:rsidRPr="00E14ACE">
        <w:rPr>
          <w:rFonts w:hint="cs"/>
          <w:spacing w:val="-6"/>
          <w:sz w:val="30"/>
          <w:szCs w:val="30"/>
          <w:cs/>
        </w:rPr>
        <w:t>และบริษัท</w:t>
      </w:r>
      <w:r w:rsidRPr="00E14ACE">
        <w:rPr>
          <w:spacing w:val="-6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E14ACE">
        <w:rPr>
          <w:spacing w:val="-6"/>
          <w:sz w:val="30"/>
          <w:szCs w:val="30"/>
        </w:rPr>
        <w:t xml:space="preserve">3 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ถึง อัตราร้อยละ </w:t>
      </w:r>
      <w:r w:rsidR="00B50A2C" w:rsidRPr="00E14ACE">
        <w:rPr>
          <w:spacing w:val="-6"/>
          <w:sz w:val="30"/>
          <w:szCs w:val="30"/>
        </w:rPr>
        <w:t>1</w:t>
      </w:r>
      <w:r w:rsidR="00B646B4" w:rsidRPr="00E14ACE">
        <w:rPr>
          <w:spacing w:val="-6"/>
          <w:sz w:val="30"/>
          <w:szCs w:val="30"/>
        </w:rPr>
        <w:t xml:space="preserve">5 </w:t>
      </w:r>
      <w:r w:rsidR="00B646B4" w:rsidRPr="00E14ACE">
        <w:rPr>
          <w:spacing w:val="-6"/>
          <w:sz w:val="30"/>
          <w:szCs w:val="30"/>
          <w:cs/>
        </w:rPr>
        <w:t xml:space="preserve">ของเงินเดือนทุกเดือน </w:t>
      </w:r>
      <w:r w:rsidRPr="00E14ACE">
        <w:rPr>
          <w:spacing w:val="-6"/>
          <w:sz w:val="30"/>
          <w:szCs w:val="30"/>
          <w:cs/>
        </w:rPr>
        <w:t>และกลุ่มบริษัท</w:t>
      </w:r>
      <w:r w:rsidRPr="00E14ACE">
        <w:rPr>
          <w:rFonts w:hint="cs"/>
          <w:spacing w:val="-6"/>
          <w:sz w:val="30"/>
          <w:szCs w:val="30"/>
          <w:cs/>
        </w:rPr>
        <w:t>และบริษัท</w:t>
      </w:r>
      <w:r w:rsidRPr="00E14ACE">
        <w:rPr>
          <w:spacing w:val="-6"/>
          <w:sz w:val="30"/>
          <w:szCs w:val="30"/>
          <w:cs/>
        </w:rPr>
        <w:t>จ่ายสมทบใน</w:t>
      </w:r>
      <w:r w:rsidR="00B646B4" w:rsidRPr="00E14ACE">
        <w:rPr>
          <w:spacing w:val="-6"/>
          <w:sz w:val="30"/>
          <w:szCs w:val="30"/>
          <w:cs/>
        </w:rPr>
        <w:t>อัตราร้อยละ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E14ACE">
        <w:rPr>
          <w:spacing w:val="-6"/>
          <w:sz w:val="30"/>
          <w:szCs w:val="30"/>
        </w:rPr>
        <w:t xml:space="preserve">3 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ถึง อัตราร้อยละ </w:t>
      </w:r>
      <w:r w:rsidR="00B646B4" w:rsidRPr="00E14ACE">
        <w:rPr>
          <w:spacing w:val="-6"/>
          <w:sz w:val="30"/>
          <w:szCs w:val="30"/>
        </w:rPr>
        <w:t>5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E14ACE">
        <w:rPr>
          <w:spacing w:val="-6"/>
          <w:sz w:val="30"/>
          <w:szCs w:val="30"/>
          <w:cs/>
        </w:rPr>
        <w:t>ของเงินเดือนของพนักงานทุกเดือน</w:t>
      </w:r>
      <w:r w:rsidR="00B646B4" w:rsidRPr="00E14ACE">
        <w:rPr>
          <w:rFonts w:hint="cs"/>
          <w:spacing w:val="-6"/>
          <w:sz w:val="30"/>
          <w:szCs w:val="30"/>
          <w:cs/>
        </w:rPr>
        <w:t xml:space="preserve"> </w:t>
      </w:r>
      <w:r w:rsidRPr="00E14ACE">
        <w:rPr>
          <w:spacing w:val="-6"/>
          <w:sz w:val="30"/>
          <w:szCs w:val="30"/>
          <w:cs/>
        </w:rPr>
        <w:t>กองทุน</w:t>
      </w:r>
      <w:r w:rsidRPr="005C2D3F">
        <w:rPr>
          <w:spacing w:val="-6"/>
          <w:sz w:val="30"/>
          <w:szCs w:val="30"/>
          <w:cs/>
        </w:rPr>
        <w:t>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3F31FF1" w14:textId="77777777" w:rsidR="00F71431" w:rsidRPr="005C2D3F" w:rsidRDefault="00F71431" w:rsidP="00F71431">
      <w:pPr>
        <w:tabs>
          <w:tab w:val="left" w:pos="900"/>
        </w:tabs>
        <w:ind w:left="540" w:right="65"/>
        <w:jc w:val="thaiDistribute"/>
        <w:rPr>
          <w:sz w:val="20"/>
          <w:szCs w:val="20"/>
          <w:cs/>
        </w:rPr>
      </w:pPr>
    </w:p>
    <w:p w14:paraId="111D33F3" w14:textId="77777777" w:rsidR="008B3FA1" w:rsidRPr="005C2D3F" w:rsidRDefault="008B3FA1" w:rsidP="00C81A1E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ค่าใช้จ่ายตามลักษณะ</w:t>
      </w:r>
    </w:p>
    <w:p w14:paraId="285EAB20" w14:textId="77777777" w:rsidR="008B3FA1" w:rsidRPr="005C2D3F" w:rsidRDefault="008B3FA1" w:rsidP="008B3FA1">
      <w:pPr>
        <w:rPr>
          <w:rFonts w:asciiTheme="majorBidi" w:hAnsiTheme="majorBidi"/>
          <w:sz w:val="20"/>
          <w:szCs w:val="20"/>
        </w:rPr>
      </w:pPr>
    </w:p>
    <w:p w14:paraId="36268E1E" w14:textId="7A374BB1" w:rsidR="008B3FA1" w:rsidRPr="00DF1F56" w:rsidRDefault="008B3FA1" w:rsidP="001204BC">
      <w:pPr>
        <w:ind w:left="540" w:right="18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tbl>
      <w:tblPr>
        <w:tblW w:w="98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184"/>
        <w:gridCol w:w="270"/>
        <w:gridCol w:w="1260"/>
        <w:gridCol w:w="270"/>
        <w:gridCol w:w="1139"/>
        <w:gridCol w:w="270"/>
        <w:gridCol w:w="1179"/>
      </w:tblGrid>
      <w:tr w:rsidR="008B3FA1" w:rsidRPr="00E22C0C" w14:paraId="0C9A5B85" w14:textId="77777777" w:rsidTr="00F3475B">
        <w:trPr>
          <w:trHeight w:val="506"/>
          <w:tblHeader/>
        </w:trPr>
        <w:tc>
          <w:tcPr>
            <w:tcW w:w="3330" w:type="dxa"/>
            <w:shd w:val="clear" w:color="auto" w:fill="FFFFFF"/>
          </w:tcPr>
          <w:p w14:paraId="0026DC9C" w14:textId="77777777" w:rsidR="008B3FA1" w:rsidRPr="00E22C0C" w:rsidRDefault="008B3FA1" w:rsidP="00A9741F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DE9F9A0" w14:textId="77777777" w:rsidR="008B3FA1" w:rsidRPr="00E22C0C" w:rsidRDefault="008B3FA1" w:rsidP="00A9741F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FFFFFF"/>
          </w:tcPr>
          <w:p w14:paraId="441A6EBB" w14:textId="77777777" w:rsidR="008B3FA1" w:rsidRPr="00E22C0C" w:rsidRDefault="008B3FA1" w:rsidP="008B3FA1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E22C0C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E22C0C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4516CAAF" w14:textId="77777777" w:rsidR="008B3FA1" w:rsidRPr="00E22C0C" w:rsidRDefault="008B3FA1" w:rsidP="00A9741F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88" w:type="dxa"/>
            <w:gridSpan w:val="3"/>
            <w:shd w:val="clear" w:color="auto" w:fill="FFFFFF"/>
          </w:tcPr>
          <w:p w14:paraId="166A71BF" w14:textId="77777777" w:rsidR="008B3FA1" w:rsidRPr="00E22C0C" w:rsidRDefault="008B3FA1" w:rsidP="008B3FA1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E22C0C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22C0C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F6166D" w:rsidRPr="00E22C0C" w14:paraId="15893921" w14:textId="77777777" w:rsidTr="00F3475B">
        <w:trPr>
          <w:trHeight w:val="272"/>
          <w:tblHeader/>
        </w:trPr>
        <w:tc>
          <w:tcPr>
            <w:tcW w:w="3330" w:type="dxa"/>
            <w:shd w:val="clear" w:color="auto" w:fill="FFFFFF"/>
          </w:tcPr>
          <w:p w14:paraId="18B5BA76" w14:textId="77777777" w:rsidR="00F6166D" w:rsidRPr="00E22C0C" w:rsidRDefault="00F6166D" w:rsidP="00F6166D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0EBEFCBD" w14:textId="77777777" w:rsidR="00F6166D" w:rsidRPr="00E22C0C" w:rsidRDefault="00F6166D" w:rsidP="00F6166D">
            <w:pPr>
              <w:ind w:left="342" w:right="-68" w:hanging="342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E22C0C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4" w:type="dxa"/>
            <w:shd w:val="clear" w:color="auto" w:fill="FFFFFF"/>
          </w:tcPr>
          <w:p w14:paraId="4FF29728" w14:textId="599B00BA" w:rsidR="00F6166D" w:rsidRPr="00E22C0C" w:rsidRDefault="00F6166D" w:rsidP="00F6166D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E22C0C">
              <w:rPr>
                <w:sz w:val="28"/>
                <w:szCs w:val="28"/>
              </w:rPr>
              <w:t>256</w:t>
            </w:r>
            <w:r w:rsidR="007F4A28" w:rsidRPr="00E22C0C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289DB1B9" w14:textId="77777777" w:rsidR="00F6166D" w:rsidRPr="00E22C0C" w:rsidRDefault="00F6166D" w:rsidP="00F6166D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14:paraId="44B7D807" w14:textId="01FA734D" w:rsidR="00F6166D" w:rsidRPr="00E22C0C" w:rsidRDefault="007F4A28" w:rsidP="00F6166D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E22C0C"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5BE76BDE" w14:textId="77777777" w:rsidR="00F6166D" w:rsidRPr="00E22C0C" w:rsidRDefault="00F6166D" w:rsidP="00F6166D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FFFFFF"/>
          </w:tcPr>
          <w:p w14:paraId="58220FFE" w14:textId="4D6E827C" w:rsidR="00F6166D" w:rsidRPr="00E22C0C" w:rsidRDefault="00F6166D" w:rsidP="00F6166D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E22C0C">
              <w:rPr>
                <w:sz w:val="28"/>
                <w:szCs w:val="28"/>
              </w:rPr>
              <w:t>256</w:t>
            </w:r>
            <w:r w:rsidR="007F4A28" w:rsidRPr="00E22C0C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2DCC7624" w14:textId="77777777" w:rsidR="00F6166D" w:rsidRPr="00E22C0C" w:rsidRDefault="00F6166D" w:rsidP="00F6166D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FFFFFF"/>
          </w:tcPr>
          <w:p w14:paraId="17DD0804" w14:textId="1C42F559" w:rsidR="00F6166D" w:rsidRPr="00E22C0C" w:rsidRDefault="007F4A28" w:rsidP="00F6166D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E22C0C">
              <w:rPr>
                <w:sz w:val="28"/>
                <w:szCs w:val="28"/>
              </w:rPr>
              <w:t>2560</w:t>
            </w:r>
          </w:p>
        </w:tc>
      </w:tr>
      <w:tr w:rsidR="00F6166D" w:rsidRPr="00E22C0C" w14:paraId="419363AB" w14:textId="77777777" w:rsidTr="00F3475B">
        <w:trPr>
          <w:trHeight w:val="128"/>
          <w:tblHeader/>
        </w:trPr>
        <w:tc>
          <w:tcPr>
            <w:tcW w:w="3330" w:type="dxa"/>
          </w:tcPr>
          <w:p w14:paraId="4C6158E4" w14:textId="77777777" w:rsidR="00F6166D" w:rsidRPr="00E22C0C" w:rsidRDefault="00F6166D" w:rsidP="00F6166D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9BFB9E" w14:textId="77777777" w:rsidR="00F6166D" w:rsidRPr="00E22C0C" w:rsidRDefault="00F6166D" w:rsidP="00F6166D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2" w:type="dxa"/>
            <w:gridSpan w:val="7"/>
          </w:tcPr>
          <w:p w14:paraId="7410BF9A" w14:textId="77777777" w:rsidR="00F6166D" w:rsidRPr="00E22C0C" w:rsidRDefault="00F6166D" w:rsidP="00F6166D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E22C0C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E22C0C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22C0C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7F4A28" w:rsidRPr="00E22C0C" w14:paraId="7F1642B4" w14:textId="77777777" w:rsidTr="00F3475B">
        <w:trPr>
          <w:trHeight w:val="632"/>
        </w:trPr>
        <w:tc>
          <w:tcPr>
            <w:tcW w:w="3330" w:type="dxa"/>
          </w:tcPr>
          <w:p w14:paraId="4E63602D" w14:textId="77777777" w:rsidR="007F4A28" w:rsidRPr="00E22C0C" w:rsidRDefault="007F4A28" w:rsidP="007F4A28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การเปลี่ยนแปลงในสินค้าสำเร็จรูปและสินค้าระห</w:t>
            </w:r>
            <w:r w:rsidRPr="00E22C0C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990" w:type="dxa"/>
            <w:vAlign w:val="bottom"/>
          </w:tcPr>
          <w:p w14:paraId="556D7C02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43B3483" w14:textId="7D923DCF" w:rsidR="007F4A28" w:rsidRPr="0036717B" w:rsidRDefault="007D25BF" w:rsidP="00394E4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4201EE">
              <w:rPr>
                <w:sz w:val="28"/>
                <w:szCs w:val="28"/>
              </w:rPr>
              <w:t>176</w:t>
            </w:r>
          </w:p>
        </w:tc>
        <w:tc>
          <w:tcPr>
            <w:tcW w:w="270" w:type="dxa"/>
            <w:vAlign w:val="bottom"/>
          </w:tcPr>
          <w:p w14:paraId="4E5A72FC" w14:textId="77777777" w:rsidR="007F4A28" w:rsidRPr="0036717B" w:rsidRDefault="007F4A28" w:rsidP="007F4A2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EFA0EE0" w14:textId="378FB157" w:rsidR="007F4A28" w:rsidRPr="0036717B" w:rsidRDefault="00985AA6" w:rsidP="00394E4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</w:t>
            </w:r>
            <w:r w:rsidRPr="00394E43">
              <w:rPr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5A19A5B4" w14:textId="77777777" w:rsidR="007F4A28" w:rsidRPr="0036717B" w:rsidRDefault="007F4A28" w:rsidP="007F4A2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39" w:type="dxa"/>
            <w:vAlign w:val="bottom"/>
          </w:tcPr>
          <w:p w14:paraId="24F6CDD3" w14:textId="20BB49F4" w:rsidR="007F4A28" w:rsidRPr="0036717B" w:rsidRDefault="001562A0" w:rsidP="003F747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36717B">
              <w:rPr>
                <w:sz w:val="28"/>
                <w:szCs w:val="28"/>
                <w:lang w:bidi="ar-SA"/>
              </w:rPr>
              <w:t>35,</w:t>
            </w:r>
            <w:r w:rsidR="003F7472">
              <w:rPr>
                <w:sz w:val="28"/>
                <w:szCs w:val="28"/>
                <w:lang w:bidi="ar-SA"/>
              </w:rPr>
              <w:t>387</w:t>
            </w:r>
          </w:p>
        </w:tc>
        <w:tc>
          <w:tcPr>
            <w:tcW w:w="270" w:type="dxa"/>
            <w:vAlign w:val="bottom"/>
          </w:tcPr>
          <w:p w14:paraId="2B42CC8E" w14:textId="77777777" w:rsidR="007F4A28" w:rsidRPr="00E22C0C" w:rsidRDefault="007F4A28" w:rsidP="007F4A28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3CAE2034" w14:textId="70304DCD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352,694</w:t>
            </w:r>
          </w:p>
        </w:tc>
      </w:tr>
      <w:tr w:rsidR="007F4A28" w:rsidRPr="00E22C0C" w14:paraId="03903944" w14:textId="77777777" w:rsidTr="00F3475B">
        <w:trPr>
          <w:trHeight w:val="192"/>
        </w:trPr>
        <w:tc>
          <w:tcPr>
            <w:tcW w:w="3330" w:type="dxa"/>
          </w:tcPr>
          <w:p w14:paraId="1409EF1A" w14:textId="77777777" w:rsidR="007F4A28" w:rsidRPr="00E22C0C" w:rsidRDefault="007F4A28" w:rsidP="007F4A2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5C2667B9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86615A6" w14:textId="35F39D41" w:rsidR="007F4A28" w:rsidRPr="00E22C0C" w:rsidRDefault="004201EE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13,614,341</w:t>
            </w:r>
          </w:p>
        </w:tc>
        <w:tc>
          <w:tcPr>
            <w:tcW w:w="270" w:type="dxa"/>
            <w:vAlign w:val="bottom"/>
          </w:tcPr>
          <w:p w14:paraId="0F595B4C" w14:textId="77777777" w:rsidR="007F4A28" w:rsidRPr="00E22C0C" w:rsidRDefault="007F4A28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102BDA" w14:textId="4DAACF56" w:rsidR="007F4A28" w:rsidRPr="00E22C0C" w:rsidRDefault="007F4A28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14,143,609</w:t>
            </w:r>
          </w:p>
        </w:tc>
        <w:tc>
          <w:tcPr>
            <w:tcW w:w="270" w:type="dxa"/>
            <w:vAlign w:val="bottom"/>
          </w:tcPr>
          <w:p w14:paraId="716F41B4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4388BCD" w14:textId="30A2DFEB" w:rsidR="007F4A28" w:rsidRPr="003F7472" w:rsidRDefault="001562A0" w:rsidP="003F747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3F7472">
              <w:rPr>
                <w:sz w:val="28"/>
                <w:szCs w:val="28"/>
                <w:lang w:bidi="ar-SA"/>
              </w:rPr>
              <w:t>1</w:t>
            </w:r>
            <w:r w:rsidR="003F7472" w:rsidRPr="003F7472">
              <w:rPr>
                <w:sz w:val="28"/>
                <w:szCs w:val="28"/>
                <w:lang w:bidi="ar-SA"/>
              </w:rPr>
              <w:t>2,735,094</w:t>
            </w:r>
          </w:p>
        </w:tc>
        <w:tc>
          <w:tcPr>
            <w:tcW w:w="270" w:type="dxa"/>
            <w:vAlign w:val="bottom"/>
          </w:tcPr>
          <w:p w14:paraId="18582997" w14:textId="77777777" w:rsidR="007F4A28" w:rsidRPr="00E22C0C" w:rsidRDefault="007F4A28" w:rsidP="007F4A28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094051D6" w14:textId="08259CC6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12,376,299</w:t>
            </w:r>
          </w:p>
        </w:tc>
      </w:tr>
      <w:tr w:rsidR="007F4A28" w:rsidRPr="00E22C0C" w14:paraId="73DA0A95" w14:textId="77777777" w:rsidTr="00F3475B">
        <w:trPr>
          <w:trHeight w:val="192"/>
        </w:trPr>
        <w:tc>
          <w:tcPr>
            <w:tcW w:w="3330" w:type="dxa"/>
          </w:tcPr>
          <w:p w14:paraId="4EF193DC" w14:textId="77777777" w:rsidR="007F4A28" w:rsidRPr="00E22C0C" w:rsidRDefault="007F4A28" w:rsidP="007F4A2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E22C0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990" w:type="dxa"/>
          </w:tcPr>
          <w:p w14:paraId="24C23491" w14:textId="165A7705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  <w:r w:rsidRPr="00E22C0C">
              <w:rPr>
                <w:rFonts w:ascii="AngsanaUPC" w:hAnsi="AngsanaUPC" w:cs="AngsanaUPC"/>
                <w:i/>
                <w:iCs/>
                <w:sz w:val="28"/>
                <w:szCs w:val="28"/>
              </w:rPr>
              <w:t>2</w:t>
            </w:r>
            <w:r w:rsidR="00DF1F56" w:rsidRPr="00E22C0C">
              <w:rPr>
                <w:rFonts w:ascii="AngsanaUPC" w:hAnsi="AngsanaUPC" w:cs="AngsanaUPC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84" w:type="dxa"/>
          </w:tcPr>
          <w:p w14:paraId="496769C1" w14:textId="74098134" w:rsidR="007F4A28" w:rsidRPr="00E22C0C" w:rsidRDefault="004B6012" w:rsidP="00394E4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2,229,</w:t>
            </w:r>
            <w:r w:rsidRPr="00394E43">
              <w:rPr>
                <w:bCs/>
                <w:sz w:val="28"/>
                <w:szCs w:val="28"/>
              </w:rPr>
              <w:t>792</w:t>
            </w:r>
          </w:p>
        </w:tc>
        <w:tc>
          <w:tcPr>
            <w:tcW w:w="270" w:type="dxa"/>
          </w:tcPr>
          <w:p w14:paraId="1F50EB1B" w14:textId="77777777" w:rsidR="007F4A28" w:rsidRPr="00E22C0C" w:rsidRDefault="007F4A28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58240D" w14:textId="0F155E55" w:rsidR="007F4A28" w:rsidRPr="00E22C0C" w:rsidRDefault="00985AA6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2,427,352</w:t>
            </w:r>
          </w:p>
        </w:tc>
        <w:tc>
          <w:tcPr>
            <w:tcW w:w="270" w:type="dxa"/>
          </w:tcPr>
          <w:p w14:paraId="166BFE3C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14:paraId="480512D9" w14:textId="64120DE1" w:rsidR="007F4A28" w:rsidRPr="00E22C0C" w:rsidRDefault="004B6012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1,301,385</w:t>
            </w:r>
          </w:p>
        </w:tc>
        <w:tc>
          <w:tcPr>
            <w:tcW w:w="270" w:type="dxa"/>
          </w:tcPr>
          <w:p w14:paraId="05B0DA83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6CBB9899" w14:textId="25FC0F9A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1,271,890</w:t>
            </w:r>
          </w:p>
        </w:tc>
      </w:tr>
      <w:tr w:rsidR="007F4A28" w:rsidRPr="00E22C0C" w14:paraId="13E045D9" w14:textId="77777777" w:rsidTr="00F3475B">
        <w:trPr>
          <w:trHeight w:val="192"/>
        </w:trPr>
        <w:tc>
          <w:tcPr>
            <w:tcW w:w="3330" w:type="dxa"/>
          </w:tcPr>
          <w:p w14:paraId="0ED4F0A4" w14:textId="77777777" w:rsidR="007F4A28" w:rsidRPr="00E22C0C" w:rsidRDefault="007F4A28" w:rsidP="007F4A2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990" w:type="dxa"/>
          </w:tcPr>
          <w:p w14:paraId="1A207675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6A6D26CA" w14:textId="389C414F" w:rsidR="007F4A28" w:rsidRPr="00E22C0C" w:rsidRDefault="00E22C0C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1,428,966</w:t>
            </w:r>
          </w:p>
        </w:tc>
        <w:tc>
          <w:tcPr>
            <w:tcW w:w="270" w:type="dxa"/>
          </w:tcPr>
          <w:p w14:paraId="78760DBD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F9FD40" w14:textId="4F35C6F8" w:rsidR="007F4A28" w:rsidRPr="00E22C0C" w:rsidRDefault="007F4A28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1,242,152</w:t>
            </w:r>
          </w:p>
        </w:tc>
        <w:tc>
          <w:tcPr>
            <w:tcW w:w="270" w:type="dxa"/>
          </w:tcPr>
          <w:p w14:paraId="0875682E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2A5DB7" w14:textId="511BCC8B" w:rsidR="007F4A28" w:rsidRPr="00E22C0C" w:rsidRDefault="001562A0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1,371,004</w:t>
            </w:r>
          </w:p>
        </w:tc>
        <w:tc>
          <w:tcPr>
            <w:tcW w:w="270" w:type="dxa"/>
          </w:tcPr>
          <w:p w14:paraId="435A0761" w14:textId="77777777" w:rsidR="007F4A28" w:rsidRPr="00E22C0C" w:rsidRDefault="007F4A28" w:rsidP="007F4A28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79" w:type="dxa"/>
          </w:tcPr>
          <w:p w14:paraId="6FD9DC2B" w14:textId="51EF5F36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1,181,575</w:t>
            </w:r>
          </w:p>
        </w:tc>
      </w:tr>
      <w:tr w:rsidR="007F4A28" w:rsidRPr="00E22C0C" w14:paraId="2AAD99E4" w14:textId="77777777" w:rsidTr="00F3475B">
        <w:trPr>
          <w:trHeight w:val="192"/>
        </w:trPr>
        <w:tc>
          <w:tcPr>
            <w:tcW w:w="3330" w:type="dxa"/>
          </w:tcPr>
          <w:p w14:paraId="1DE462C9" w14:textId="77777777" w:rsidR="007F4A28" w:rsidRPr="00E22C0C" w:rsidRDefault="007F4A28" w:rsidP="007F4A28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DAE8166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AA711BB" w14:textId="6E9381FE" w:rsidR="007F4A28" w:rsidRPr="00E22C0C" w:rsidRDefault="00E22C0C" w:rsidP="0025439A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</w:t>
            </w:r>
            <w:r w:rsidR="0025439A">
              <w:rPr>
                <w:bCs/>
                <w:sz w:val="28"/>
                <w:szCs w:val="28"/>
              </w:rPr>
              <w:t>072,604</w:t>
            </w:r>
          </w:p>
        </w:tc>
        <w:tc>
          <w:tcPr>
            <w:tcW w:w="270" w:type="dxa"/>
          </w:tcPr>
          <w:p w14:paraId="465FE715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30FAA6" w14:textId="7A2AB278" w:rsidR="007F4A28" w:rsidRPr="00E22C0C" w:rsidRDefault="00985AA6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1,056,589</w:t>
            </w:r>
          </w:p>
        </w:tc>
        <w:tc>
          <w:tcPr>
            <w:tcW w:w="270" w:type="dxa"/>
          </w:tcPr>
          <w:p w14:paraId="3A0CB355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14:paraId="1448957B" w14:textId="3282CFA8" w:rsidR="007F4A28" w:rsidRPr="00E22C0C" w:rsidRDefault="001562A0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601,990</w:t>
            </w:r>
          </w:p>
        </w:tc>
        <w:tc>
          <w:tcPr>
            <w:tcW w:w="270" w:type="dxa"/>
          </w:tcPr>
          <w:p w14:paraId="3F9B3BBE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4FBA5F" w14:textId="67247368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549,497</w:t>
            </w:r>
          </w:p>
        </w:tc>
      </w:tr>
      <w:tr w:rsidR="007F4A28" w:rsidRPr="00E22C0C" w14:paraId="790862CD" w14:textId="77777777" w:rsidTr="00F3475B">
        <w:trPr>
          <w:trHeight w:val="192"/>
        </w:trPr>
        <w:tc>
          <w:tcPr>
            <w:tcW w:w="3330" w:type="dxa"/>
          </w:tcPr>
          <w:p w14:paraId="60F58F53" w14:textId="77777777" w:rsidR="007F4A28" w:rsidRPr="00E22C0C" w:rsidRDefault="007F4A28" w:rsidP="007F4A28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C0C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990" w:type="dxa"/>
          </w:tcPr>
          <w:p w14:paraId="478858A4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54BD5E39" w14:textId="6A8F3CAF" w:rsidR="007F4A28" w:rsidRPr="00E22C0C" w:rsidRDefault="00E22C0C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772,727</w:t>
            </w:r>
          </w:p>
        </w:tc>
        <w:tc>
          <w:tcPr>
            <w:tcW w:w="270" w:type="dxa"/>
          </w:tcPr>
          <w:p w14:paraId="7FD497F4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D67762" w14:textId="07F7A6B5" w:rsidR="007F4A28" w:rsidRPr="00E22C0C" w:rsidRDefault="007F4A28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710,333</w:t>
            </w:r>
          </w:p>
        </w:tc>
        <w:tc>
          <w:tcPr>
            <w:tcW w:w="270" w:type="dxa"/>
          </w:tcPr>
          <w:p w14:paraId="53AEBB4C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54447F" w14:textId="5F652DBB" w:rsidR="007F4A28" w:rsidRPr="00E22C0C" w:rsidRDefault="001562A0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150,469</w:t>
            </w:r>
          </w:p>
        </w:tc>
        <w:tc>
          <w:tcPr>
            <w:tcW w:w="270" w:type="dxa"/>
          </w:tcPr>
          <w:p w14:paraId="48D4BFEF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4D42126" w14:textId="7C6C3FFC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172,536</w:t>
            </w:r>
          </w:p>
        </w:tc>
      </w:tr>
      <w:tr w:rsidR="007F4A28" w:rsidRPr="00E22C0C" w14:paraId="73E24735" w14:textId="77777777" w:rsidTr="00F3475B">
        <w:trPr>
          <w:trHeight w:val="192"/>
        </w:trPr>
        <w:tc>
          <w:tcPr>
            <w:tcW w:w="3330" w:type="dxa"/>
          </w:tcPr>
          <w:p w14:paraId="51C354EC" w14:textId="77777777" w:rsidR="007F4A28" w:rsidRPr="00E22C0C" w:rsidRDefault="007F4A28" w:rsidP="007F4A2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E22C0C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4D9DC4B7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3890784C" w14:textId="7CA49293" w:rsidR="007F4A28" w:rsidRPr="00E22C0C" w:rsidRDefault="0025439A" w:rsidP="00394E43">
            <w:pPr>
              <w:pStyle w:val="BodyText"/>
              <w:tabs>
                <w:tab w:val="left" w:pos="950"/>
              </w:tabs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524,921</w:t>
            </w:r>
          </w:p>
        </w:tc>
        <w:tc>
          <w:tcPr>
            <w:tcW w:w="270" w:type="dxa"/>
          </w:tcPr>
          <w:p w14:paraId="1963D0F5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53F636" w14:textId="27782977" w:rsidR="007F4A28" w:rsidRPr="00E22C0C" w:rsidRDefault="00985AA6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553,59</w:t>
            </w:r>
            <w:r w:rsidR="007D25B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11939BB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14:paraId="5FC872AE" w14:textId="479846A2" w:rsidR="007F4A28" w:rsidRPr="00E22C0C" w:rsidRDefault="001562A0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289,733</w:t>
            </w:r>
          </w:p>
        </w:tc>
        <w:tc>
          <w:tcPr>
            <w:tcW w:w="270" w:type="dxa"/>
          </w:tcPr>
          <w:p w14:paraId="27E45C72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BB5614" w14:textId="5FDF9344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300,128</w:t>
            </w:r>
          </w:p>
        </w:tc>
      </w:tr>
      <w:tr w:rsidR="007F4A28" w:rsidRPr="00E22C0C" w14:paraId="10536522" w14:textId="77777777" w:rsidTr="00F3475B">
        <w:trPr>
          <w:trHeight w:val="192"/>
        </w:trPr>
        <w:tc>
          <w:tcPr>
            <w:tcW w:w="3330" w:type="dxa"/>
          </w:tcPr>
          <w:p w14:paraId="4AD2A587" w14:textId="65C64735" w:rsidR="007F4A28" w:rsidRPr="00E22C0C" w:rsidRDefault="008752F5" w:rsidP="007F4A2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E22C0C" w:rsidRPr="00E22C0C">
              <w:rPr>
                <w:rFonts w:hint="cs"/>
                <w:sz w:val="28"/>
                <w:szCs w:val="28"/>
                <w:cs/>
              </w:rPr>
              <w:t>กลับรายการ</w:t>
            </w:r>
            <w:r>
              <w:rPr>
                <w:rFonts w:hint="cs"/>
                <w:sz w:val="28"/>
                <w:szCs w:val="28"/>
                <w:cs/>
              </w:rPr>
              <w:t>) ขาดทุน</w:t>
            </w:r>
            <w:r w:rsidR="007F4A28" w:rsidRPr="00E22C0C">
              <w:rPr>
                <w:rFonts w:hint="cs"/>
                <w:sz w:val="28"/>
                <w:szCs w:val="28"/>
                <w:cs/>
              </w:rPr>
              <w:t>จากการด้อยค่า</w:t>
            </w: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7F4A28" w:rsidRPr="00E22C0C">
              <w:rPr>
                <w:rFonts w:hint="cs"/>
                <w:sz w:val="28"/>
                <w:szCs w:val="28"/>
                <w:cs/>
              </w:rPr>
              <w:t>เงินลงทุนในบริษ</w:t>
            </w:r>
            <w:r w:rsidR="00E22C0C" w:rsidRPr="00E22C0C">
              <w:rPr>
                <w:rFonts w:hint="cs"/>
                <w:sz w:val="28"/>
                <w:szCs w:val="28"/>
                <w:cs/>
              </w:rPr>
              <w:t>ัทย่อย บริษัทร่วม และ</w:t>
            </w:r>
            <w:r w:rsidR="007F4A28" w:rsidRPr="00E22C0C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E250DD4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vAlign w:val="bottom"/>
          </w:tcPr>
          <w:p w14:paraId="3E903311" w14:textId="3683B991" w:rsidR="007F4A28" w:rsidRPr="00E22C0C" w:rsidRDefault="008752F5" w:rsidP="00394E43">
            <w:pPr>
              <w:pStyle w:val="BodyText"/>
              <w:spacing w:after="0"/>
              <w:ind w:right="-67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(28,518)</w:t>
            </w:r>
          </w:p>
        </w:tc>
        <w:tc>
          <w:tcPr>
            <w:tcW w:w="270" w:type="dxa"/>
            <w:vAlign w:val="bottom"/>
          </w:tcPr>
          <w:p w14:paraId="3D03DDBB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5E1E82" w14:textId="510CFB0E" w:rsidR="007F4A28" w:rsidRPr="00E22C0C" w:rsidRDefault="007F4A28" w:rsidP="00DF1F5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28,518</w:t>
            </w:r>
          </w:p>
        </w:tc>
        <w:tc>
          <w:tcPr>
            <w:tcW w:w="270" w:type="dxa"/>
            <w:vAlign w:val="bottom"/>
          </w:tcPr>
          <w:p w14:paraId="2DC53752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1E81351" w14:textId="37DA9DAD" w:rsidR="007F4A28" w:rsidRPr="00E22C0C" w:rsidRDefault="001562A0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14,532</w:t>
            </w:r>
          </w:p>
        </w:tc>
        <w:tc>
          <w:tcPr>
            <w:tcW w:w="270" w:type="dxa"/>
            <w:vAlign w:val="bottom"/>
          </w:tcPr>
          <w:p w14:paraId="3F39CBB0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74800CC" w14:textId="1F218720" w:rsidR="007F4A28" w:rsidRPr="00E22C0C" w:rsidRDefault="007F4A28" w:rsidP="00DF1F5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sz w:val="28"/>
                <w:szCs w:val="28"/>
                <w:lang w:bidi="ar-SA"/>
              </w:rPr>
              <w:t>576,187</w:t>
            </w:r>
          </w:p>
        </w:tc>
      </w:tr>
      <w:tr w:rsidR="007F4A28" w:rsidRPr="00E22C0C" w14:paraId="3D45F613" w14:textId="77777777" w:rsidTr="00F3475B">
        <w:trPr>
          <w:trHeight w:val="192"/>
        </w:trPr>
        <w:tc>
          <w:tcPr>
            <w:tcW w:w="3330" w:type="dxa"/>
          </w:tcPr>
          <w:p w14:paraId="6A5B86B7" w14:textId="28FA7556" w:rsidR="007F4A28" w:rsidRPr="00E22C0C" w:rsidRDefault="00E22C0C" w:rsidP="007F4A2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E22C0C">
              <w:rPr>
                <w:rFonts w:hint="cs"/>
                <w:sz w:val="28"/>
                <w:szCs w:val="28"/>
                <w:cs/>
              </w:rPr>
              <w:t>กลับรายการ</w:t>
            </w:r>
            <w:r w:rsidR="007F4A28" w:rsidRPr="00E22C0C">
              <w:rPr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990" w:type="dxa"/>
          </w:tcPr>
          <w:p w14:paraId="544C119E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vAlign w:val="center"/>
          </w:tcPr>
          <w:p w14:paraId="6991A681" w14:textId="73670A62" w:rsidR="007F4A28" w:rsidRPr="00E22C0C" w:rsidRDefault="008752F5" w:rsidP="00394E43">
            <w:pPr>
              <w:pStyle w:val="BodyText"/>
              <w:spacing w:after="0"/>
              <w:ind w:right="-67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="0025439A">
              <w:rPr>
                <w:bCs/>
                <w:sz w:val="28"/>
                <w:szCs w:val="28"/>
              </w:rPr>
              <w:t>4,171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AD907D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5058D57" w14:textId="274938E8" w:rsidR="007F4A28" w:rsidRPr="00E22C0C" w:rsidRDefault="007F4A28" w:rsidP="00394E43">
            <w:pPr>
              <w:pStyle w:val="acctfourfigures"/>
              <w:tabs>
                <w:tab w:val="clear" w:pos="765"/>
              </w:tabs>
              <w:spacing w:line="280" w:lineRule="exact"/>
              <w:ind w:left="-169" w:right="-67"/>
              <w:contextualSpacing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(253,</w:t>
            </w:r>
            <w:r w:rsidRPr="008752F5">
              <w:rPr>
                <w:bCs/>
                <w:sz w:val="28"/>
                <w:szCs w:val="28"/>
              </w:rPr>
              <w:t>343</w:t>
            </w:r>
            <w:r w:rsidRPr="00E22C0C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0C00A5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vAlign w:val="center"/>
          </w:tcPr>
          <w:p w14:paraId="1C5996F3" w14:textId="1DD8FCFB" w:rsidR="007F4A28" w:rsidRPr="00E22C0C" w:rsidRDefault="001562A0" w:rsidP="00394E43">
            <w:pPr>
              <w:pStyle w:val="acctfourfigures"/>
              <w:tabs>
                <w:tab w:val="clear" w:pos="765"/>
              </w:tabs>
              <w:spacing w:line="280" w:lineRule="exact"/>
              <w:ind w:left="-169" w:right="-62"/>
              <w:contextualSpacing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(5,058)</w:t>
            </w:r>
          </w:p>
        </w:tc>
        <w:tc>
          <w:tcPr>
            <w:tcW w:w="270" w:type="dxa"/>
          </w:tcPr>
          <w:p w14:paraId="34009E9A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75BF0C40" w14:textId="74D67285" w:rsidR="007F4A28" w:rsidRPr="008752F5" w:rsidRDefault="007F4A28" w:rsidP="008752F5">
            <w:pPr>
              <w:pStyle w:val="acctfourfigures"/>
              <w:tabs>
                <w:tab w:val="clear" w:pos="765"/>
              </w:tabs>
              <w:spacing w:line="280" w:lineRule="exact"/>
              <w:ind w:left="-169" w:right="-81"/>
              <w:contextualSpacing/>
              <w:jc w:val="right"/>
              <w:rPr>
                <w:bCs/>
                <w:sz w:val="28"/>
                <w:szCs w:val="28"/>
              </w:rPr>
            </w:pPr>
            <w:r w:rsidRPr="00E22C0C">
              <w:rPr>
                <w:bCs/>
                <w:sz w:val="28"/>
                <w:szCs w:val="28"/>
              </w:rPr>
              <w:t>(701,663)</w:t>
            </w:r>
          </w:p>
        </w:tc>
      </w:tr>
      <w:tr w:rsidR="007F4A28" w:rsidRPr="00E22C0C" w14:paraId="01080596" w14:textId="77777777" w:rsidTr="0025439A">
        <w:trPr>
          <w:trHeight w:val="192"/>
        </w:trPr>
        <w:tc>
          <w:tcPr>
            <w:tcW w:w="3330" w:type="dxa"/>
          </w:tcPr>
          <w:p w14:paraId="3FFE1670" w14:textId="77777777" w:rsidR="007F4A28" w:rsidRPr="00E22C0C" w:rsidRDefault="007F4A28" w:rsidP="007F4A28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E22C0C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</w:tcPr>
          <w:p w14:paraId="11AF90DF" w14:textId="77777777" w:rsidR="007F4A28" w:rsidRPr="00E22C0C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75567BF" w14:textId="41F5EADC" w:rsidR="007F4A28" w:rsidRPr="00E22C0C" w:rsidRDefault="004B6012" w:rsidP="007F4A28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1,746,9</w:t>
            </w:r>
            <w:r w:rsidR="004201EE" w:rsidRPr="004201EE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4279CEB9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C5BDC" w14:textId="07B9D364" w:rsidR="007F4A28" w:rsidRPr="00E22C0C" w:rsidRDefault="007D25BF" w:rsidP="00BA2A7A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1,58</w:t>
            </w:r>
            <w:r w:rsidR="00BA2A7A">
              <w:rPr>
                <w:bCs/>
                <w:sz w:val="28"/>
                <w:szCs w:val="28"/>
              </w:rPr>
              <w:t>8,475</w:t>
            </w:r>
          </w:p>
        </w:tc>
        <w:tc>
          <w:tcPr>
            <w:tcW w:w="270" w:type="dxa"/>
          </w:tcPr>
          <w:p w14:paraId="4D5CD9CB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E1C1689" w14:textId="7BC0A26D" w:rsidR="007F4A28" w:rsidRPr="00E22C0C" w:rsidRDefault="004B6012" w:rsidP="00394E43">
            <w:pPr>
              <w:pStyle w:val="BodyText"/>
              <w:tabs>
                <w:tab w:val="left" w:pos="900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1,166,9</w:t>
            </w:r>
            <w:r w:rsidR="004201EE" w:rsidRPr="004201EE">
              <w:rPr>
                <w:sz w:val="28"/>
                <w:szCs w:val="28"/>
                <w:lang w:bidi="ar-SA"/>
              </w:rPr>
              <w:t>46</w:t>
            </w:r>
          </w:p>
        </w:tc>
        <w:tc>
          <w:tcPr>
            <w:tcW w:w="270" w:type="dxa"/>
          </w:tcPr>
          <w:p w14:paraId="16998527" w14:textId="77777777" w:rsidR="007F4A28" w:rsidRPr="00E22C0C" w:rsidRDefault="007F4A28" w:rsidP="007F4A28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A95D48E" w14:textId="61F445B6" w:rsidR="007F4A28" w:rsidRPr="00E22C0C" w:rsidRDefault="007F4A28" w:rsidP="007F4A28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E22C0C">
              <w:rPr>
                <w:sz w:val="28"/>
                <w:szCs w:val="28"/>
                <w:lang w:bidi="ar-SA"/>
              </w:rPr>
              <w:t>1,583,359</w:t>
            </w:r>
          </w:p>
        </w:tc>
      </w:tr>
      <w:tr w:rsidR="0025439A" w:rsidRPr="00E22C0C" w14:paraId="5936B30E" w14:textId="77777777" w:rsidTr="0025439A">
        <w:trPr>
          <w:trHeight w:val="199"/>
        </w:trPr>
        <w:tc>
          <w:tcPr>
            <w:tcW w:w="3330" w:type="dxa"/>
            <w:vAlign w:val="bottom"/>
          </w:tcPr>
          <w:p w14:paraId="2BCAEF3C" w14:textId="77777777" w:rsidR="0025439A" w:rsidRPr="00E22C0C" w:rsidRDefault="0025439A" w:rsidP="0025439A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E22C0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3489CED" w14:textId="77777777" w:rsidR="0025439A" w:rsidRPr="00E22C0C" w:rsidRDefault="0025439A" w:rsidP="0025439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040E" w14:textId="5CF63DEC" w:rsidR="0025439A" w:rsidRPr="00E22C0C" w:rsidRDefault="004B6012" w:rsidP="0025439A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21,360,8</w:t>
            </w:r>
            <w:r w:rsidR="0025439A">
              <w:rPr>
                <w:rFonts w:cs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5BDD6803" w14:textId="77777777" w:rsidR="0025439A" w:rsidRPr="00E22C0C" w:rsidRDefault="0025439A" w:rsidP="0025439A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C11E5" w14:textId="3E945200" w:rsidR="0025439A" w:rsidRPr="00E22C0C" w:rsidRDefault="0025439A" w:rsidP="00394E43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21,</w:t>
            </w:r>
            <w:r w:rsidR="00BA2A7A">
              <w:rPr>
                <w:rFonts w:cs="Angsana New"/>
                <w:b/>
                <w:bCs/>
                <w:sz w:val="28"/>
                <w:szCs w:val="28"/>
              </w:rPr>
              <w:t>797,606</w:t>
            </w:r>
          </w:p>
        </w:tc>
        <w:tc>
          <w:tcPr>
            <w:tcW w:w="270" w:type="dxa"/>
            <w:vAlign w:val="bottom"/>
          </w:tcPr>
          <w:p w14:paraId="16775569" w14:textId="77777777" w:rsidR="0025439A" w:rsidRPr="00E22C0C" w:rsidRDefault="0025439A" w:rsidP="0025439A">
            <w:pPr>
              <w:ind w:left="342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611A" w14:textId="02C542FA" w:rsidR="0025439A" w:rsidRPr="00E22C0C" w:rsidRDefault="004B6012" w:rsidP="0025439A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b/>
                <w:bCs/>
                <w:sz w:val="28"/>
                <w:szCs w:val="28"/>
                <w:lang w:bidi="ar-SA"/>
              </w:rPr>
              <w:t>17,661,482</w:t>
            </w:r>
          </w:p>
        </w:tc>
        <w:tc>
          <w:tcPr>
            <w:tcW w:w="270" w:type="dxa"/>
            <w:vAlign w:val="bottom"/>
          </w:tcPr>
          <w:p w14:paraId="57DE18FB" w14:textId="77777777" w:rsidR="0025439A" w:rsidRPr="00E22C0C" w:rsidRDefault="0025439A" w:rsidP="0025439A">
            <w:pPr>
              <w:ind w:left="342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13CCE" w14:textId="73233872" w:rsidR="0025439A" w:rsidRPr="00E22C0C" w:rsidRDefault="0025439A" w:rsidP="0025439A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E22C0C">
              <w:rPr>
                <w:b/>
                <w:bCs/>
                <w:sz w:val="28"/>
                <w:szCs w:val="28"/>
                <w:lang w:bidi="ar-SA"/>
              </w:rPr>
              <w:t>17,662,502</w:t>
            </w:r>
          </w:p>
        </w:tc>
      </w:tr>
    </w:tbl>
    <w:p w14:paraId="5CA7AC42" w14:textId="77777777" w:rsidR="00E22C0C" w:rsidRPr="008903CD" w:rsidRDefault="00E22C0C" w:rsidP="00E22C0C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11F270C9" w14:textId="77777777" w:rsidR="0025439A" w:rsidRDefault="0025439A" w:rsidP="00E22C0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2280029E" w14:textId="77777777" w:rsidR="008B3FA1" w:rsidRPr="005C2D3F" w:rsidRDefault="00835DFC" w:rsidP="00C81A1E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23F13BC5" w14:textId="77777777" w:rsidR="00835DFC" w:rsidRPr="005C2D3F" w:rsidRDefault="00835DFC" w:rsidP="00835DFC">
      <w:pPr>
        <w:pStyle w:val="ListParagraph"/>
        <w:ind w:left="540" w:firstLine="0"/>
        <w:rPr>
          <w:rFonts w:asciiTheme="majorBidi" w:hAnsiTheme="majorBidi"/>
          <w:i w:val="0"/>
          <w:iCs w:val="0"/>
          <w:sz w:val="28"/>
          <w:szCs w:val="28"/>
          <w:lang w:val="en-US"/>
        </w:rPr>
      </w:pPr>
    </w:p>
    <w:p w14:paraId="788EBC45" w14:textId="77777777" w:rsidR="00835DFC" w:rsidRPr="005C2D3F" w:rsidRDefault="00835DFC" w:rsidP="00835DFC">
      <w:pPr>
        <w:tabs>
          <w:tab w:val="left" w:pos="540"/>
        </w:tabs>
        <w:ind w:left="540"/>
        <w:jc w:val="thaiDistribute"/>
        <w:rPr>
          <w:bCs/>
          <w:i/>
          <w:iCs/>
          <w:sz w:val="30"/>
          <w:szCs w:val="30"/>
        </w:rPr>
      </w:pPr>
      <w:r w:rsidRPr="005C2D3F">
        <w:rPr>
          <w:bCs/>
          <w:i/>
          <w:iCs/>
          <w:sz w:val="30"/>
          <w:szCs w:val="30"/>
          <w:cs/>
        </w:rPr>
        <w:t>ภาษีเงินได้</w:t>
      </w:r>
      <w:r w:rsidRPr="005C2D3F">
        <w:rPr>
          <w:rFonts w:hint="cs"/>
          <w:bCs/>
          <w:i/>
          <w:iCs/>
          <w:sz w:val="30"/>
          <w:szCs w:val="30"/>
          <w:cs/>
        </w:rPr>
        <w:t>ที่</w:t>
      </w:r>
      <w:r w:rsidRPr="005C2D3F">
        <w:rPr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16D99CC1" w14:textId="77777777" w:rsidR="00835DFC" w:rsidRPr="005C2D3F" w:rsidRDefault="00835DFC" w:rsidP="00835DFC">
      <w:pPr>
        <w:tabs>
          <w:tab w:val="left" w:pos="540"/>
        </w:tabs>
        <w:ind w:left="540"/>
        <w:jc w:val="thaiDistribute"/>
        <w:rPr>
          <w:color w:val="0000FF"/>
          <w:sz w:val="28"/>
          <w:szCs w:val="28"/>
        </w:rPr>
      </w:pPr>
    </w:p>
    <w:tbl>
      <w:tblPr>
        <w:tblW w:w="9532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134"/>
        <w:gridCol w:w="265"/>
        <w:gridCol w:w="1135"/>
        <w:gridCol w:w="265"/>
        <w:gridCol w:w="1134"/>
        <w:gridCol w:w="265"/>
        <w:gridCol w:w="1135"/>
      </w:tblGrid>
      <w:tr w:rsidR="00835DFC" w:rsidRPr="005C2D3F" w14:paraId="3687BC8C" w14:textId="77777777" w:rsidTr="005439C7">
        <w:tc>
          <w:tcPr>
            <w:tcW w:w="3235" w:type="dxa"/>
          </w:tcPr>
          <w:p w14:paraId="355F4AFE" w14:textId="77777777" w:rsidR="00835DFC" w:rsidRPr="005C2D3F" w:rsidRDefault="00835DFC" w:rsidP="00A9741F">
            <w:pPr>
              <w:pStyle w:val="BodyText"/>
              <w:spacing w:after="0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4" w:type="dxa"/>
          </w:tcPr>
          <w:p w14:paraId="23CCB290" w14:textId="77777777" w:rsidR="00835DFC" w:rsidRPr="005C2D3F" w:rsidRDefault="00835DFC" w:rsidP="00A9741F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34" w:type="dxa"/>
            <w:gridSpan w:val="3"/>
          </w:tcPr>
          <w:p w14:paraId="7EEB124E" w14:textId="77777777" w:rsidR="00835DFC" w:rsidRPr="005C2D3F" w:rsidRDefault="00835DFC" w:rsidP="00A9741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1B2A2BEE" w14:textId="77777777" w:rsidR="00835DFC" w:rsidRPr="005C2D3F" w:rsidRDefault="00835DFC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534" w:type="dxa"/>
            <w:gridSpan w:val="3"/>
          </w:tcPr>
          <w:p w14:paraId="3BE40B06" w14:textId="77777777" w:rsidR="00835DFC" w:rsidRPr="005C2D3F" w:rsidRDefault="00835DFC" w:rsidP="00835DFC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835DFC" w:rsidRPr="005C2D3F" w14:paraId="04FBE9B0" w14:textId="77777777" w:rsidTr="005439C7">
        <w:tc>
          <w:tcPr>
            <w:tcW w:w="3235" w:type="dxa"/>
          </w:tcPr>
          <w:p w14:paraId="105918C2" w14:textId="77777777" w:rsidR="00835DFC" w:rsidRPr="005C2D3F" w:rsidRDefault="00835DFC" w:rsidP="00835DFC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45179268" w14:textId="77777777" w:rsidR="00835DFC" w:rsidRPr="005C2D3F" w:rsidRDefault="00835DFC" w:rsidP="00835DFC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88802" w14:textId="1AE73B75" w:rsidR="00835DFC" w:rsidRPr="005C2D3F" w:rsidRDefault="002C711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256</w:t>
            </w:r>
            <w:r w:rsidR="007F4A28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366819A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E86D8B8" w14:textId="16F4F6E0" w:rsidR="00835DFC" w:rsidRPr="005C2D3F" w:rsidRDefault="007F4A28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14:paraId="2634FAA3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80195A" w14:textId="425ADEA0" w:rsidR="00835DFC" w:rsidRPr="005C2D3F" w:rsidRDefault="002C711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256</w:t>
            </w:r>
            <w:r w:rsidR="007F4A28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2597F3E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73366D" w14:textId="32CB7E89" w:rsidR="00835DFC" w:rsidRPr="005C2D3F" w:rsidRDefault="007F4A28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2560</w:t>
            </w:r>
          </w:p>
        </w:tc>
      </w:tr>
      <w:tr w:rsidR="005439C7" w:rsidRPr="005C2D3F" w14:paraId="0032FF13" w14:textId="77777777" w:rsidTr="00EC170C">
        <w:tc>
          <w:tcPr>
            <w:tcW w:w="3235" w:type="dxa"/>
          </w:tcPr>
          <w:p w14:paraId="65FA5A0A" w14:textId="77777777" w:rsidR="005439C7" w:rsidRPr="005C2D3F" w:rsidRDefault="005439C7" w:rsidP="00835DFC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505D0C25" w14:textId="77777777" w:rsidR="005439C7" w:rsidRPr="005C2D3F" w:rsidRDefault="005439C7" w:rsidP="00835DFC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7"/>
            <w:shd w:val="clear" w:color="auto" w:fill="auto"/>
            <w:vAlign w:val="center"/>
          </w:tcPr>
          <w:p w14:paraId="6C75D9D7" w14:textId="056F2E37" w:rsidR="005439C7" w:rsidRPr="005439C7" w:rsidRDefault="005439C7" w:rsidP="005439C7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5439C7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39C7" w:rsidRPr="005C2D3F" w14:paraId="2365CE0F" w14:textId="77777777" w:rsidTr="005439C7">
        <w:tc>
          <w:tcPr>
            <w:tcW w:w="3235" w:type="dxa"/>
          </w:tcPr>
          <w:p w14:paraId="685FEFAD" w14:textId="4F6E9B8C" w:rsidR="005439C7" w:rsidRPr="005C2D3F" w:rsidRDefault="005439C7" w:rsidP="00835DFC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5C2D3F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437AA84C" w14:textId="77777777" w:rsidR="005439C7" w:rsidRPr="005C2D3F" w:rsidRDefault="005439C7" w:rsidP="00835DFC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974D64" w14:textId="77777777" w:rsidR="005439C7" w:rsidRPr="005C2D3F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E80D0BD" w14:textId="77777777" w:rsidR="005439C7" w:rsidRPr="005C2D3F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D4D393" w14:textId="77777777" w:rsidR="005439C7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5C5A46B" w14:textId="77777777" w:rsidR="005439C7" w:rsidRPr="005C2D3F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415392" w14:textId="77777777" w:rsidR="005439C7" w:rsidRPr="005C2D3F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72FD272" w14:textId="77777777" w:rsidR="005439C7" w:rsidRPr="005C2D3F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A9210C" w14:textId="77777777" w:rsidR="005439C7" w:rsidRDefault="005439C7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7F4A28" w:rsidRPr="005C2D3F" w14:paraId="1706A2DC" w14:textId="77777777" w:rsidTr="004B6012">
        <w:tc>
          <w:tcPr>
            <w:tcW w:w="3235" w:type="dxa"/>
          </w:tcPr>
          <w:p w14:paraId="35D0B473" w14:textId="77777777" w:rsidR="007F4A28" w:rsidRPr="005C2D3F" w:rsidRDefault="007F4A28" w:rsidP="007F4A2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สำหรับงวดปัจจุบัน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22A7775F" w14:textId="77777777" w:rsidR="007F4A28" w:rsidRPr="005C2D3F" w:rsidRDefault="007F4A28" w:rsidP="007F4A2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9B37F4" w14:textId="0EAF6435" w:rsidR="007F4A28" w:rsidRPr="005C2D3F" w:rsidRDefault="004B6012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761,173</w:t>
            </w:r>
          </w:p>
        </w:tc>
        <w:tc>
          <w:tcPr>
            <w:tcW w:w="265" w:type="dxa"/>
            <w:shd w:val="clear" w:color="auto" w:fill="auto"/>
          </w:tcPr>
          <w:p w14:paraId="16BE4736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CBEA59B" w14:textId="13582F5F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618,597</w:t>
            </w:r>
          </w:p>
        </w:tc>
        <w:tc>
          <w:tcPr>
            <w:tcW w:w="265" w:type="dxa"/>
          </w:tcPr>
          <w:p w14:paraId="58E3ED9E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1FBD16" w14:textId="0E607F3F" w:rsidR="007F4A28" w:rsidRPr="005C2D3F" w:rsidRDefault="004B6012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462,984</w:t>
            </w:r>
          </w:p>
        </w:tc>
        <w:tc>
          <w:tcPr>
            <w:tcW w:w="265" w:type="dxa"/>
          </w:tcPr>
          <w:p w14:paraId="4BA5C40B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15EA5AD" w14:textId="3EC2BF86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434,890</w:t>
            </w:r>
          </w:p>
        </w:tc>
      </w:tr>
      <w:tr w:rsidR="007F4A28" w:rsidRPr="005C2D3F" w14:paraId="488DB73D" w14:textId="77777777" w:rsidTr="004B6012">
        <w:tc>
          <w:tcPr>
            <w:tcW w:w="3235" w:type="dxa"/>
          </w:tcPr>
          <w:p w14:paraId="74A2908F" w14:textId="77777777" w:rsidR="007F4A28" w:rsidRPr="005C2D3F" w:rsidRDefault="007F4A28" w:rsidP="007F4A2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1B90B876" w14:textId="77777777" w:rsidR="007F4A28" w:rsidRPr="005C2D3F" w:rsidRDefault="007F4A28" w:rsidP="007F4A2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0139BF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1114AD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65304D7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9ED9DB2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C79D97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3F5813A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C6B399A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F4A28" w:rsidRPr="005C2D3F" w14:paraId="5119F652" w14:textId="77777777" w:rsidTr="005439C7">
        <w:tc>
          <w:tcPr>
            <w:tcW w:w="3235" w:type="dxa"/>
            <w:shd w:val="clear" w:color="auto" w:fill="auto"/>
          </w:tcPr>
          <w:p w14:paraId="7FBB8762" w14:textId="77777777" w:rsidR="007F4A28" w:rsidRPr="005C2D3F" w:rsidRDefault="007F4A28" w:rsidP="007F4A28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5845ADD7" w14:textId="77777777" w:rsidR="007F4A28" w:rsidRPr="005C2D3F" w:rsidRDefault="007F4A28" w:rsidP="007F4A2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2AF909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FA07F45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3F7253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C11C885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68583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97CBB58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2C071F" w14:textId="77777777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F4A28" w:rsidRPr="005C2D3F" w14:paraId="4B7400CD" w14:textId="77777777" w:rsidTr="004B6012">
        <w:tc>
          <w:tcPr>
            <w:tcW w:w="3235" w:type="dxa"/>
            <w:shd w:val="clear" w:color="auto" w:fill="auto"/>
          </w:tcPr>
          <w:p w14:paraId="6C0B7B42" w14:textId="77777777" w:rsidR="007F4A28" w:rsidRPr="005C2D3F" w:rsidRDefault="007F4A28" w:rsidP="007F4A2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C2D3F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0F847A28" w14:textId="13CC902B" w:rsidR="007F4A28" w:rsidRPr="005C2D3F" w:rsidRDefault="007F4A28" w:rsidP="007F4A2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DF1F56">
              <w:rPr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08A7" w14:textId="225ED18C" w:rsidR="007F4A28" w:rsidRPr="005C2D3F" w:rsidRDefault="004B6012" w:rsidP="00BA2A7A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(67,523</w:t>
            </w:r>
            <w:r w:rsidR="00BA2A7A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B0BCA61" w14:textId="77777777" w:rsidR="007F4A28" w:rsidRPr="00BA2A7A" w:rsidRDefault="007F4A28" w:rsidP="00BA2A7A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FD1AA" w14:textId="7AC12358" w:rsidR="007F4A28" w:rsidRPr="005C2D3F" w:rsidRDefault="0021677C" w:rsidP="000737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101,70</w:t>
            </w:r>
            <w:r w:rsidR="00BA2A7A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4CFB4C36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8B35" w14:textId="02F098E0" w:rsidR="007F4A28" w:rsidRPr="005C2D3F" w:rsidRDefault="004B6012" w:rsidP="009807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76,519</w:t>
            </w:r>
          </w:p>
        </w:tc>
        <w:tc>
          <w:tcPr>
            <w:tcW w:w="265" w:type="dxa"/>
            <w:shd w:val="clear" w:color="auto" w:fill="auto"/>
          </w:tcPr>
          <w:p w14:paraId="3994570E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9605" w14:textId="503A4C33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(30,039)</w:t>
            </w:r>
          </w:p>
        </w:tc>
      </w:tr>
      <w:tr w:rsidR="007F4A28" w:rsidRPr="005C2D3F" w14:paraId="08AD9217" w14:textId="77777777" w:rsidTr="005439C7">
        <w:tc>
          <w:tcPr>
            <w:tcW w:w="3235" w:type="dxa"/>
            <w:shd w:val="clear" w:color="auto" w:fill="auto"/>
          </w:tcPr>
          <w:p w14:paraId="3C4FA126" w14:textId="77777777" w:rsidR="007F4A28" w:rsidRPr="005C2D3F" w:rsidRDefault="007F4A28" w:rsidP="007F4A2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64" w:type="dxa"/>
            <w:shd w:val="clear" w:color="auto" w:fill="auto"/>
          </w:tcPr>
          <w:p w14:paraId="55E5FF20" w14:textId="77777777" w:rsidR="007F4A28" w:rsidRPr="005C2D3F" w:rsidRDefault="007F4A28" w:rsidP="007F4A2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96409" w14:textId="6FFF67B8" w:rsidR="007F4A28" w:rsidRPr="005C2D3F" w:rsidRDefault="004B6012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693,650</w:t>
            </w:r>
          </w:p>
        </w:tc>
        <w:tc>
          <w:tcPr>
            <w:tcW w:w="265" w:type="dxa"/>
            <w:shd w:val="clear" w:color="auto" w:fill="auto"/>
          </w:tcPr>
          <w:p w14:paraId="12FF9F50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F8538" w14:textId="6DD0421B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720,29</w:t>
            </w:r>
            <w:r w:rsidR="00BA2A7A">
              <w:rPr>
                <w:rFonts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63F6A848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A2C493" w14:textId="31EE34F4" w:rsidR="007F4A28" w:rsidRPr="005C2D3F" w:rsidRDefault="004B6012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539,503</w:t>
            </w:r>
          </w:p>
        </w:tc>
        <w:tc>
          <w:tcPr>
            <w:tcW w:w="265" w:type="dxa"/>
            <w:shd w:val="clear" w:color="auto" w:fill="auto"/>
          </w:tcPr>
          <w:p w14:paraId="675BFCE3" w14:textId="77777777" w:rsidR="007F4A28" w:rsidRPr="005C2D3F" w:rsidRDefault="007F4A28" w:rsidP="007F4A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1873A" w14:textId="678A162B" w:rsidR="007F4A28" w:rsidRPr="005C2D3F" w:rsidRDefault="007F4A28" w:rsidP="007F4A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404,851</w:t>
            </w:r>
          </w:p>
        </w:tc>
      </w:tr>
    </w:tbl>
    <w:p w14:paraId="05CA43EA" w14:textId="77777777" w:rsidR="005000CD" w:rsidRDefault="005000CD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531" w:type="dxa"/>
        <w:tblInd w:w="450" w:type="dxa"/>
        <w:tblLook w:val="01E0" w:firstRow="1" w:lastRow="1" w:firstColumn="1" w:lastColumn="1" w:noHBand="0" w:noVBand="0"/>
      </w:tblPr>
      <w:tblGrid>
        <w:gridCol w:w="3236"/>
        <w:gridCol w:w="964"/>
        <w:gridCol w:w="1134"/>
        <w:gridCol w:w="265"/>
        <w:gridCol w:w="1134"/>
        <w:gridCol w:w="265"/>
        <w:gridCol w:w="1134"/>
        <w:gridCol w:w="265"/>
        <w:gridCol w:w="1134"/>
      </w:tblGrid>
      <w:tr w:rsidR="00D662A8" w:rsidRPr="009807DC" w14:paraId="2444C61F" w14:textId="77777777" w:rsidTr="00D662A8">
        <w:tc>
          <w:tcPr>
            <w:tcW w:w="3236" w:type="dxa"/>
          </w:tcPr>
          <w:p w14:paraId="3D55FA48" w14:textId="77777777" w:rsidR="00D662A8" w:rsidRPr="009807DC" w:rsidRDefault="00D662A8" w:rsidP="00D662A8">
            <w:pPr>
              <w:tabs>
                <w:tab w:val="left" w:pos="540"/>
              </w:tabs>
              <w:ind w:right="-108"/>
              <w:rPr>
                <w:i/>
                <w:iCs/>
                <w:sz w:val="30"/>
                <w:szCs w:val="30"/>
                <w:cs/>
              </w:rPr>
            </w:pPr>
            <w:r w:rsidRPr="009807DC">
              <w:rPr>
                <w:rFonts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964" w:type="dxa"/>
          </w:tcPr>
          <w:p w14:paraId="266F728D" w14:textId="77777777" w:rsidR="00D662A8" w:rsidRPr="009807DC" w:rsidRDefault="00D662A8" w:rsidP="00D662A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8A4F43" w14:textId="77777777" w:rsidR="00D662A8" w:rsidRPr="009807DC" w:rsidRDefault="00D662A8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10F6E1F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8005841" w14:textId="77777777" w:rsidR="00D662A8" w:rsidRPr="009807DC" w:rsidRDefault="00D662A8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04689E8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D257BD9" w14:textId="77777777" w:rsidR="00D662A8" w:rsidRPr="009807DC" w:rsidRDefault="00D662A8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20D0341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42C322" w14:textId="77777777" w:rsidR="00D662A8" w:rsidRPr="009807DC" w:rsidRDefault="00D662A8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D662A8" w:rsidRPr="009807DC" w14:paraId="37C9B1B5" w14:textId="77777777" w:rsidTr="00D662A8">
        <w:tc>
          <w:tcPr>
            <w:tcW w:w="3236" w:type="dxa"/>
          </w:tcPr>
          <w:p w14:paraId="7D7153C6" w14:textId="77777777" w:rsidR="00D662A8" w:rsidRPr="009807DC" w:rsidRDefault="00D662A8" w:rsidP="00D662A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807DC">
              <w:rPr>
                <w:rFonts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  <w:r w:rsidRPr="009807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FA7BBD3" w14:textId="77777777" w:rsidR="00D662A8" w:rsidRPr="009807DC" w:rsidRDefault="00D662A8" w:rsidP="00D662A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0DD993E" w14:textId="547ED78F" w:rsidR="00D662A8" w:rsidRPr="009807DC" w:rsidRDefault="004B6012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686,002</w:t>
            </w:r>
          </w:p>
        </w:tc>
        <w:tc>
          <w:tcPr>
            <w:tcW w:w="265" w:type="dxa"/>
          </w:tcPr>
          <w:p w14:paraId="304CC8A6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BA5C14" w14:textId="07E3F2B4" w:rsidR="00D662A8" w:rsidRPr="009807DC" w:rsidRDefault="00BA2A7A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725,310</w:t>
            </w:r>
          </w:p>
        </w:tc>
        <w:tc>
          <w:tcPr>
            <w:tcW w:w="265" w:type="dxa"/>
          </w:tcPr>
          <w:p w14:paraId="646B2196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F46BC7" w14:textId="79F9C339" w:rsidR="00D662A8" w:rsidRPr="009807DC" w:rsidRDefault="004B6012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4B6012">
              <w:rPr>
                <w:rFonts w:cs="Angsana New"/>
                <w:sz w:val="30"/>
                <w:szCs w:val="30"/>
              </w:rPr>
              <w:t>539,503</w:t>
            </w:r>
          </w:p>
        </w:tc>
        <w:tc>
          <w:tcPr>
            <w:tcW w:w="265" w:type="dxa"/>
          </w:tcPr>
          <w:p w14:paraId="47D7ADE6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8372D18" w14:textId="644EECFF" w:rsidR="00D662A8" w:rsidRPr="009807DC" w:rsidRDefault="0021677C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404,851</w:t>
            </w:r>
          </w:p>
        </w:tc>
      </w:tr>
      <w:tr w:rsidR="00D662A8" w:rsidRPr="009807DC" w14:paraId="0C559260" w14:textId="77777777" w:rsidTr="00D662A8">
        <w:tc>
          <w:tcPr>
            <w:tcW w:w="3236" w:type="dxa"/>
          </w:tcPr>
          <w:p w14:paraId="4FB34B3D" w14:textId="77777777" w:rsidR="00D662A8" w:rsidRPr="009807DC" w:rsidRDefault="00D662A8" w:rsidP="00D662A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807DC">
              <w:rPr>
                <w:rFonts w:hint="cs"/>
                <w:sz w:val="30"/>
                <w:szCs w:val="30"/>
                <w:cs/>
              </w:rPr>
              <w:t>ภาษีเงินได้จาก</w:t>
            </w:r>
            <w:r w:rsidRPr="009807DC">
              <w:rPr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64" w:type="dxa"/>
          </w:tcPr>
          <w:p w14:paraId="2C5A3EE0" w14:textId="77777777" w:rsidR="00D662A8" w:rsidRPr="00BB7EB5" w:rsidRDefault="00D662A8" w:rsidP="00D662A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BB7EB5">
              <w:rPr>
                <w:bCs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2AD771" w14:textId="3DDF1372" w:rsidR="00D662A8" w:rsidRPr="009807DC" w:rsidRDefault="009807DC" w:rsidP="00D662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807DC">
              <w:rPr>
                <w:rFonts w:cs="Angsana New"/>
                <w:sz w:val="30"/>
                <w:szCs w:val="30"/>
              </w:rPr>
              <w:t>7,648</w:t>
            </w:r>
          </w:p>
        </w:tc>
        <w:tc>
          <w:tcPr>
            <w:tcW w:w="265" w:type="dxa"/>
          </w:tcPr>
          <w:p w14:paraId="0F97C925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0C41AB" w14:textId="22CC9CD8" w:rsidR="00D662A8" w:rsidRPr="009807DC" w:rsidRDefault="009807DC" w:rsidP="003021D6">
            <w:pPr>
              <w:pStyle w:val="acctfourfigures"/>
              <w:tabs>
                <w:tab w:val="clear" w:pos="765"/>
                <w:tab w:val="left" w:pos="593"/>
              </w:tabs>
              <w:spacing w:line="240" w:lineRule="atLeast"/>
              <w:ind w:right="-35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(5,011)</w:t>
            </w:r>
          </w:p>
        </w:tc>
        <w:tc>
          <w:tcPr>
            <w:tcW w:w="265" w:type="dxa"/>
          </w:tcPr>
          <w:p w14:paraId="6A4023EC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AEF6AB" w14:textId="42E6CDC0" w:rsidR="00D662A8" w:rsidRPr="00BB7EB5" w:rsidRDefault="0021677C" w:rsidP="00BB7EB5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BB7EB5">
              <w:rPr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839C11C" w14:textId="77777777" w:rsidR="00D662A8" w:rsidRPr="009807DC" w:rsidRDefault="00D662A8" w:rsidP="00D662A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B2117C" w14:textId="2B7013CC" w:rsidR="00D662A8" w:rsidRPr="009807DC" w:rsidRDefault="0021677C" w:rsidP="00BB7EB5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1677C" w:rsidRPr="005C2D3F" w14:paraId="10078C2A" w14:textId="77777777" w:rsidTr="00D662A8">
        <w:tc>
          <w:tcPr>
            <w:tcW w:w="3236" w:type="dxa"/>
          </w:tcPr>
          <w:p w14:paraId="49DD1590" w14:textId="77777777" w:rsidR="0021677C" w:rsidRPr="009807DC" w:rsidRDefault="0021677C" w:rsidP="0021677C">
            <w:pPr>
              <w:tabs>
                <w:tab w:val="left" w:pos="540"/>
              </w:tabs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9807DC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64" w:type="dxa"/>
          </w:tcPr>
          <w:p w14:paraId="419100FE" w14:textId="77777777" w:rsidR="0021677C" w:rsidRPr="009807DC" w:rsidRDefault="0021677C" w:rsidP="0021677C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FD548" w14:textId="73AE4337" w:rsidR="0021677C" w:rsidRPr="0021677C" w:rsidRDefault="004B6012" w:rsidP="002167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693,650</w:t>
            </w:r>
          </w:p>
        </w:tc>
        <w:tc>
          <w:tcPr>
            <w:tcW w:w="265" w:type="dxa"/>
          </w:tcPr>
          <w:p w14:paraId="1006102A" w14:textId="77777777" w:rsidR="0021677C" w:rsidRPr="0021677C" w:rsidRDefault="0021677C" w:rsidP="0021677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6C90A" w14:textId="65B15518" w:rsidR="0021677C" w:rsidRPr="0021677C" w:rsidRDefault="0021677C" w:rsidP="002167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21677C">
              <w:rPr>
                <w:rFonts w:cs="Angsana New"/>
                <w:b/>
                <w:bCs/>
                <w:sz w:val="30"/>
                <w:szCs w:val="30"/>
              </w:rPr>
              <w:t>720,29</w:t>
            </w:r>
            <w:r w:rsidR="00BA2A7A">
              <w:rPr>
                <w:rFonts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</w:tcPr>
          <w:p w14:paraId="407B5DCC" w14:textId="77777777" w:rsidR="0021677C" w:rsidRPr="0021677C" w:rsidRDefault="0021677C" w:rsidP="0021677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A3ACB" w14:textId="2750325E" w:rsidR="0021677C" w:rsidRPr="0021677C" w:rsidRDefault="004B6012" w:rsidP="002167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4B6012">
              <w:rPr>
                <w:rFonts w:cs="Angsana New"/>
                <w:b/>
                <w:bCs/>
                <w:sz w:val="30"/>
                <w:szCs w:val="30"/>
              </w:rPr>
              <w:t>539,503</w:t>
            </w:r>
          </w:p>
        </w:tc>
        <w:tc>
          <w:tcPr>
            <w:tcW w:w="265" w:type="dxa"/>
          </w:tcPr>
          <w:p w14:paraId="043E55DE" w14:textId="77777777" w:rsidR="0021677C" w:rsidRPr="0021677C" w:rsidRDefault="0021677C" w:rsidP="0021677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0CA23" w14:textId="2291D1DF" w:rsidR="0021677C" w:rsidRPr="0021677C" w:rsidRDefault="0021677C" w:rsidP="002167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21677C">
              <w:rPr>
                <w:rFonts w:cs="Angsana New"/>
                <w:b/>
                <w:bCs/>
                <w:sz w:val="30"/>
                <w:szCs w:val="30"/>
              </w:rPr>
              <w:t>404,851</w:t>
            </w:r>
          </w:p>
        </w:tc>
      </w:tr>
    </w:tbl>
    <w:p w14:paraId="2D5AA808" w14:textId="3B833C2A" w:rsidR="001204BC" w:rsidRDefault="001204BC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34A7F718" w14:textId="77777777" w:rsidR="001204BC" w:rsidRDefault="001204BC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3B9C2D64" w14:textId="77777777" w:rsidR="00835DFC" w:rsidRPr="005C2D3F" w:rsidRDefault="00835DFC" w:rsidP="00835DFC">
      <w:pPr>
        <w:ind w:firstLine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718636CF" w14:textId="77777777" w:rsidR="00835DFC" w:rsidRPr="005C2D3F" w:rsidRDefault="00835DFC" w:rsidP="00835DFC">
      <w:pPr>
        <w:ind w:left="547"/>
        <w:jc w:val="thaiDistribute"/>
        <w:rPr>
          <w:b/>
          <w:bCs/>
          <w:i/>
          <w:iCs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72"/>
      </w:tblGrid>
      <w:tr w:rsidR="00835DFC" w:rsidRPr="005C2D3F" w14:paraId="177EB420" w14:textId="77777777" w:rsidTr="00F33272">
        <w:trPr>
          <w:cantSplit/>
        </w:trPr>
        <w:tc>
          <w:tcPr>
            <w:tcW w:w="2790" w:type="dxa"/>
          </w:tcPr>
          <w:p w14:paraId="44F1891A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0125857D" w14:textId="77777777" w:rsidR="00835DFC" w:rsidRPr="005C2D3F" w:rsidRDefault="00835DFC" w:rsidP="00A9741F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DFC" w:rsidRPr="005C2D3F" w14:paraId="4C9691EA" w14:textId="77777777" w:rsidTr="00F33272">
        <w:trPr>
          <w:cantSplit/>
        </w:trPr>
        <w:tc>
          <w:tcPr>
            <w:tcW w:w="2790" w:type="dxa"/>
          </w:tcPr>
          <w:p w14:paraId="72D0ED70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5431E7C5" w14:textId="5DF25683" w:rsidR="00835DFC" w:rsidRPr="005C2D3F" w:rsidRDefault="00835DFC" w:rsidP="00C919A2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C919A2" w:rsidRPr="005C2D3F">
              <w:rPr>
                <w:sz w:val="30"/>
                <w:szCs w:val="30"/>
              </w:rPr>
              <w:t>6</w:t>
            </w:r>
            <w:r w:rsidR="0093669E">
              <w:rPr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9955F63" w14:textId="77777777" w:rsidR="00835DFC" w:rsidRPr="005C2D3F" w:rsidRDefault="00835DFC" w:rsidP="00A9741F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222" w:type="dxa"/>
            <w:gridSpan w:val="5"/>
            <w:tcBorders>
              <w:bottom w:val="single" w:sz="4" w:space="0" w:color="auto"/>
            </w:tcBorders>
          </w:tcPr>
          <w:p w14:paraId="1279253F" w14:textId="29D73D15" w:rsidR="00835DFC" w:rsidRPr="005C2D3F" w:rsidRDefault="0093669E" w:rsidP="00A9741F">
            <w:pPr>
              <w:ind w:right="11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835DFC" w:rsidRPr="005C2D3F" w14:paraId="352E9B45" w14:textId="77777777" w:rsidTr="00F33272">
        <w:trPr>
          <w:cantSplit/>
        </w:trPr>
        <w:tc>
          <w:tcPr>
            <w:tcW w:w="2790" w:type="dxa"/>
          </w:tcPr>
          <w:p w14:paraId="4768A868" w14:textId="77777777" w:rsidR="00835DFC" w:rsidRPr="005C2D3F" w:rsidRDefault="00835DFC" w:rsidP="00A9741F">
            <w:pPr>
              <w:ind w:left="400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1174ED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9BF6517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5F7A7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A4A8267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779A73A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1110EA6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6BC115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DB271C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7826FA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47C1B71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83570A0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835DFC" w:rsidRPr="005C2D3F" w14:paraId="6E060A43" w14:textId="77777777" w:rsidTr="00F33272">
        <w:trPr>
          <w:cantSplit/>
        </w:trPr>
        <w:tc>
          <w:tcPr>
            <w:tcW w:w="2790" w:type="dxa"/>
          </w:tcPr>
          <w:p w14:paraId="58076455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2EA0E88C" w14:textId="77777777" w:rsidR="00835DFC" w:rsidRPr="005C2D3F" w:rsidRDefault="00835DFC" w:rsidP="00A9741F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3669E" w:rsidRPr="005C2D3F" w14:paraId="27FC5485" w14:textId="77777777" w:rsidTr="00F33272">
        <w:trPr>
          <w:cantSplit/>
        </w:trPr>
        <w:tc>
          <w:tcPr>
            <w:tcW w:w="2790" w:type="dxa"/>
          </w:tcPr>
          <w:p w14:paraId="78C4B083" w14:textId="23197300" w:rsidR="0093669E" w:rsidRPr="005C2D3F" w:rsidRDefault="001D0C19" w:rsidP="0093669E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2CB47B51" w14:textId="081B568D" w:rsidR="0093669E" w:rsidRPr="005C2D3F" w:rsidRDefault="0021677C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455</w:t>
            </w:r>
          </w:p>
        </w:tc>
        <w:tc>
          <w:tcPr>
            <w:tcW w:w="180" w:type="dxa"/>
          </w:tcPr>
          <w:p w14:paraId="22EB914B" w14:textId="77777777" w:rsidR="0093669E" w:rsidRPr="005C2D3F" w:rsidRDefault="0093669E" w:rsidP="00E14ACE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31ACEF" w14:textId="1BD4164C" w:rsidR="0093669E" w:rsidRPr="005C2D3F" w:rsidRDefault="0021677C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(91)</w:t>
            </w:r>
          </w:p>
        </w:tc>
        <w:tc>
          <w:tcPr>
            <w:tcW w:w="180" w:type="dxa"/>
          </w:tcPr>
          <w:p w14:paraId="06C419A1" w14:textId="77777777" w:rsidR="0093669E" w:rsidRPr="005C2D3F" w:rsidRDefault="0093669E" w:rsidP="00E14ACE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C17EFEF" w14:textId="3268287E" w:rsidR="0093669E" w:rsidRPr="005C2D3F" w:rsidRDefault="0021677C" w:rsidP="00B5679B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2D5C7160" w14:textId="77777777" w:rsidR="0093669E" w:rsidRPr="005C2D3F" w:rsidRDefault="0093669E" w:rsidP="00B5679B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7649A3" w14:textId="2AD226D2" w:rsidR="0093669E" w:rsidRPr="00073786" w:rsidRDefault="0093669E" w:rsidP="005439C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(4,130)</w:t>
            </w:r>
          </w:p>
        </w:tc>
        <w:tc>
          <w:tcPr>
            <w:tcW w:w="180" w:type="dxa"/>
          </w:tcPr>
          <w:p w14:paraId="2AF3E349" w14:textId="77777777" w:rsidR="0093669E" w:rsidRPr="005C2D3F" w:rsidRDefault="0093669E" w:rsidP="0093669E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31EAA" w14:textId="65270C6A" w:rsidR="0093669E" w:rsidRPr="005C2D3F" w:rsidRDefault="0093669E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826</w:t>
            </w:r>
          </w:p>
        </w:tc>
        <w:tc>
          <w:tcPr>
            <w:tcW w:w="180" w:type="dxa"/>
          </w:tcPr>
          <w:p w14:paraId="1A9C53F9" w14:textId="77777777" w:rsidR="0093669E" w:rsidRPr="005C2D3F" w:rsidRDefault="0093669E" w:rsidP="0093669E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A4E46BA" w14:textId="1C6BDC92" w:rsidR="0093669E" w:rsidRPr="00073786" w:rsidRDefault="00073786" w:rsidP="00073786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 xml:space="preserve">     </w:t>
            </w:r>
            <w:r w:rsidR="0093669E" w:rsidRPr="00073786">
              <w:rPr>
                <w:rFonts w:cs="Angsana New"/>
                <w:sz w:val="30"/>
                <w:szCs w:val="30"/>
              </w:rPr>
              <w:t>(3,304)</w:t>
            </w:r>
          </w:p>
        </w:tc>
      </w:tr>
      <w:tr w:rsidR="0093669E" w:rsidRPr="005C2D3F" w14:paraId="73B2EA74" w14:textId="77777777" w:rsidTr="00F33272">
        <w:trPr>
          <w:cantSplit/>
        </w:trPr>
        <w:tc>
          <w:tcPr>
            <w:tcW w:w="2790" w:type="dxa"/>
          </w:tcPr>
          <w:p w14:paraId="16432B0A" w14:textId="21A03303" w:rsidR="0093669E" w:rsidRPr="005C2D3F" w:rsidRDefault="0021677C" w:rsidP="0093669E">
            <w:pPr>
              <w:ind w:left="191" w:hanging="19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93669E" w:rsidRPr="005C2D3F">
              <w:rPr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  <w:r w:rsidR="0093669E"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D6E55E" w14:textId="42AB8FFE" w:rsidR="0093669E" w:rsidRPr="005C2D3F" w:rsidRDefault="0021677C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1,010</w:t>
            </w:r>
          </w:p>
        </w:tc>
        <w:tc>
          <w:tcPr>
            <w:tcW w:w="180" w:type="dxa"/>
            <w:vAlign w:val="bottom"/>
          </w:tcPr>
          <w:p w14:paraId="342A0C9C" w14:textId="77777777" w:rsidR="0093669E" w:rsidRPr="005C2D3F" w:rsidRDefault="0093669E" w:rsidP="00E14A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327EC2" w14:textId="4ABFDF23" w:rsidR="0093669E" w:rsidRPr="005C2D3F" w:rsidRDefault="0021677C" w:rsidP="00E14ACE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(257)</w:t>
            </w:r>
          </w:p>
        </w:tc>
        <w:tc>
          <w:tcPr>
            <w:tcW w:w="180" w:type="dxa"/>
            <w:vAlign w:val="bottom"/>
          </w:tcPr>
          <w:p w14:paraId="4835BA42" w14:textId="77777777" w:rsidR="0093669E" w:rsidRPr="005C2D3F" w:rsidRDefault="0093669E" w:rsidP="00E14A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0375163" w14:textId="3DE00FB7" w:rsidR="0093669E" w:rsidRPr="005C2D3F" w:rsidRDefault="0021677C" w:rsidP="00E14ACE">
            <w:pPr>
              <w:spacing w:line="240" w:lineRule="atLeast"/>
              <w:ind w:left="-18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753</w:t>
            </w:r>
          </w:p>
        </w:tc>
        <w:tc>
          <w:tcPr>
            <w:tcW w:w="180" w:type="dxa"/>
            <w:vAlign w:val="bottom"/>
          </w:tcPr>
          <w:p w14:paraId="753A33E1" w14:textId="77777777" w:rsidR="0093669E" w:rsidRPr="005C2D3F" w:rsidRDefault="0093669E" w:rsidP="0093669E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E534AD" w14:textId="1CE3A1CD" w:rsidR="0093669E" w:rsidRPr="005C2D3F" w:rsidRDefault="0093669E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64,167</w:t>
            </w:r>
          </w:p>
        </w:tc>
        <w:tc>
          <w:tcPr>
            <w:tcW w:w="180" w:type="dxa"/>
            <w:vAlign w:val="bottom"/>
          </w:tcPr>
          <w:p w14:paraId="7822A716" w14:textId="77777777" w:rsidR="0093669E" w:rsidRPr="005C2D3F" w:rsidRDefault="0093669E" w:rsidP="0093669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70F9D1" w14:textId="26142B28" w:rsidR="0093669E" w:rsidRPr="00073786" w:rsidRDefault="0093669E" w:rsidP="00073786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(12,800)</w:t>
            </w:r>
          </w:p>
        </w:tc>
        <w:tc>
          <w:tcPr>
            <w:tcW w:w="180" w:type="dxa"/>
            <w:vAlign w:val="bottom"/>
          </w:tcPr>
          <w:p w14:paraId="5D2CA675" w14:textId="77777777" w:rsidR="0093669E" w:rsidRPr="005C2D3F" w:rsidRDefault="0093669E" w:rsidP="0093669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4FAC70D" w14:textId="17C4A8CD" w:rsidR="0093669E" w:rsidRPr="005C2D3F" w:rsidRDefault="0093669E" w:rsidP="00E14AC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51,367  </w:t>
            </w:r>
          </w:p>
        </w:tc>
      </w:tr>
      <w:tr w:rsidR="0093669E" w:rsidRPr="005C2D3F" w14:paraId="4280463D" w14:textId="77777777" w:rsidTr="00F33272">
        <w:trPr>
          <w:cantSplit/>
        </w:trPr>
        <w:tc>
          <w:tcPr>
            <w:tcW w:w="2790" w:type="dxa"/>
          </w:tcPr>
          <w:p w14:paraId="31D94ED7" w14:textId="77777777" w:rsidR="0093669E" w:rsidRPr="005C2D3F" w:rsidRDefault="0093669E" w:rsidP="0093669E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25AC1" w14:textId="57C7BCB1" w:rsidR="0093669E" w:rsidRPr="00E14ACE" w:rsidRDefault="0021677C" w:rsidP="00E14ACE">
            <w:pPr>
              <w:spacing w:line="240" w:lineRule="atLeast"/>
              <w:ind w:right="1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1,465</w:t>
            </w:r>
          </w:p>
        </w:tc>
        <w:tc>
          <w:tcPr>
            <w:tcW w:w="180" w:type="dxa"/>
            <w:vAlign w:val="bottom"/>
          </w:tcPr>
          <w:p w14:paraId="6D509758" w14:textId="77777777" w:rsidR="0093669E" w:rsidRPr="00E14ACE" w:rsidRDefault="0093669E" w:rsidP="00E14A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B0746" w14:textId="76053555" w:rsidR="0093669E" w:rsidRPr="00E14ACE" w:rsidRDefault="0021677C" w:rsidP="00E14ACE">
            <w:pPr>
              <w:spacing w:line="240" w:lineRule="atLeast"/>
              <w:ind w:right="-63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(348)</w:t>
            </w:r>
          </w:p>
        </w:tc>
        <w:tc>
          <w:tcPr>
            <w:tcW w:w="180" w:type="dxa"/>
            <w:vAlign w:val="bottom"/>
          </w:tcPr>
          <w:p w14:paraId="52E2EF75" w14:textId="77777777" w:rsidR="0093669E" w:rsidRPr="00E14ACE" w:rsidRDefault="0093669E" w:rsidP="00E14A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92BFA" w14:textId="40DC0354" w:rsidR="0093669E" w:rsidRPr="00E14ACE" w:rsidRDefault="0021677C" w:rsidP="00E14ACE">
            <w:pPr>
              <w:spacing w:line="240" w:lineRule="atLeast"/>
              <w:ind w:left="-18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1,117</w:t>
            </w:r>
          </w:p>
        </w:tc>
        <w:tc>
          <w:tcPr>
            <w:tcW w:w="180" w:type="dxa"/>
            <w:vAlign w:val="bottom"/>
          </w:tcPr>
          <w:p w14:paraId="65E8F2CE" w14:textId="77777777" w:rsidR="0093669E" w:rsidRPr="00E14ACE" w:rsidRDefault="0093669E" w:rsidP="0093669E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7B2A3" w14:textId="63C2FB3B" w:rsidR="0093669E" w:rsidRPr="00E14ACE" w:rsidRDefault="0093669E" w:rsidP="00E14ACE">
            <w:pPr>
              <w:spacing w:line="240" w:lineRule="atLeas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E14ACE">
              <w:rPr>
                <w:b/>
                <w:bCs/>
                <w:sz w:val="30"/>
                <w:szCs w:val="30"/>
              </w:rPr>
              <w:t>60,037</w:t>
            </w:r>
          </w:p>
        </w:tc>
        <w:tc>
          <w:tcPr>
            <w:tcW w:w="180" w:type="dxa"/>
            <w:vAlign w:val="bottom"/>
          </w:tcPr>
          <w:p w14:paraId="064CDCFA" w14:textId="77777777" w:rsidR="0093669E" w:rsidRPr="00E14ACE" w:rsidRDefault="0093669E" w:rsidP="0093669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1A6B" w14:textId="6EC85F8A" w:rsidR="0093669E" w:rsidRPr="00073786" w:rsidRDefault="0093669E" w:rsidP="00073786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073786">
              <w:rPr>
                <w:rFonts w:cs="Angsana New"/>
                <w:b/>
                <w:bCs/>
                <w:sz w:val="30"/>
                <w:szCs w:val="30"/>
              </w:rPr>
              <w:t>(11,974)</w:t>
            </w:r>
          </w:p>
        </w:tc>
        <w:tc>
          <w:tcPr>
            <w:tcW w:w="180" w:type="dxa"/>
            <w:vAlign w:val="bottom"/>
          </w:tcPr>
          <w:p w14:paraId="43F04C2B" w14:textId="77777777" w:rsidR="0093669E" w:rsidRPr="00E14ACE" w:rsidRDefault="0093669E" w:rsidP="0093669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6EA87" w14:textId="6E8C8ED8" w:rsidR="0093669E" w:rsidRPr="00E14ACE" w:rsidRDefault="0093669E" w:rsidP="00E14ACE">
            <w:pPr>
              <w:spacing w:line="240" w:lineRule="atLeas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E14ACE">
              <w:rPr>
                <w:b/>
                <w:bCs/>
                <w:sz w:val="30"/>
                <w:szCs w:val="30"/>
              </w:rPr>
              <w:t xml:space="preserve">48,063       </w:t>
            </w:r>
          </w:p>
        </w:tc>
      </w:tr>
    </w:tbl>
    <w:p w14:paraId="57C1A916" w14:textId="77777777" w:rsidR="00B27080" w:rsidRPr="005C2D3F" w:rsidRDefault="00B27080" w:rsidP="00FE591D">
      <w:pPr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72"/>
      </w:tblGrid>
      <w:tr w:rsidR="002A2FEC" w:rsidRPr="005C2D3F" w14:paraId="31712079" w14:textId="77777777" w:rsidTr="005439C7">
        <w:trPr>
          <w:cantSplit/>
        </w:trPr>
        <w:tc>
          <w:tcPr>
            <w:tcW w:w="2790" w:type="dxa"/>
          </w:tcPr>
          <w:p w14:paraId="3B80A80E" w14:textId="77777777" w:rsidR="002A2FEC" w:rsidRPr="005C2D3F" w:rsidRDefault="00B27080" w:rsidP="00552B21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6541" w:type="dxa"/>
            <w:gridSpan w:val="11"/>
          </w:tcPr>
          <w:p w14:paraId="51BBEC9D" w14:textId="77777777" w:rsidR="002A2FEC" w:rsidRPr="005C2D3F" w:rsidRDefault="002A2FEC" w:rsidP="002A2FEC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FEC" w:rsidRPr="005C2D3F" w14:paraId="47B4BBE3" w14:textId="77777777" w:rsidTr="005439C7">
        <w:trPr>
          <w:cantSplit/>
        </w:trPr>
        <w:tc>
          <w:tcPr>
            <w:tcW w:w="2790" w:type="dxa"/>
          </w:tcPr>
          <w:p w14:paraId="5BF788D6" w14:textId="77777777" w:rsidR="002A2FEC" w:rsidRPr="005C2D3F" w:rsidRDefault="002A2FEC" w:rsidP="00552B21">
            <w:pPr>
              <w:rPr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42497380" w14:textId="39C17C7E" w:rsidR="002A2FEC" w:rsidRPr="005C2D3F" w:rsidRDefault="00C919A2" w:rsidP="00552B21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</w:t>
            </w:r>
            <w:r w:rsidR="0093669E">
              <w:rPr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6E0D5B6" w14:textId="77777777" w:rsidR="002A2FEC" w:rsidRPr="005C2D3F" w:rsidRDefault="002A2FEC" w:rsidP="00552B21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222" w:type="dxa"/>
            <w:gridSpan w:val="5"/>
            <w:tcBorders>
              <w:bottom w:val="single" w:sz="4" w:space="0" w:color="auto"/>
            </w:tcBorders>
          </w:tcPr>
          <w:p w14:paraId="4A736349" w14:textId="6767E495" w:rsidR="002A2FEC" w:rsidRPr="005C2D3F" w:rsidRDefault="0093669E" w:rsidP="00552B21">
            <w:pPr>
              <w:ind w:right="11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2A2FEC" w:rsidRPr="005C2D3F" w14:paraId="408B5E38" w14:textId="77777777" w:rsidTr="005439C7">
        <w:trPr>
          <w:cantSplit/>
        </w:trPr>
        <w:tc>
          <w:tcPr>
            <w:tcW w:w="2790" w:type="dxa"/>
          </w:tcPr>
          <w:p w14:paraId="7B98E188" w14:textId="77777777" w:rsidR="002A2FEC" w:rsidRPr="005C2D3F" w:rsidRDefault="002A2FEC" w:rsidP="00552B21">
            <w:pPr>
              <w:ind w:left="400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111817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D60399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54C4DE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117302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575DF08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5F9FE71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A2E1EE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C26019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ED637E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20EAC64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7F86D70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2A2FEC" w:rsidRPr="005C2D3F" w14:paraId="3AB0EB1E" w14:textId="77777777" w:rsidTr="005439C7">
        <w:trPr>
          <w:cantSplit/>
        </w:trPr>
        <w:tc>
          <w:tcPr>
            <w:tcW w:w="2790" w:type="dxa"/>
          </w:tcPr>
          <w:p w14:paraId="3DAA5FD6" w14:textId="77777777" w:rsidR="002A2FEC" w:rsidRPr="005C2D3F" w:rsidRDefault="002A2FEC" w:rsidP="00552B21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4C2B783F" w14:textId="77777777" w:rsidR="002A2FEC" w:rsidRPr="005C2D3F" w:rsidRDefault="002A2FEC" w:rsidP="00552B21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21677C" w:rsidRPr="005C2D3F" w14:paraId="2D996D27" w14:textId="77777777" w:rsidTr="004C29FE">
        <w:trPr>
          <w:cantSplit/>
        </w:trPr>
        <w:tc>
          <w:tcPr>
            <w:tcW w:w="2790" w:type="dxa"/>
          </w:tcPr>
          <w:p w14:paraId="3038BCC2" w14:textId="5C3455D0" w:rsidR="0021677C" w:rsidRPr="005C2D3F" w:rsidRDefault="00B649BE" w:rsidP="0021677C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0BAE36AC" w14:textId="3136BDED" w:rsidR="0021677C" w:rsidRPr="005C2D3F" w:rsidRDefault="0021677C" w:rsidP="0021677C">
            <w:pPr>
              <w:tabs>
                <w:tab w:val="decimal" w:pos="742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455</w:t>
            </w:r>
          </w:p>
        </w:tc>
        <w:tc>
          <w:tcPr>
            <w:tcW w:w="180" w:type="dxa"/>
          </w:tcPr>
          <w:p w14:paraId="35740FF2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477E1" w14:textId="1C20F46F" w:rsidR="0021677C" w:rsidRPr="005C2D3F" w:rsidRDefault="0021677C" w:rsidP="0021677C">
            <w:pPr>
              <w:tabs>
                <w:tab w:val="decimal" w:pos="765"/>
              </w:tabs>
              <w:spacing w:line="240" w:lineRule="atLeast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(91)</w:t>
            </w:r>
          </w:p>
        </w:tc>
        <w:tc>
          <w:tcPr>
            <w:tcW w:w="180" w:type="dxa"/>
          </w:tcPr>
          <w:p w14:paraId="1AC7B8B9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B065DB5" w14:textId="374DF6CE" w:rsidR="0021677C" w:rsidRPr="005C2D3F" w:rsidRDefault="0021677C" w:rsidP="00B5679B">
            <w:pPr>
              <w:tabs>
                <w:tab w:val="decimal" w:pos="742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364</w:t>
            </w:r>
          </w:p>
        </w:tc>
        <w:tc>
          <w:tcPr>
            <w:tcW w:w="180" w:type="dxa"/>
            <w:vAlign w:val="bottom"/>
          </w:tcPr>
          <w:p w14:paraId="3E45D40D" w14:textId="77777777" w:rsidR="0021677C" w:rsidRPr="005C2D3F" w:rsidRDefault="0021677C" w:rsidP="0021677C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E4D4C3" w14:textId="5A27B2F0" w:rsidR="0021677C" w:rsidRPr="00073786" w:rsidRDefault="0021677C" w:rsidP="00216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(4,130)</w:t>
            </w:r>
          </w:p>
        </w:tc>
        <w:tc>
          <w:tcPr>
            <w:tcW w:w="180" w:type="dxa"/>
            <w:vAlign w:val="bottom"/>
          </w:tcPr>
          <w:p w14:paraId="40C2EEBE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4DC7D1" w14:textId="26D275A1" w:rsidR="0021677C" w:rsidRPr="005C2D3F" w:rsidRDefault="0021677C" w:rsidP="0021677C">
            <w:pPr>
              <w:tabs>
                <w:tab w:val="decimal" w:pos="832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826</w:t>
            </w:r>
          </w:p>
        </w:tc>
        <w:tc>
          <w:tcPr>
            <w:tcW w:w="180" w:type="dxa"/>
            <w:vAlign w:val="bottom"/>
          </w:tcPr>
          <w:p w14:paraId="6FF759C4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F3BA0EC" w14:textId="72F76C57" w:rsidR="0021677C" w:rsidRPr="00073786" w:rsidRDefault="0021677C" w:rsidP="00216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(3,304)</w:t>
            </w:r>
          </w:p>
        </w:tc>
      </w:tr>
      <w:tr w:rsidR="0021677C" w:rsidRPr="00B5679B" w14:paraId="1D6B9360" w14:textId="77777777" w:rsidTr="005439C7">
        <w:trPr>
          <w:cantSplit/>
        </w:trPr>
        <w:tc>
          <w:tcPr>
            <w:tcW w:w="2790" w:type="dxa"/>
          </w:tcPr>
          <w:p w14:paraId="71FD4EE7" w14:textId="2D2AE75C" w:rsidR="0021677C" w:rsidRPr="005C2D3F" w:rsidRDefault="004F4324" w:rsidP="004F4324">
            <w:pPr>
              <w:ind w:left="191" w:hanging="19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21677C" w:rsidRPr="005C2D3F">
              <w:rPr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  <w:r w:rsidR="0021677C"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C8D6AD" w14:textId="45020451" w:rsidR="0021677C" w:rsidRPr="005C2D3F" w:rsidRDefault="0021677C" w:rsidP="0021677C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7,073</w:t>
            </w:r>
          </w:p>
        </w:tc>
        <w:tc>
          <w:tcPr>
            <w:tcW w:w="180" w:type="dxa"/>
            <w:vAlign w:val="bottom"/>
          </w:tcPr>
          <w:p w14:paraId="3CE06DE9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E54CEE" w14:textId="796C7C33" w:rsidR="0021677C" w:rsidRPr="005C2D3F" w:rsidRDefault="0021677C" w:rsidP="0021677C">
            <w:pPr>
              <w:tabs>
                <w:tab w:val="left" w:pos="137"/>
              </w:tabs>
              <w:spacing w:line="240" w:lineRule="atLeast"/>
              <w:ind w:right="-1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(1,415)</w:t>
            </w:r>
          </w:p>
        </w:tc>
        <w:tc>
          <w:tcPr>
            <w:tcW w:w="180" w:type="dxa"/>
            <w:vAlign w:val="bottom"/>
          </w:tcPr>
          <w:p w14:paraId="5FC4EC4C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0AA1566" w14:textId="51E5BC7E" w:rsidR="0021677C" w:rsidRPr="005C2D3F" w:rsidRDefault="0021677C" w:rsidP="00B5679B">
            <w:pPr>
              <w:tabs>
                <w:tab w:val="decimal" w:pos="742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5,658</w:t>
            </w:r>
          </w:p>
        </w:tc>
        <w:tc>
          <w:tcPr>
            <w:tcW w:w="180" w:type="dxa"/>
            <w:vAlign w:val="bottom"/>
          </w:tcPr>
          <w:p w14:paraId="3803B236" w14:textId="77777777" w:rsidR="0021677C" w:rsidRPr="005C2D3F" w:rsidRDefault="0021677C" w:rsidP="0021677C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89863" w14:textId="400882D2" w:rsidR="0021677C" w:rsidRPr="005C2D3F" w:rsidRDefault="0021677C" w:rsidP="0021677C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24,965</w:t>
            </w:r>
          </w:p>
        </w:tc>
        <w:tc>
          <w:tcPr>
            <w:tcW w:w="180" w:type="dxa"/>
            <w:vAlign w:val="bottom"/>
          </w:tcPr>
          <w:p w14:paraId="105ACE7B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B0073A" w14:textId="1904310E" w:rsidR="0021677C" w:rsidRPr="00073786" w:rsidRDefault="0021677C" w:rsidP="0021677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(4,993)</w:t>
            </w:r>
          </w:p>
        </w:tc>
        <w:tc>
          <w:tcPr>
            <w:tcW w:w="180" w:type="dxa"/>
            <w:vAlign w:val="bottom"/>
          </w:tcPr>
          <w:p w14:paraId="2A11E013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ACE0A3E" w14:textId="59F86D4A" w:rsidR="0021677C" w:rsidRPr="005C2D3F" w:rsidRDefault="00B5679B" w:rsidP="00B5679B">
            <w:pPr>
              <w:tabs>
                <w:tab w:val="decimal" w:pos="803"/>
              </w:tabs>
              <w:spacing w:line="240" w:lineRule="atLeast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21677C" w:rsidRPr="005C2D3F">
              <w:rPr>
                <w:sz w:val="30"/>
                <w:szCs w:val="30"/>
              </w:rPr>
              <w:t>19,972</w:t>
            </w:r>
          </w:p>
        </w:tc>
      </w:tr>
      <w:tr w:rsidR="0021677C" w:rsidRPr="00B5679B" w14:paraId="63CFE32B" w14:textId="77777777" w:rsidTr="005439C7">
        <w:trPr>
          <w:cantSplit/>
        </w:trPr>
        <w:tc>
          <w:tcPr>
            <w:tcW w:w="2790" w:type="dxa"/>
          </w:tcPr>
          <w:p w14:paraId="43019777" w14:textId="77777777" w:rsidR="0021677C" w:rsidRPr="005C2D3F" w:rsidRDefault="0021677C" w:rsidP="0021677C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7A4C" w14:textId="757D134C" w:rsidR="0021677C" w:rsidRPr="005C2D3F" w:rsidRDefault="0021677C" w:rsidP="0021677C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7,528</w:t>
            </w:r>
          </w:p>
        </w:tc>
        <w:tc>
          <w:tcPr>
            <w:tcW w:w="180" w:type="dxa"/>
            <w:vAlign w:val="bottom"/>
          </w:tcPr>
          <w:p w14:paraId="728C9178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59CF6" w14:textId="55A9F73C" w:rsidR="0021677C" w:rsidRPr="005C2D3F" w:rsidRDefault="0021677C" w:rsidP="0021677C">
            <w:pPr>
              <w:spacing w:line="240" w:lineRule="atLeast"/>
              <w:ind w:right="-14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(1,506)</w:t>
            </w:r>
          </w:p>
        </w:tc>
        <w:tc>
          <w:tcPr>
            <w:tcW w:w="180" w:type="dxa"/>
            <w:vAlign w:val="bottom"/>
          </w:tcPr>
          <w:p w14:paraId="73534049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3631" w14:textId="747EA909" w:rsidR="0021677C" w:rsidRPr="005C2D3F" w:rsidRDefault="0021677C" w:rsidP="00B5679B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6,</w:t>
            </w:r>
            <w:r w:rsidRPr="00B5679B">
              <w:rPr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180" w:type="dxa"/>
            <w:vAlign w:val="bottom"/>
          </w:tcPr>
          <w:p w14:paraId="43E9D170" w14:textId="77777777" w:rsidR="0021677C" w:rsidRPr="005C2D3F" w:rsidRDefault="0021677C" w:rsidP="0021677C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49525" w14:textId="218F7FC4" w:rsidR="0021677C" w:rsidRPr="005C2D3F" w:rsidRDefault="0021677C" w:rsidP="0021677C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20,835</w:t>
            </w:r>
          </w:p>
        </w:tc>
        <w:tc>
          <w:tcPr>
            <w:tcW w:w="180" w:type="dxa"/>
            <w:vAlign w:val="bottom"/>
          </w:tcPr>
          <w:p w14:paraId="3CAA9604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9EEBE" w14:textId="6FFF5B6D" w:rsidR="0021677C" w:rsidRPr="00073786" w:rsidRDefault="0021677C" w:rsidP="002167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rtl/>
                <w:cs/>
              </w:rPr>
            </w:pPr>
            <w:r w:rsidRPr="00073786">
              <w:rPr>
                <w:rFonts w:cs="Angsana New"/>
                <w:b/>
                <w:bCs/>
                <w:sz w:val="30"/>
                <w:szCs w:val="30"/>
              </w:rPr>
              <w:t>(4,167)</w:t>
            </w:r>
          </w:p>
        </w:tc>
        <w:tc>
          <w:tcPr>
            <w:tcW w:w="180" w:type="dxa"/>
            <w:vAlign w:val="bottom"/>
          </w:tcPr>
          <w:p w14:paraId="6A58E050" w14:textId="77777777" w:rsidR="0021677C" w:rsidRPr="005C2D3F" w:rsidRDefault="0021677C" w:rsidP="002167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24F7A" w14:textId="32635C42" w:rsidR="0021677C" w:rsidRPr="005C2D3F" w:rsidRDefault="0021677C" w:rsidP="00B5679B">
            <w:pPr>
              <w:tabs>
                <w:tab w:val="decimal" w:pos="803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16,668</w:t>
            </w:r>
          </w:p>
        </w:tc>
      </w:tr>
    </w:tbl>
    <w:p w14:paraId="394ADF88" w14:textId="77777777" w:rsidR="004027C3" w:rsidRPr="005C2D3F" w:rsidRDefault="004027C3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86E485D" w14:textId="77777777" w:rsidR="004027C3" w:rsidRPr="005C2D3F" w:rsidRDefault="004027C3" w:rsidP="004027C3">
      <w:pPr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09DAD71A" w14:textId="77777777" w:rsidR="001E61E5" w:rsidRPr="005C2D3F" w:rsidRDefault="001E61E5" w:rsidP="004027C3">
      <w:pPr>
        <w:ind w:left="540"/>
        <w:jc w:val="thaiDistribute"/>
        <w:rPr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4027C3" w:rsidRPr="00073786" w14:paraId="2B920BF3" w14:textId="77777777" w:rsidTr="00D468B5">
        <w:tc>
          <w:tcPr>
            <w:tcW w:w="4140" w:type="dxa"/>
            <w:shd w:val="clear" w:color="auto" w:fill="auto"/>
          </w:tcPr>
          <w:p w14:paraId="2B7AC694" w14:textId="77777777" w:rsidR="004027C3" w:rsidRPr="00073786" w:rsidRDefault="004027C3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shd w:val="clear" w:color="auto" w:fill="auto"/>
          </w:tcPr>
          <w:p w14:paraId="2020F635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73786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7C3" w:rsidRPr="00073786" w14:paraId="0CC5F59F" w14:textId="77777777" w:rsidTr="00D468B5">
        <w:tc>
          <w:tcPr>
            <w:tcW w:w="4140" w:type="dxa"/>
            <w:shd w:val="clear" w:color="auto" w:fill="auto"/>
          </w:tcPr>
          <w:p w14:paraId="1CE121B3" w14:textId="77777777" w:rsidR="004027C3" w:rsidRPr="00073786" w:rsidRDefault="004027C3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6A141" w14:textId="61E4C32A" w:rsidR="004027C3" w:rsidRPr="00073786" w:rsidRDefault="003154CE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93669E" w:rsidRPr="00073786">
              <w:rPr>
                <w:rFonts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F4EA31" w14:textId="77777777" w:rsidR="004027C3" w:rsidRPr="00073786" w:rsidRDefault="004027C3" w:rsidP="00A9741F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C940C0" w14:textId="0D182191" w:rsidR="004027C3" w:rsidRPr="00073786" w:rsidRDefault="0093669E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  <w:rtl/>
                <w:cs/>
              </w:rPr>
              <w:t>25</w:t>
            </w:r>
            <w:r w:rsidRPr="00073786">
              <w:rPr>
                <w:rFonts w:cs="Angsana New"/>
                <w:sz w:val="30"/>
                <w:szCs w:val="30"/>
                <w:rtl/>
              </w:rPr>
              <w:t>60</w:t>
            </w:r>
          </w:p>
        </w:tc>
      </w:tr>
      <w:tr w:rsidR="004027C3" w:rsidRPr="00073786" w14:paraId="5D59A0A9" w14:textId="77777777" w:rsidTr="00D468B5">
        <w:tc>
          <w:tcPr>
            <w:tcW w:w="4140" w:type="dxa"/>
            <w:shd w:val="clear" w:color="auto" w:fill="auto"/>
          </w:tcPr>
          <w:p w14:paraId="216C8F82" w14:textId="77777777" w:rsidR="004027C3" w:rsidRPr="00073786" w:rsidRDefault="004027C3" w:rsidP="00A9741F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A3149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3D1AD29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ECF076" w14:textId="77777777" w:rsidR="004027C3" w:rsidRPr="00073786" w:rsidRDefault="004027C3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1AE4A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8183B68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4ABB543" w14:textId="77777777" w:rsidR="004027C3" w:rsidRPr="00073786" w:rsidRDefault="004027C3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5592D2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EE6711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073786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F4DCC8" w14:textId="77777777" w:rsidR="004027C3" w:rsidRPr="00073786" w:rsidRDefault="004027C3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6A3D1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1A878DDA" w14:textId="77777777" w:rsidR="004027C3" w:rsidRPr="00073786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073786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669E" w:rsidRPr="00073786" w14:paraId="55575CB5" w14:textId="77777777" w:rsidTr="00D468B5">
        <w:tc>
          <w:tcPr>
            <w:tcW w:w="4140" w:type="dxa"/>
            <w:shd w:val="clear" w:color="auto" w:fill="auto"/>
          </w:tcPr>
          <w:p w14:paraId="527563A3" w14:textId="72EF92BF" w:rsidR="0093669E" w:rsidRPr="00073786" w:rsidRDefault="00D468B5" w:rsidP="0093669E">
            <w:pPr>
              <w:rPr>
                <w:sz w:val="30"/>
                <w:szCs w:val="30"/>
                <w:cs/>
              </w:rPr>
            </w:pPr>
            <w:r w:rsidRPr="009F680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  <w:r w:rsidRPr="009F6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</w:tcPr>
          <w:p w14:paraId="7C7C41CC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F52A4B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644A66" w14:textId="527F65CA" w:rsidR="0093669E" w:rsidRPr="00073786" w:rsidRDefault="004B601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3,721,530</w:t>
            </w:r>
          </w:p>
        </w:tc>
        <w:tc>
          <w:tcPr>
            <w:tcW w:w="270" w:type="dxa"/>
            <w:shd w:val="clear" w:color="auto" w:fill="auto"/>
          </w:tcPr>
          <w:p w14:paraId="47870C03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E4AA94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70C14A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5B3FF56" w14:textId="738CE770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3,624,223</w:t>
            </w:r>
          </w:p>
        </w:tc>
      </w:tr>
      <w:tr w:rsidR="0093669E" w:rsidRPr="00073786" w14:paraId="4AD8C589" w14:textId="77777777" w:rsidTr="00D468B5">
        <w:tc>
          <w:tcPr>
            <w:tcW w:w="4140" w:type="dxa"/>
            <w:shd w:val="clear" w:color="auto" w:fill="auto"/>
          </w:tcPr>
          <w:p w14:paraId="138C7D20" w14:textId="77777777" w:rsidR="0093669E" w:rsidRPr="00073786" w:rsidRDefault="0093669E" w:rsidP="0093669E">
            <w:pPr>
              <w:rPr>
                <w:sz w:val="30"/>
                <w:szCs w:val="30"/>
              </w:rPr>
            </w:pPr>
            <w:r w:rsidRPr="00073786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FA8E149" w14:textId="47FC1C82" w:rsidR="0093669E" w:rsidRPr="00073786" w:rsidRDefault="00CE07F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CD76AE2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2C573D" w14:textId="54ED58BB" w:rsidR="0093669E" w:rsidRPr="00073786" w:rsidRDefault="00CE07F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</w:t>
            </w:r>
            <w:r w:rsidR="004B6012">
              <w:rPr>
                <w:rFonts w:cs="Angsana New"/>
                <w:sz w:val="30"/>
                <w:szCs w:val="30"/>
              </w:rPr>
              <w:t>44,306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1B91A7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AFB35A" w14:textId="04D8AAFA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802498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0884BA" w14:textId="71D5922A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724,845</w:t>
            </w:r>
          </w:p>
        </w:tc>
      </w:tr>
      <w:tr w:rsidR="0093669E" w:rsidRPr="00073786" w14:paraId="6B7C9E13" w14:textId="77777777" w:rsidTr="00D468B5">
        <w:tc>
          <w:tcPr>
            <w:tcW w:w="4140" w:type="dxa"/>
            <w:shd w:val="clear" w:color="auto" w:fill="auto"/>
          </w:tcPr>
          <w:p w14:paraId="791EFD3F" w14:textId="77777777" w:rsidR="0093669E" w:rsidRPr="00073786" w:rsidRDefault="0093669E" w:rsidP="0093669E">
            <w:pPr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Pr="00073786">
              <w:rPr>
                <w:sz w:val="30"/>
                <w:szCs w:val="30"/>
              </w:rPr>
              <w:br/>
              <w:t xml:space="preserve">   </w:t>
            </w:r>
            <w:r w:rsidRPr="00073786">
              <w:rPr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</w:tcPr>
          <w:p w14:paraId="34E649FB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0F1D6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A5570" w14:textId="4BE1FCA8" w:rsidR="0093669E" w:rsidRPr="00073786" w:rsidRDefault="00CE07F2" w:rsidP="00CE07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9,043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EC9A74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EE5324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F887B6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B1FB9" w14:textId="0994411E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073786">
              <w:rPr>
                <w:rFonts w:cs="Angsana New"/>
                <w:sz w:val="30"/>
                <w:szCs w:val="30"/>
              </w:rPr>
              <w:t>(1,879)</w:t>
            </w:r>
          </w:p>
        </w:tc>
      </w:tr>
      <w:tr w:rsidR="0093669E" w:rsidRPr="00073786" w14:paraId="0766A4F8" w14:textId="77777777" w:rsidTr="00D468B5">
        <w:tc>
          <w:tcPr>
            <w:tcW w:w="4140" w:type="dxa"/>
            <w:shd w:val="clear" w:color="auto" w:fill="auto"/>
          </w:tcPr>
          <w:p w14:paraId="26C91CA4" w14:textId="77777777" w:rsidR="0093669E" w:rsidRPr="00073786" w:rsidRDefault="0093669E" w:rsidP="0093669E">
            <w:pPr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C5C8796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A4E52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2B8EE8" w14:textId="1E9A08A0" w:rsidR="0093669E" w:rsidRPr="00073786" w:rsidRDefault="004B601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(88,333</w:t>
            </w:r>
            <w:r w:rsidR="00CE07F2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16426E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AFF6262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6E1D12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055E22B8" w14:textId="486EF09E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(98,557</w:t>
            </w:r>
            <w:r w:rsidR="0093669E" w:rsidRPr="00073786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</w:tr>
      <w:tr w:rsidR="0093669E" w:rsidRPr="00073786" w14:paraId="5699F9C3" w14:textId="77777777" w:rsidTr="00D468B5">
        <w:tc>
          <w:tcPr>
            <w:tcW w:w="4140" w:type="dxa"/>
            <w:shd w:val="clear" w:color="auto" w:fill="auto"/>
          </w:tcPr>
          <w:p w14:paraId="07D37372" w14:textId="77777777" w:rsidR="0093669E" w:rsidRPr="00073786" w:rsidRDefault="0093669E" w:rsidP="0093669E">
            <w:pPr>
              <w:ind w:left="162" w:hanging="180"/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56009C7A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7FD9C5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25885" w14:textId="43E94F25" w:rsidR="0093669E" w:rsidRPr="00073786" w:rsidRDefault="00183EE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(24,202</w:t>
            </w:r>
            <w:r w:rsidR="00CE07F2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9ACD31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EB9C7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E9CD21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F298E" w14:textId="37902947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(20,839</w:t>
            </w:r>
            <w:r w:rsidR="0093669E" w:rsidRPr="00073786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93669E" w:rsidRPr="00073786" w14:paraId="1C79338E" w14:textId="77777777" w:rsidTr="00D468B5">
        <w:tc>
          <w:tcPr>
            <w:tcW w:w="4140" w:type="dxa"/>
            <w:shd w:val="clear" w:color="auto" w:fill="auto"/>
          </w:tcPr>
          <w:p w14:paraId="6C0F8B20" w14:textId="77777777" w:rsidR="0093669E" w:rsidRPr="00073786" w:rsidRDefault="0093669E" w:rsidP="0093669E">
            <w:pPr>
              <w:ind w:left="162" w:hanging="180"/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80" w:type="dxa"/>
            <w:shd w:val="clear" w:color="auto" w:fill="auto"/>
          </w:tcPr>
          <w:p w14:paraId="2B5929EF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A9177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B3B54" w14:textId="10B3FC2A" w:rsidR="0093669E" w:rsidRPr="00073786" w:rsidRDefault="00183EE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49,126</w:t>
            </w:r>
          </w:p>
        </w:tc>
        <w:tc>
          <w:tcPr>
            <w:tcW w:w="270" w:type="dxa"/>
            <w:shd w:val="clear" w:color="auto" w:fill="auto"/>
          </w:tcPr>
          <w:p w14:paraId="663FC8B9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45ECA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B52F58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61325" w14:textId="0C3D70B1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144,03</w:t>
            </w:r>
            <w:r w:rsidR="009F3ABD">
              <w:rPr>
                <w:rFonts w:cs="Angsana New"/>
                <w:sz w:val="30"/>
                <w:szCs w:val="30"/>
              </w:rPr>
              <w:t>2</w:t>
            </w:r>
          </w:p>
        </w:tc>
      </w:tr>
      <w:tr w:rsidR="0093669E" w:rsidRPr="00073786" w14:paraId="617A7F19" w14:textId="77777777" w:rsidTr="00D468B5">
        <w:tc>
          <w:tcPr>
            <w:tcW w:w="4140" w:type="dxa"/>
            <w:shd w:val="clear" w:color="auto" w:fill="auto"/>
          </w:tcPr>
          <w:p w14:paraId="70BBA281" w14:textId="77777777" w:rsidR="0093669E" w:rsidRPr="00073786" w:rsidRDefault="0093669E" w:rsidP="0093669E">
            <w:pPr>
              <w:ind w:left="162" w:hanging="180"/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6197C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1C962C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B9CD96" w14:textId="5018450D" w:rsidR="0093669E" w:rsidRPr="00073786" w:rsidRDefault="00CE07F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(4,642)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109E6E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9A9882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9960F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C5E8754" w14:textId="2DCEA016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(22,593</w:t>
            </w:r>
            <w:r w:rsidR="0093669E" w:rsidRPr="00073786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93669E" w:rsidRPr="00073786" w14:paraId="09C5B622" w14:textId="77777777" w:rsidTr="00D468B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36ADD44" w14:textId="77777777" w:rsidR="0093669E" w:rsidRPr="00073786" w:rsidRDefault="0093669E" w:rsidP="0093669E">
            <w:pPr>
              <w:ind w:left="162" w:hanging="180"/>
              <w:rPr>
                <w:sz w:val="30"/>
                <w:szCs w:val="30"/>
                <w:cs/>
              </w:rPr>
            </w:pPr>
            <w:r w:rsidRPr="00073786">
              <w:rPr>
                <w:sz w:val="30"/>
                <w:szCs w:val="30"/>
                <w:cs/>
              </w:rPr>
              <w:t>ผลขาดทุนในปีปัจจุบันที่ไม่รับรู้เป็นสินทรัพย์       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B744DC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D96685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3EB170" w14:textId="4E1DF0BE" w:rsidR="0093669E" w:rsidRPr="00073786" w:rsidRDefault="00CE07F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2A0D94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57A2DB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0F9F53" w14:textId="77777777" w:rsidR="0093669E" w:rsidRPr="00073786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C5FFEFA" w14:textId="7EF65FE2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301</w:t>
            </w:r>
          </w:p>
        </w:tc>
      </w:tr>
      <w:tr w:rsidR="0093669E" w:rsidRPr="00073786" w14:paraId="44CD9DF3" w14:textId="77777777" w:rsidTr="00D468B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E8ECD4" w14:textId="77777777" w:rsidR="0093669E" w:rsidRPr="00073786" w:rsidRDefault="0093669E" w:rsidP="0093669E">
            <w:pPr>
              <w:ind w:left="162" w:hanging="180"/>
              <w:rPr>
                <w:b/>
                <w:bCs/>
                <w:sz w:val="30"/>
                <w:szCs w:val="30"/>
                <w:cs/>
              </w:rPr>
            </w:pPr>
            <w:r w:rsidRPr="0007378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23685" w14:textId="5E20AB23" w:rsidR="0093669E" w:rsidRPr="00073786" w:rsidRDefault="009F680F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8233F4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00059" w14:textId="5594AC1F" w:rsidR="0093669E" w:rsidRPr="00073786" w:rsidRDefault="004B6012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686,0</w:t>
            </w:r>
            <w:r w:rsidR="00CE07F2">
              <w:rPr>
                <w:rFonts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EA4CB9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E0861" w14:textId="7E7852E5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073786">
              <w:rPr>
                <w:rFonts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E473C3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9E9DD" w14:textId="26A59F7E" w:rsidR="0093669E" w:rsidRPr="00073786" w:rsidRDefault="00682159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725,3</w:t>
            </w:r>
            <w:r w:rsidR="00035936">
              <w:rPr>
                <w:rFonts w:cs="Angsana New"/>
                <w:b/>
                <w:bCs/>
                <w:sz w:val="30"/>
                <w:szCs w:val="30"/>
              </w:rPr>
              <w:t>10</w:t>
            </w:r>
          </w:p>
        </w:tc>
      </w:tr>
      <w:tr w:rsidR="0093669E" w:rsidRPr="00073786" w14:paraId="6A5381B3" w14:textId="77777777" w:rsidTr="00D468B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3144E0" w14:textId="77777777" w:rsidR="0093669E" w:rsidRPr="00073786" w:rsidRDefault="0093669E" w:rsidP="0093669E">
            <w:pPr>
              <w:ind w:left="162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2C17CC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99BF74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2B6E3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3ECBC1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B61D0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8449F8" w14:textId="77777777" w:rsidR="0093669E" w:rsidRPr="00073786" w:rsidRDefault="0093669E" w:rsidP="0093669E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168E07" w14:textId="77777777" w:rsidR="0093669E" w:rsidRPr="00073786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</w:tbl>
    <w:p w14:paraId="016C575F" w14:textId="77777777" w:rsidR="00D468B5" w:rsidRDefault="00D468B5">
      <w: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3669E" w:rsidRPr="00073786" w14:paraId="29EB77EA" w14:textId="77777777" w:rsidTr="005000CD">
        <w:tc>
          <w:tcPr>
            <w:tcW w:w="4140" w:type="dxa"/>
            <w:shd w:val="clear" w:color="auto" w:fill="auto"/>
          </w:tcPr>
          <w:p w14:paraId="20A3A418" w14:textId="3AFC7048" w:rsidR="0093669E" w:rsidRPr="00D24FCD" w:rsidRDefault="0093669E" w:rsidP="0093669E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0DAEE0E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24FCD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669E" w:rsidRPr="00073786" w14:paraId="1B5469B5" w14:textId="77777777" w:rsidTr="00552B21">
        <w:tc>
          <w:tcPr>
            <w:tcW w:w="4140" w:type="dxa"/>
            <w:shd w:val="clear" w:color="auto" w:fill="auto"/>
          </w:tcPr>
          <w:p w14:paraId="496403E7" w14:textId="77777777" w:rsidR="0093669E" w:rsidRPr="00D24FCD" w:rsidRDefault="0093669E" w:rsidP="0093669E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6A217" w14:textId="622011BF" w:rsidR="0093669E" w:rsidRPr="00D24FCD" w:rsidRDefault="000A761C" w:rsidP="009366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CB518C8" w14:textId="77777777" w:rsidR="0093669E" w:rsidRPr="00D24FCD" w:rsidRDefault="0093669E" w:rsidP="0093669E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8494FD" w14:textId="6D7630D0" w:rsidR="0093669E" w:rsidRPr="00D24FCD" w:rsidRDefault="000A761C" w:rsidP="009366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  <w:rtl/>
                <w:cs/>
              </w:rPr>
              <w:t>25</w:t>
            </w:r>
            <w:r w:rsidRPr="00D24FCD">
              <w:rPr>
                <w:rFonts w:cs="Angsana New"/>
                <w:sz w:val="30"/>
                <w:szCs w:val="30"/>
                <w:rtl/>
              </w:rPr>
              <w:t>60</w:t>
            </w:r>
          </w:p>
        </w:tc>
      </w:tr>
      <w:tr w:rsidR="0093669E" w:rsidRPr="00073786" w14:paraId="221AA227" w14:textId="77777777" w:rsidTr="00552B21">
        <w:tc>
          <w:tcPr>
            <w:tcW w:w="4140" w:type="dxa"/>
            <w:shd w:val="clear" w:color="auto" w:fill="auto"/>
          </w:tcPr>
          <w:p w14:paraId="1067F649" w14:textId="77777777" w:rsidR="0093669E" w:rsidRPr="00D24FCD" w:rsidRDefault="0093669E" w:rsidP="0093669E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600477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198410B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904078E" w14:textId="77777777" w:rsidR="0093669E" w:rsidRPr="00D24FCD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A2B424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2EE5B5F3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D820232" w14:textId="77777777" w:rsidR="0093669E" w:rsidRPr="00D24FCD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9B069D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95995B2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D24FC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CD08D47" w14:textId="77777777" w:rsidR="0093669E" w:rsidRPr="00D24FCD" w:rsidRDefault="0093669E" w:rsidP="0093669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C8BECD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5B4C886D" w14:textId="77777777" w:rsidR="0093669E" w:rsidRPr="00D24FCD" w:rsidRDefault="0093669E" w:rsidP="009366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D24FC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61C" w:rsidRPr="00073786" w14:paraId="2C9BFE80" w14:textId="77777777" w:rsidTr="00552B21">
        <w:tc>
          <w:tcPr>
            <w:tcW w:w="4140" w:type="dxa"/>
            <w:shd w:val="clear" w:color="auto" w:fill="auto"/>
          </w:tcPr>
          <w:p w14:paraId="72CB82DD" w14:textId="2D72E910" w:rsidR="000A761C" w:rsidRPr="00D24FCD" w:rsidRDefault="00D468B5" w:rsidP="000A761C">
            <w:pPr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กำไรก่อนภาษีเงินได้</w:t>
            </w:r>
            <w:r w:rsidRPr="00D24FCD">
              <w:rPr>
                <w:rFonts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</w:tcPr>
          <w:p w14:paraId="04684A2E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F27DC9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4D04EE8" w14:textId="714ACE47" w:rsidR="000A761C" w:rsidRPr="00D24FCD" w:rsidRDefault="00322F8A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5,369,805</w:t>
            </w:r>
          </w:p>
        </w:tc>
        <w:tc>
          <w:tcPr>
            <w:tcW w:w="270" w:type="dxa"/>
            <w:shd w:val="clear" w:color="auto" w:fill="auto"/>
          </w:tcPr>
          <w:p w14:paraId="466FC750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3E2845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9BC198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5EDEF4" w14:textId="5DEDAD5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</w:rPr>
              <w:t>2</w:t>
            </w:r>
            <w:r w:rsidRPr="00D24FCD">
              <w:rPr>
                <w:rFonts w:cs="Angsana New"/>
                <w:sz w:val="30"/>
                <w:szCs w:val="30"/>
                <w:lang w:bidi="th-TH"/>
              </w:rPr>
              <w:t>,869,115</w:t>
            </w:r>
          </w:p>
        </w:tc>
      </w:tr>
      <w:tr w:rsidR="000A761C" w:rsidRPr="00073786" w14:paraId="74F5C6FD" w14:textId="77777777" w:rsidTr="00552B21">
        <w:tc>
          <w:tcPr>
            <w:tcW w:w="4140" w:type="dxa"/>
            <w:shd w:val="clear" w:color="auto" w:fill="auto"/>
          </w:tcPr>
          <w:p w14:paraId="777F2F64" w14:textId="77777777" w:rsidR="000A761C" w:rsidRPr="00D24FCD" w:rsidRDefault="000A761C" w:rsidP="000A761C">
            <w:pPr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4A06B0" w14:textId="26836F19" w:rsidR="000A761C" w:rsidRPr="00D24FCD" w:rsidRDefault="00DF1F56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3EF7569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78376D" w14:textId="577BF069" w:rsidR="000A761C" w:rsidRPr="00D24FCD" w:rsidRDefault="00322F8A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1,073,961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F33B39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33BF78" w14:textId="021FBCD3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451631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971271A" w14:textId="169B9271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</w:rPr>
              <w:t>573,823</w:t>
            </w:r>
          </w:p>
        </w:tc>
      </w:tr>
      <w:tr w:rsidR="000A761C" w:rsidRPr="00073786" w14:paraId="27DA8B54" w14:textId="77777777" w:rsidTr="008429A1">
        <w:tc>
          <w:tcPr>
            <w:tcW w:w="4140" w:type="dxa"/>
            <w:shd w:val="clear" w:color="auto" w:fill="auto"/>
          </w:tcPr>
          <w:p w14:paraId="13DFE11B" w14:textId="77777777" w:rsidR="000A761C" w:rsidRPr="00D24FCD" w:rsidRDefault="000A761C" w:rsidP="000A761C">
            <w:pPr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ECB92C4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A2765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0561E64" w14:textId="7A04B8EE" w:rsidR="000A761C" w:rsidRPr="00D24FCD" w:rsidRDefault="009F680F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</w:rPr>
              <w:t>(525,006)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D8ADDB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D9287FE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780885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CEBA9B6" w14:textId="694DBDD6" w:rsidR="000A761C" w:rsidRPr="00D24FCD" w:rsidRDefault="000A761C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</w:rPr>
              <w:t>(147,131)</w:t>
            </w:r>
          </w:p>
        </w:tc>
      </w:tr>
      <w:tr w:rsidR="000A761C" w:rsidRPr="00073786" w14:paraId="46049CB7" w14:textId="77777777" w:rsidTr="008429A1">
        <w:tc>
          <w:tcPr>
            <w:tcW w:w="4140" w:type="dxa"/>
            <w:shd w:val="clear" w:color="auto" w:fill="auto"/>
          </w:tcPr>
          <w:p w14:paraId="061FD1B0" w14:textId="77777777" w:rsidR="000A761C" w:rsidRPr="00D24FCD" w:rsidRDefault="000A761C" w:rsidP="000A761C">
            <w:pPr>
              <w:ind w:left="162" w:hanging="180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0DBBFAF2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96DD9E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0F015" w14:textId="2237819E" w:rsidR="000A761C" w:rsidRPr="00D24FCD" w:rsidRDefault="009F680F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</w:rPr>
              <w:t>(7,724)</w:t>
            </w:r>
          </w:p>
        </w:tc>
        <w:tc>
          <w:tcPr>
            <w:tcW w:w="270" w:type="dxa"/>
            <w:shd w:val="clear" w:color="auto" w:fill="auto"/>
          </w:tcPr>
          <w:p w14:paraId="59C72EDE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5DE14D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991AF8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6752" w14:textId="6678A1D7" w:rsidR="000A761C" w:rsidRPr="00D24FCD" w:rsidRDefault="000A761C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</w:rPr>
              <w:t>(7,173)</w:t>
            </w:r>
          </w:p>
        </w:tc>
      </w:tr>
      <w:tr w:rsidR="000A761C" w:rsidRPr="00073786" w14:paraId="5B1CBAAA" w14:textId="77777777" w:rsidTr="00496877">
        <w:tc>
          <w:tcPr>
            <w:tcW w:w="4140" w:type="dxa"/>
            <w:shd w:val="clear" w:color="auto" w:fill="auto"/>
          </w:tcPr>
          <w:p w14:paraId="39FCEFD9" w14:textId="77777777" w:rsidR="000A761C" w:rsidRPr="00D24FCD" w:rsidRDefault="000A761C" w:rsidP="000A761C">
            <w:pPr>
              <w:ind w:left="162" w:hanging="180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8A29BB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6FB2DD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2DB083" w14:textId="46744751" w:rsidR="000A761C" w:rsidRPr="00D24FCD" w:rsidRDefault="009F680F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</w:rPr>
              <w:t>4,540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D95E78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09E301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568D28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7211AB" w14:textId="3CE5B2E9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D24FCD">
              <w:rPr>
                <w:rFonts w:cs="Angsana New"/>
                <w:sz w:val="30"/>
                <w:szCs w:val="30"/>
              </w:rPr>
              <w:t>6,808</w:t>
            </w:r>
          </w:p>
        </w:tc>
      </w:tr>
      <w:tr w:rsidR="000A761C" w:rsidRPr="00073786" w14:paraId="6DA908D8" w14:textId="77777777" w:rsidTr="00496877">
        <w:tc>
          <w:tcPr>
            <w:tcW w:w="4140" w:type="dxa"/>
            <w:shd w:val="clear" w:color="auto" w:fill="auto"/>
          </w:tcPr>
          <w:p w14:paraId="28CE7975" w14:textId="79E288EA" w:rsidR="000A761C" w:rsidRPr="00D24FCD" w:rsidRDefault="000A761C" w:rsidP="000A761C">
            <w:pPr>
              <w:ind w:left="162" w:hanging="180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กลับรายการค่าใช้จ่ายที่เดิมไม่ได้บันทึกเป็นสินทรัพย์ภาษีเงินได้รอการตัดบัญชี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1639E6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B7EF77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6A89F0" w14:textId="498F9FF9" w:rsidR="000A761C" w:rsidRPr="00D24FCD" w:rsidRDefault="009F680F" w:rsidP="000A761C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</w:rPr>
              <w:t>(6,268)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A90A2" w14:textId="77777777" w:rsidR="000A761C" w:rsidRPr="00D24FCD" w:rsidRDefault="000A761C" w:rsidP="000A761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CB6587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02BB3D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61323" w14:textId="530D6D82" w:rsidR="000A761C" w:rsidRPr="00D24FCD" w:rsidRDefault="000A761C" w:rsidP="00073786">
            <w:pPr>
              <w:tabs>
                <w:tab w:val="decimal" w:pos="864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D24FCD">
              <w:rPr>
                <w:sz w:val="30"/>
                <w:szCs w:val="30"/>
                <w:cs/>
              </w:rPr>
              <w:t>(</w:t>
            </w:r>
            <w:r w:rsidRPr="00D24FCD">
              <w:rPr>
                <w:sz w:val="30"/>
                <w:szCs w:val="30"/>
              </w:rPr>
              <w:t>136,713</w:t>
            </w:r>
            <w:r w:rsidRPr="00D24FCD">
              <w:rPr>
                <w:sz w:val="30"/>
                <w:szCs w:val="30"/>
                <w:cs/>
              </w:rPr>
              <w:t>)</w:t>
            </w:r>
          </w:p>
        </w:tc>
      </w:tr>
      <w:tr w:rsidR="000A761C" w:rsidRPr="00073786" w14:paraId="301EFBD4" w14:textId="77777777" w:rsidTr="00496877">
        <w:tc>
          <w:tcPr>
            <w:tcW w:w="4140" w:type="dxa"/>
            <w:shd w:val="clear" w:color="auto" w:fill="auto"/>
          </w:tcPr>
          <w:p w14:paraId="7831FB06" w14:textId="77777777" w:rsidR="000A761C" w:rsidRPr="00D24FCD" w:rsidRDefault="000A761C" w:rsidP="000A761C">
            <w:pPr>
              <w:ind w:left="162" w:hanging="180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การใช้สินทรัพย์ภาษีเงินได้รอการตัดบัญชีที่ไม่ได้บันทึก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80B45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5513BC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2E2D994" w14:textId="25F8EA9A" w:rsidR="000A761C" w:rsidRPr="00D24FCD" w:rsidRDefault="009F680F" w:rsidP="009F680F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3C1EB25" w14:textId="77777777" w:rsidR="000A761C" w:rsidRPr="00D24FCD" w:rsidRDefault="000A761C" w:rsidP="000A761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69EE5" w14:textId="77777777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EA705D" w14:textId="77777777" w:rsidR="000A761C" w:rsidRPr="00D24FCD" w:rsidRDefault="000A761C" w:rsidP="000A76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E569F7" w14:textId="452EFE66" w:rsidR="000A761C" w:rsidRPr="00D24FCD" w:rsidRDefault="000A761C" w:rsidP="000737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D24FCD">
              <w:rPr>
                <w:rFonts w:cs="Angsana New"/>
                <w:sz w:val="30"/>
                <w:szCs w:val="30"/>
              </w:rPr>
              <w:t>115,237</w:t>
            </w:r>
          </w:p>
        </w:tc>
      </w:tr>
      <w:tr w:rsidR="000A761C" w:rsidRPr="00073786" w14:paraId="7A2E8954" w14:textId="77777777" w:rsidTr="007065CB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FAFB85A" w14:textId="77777777" w:rsidR="000A761C" w:rsidRPr="00D24FCD" w:rsidRDefault="000A761C" w:rsidP="000A761C">
            <w:pPr>
              <w:ind w:left="162" w:hanging="180"/>
              <w:rPr>
                <w:b/>
                <w:bCs/>
                <w:sz w:val="30"/>
                <w:szCs w:val="30"/>
                <w:cs/>
              </w:rPr>
            </w:pPr>
            <w:r w:rsidRPr="00D24FC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0215A" w14:textId="1EEC93EA" w:rsidR="000A761C" w:rsidRPr="00D24FCD" w:rsidRDefault="009F680F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D24FCD">
              <w:rPr>
                <w:rFonts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4C2634" w14:textId="77777777" w:rsidR="000A761C" w:rsidRPr="00D24FCD" w:rsidRDefault="000A761C" w:rsidP="000A76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26EAF" w14:textId="720173ED" w:rsidR="000A761C" w:rsidRPr="00D24FCD" w:rsidRDefault="00322F8A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539,503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3D1F98" w14:textId="77777777" w:rsidR="000A761C" w:rsidRPr="00D24FCD" w:rsidRDefault="000A761C" w:rsidP="000A76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1D2E5" w14:textId="36E277A8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D24FCD">
              <w:rPr>
                <w:rFonts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34A2BC" w14:textId="77777777" w:rsidR="000A761C" w:rsidRPr="00D24FCD" w:rsidRDefault="000A761C" w:rsidP="000A76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3F6C3" w14:textId="29153163" w:rsidR="000A761C" w:rsidRPr="00D24FCD" w:rsidRDefault="000A761C" w:rsidP="000A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D24FCD">
              <w:rPr>
                <w:rFonts w:cs="Angsana New"/>
                <w:b/>
                <w:bCs/>
                <w:sz w:val="30"/>
                <w:szCs w:val="30"/>
              </w:rPr>
              <w:t>404,851</w:t>
            </w:r>
          </w:p>
        </w:tc>
      </w:tr>
    </w:tbl>
    <w:p w14:paraId="66574A55" w14:textId="77777777" w:rsidR="008F40A3" w:rsidRPr="00496877" w:rsidRDefault="008F40A3" w:rsidP="00350CB1">
      <w:pPr>
        <w:pStyle w:val="ListParagraph"/>
        <w:ind w:left="540" w:right="65" w:firstLine="0"/>
        <w:rPr>
          <w:rFonts w:asciiTheme="majorBidi" w:hAnsiTheme="majorBidi"/>
          <w:b w:val="0"/>
          <w:bCs w:val="0"/>
          <w:sz w:val="24"/>
          <w:szCs w:val="24"/>
          <w:cs/>
        </w:rPr>
      </w:pPr>
    </w:p>
    <w:p w14:paraId="3C9B336C" w14:textId="77777777" w:rsidR="00835DFC" w:rsidRPr="005C2D3F" w:rsidRDefault="00350CB1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สิทธิพิเศษที่ได้รับจากการส่งเสริมการลงทุน</w:t>
      </w:r>
    </w:p>
    <w:p w14:paraId="29109C4A" w14:textId="77777777" w:rsidR="00350CB1" w:rsidRPr="00496877" w:rsidRDefault="00350CB1" w:rsidP="00350CB1">
      <w:pPr>
        <w:pStyle w:val="ListParagraph"/>
        <w:ind w:left="540" w:firstLine="0"/>
        <w:rPr>
          <w:rFonts w:asciiTheme="majorBidi" w:hAnsiTheme="majorBidi"/>
          <w:i w:val="0"/>
          <w:iCs w:val="0"/>
          <w:sz w:val="24"/>
          <w:szCs w:val="24"/>
          <w:cs/>
        </w:rPr>
      </w:pPr>
    </w:p>
    <w:p w14:paraId="7D48857E" w14:textId="77777777" w:rsidR="00350CB1" w:rsidRPr="005C2D3F" w:rsidRDefault="00350CB1" w:rsidP="00350CB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5C2D3F">
        <w:rPr>
          <w:rFonts w:asciiTheme="majorBidi" w:hAnsiTheme="majorBidi" w:cstheme="majorBidi"/>
          <w:sz w:val="30"/>
          <w:szCs w:val="30"/>
          <w:cs/>
        </w:rPr>
        <w:t>ได้รับสิทธิประโยชน์บางประการจากการส่งเสริมการลงทุนตามพระราชบ</w:t>
      </w:r>
      <w:r w:rsidR="003E5438" w:rsidRPr="005C2D3F">
        <w:rPr>
          <w:rFonts w:asciiTheme="majorBidi" w:hAnsiTheme="majorBidi" w:cstheme="majorBidi"/>
          <w:sz w:val="30"/>
          <w:szCs w:val="30"/>
          <w:cs/>
        </w:rPr>
        <w:t xml:space="preserve">ัญญัติส่งเสริมการลงทุน พ.ศ. </w:t>
      </w:r>
      <w:r w:rsidR="003E5438" w:rsidRPr="005C2D3F">
        <w:rPr>
          <w:rFonts w:asciiTheme="majorBidi" w:hAnsiTheme="majorBidi" w:cstheme="majorBidi"/>
          <w:sz w:val="30"/>
          <w:szCs w:val="30"/>
        </w:rPr>
        <w:t>2520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เกี่ยวกับผลิตแก้วหรือผลิตภัณฑ์แก้ว ซึ่งพอสรุปสาระสำคัญได้ดังนี้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361EF8" w14:textId="77777777" w:rsidR="00350CB1" w:rsidRPr="00496877" w:rsidRDefault="00350CB1" w:rsidP="00350CB1">
      <w:pPr>
        <w:rPr>
          <w:rFonts w:asciiTheme="majorBidi" w:hAnsiTheme="majorBidi" w:cstheme="majorBidi"/>
        </w:rPr>
      </w:pPr>
    </w:p>
    <w:p w14:paraId="514EF505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 xml:space="preserve"> (ก)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5D1AB45B" w14:textId="77777777" w:rsidR="00350CB1" w:rsidRPr="00496877" w:rsidRDefault="00350CB1" w:rsidP="00350CB1">
      <w:pPr>
        <w:spacing w:line="240" w:lineRule="auto"/>
        <w:ind w:left="540"/>
        <w:jc w:val="thaiDistribute"/>
      </w:pPr>
    </w:p>
    <w:p w14:paraId="6485E458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(ข)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5C2D3F">
        <w:rPr>
          <w:sz w:val="30"/>
          <w:szCs w:val="30"/>
        </w:rPr>
        <w:t xml:space="preserve">100 </w:t>
      </w:r>
      <w:r w:rsidRPr="005C2D3F">
        <w:rPr>
          <w:sz w:val="30"/>
          <w:szCs w:val="30"/>
          <w:cs/>
        </w:rPr>
        <w:t xml:space="preserve">ของเงินลงทุน (ไม่รวมค่าที่ดินและเงินทุนหมุนเวียน) โดยมีมูลค่าไม่เกิน </w:t>
      </w:r>
      <w:r w:rsidRPr="005C2D3F">
        <w:rPr>
          <w:sz w:val="30"/>
          <w:szCs w:val="30"/>
        </w:rPr>
        <w:t>1,276</w:t>
      </w:r>
      <w:r w:rsidRPr="005C2D3F">
        <w:rPr>
          <w:sz w:val="30"/>
          <w:szCs w:val="30"/>
          <w:cs/>
        </w:rPr>
        <w:t xml:space="preserve"> ล้านบาท เป็นเวลาเจ็ดปี นับแต่วันที่เริ่มมีรายได้จากการประกอบกิจการ</w:t>
      </w:r>
    </w:p>
    <w:p w14:paraId="7F95E346" w14:textId="77777777" w:rsidR="00A129FF" w:rsidRPr="00496877" w:rsidRDefault="00A129FF" w:rsidP="00350CB1">
      <w:pPr>
        <w:spacing w:line="240" w:lineRule="auto"/>
        <w:ind w:left="540"/>
        <w:jc w:val="thaiDistribute"/>
      </w:pPr>
    </w:p>
    <w:p w14:paraId="343CF66E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 (ค)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>ให้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เวลาหนึ่งปี นับแต่วันนำเข้าครั้งแรก</w:t>
      </w:r>
    </w:p>
    <w:p w14:paraId="77524A93" w14:textId="77777777" w:rsidR="00BB7EB5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 xml:space="preserve">  </w:t>
      </w:r>
    </w:p>
    <w:p w14:paraId="21C6B97F" w14:textId="5FC38DAC" w:rsidR="00350CB1" w:rsidRPr="005C2D3F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</w:t>
      </w:r>
      <w:r w:rsidR="00350CB1" w:rsidRPr="005C2D3F">
        <w:rPr>
          <w:sz w:val="30"/>
          <w:szCs w:val="30"/>
          <w:cs/>
        </w:rPr>
        <w:t>(ง)</w:t>
      </w:r>
      <w:r w:rsidR="00350CB1" w:rsidRPr="005C2D3F">
        <w:rPr>
          <w:sz w:val="30"/>
          <w:szCs w:val="30"/>
        </w:rPr>
        <w:tab/>
      </w:r>
      <w:r w:rsidR="00350CB1" w:rsidRPr="005C2D3F">
        <w:rPr>
          <w:sz w:val="30"/>
          <w:szCs w:val="30"/>
          <w:cs/>
        </w:rPr>
        <w:t>ให้ได้รับยกเว้นอากรขาเข้าสำหรับของที่ผู้ได้รับการส่งเสริมนำเข้ามาเพื่อส่งกลับออกไปเป็นระยะเวลา</w:t>
      </w:r>
      <w:r w:rsidR="00350CB1" w:rsidRPr="005C2D3F">
        <w:rPr>
          <w:sz w:val="30"/>
          <w:szCs w:val="30"/>
        </w:rPr>
        <w:t xml:space="preserve"> 1</w:t>
      </w:r>
      <w:r w:rsidR="00350CB1" w:rsidRPr="005C2D3F">
        <w:rPr>
          <w:sz w:val="30"/>
          <w:szCs w:val="30"/>
          <w:cs/>
        </w:rPr>
        <w:t xml:space="preserve"> ปีนับแต่วันที่นำเข้าครั้งแรก</w:t>
      </w:r>
    </w:p>
    <w:p w14:paraId="5FC70750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  <w:cs/>
        </w:rPr>
      </w:pPr>
    </w:p>
    <w:p w14:paraId="71708185" w14:textId="77777777" w:rsidR="00350CB1" w:rsidRPr="005C2D3F" w:rsidRDefault="00350CB1" w:rsidP="005C64D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sz w:val="30"/>
          <w:szCs w:val="30"/>
          <w:cs/>
        </w:rPr>
        <w:t>เนื่องจากเป็น</w:t>
      </w:r>
      <w:r w:rsidR="00F53539" w:rsidRPr="005C2D3F">
        <w:rPr>
          <w:rFonts w:hint="cs"/>
          <w:sz w:val="30"/>
          <w:szCs w:val="30"/>
          <w:cs/>
        </w:rPr>
        <w:t>กิจการ</w:t>
      </w:r>
      <w:r w:rsidR="005C64D0" w:rsidRPr="005C2D3F">
        <w:rPr>
          <w:sz w:val="30"/>
          <w:szCs w:val="30"/>
          <w:cs/>
        </w:rPr>
        <w:t>ที่ได้รับการส่งเสริมการลงทุน</w:t>
      </w:r>
      <w:r w:rsidR="005C64D0" w:rsidRPr="005C2D3F">
        <w:rPr>
          <w:sz w:val="30"/>
          <w:szCs w:val="30"/>
        </w:rPr>
        <w:t xml:space="preserve"> </w:t>
      </w:r>
      <w:r w:rsidR="00F53539" w:rsidRPr="005C2D3F">
        <w:rPr>
          <w:rFonts w:hint="cs"/>
          <w:sz w:val="30"/>
          <w:szCs w:val="30"/>
          <w:cs/>
        </w:rPr>
        <w:t>กลุ่ม</w:t>
      </w:r>
      <w:r w:rsidRPr="005C2D3F">
        <w:rPr>
          <w:sz w:val="30"/>
          <w:szCs w:val="30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2D466457" w14:textId="77777777" w:rsidR="003A4AC4" w:rsidRDefault="003A4AC4" w:rsidP="003A4AC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D452B" w14:textId="5B3D4FF6" w:rsidR="003A4AC4" w:rsidRPr="003A4AC4" w:rsidRDefault="003A4AC4" w:rsidP="003A4AC4">
      <w:pPr>
        <w:spacing w:line="240" w:lineRule="auto"/>
        <w:ind w:left="540"/>
        <w:jc w:val="thaiDistribute"/>
        <w:rPr>
          <w:sz w:val="30"/>
          <w:szCs w:val="30"/>
        </w:rPr>
      </w:pPr>
      <w:r w:rsidRPr="003A4AC4">
        <w:rPr>
          <w:rFonts w:hint="cs"/>
          <w:sz w:val="30"/>
          <w:szCs w:val="30"/>
          <w:cs/>
        </w:rPr>
        <w:t>นอกจากนี้</w:t>
      </w:r>
      <w:r w:rsidRPr="003A4AC4">
        <w:rPr>
          <w:sz w:val="30"/>
          <w:szCs w:val="30"/>
          <w:cs/>
        </w:rPr>
        <w:t>บริษัทย่อย</w:t>
      </w:r>
      <w:r w:rsidRPr="009A3732">
        <w:rPr>
          <w:sz w:val="30"/>
          <w:szCs w:val="30"/>
          <w:cs/>
        </w:rPr>
        <w:t>แห่ง</w:t>
      </w:r>
      <w:r w:rsidRPr="009A3732">
        <w:rPr>
          <w:rFonts w:hint="cs"/>
          <w:sz w:val="30"/>
          <w:szCs w:val="30"/>
          <w:cs/>
        </w:rPr>
        <w:t>หนึ่งใน</w:t>
      </w:r>
      <w:r w:rsidR="002268F6" w:rsidRPr="009A3732">
        <w:rPr>
          <w:rFonts w:hint="cs"/>
          <w:sz w:val="30"/>
          <w:szCs w:val="30"/>
          <w:cs/>
        </w:rPr>
        <w:t>สาธารณรัฐแห่งสหภาพเมียนมาร์</w:t>
      </w:r>
      <w:r w:rsidRPr="009A3732">
        <w:rPr>
          <w:rFonts w:hint="cs"/>
          <w:sz w:val="30"/>
          <w:szCs w:val="30"/>
          <w:cs/>
        </w:rPr>
        <w:t>ของกลุ่มบริษัท</w:t>
      </w:r>
      <w:r w:rsidRPr="009A3732">
        <w:rPr>
          <w:sz w:val="30"/>
          <w:szCs w:val="30"/>
          <w:cs/>
        </w:rPr>
        <w:t>ได้รับสิทธิประโยชน์บางประการจากการส่งเสริมการลงทุน</w:t>
      </w:r>
      <w:r w:rsidRPr="009A3732">
        <w:rPr>
          <w:rFonts w:hint="cs"/>
          <w:sz w:val="30"/>
          <w:szCs w:val="30"/>
          <w:cs/>
        </w:rPr>
        <w:t>ตามกฎหมายเขตเศรษฐกิจพิเศษของ</w:t>
      </w:r>
      <w:r w:rsidR="000B0262" w:rsidRPr="009A3732">
        <w:rPr>
          <w:rFonts w:hint="cs"/>
          <w:sz w:val="30"/>
          <w:szCs w:val="30"/>
          <w:cs/>
        </w:rPr>
        <w:t>สาธารณรัฐแห่งสหภาพเมียนมาร์</w:t>
      </w:r>
      <w:r w:rsidRPr="009A3732">
        <w:rPr>
          <w:rFonts w:hint="cs"/>
          <w:sz w:val="30"/>
          <w:szCs w:val="30"/>
          <w:cs/>
        </w:rPr>
        <w:t>ในเขตเศรษฐกิจพิเศษทิลาวา</w:t>
      </w:r>
      <w:r w:rsidRPr="009A3732">
        <w:rPr>
          <w:sz w:val="30"/>
          <w:szCs w:val="30"/>
          <w:cs/>
        </w:rPr>
        <w:t xml:space="preserve"> ซึ่งพอสรุปสาระสำคัญได้ดังนี้</w:t>
      </w:r>
      <w:r w:rsidRPr="003A4AC4">
        <w:rPr>
          <w:sz w:val="30"/>
          <w:szCs w:val="30"/>
          <w:cs/>
        </w:rPr>
        <w:t xml:space="preserve"> </w:t>
      </w:r>
    </w:p>
    <w:p w14:paraId="198358DE" w14:textId="77777777" w:rsidR="003A4AC4" w:rsidRPr="00737C59" w:rsidRDefault="003A4AC4" w:rsidP="003A4AC4">
      <w:pPr>
        <w:rPr>
          <w:rFonts w:asciiTheme="majorBidi" w:hAnsiTheme="majorBidi" w:cstheme="majorBidi"/>
        </w:rPr>
      </w:pPr>
    </w:p>
    <w:p w14:paraId="5EF4F2BF" w14:textId="77777777" w:rsidR="003A4AC4" w:rsidRPr="003A4AC4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  <w:cs/>
        </w:rPr>
      </w:pPr>
      <w:r w:rsidRPr="00737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37C59">
        <w:rPr>
          <w:sz w:val="30"/>
          <w:szCs w:val="30"/>
          <w:cs/>
        </w:rPr>
        <w:t xml:space="preserve"> (ก)</w:t>
      </w:r>
      <w:r w:rsidRPr="00737C59">
        <w:rPr>
          <w:sz w:val="30"/>
          <w:szCs w:val="30"/>
        </w:rPr>
        <w:tab/>
      </w:r>
      <w:r w:rsidRPr="003A4AC4">
        <w:rPr>
          <w:sz w:val="30"/>
          <w:szCs w:val="30"/>
          <w:cs/>
        </w:rPr>
        <w:t>ให้ได้รับยกเว้น</w:t>
      </w:r>
      <w:r w:rsidRPr="003A4AC4">
        <w:rPr>
          <w:rFonts w:hint="cs"/>
          <w:sz w:val="30"/>
          <w:szCs w:val="30"/>
          <w:cs/>
        </w:rPr>
        <w:t>อากรขาเข้าและภาษีที่เกี่ยวข้องอื่น ๆ สำหรับอุปกรณ์ อะไหล่ และวัสดุสำหรับการก่อสร้างโรงงาน คลังสินค้าและอาคารสำนักงาน</w:t>
      </w:r>
      <w:r w:rsidRPr="003A4AC4">
        <w:rPr>
          <w:sz w:val="30"/>
          <w:szCs w:val="30"/>
        </w:rPr>
        <w:t xml:space="preserve"> </w:t>
      </w:r>
      <w:r w:rsidRPr="003A4AC4">
        <w:rPr>
          <w:rFonts w:hint="cs"/>
          <w:sz w:val="30"/>
          <w:szCs w:val="30"/>
          <w:cs/>
        </w:rPr>
        <w:t xml:space="preserve">รวมถึงยานพาหนะและวัสดุอื่น ๆ ที่จำเป็นสำหรับธุรกิจ เป็นระยะเวลา </w:t>
      </w:r>
      <w:r w:rsidRPr="003A4AC4">
        <w:rPr>
          <w:sz w:val="30"/>
          <w:szCs w:val="30"/>
        </w:rPr>
        <w:t xml:space="preserve">5 </w:t>
      </w:r>
      <w:r w:rsidRPr="003A4AC4">
        <w:rPr>
          <w:rFonts w:hint="cs"/>
          <w:sz w:val="30"/>
          <w:szCs w:val="30"/>
          <w:cs/>
        </w:rPr>
        <w:t>ปีนับจากวันที่เริ่มนำเข้ามาครั้งแรก</w:t>
      </w:r>
    </w:p>
    <w:p w14:paraId="761168C4" w14:textId="77777777" w:rsidR="003A4AC4" w:rsidRPr="003A4AC4" w:rsidRDefault="003A4AC4" w:rsidP="003A4AC4">
      <w:pPr>
        <w:spacing w:line="240" w:lineRule="auto"/>
        <w:ind w:left="540"/>
        <w:jc w:val="thaiDistribute"/>
        <w:rPr>
          <w:sz w:val="30"/>
          <w:szCs w:val="30"/>
        </w:rPr>
      </w:pPr>
    </w:p>
    <w:p w14:paraId="14ED302D" w14:textId="77777777" w:rsidR="003A4AC4" w:rsidRPr="003A4AC4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  <w:cs/>
        </w:rPr>
      </w:pPr>
      <w:r w:rsidRPr="003A4AC4">
        <w:rPr>
          <w:sz w:val="30"/>
          <w:szCs w:val="30"/>
          <w:cs/>
        </w:rPr>
        <w:t xml:space="preserve"> </w:t>
      </w:r>
      <w:r w:rsidRPr="003A4AC4">
        <w:rPr>
          <w:sz w:val="30"/>
          <w:szCs w:val="30"/>
        </w:rPr>
        <w:t xml:space="preserve"> </w:t>
      </w:r>
      <w:r w:rsidRPr="003A4AC4">
        <w:rPr>
          <w:sz w:val="30"/>
          <w:szCs w:val="30"/>
          <w:cs/>
        </w:rPr>
        <w:t>(ข)</w:t>
      </w:r>
      <w:r w:rsidRPr="003A4AC4">
        <w:rPr>
          <w:sz w:val="30"/>
          <w:szCs w:val="30"/>
        </w:rPr>
        <w:tab/>
      </w:r>
      <w:r w:rsidRPr="003A4AC4">
        <w:rPr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ห้าปี นับแต่วันที่เริ่มมีรายได้จากการประกอบกิจการ</w:t>
      </w:r>
    </w:p>
    <w:p w14:paraId="6A5DE352" w14:textId="77777777" w:rsidR="003A4AC4" w:rsidRPr="003A4AC4" w:rsidRDefault="003A4AC4" w:rsidP="003A4AC4">
      <w:pPr>
        <w:spacing w:line="240" w:lineRule="auto"/>
        <w:ind w:left="540"/>
        <w:jc w:val="thaiDistribute"/>
        <w:rPr>
          <w:sz w:val="30"/>
          <w:szCs w:val="30"/>
        </w:rPr>
      </w:pPr>
    </w:p>
    <w:p w14:paraId="2EE6AABD" w14:textId="77777777" w:rsidR="003A4AC4" w:rsidRPr="00E47229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3A4AC4">
        <w:rPr>
          <w:sz w:val="30"/>
          <w:szCs w:val="30"/>
        </w:rPr>
        <w:t xml:space="preserve"> </w:t>
      </w:r>
      <w:r w:rsidRPr="003A4AC4">
        <w:rPr>
          <w:sz w:val="30"/>
          <w:szCs w:val="30"/>
          <w:cs/>
        </w:rPr>
        <w:t xml:space="preserve"> </w:t>
      </w:r>
      <w:r w:rsidRPr="00E47229">
        <w:rPr>
          <w:sz w:val="30"/>
          <w:szCs w:val="30"/>
          <w:cs/>
        </w:rPr>
        <w:t>(ค)</w:t>
      </w:r>
      <w:r w:rsidRPr="00E47229">
        <w:rPr>
          <w:sz w:val="30"/>
          <w:szCs w:val="30"/>
        </w:rPr>
        <w:tab/>
      </w:r>
      <w:r w:rsidRPr="00E47229">
        <w:rPr>
          <w:rFonts w:hint="cs"/>
          <w:sz w:val="30"/>
          <w:szCs w:val="30"/>
          <w:cs/>
        </w:rPr>
        <w:t>สามารถขอคืน</w:t>
      </w:r>
      <w:r w:rsidRPr="00E47229">
        <w:rPr>
          <w:sz w:val="30"/>
          <w:szCs w:val="30"/>
          <w:cs/>
        </w:rPr>
        <w:t>อากรขาเข้า</w:t>
      </w:r>
      <w:r w:rsidRPr="00E47229">
        <w:rPr>
          <w:rFonts w:hint="cs"/>
          <w:sz w:val="30"/>
          <w:szCs w:val="30"/>
          <w:cs/>
        </w:rPr>
        <w:t xml:space="preserve">และภาษีที่เกี่ยวข้องอื่น ๆ </w:t>
      </w:r>
      <w:r w:rsidRPr="00E47229">
        <w:rPr>
          <w:sz w:val="30"/>
          <w:szCs w:val="30"/>
          <w:cs/>
        </w:rPr>
        <w:t>สำหรับวัตถุดิบและวัสดุ</w:t>
      </w:r>
      <w:r w:rsidRPr="00E47229">
        <w:rPr>
          <w:rFonts w:hint="cs"/>
          <w:sz w:val="30"/>
          <w:szCs w:val="30"/>
          <w:cs/>
        </w:rPr>
        <w:t>ที่</w:t>
      </w:r>
      <w:r w:rsidRPr="00E47229">
        <w:rPr>
          <w:sz w:val="30"/>
          <w:szCs w:val="30"/>
          <w:cs/>
        </w:rPr>
        <w:t>ต้องนำเข้ามาจากต่างประเทศเพื่อใช้ในการผลิต</w:t>
      </w:r>
      <w:r w:rsidRPr="00E47229">
        <w:rPr>
          <w:rFonts w:hint="cs"/>
          <w:sz w:val="30"/>
          <w:szCs w:val="30"/>
          <w:cs/>
        </w:rPr>
        <w:t xml:space="preserve">สินค้า และสินค้านั้นจะถูกส่งออกไปยังต่างประเทศหรือไปยังเขตปลอดอากร </w:t>
      </w:r>
    </w:p>
    <w:p w14:paraId="6230E85A" w14:textId="77777777" w:rsidR="003A4AC4" w:rsidRPr="00E47229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</w:p>
    <w:p w14:paraId="094EC0C8" w14:textId="77777777" w:rsidR="003A4AC4" w:rsidRPr="003A4AC4" w:rsidRDefault="003A4AC4" w:rsidP="003A4AC4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E47229">
        <w:rPr>
          <w:sz w:val="30"/>
          <w:szCs w:val="30"/>
        </w:rPr>
        <w:t xml:space="preserve">  </w:t>
      </w:r>
      <w:r w:rsidRPr="00E47229">
        <w:rPr>
          <w:sz w:val="30"/>
          <w:szCs w:val="30"/>
          <w:cs/>
        </w:rPr>
        <w:t>(ง)</w:t>
      </w:r>
      <w:r w:rsidRPr="00E47229">
        <w:rPr>
          <w:sz w:val="30"/>
          <w:szCs w:val="30"/>
        </w:rPr>
        <w:tab/>
      </w:r>
      <w:r w:rsidRPr="00E47229">
        <w:rPr>
          <w:rFonts w:hint="cs"/>
          <w:sz w:val="30"/>
          <w:szCs w:val="30"/>
          <w:cs/>
        </w:rPr>
        <w:t>สามารถขอ</w:t>
      </w:r>
      <w:r w:rsidRPr="00E47229">
        <w:rPr>
          <w:sz w:val="30"/>
          <w:szCs w:val="30"/>
          <w:cs/>
        </w:rPr>
        <w:t>ยกเว้น</w:t>
      </w:r>
      <w:r w:rsidRPr="00E47229">
        <w:rPr>
          <w:rFonts w:hint="cs"/>
          <w:sz w:val="30"/>
          <w:szCs w:val="30"/>
          <w:cs/>
        </w:rPr>
        <w:t>ภาษีการค้าและภาษีมูลค่าเพิ่มสำหรับสินค้าที่ผลิตและจะถูกส่งออกไปยังต่างประเทศ</w:t>
      </w:r>
    </w:p>
    <w:p w14:paraId="0425B605" w14:textId="77777777" w:rsidR="005000CD" w:rsidRPr="005C2D3F" w:rsidRDefault="005000CD">
      <w:pPr>
        <w:spacing w:line="240" w:lineRule="auto"/>
        <w:rPr>
          <w:sz w:val="30"/>
          <w:szCs w:val="30"/>
          <w:cs/>
          <w:lang w:val="th-TH"/>
        </w:rPr>
      </w:pPr>
    </w:p>
    <w:p w14:paraId="35C4841B" w14:textId="77777777" w:rsidR="00350CB1" w:rsidRPr="005C2D3F" w:rsidRDefault="00350CB1" w:rsidP="00350CB1">
      <w:pPr>
        <w:pStyle w:val="a0"/>
        <w:tabs>
          <w:tab w:val="clear" w:pos="1080"/>
        </w:tabs>
        <w:spacing w:line="240" w:lineRule="atLeast"/>
        <w:ind w:left="540" w:right="47"/>
        <w:rPr>
          <w:rFonts w:asciiTheme="majorBidi" w:hAnsiTheme="majorBidi" w:cstheme="majorBidi"/>
          <w:lang w:val="en-US"/>
        </w:rPr>
      </w:pPr>
      <w:r w:rsidRPr="005C2D3F">
        <w:rPr>
          <w:rFonts w:cs="Angsana New"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F0CD2AE" w14:textId="77777777" w:rsidR="00350CB1" w:rsidRPr="005C2D3F" w:rsidRDefault="00350CB1" w:rsidP="00350CB1">
      <w:pPr>
        <w:pStyle w:val="a0"/>
        <w:tabs>
          <w:tab w:val="clear" w:pos="1080"/>
        </w:tabs>
        <w:spacing w:line="240" w:lineRule="atLeast"/>
        <w:ind w:left="540" w:right="47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350CB1" w:rsidRPr="005C2D3F" w14:paraId="649008FC" w14:textId="77777777" w:rsidTr="00571DDA">
        <w:tc>
          <w:tcPr>
            <w:tcW w:w="1710" w:type="dxa"/>
          </w:tcPr>
          <w:p w14:paraId="39FB3301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gridSpan w:val="11"/>
          </w:tcPr>
          <w:p w14:paraId="74E08660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0CB1" w:rsidRPr="005C2D3F" w14:paraId="6E5B11FE" w14:textId="77777777" w:rsidTr="00571DDA">
        <w:tc>
          <w:tcPr>
            <w:tcW w:w="1710" w:type="dxa"/>
          </w:tcPr>
          <w:p w14:paraId="04B58BFC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43C7ED42" w14:textId="0504E806" w:rsidR="00350CB1" w:rsidRPr="005C2D3F" w:rsidRDefault="00350CB1" w:rsidP="007653A3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94255A"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0A761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E5C4FB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74C2C060" w14:textId="2F1A350A" w:rsidR="00350CB1" w:rsidRPr="005C2D3F" w:rsidRDefault="000A761C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50CB1" w:rsidRPr="005C2D3F" w14:paraId="699ECFC9" w14:textId="77777777" w:rsidTr="00571DDA">
        <w:tc>
          <w:tcPr>
            <w:tcW w:w="1710" w:type="dxa"/>
          </w:tcPr>
          <w:p w14:paraId="36CE2580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816C74" w14:textId="77777777" w:rsidR="00350CB1" w:rsidRPr="005C2D3F" w:rsidRDefault="002F2592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2A6686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ABE7FD" w14:textId="77777777" w:rsidR="00350CB1" w:rsidRPr="005C2D3F" w:rsidRDefault="00912A0A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EFAF6C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29AC42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23AB7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53570B" w14:textId="77777777" w:rsidR="00350CB1" w:rsidRPr="005C2D3F" w:rsidRDefault="00912A0A" w:rsidP="002F25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3F35A9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FA6731" w14:textId="77777777" w:rsidR="00350CB1" w:rsidRPr="005C2D3F" w:rsidRDefault="00912A0A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55919F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08442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B1" w:rsidRPr="005C2D3F" w14:paraId="638CEAD9" w14:textId="77777777" w:rsidTr="00571DDA">
        <w:tc>
          <w:tcPr>
            <w:tcW w:w="1710" w:type="dxa"/>
          </w:tcPr>
          <w:p w14:paraId="0C963CF2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CCB1B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14:paraId="51F8B7AE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6534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4356514F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A203C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38427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1844A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14:paraId="6C1CE698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73BA6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15480E79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FF028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B1" w:rsidRPr="005C2D3F" w14:paraId="78C09F2D" w14:textId="77777777" w:rsidTr="00571DDA">
        <w:tc>
          <w:tcPr>
            <w:tcW w:w="1710" w:type="dxa"/>
          </w:tcPr>
          <w:p w14:paraId="301A6924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0498C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3D522D91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AE5E0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7B418E33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933D7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F467595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98AA0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7E8107E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D68B2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F3653FA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05319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0CB1" w:rsidRPr="005C2D3F" w14:paraId="6992EAE5" w14:textId="77777777" w:rsidTr="00571DDA">
        <w:tc>
          <w:tcPr>
            <w:tcW w:w="1710" w:type="dxa"/>
          </w:tcPr>
          <w:p w14:paraId="10A76AED" w14:textId="77777777" w:rsidR="00350CB1" w:rsidRPr="005C2D3F" w:rsidRDefault="00350CB1" w:rsidP="00A9741F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10" w:type="dxa"/>
            <w:gridSpan w:val="11"/>
          </w:tcPr>
          <w:p w14:paraId="01BDCDF5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761C" w:rsidRPr="005C2D3F" w14:paraId="3314721A" w14:textId="77777777" w:rsidTr="00571DDA">
        <w:tc>
          <w:tcPr>
            <w:tcW w:w="1710" w:type="dxa"/>
          </w:tcPr>
          <w:p w14:paraId="444A4A8E" w14:textId="4FC26294" w:rsidR="000A761C" w:rsidRPr="005C2D3F" w:rsidRDefault="000A761C" w:rsidP="000A761C">
            <w:pPr>
              <w:tabs>
                <w:tab w:val="left" w:pos="540"/>
              </w:tabs>
              <w:spacing w:line="32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รายได้จากการ</w:t>
            </w:r>
            <w:r w:rsidRPr="005C2D3F">
              <w:rPr>
                <w:rFonts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11B01A0" w14:textId="10E2EA24" w:rsidR="000A761C" w:rsidRPr="005C2D3F" w:rsidRDefault="001E5EBA" w:rsidP="000A761C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1,239,967</w:t>
            </w:r>
          </w:p>
        </w:tc>
        <w:tc>
          <w:tcPr>
            <w:tcW w:w="270" w:type="dxa"/>
            <w:vAlign w:val="center"/>
          </w:tcPr>
          <w:p w14:paraId="341A4160" w14:textId="77777777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E4AC93A" w14:textId="3A6AE5C7" w:rsidR="000A761C" w:rsidRPr="005C2D3F" w:rsidRDefault="00D64219" w:rsidP="000A761C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23,057,117</w:t>
            </w:r>
          </w:p>
        </w:tc>
        <w:tc>
          <w:tcPr>
            <w:tcW w:w="270" w:type="dxa"/>
            <w:vAlign w:val="center"/>
          </w:tcPr>
          <w:p w14:paraId="4616AF9B" w14:textId="77777777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F5B98C2" w14:textId="0F33E5FE" w:rsidR="000A761C" w:rsidRPr="005C2D3F" w:rsidRDefault="00D64219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24,297,084</w:t>
            </w:r>
          </w:p>
        </w:tc>
        <w:tc>
          <w:tcPr>
            <w:tcW w:w="270" w:type="dxa"/>
            <w:vAlign w:val="center"/>
          </w:tcPr>
          <w:p w14:paraId="2800474F" w14:textId="77777777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DBC6CDB" w14:textId="5F1E7A49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1,095,875</w:t>
            </w:r>
          </w:p>
        </w:tc>
        <w:tc>
          <w:tcPr>
            <w:tcW w:w="270" w:type="dxa"/>
            <w:vAlign w:val="center"/>
          </w:tcPr>
          <w:p w14:paraId="30A8C827" w14:textId="77777777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6135BA8" w14:textId="2F461E28" w:rsidR="000A761C" w:rsidRPr="005C2D3F" w:rsidRDefault="000A761C" w:rsidP="000A761C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23,930,940</w:t>
            </w:r>
          </w:p>
        </w:tc>
        <w:tc>
          <w:tcPr>
            <w:tcW w:w="270" w:type="dxa"/>
            <w:vAlign w:val="center"/>
          </w:tcPr>
          <w:p w14:paraId="3FB00D8E" w14:textId="77777777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004CC09" w14:textId="2FFFC3FE" w:rsidR="000A761C" w:rsidRPr="005C2D3F" w:rsidRDefault="000A761C" w:rsidP="000A761C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25,026,815</w:t>
            </w:r>
          </w:p>
        </w:tc>
      </w:tr>
    </w:tbl>
    <w:p w14:paraId="326A1A73" w14:textId="486B9119" w:rsidR="00DF1F56" w:rsidRDefault="00DF1F56" w:rsidP="007653A3">
      <w:pPr>
        <w:rPr>
          <w:rFonts w:asciiTheme="majorBidi" w:hAnsiTheme="majorBidi"/>
          <w:sz w:val="30"/>
          <w:szCs w:val="30"/>
        </w:rPr>
      </w:pPr>
    </w:p>
    <w:p w14:paraId="73B63AD6" w14:textId="11AD4027" w:rsidR="0041454D" w:rsidRDefault="0041454D">
      <w:pPr>
        <w:spacing w:line="240" w:lineRule="auto"/>
        <w:rPr>
          <w:rFonts w:asciiTheme="majorBidi" w:hAnsiTheme="majorBidi"/>
          <w:sz w:val="30"/>
          <w:szCs w:val="30"/>
        </w:rPr>
        <w:sectPr w:rsidR="0041454D" w:rsidSect="001204BC">
          <w:headerReference w:type="default" r:id="rId23"/>
          <w:footerReference w:type="default" r:id="rId24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</w:p>
    <w:p w14:paraId="2B8580CD" w14:textId="77777777" w:rsidR="00350CB1" w:rsidRPr="005C2D3F" w:rsidRDefault="00350CB1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กำไรต่อหุ้นขั้นพื้นฐาน</w:t>
      </w:r>
    </w:p>
    <w:p w14:paraId="3BAAF5D7" w14:textId="77777777" w:rsidR="00CF4616" w:rsidRPr="005C2D3F" w:rsidRDefault="00CF4616" w:rsidP="00CF4616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14:paraId="28A609E1" w14:textId="2D482080" w:rsidR="00976329" w:rsidRPr="0041454D" w:rsidRDefault="00976329" w:rsidP="0041454D">
      <w:pPr>
        <w:ind w:left="54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41454D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7653A3" w:rsidRPr="0041454D">
        <w:rPr>
          <w:rFonts w:asciiTheme="majorBidi" w:hAnsiTheme="majorBidi" w:cstheme="majorBidi"/>
          <w:sz w:val="30"/>
          <w:szCs w:val="30"/>
          <w:cs/>
        </w:rPr>
        <w:t xml:space="preserve">แต่ละปีสิ้นสุดวันที่ </w:t>
      </w:r>
      <w:r w:rsidR="007653A3" w:rsidRPr="0041454D">
        <w:rPr>
          <w:rFonts w:asciiTheme="majorBidi" w:hAnsiTheme="majorBidi" w:cstheme="majorBidi"/>
          <w:sz w:val="30"/>
          <w:szCs w:val="30"/>
        </w:rPr>
        <w:t xml:space="preserve">31 </w:t>
      </w:r>
      <w:r w:rsidR="007653A3" w:rsidRPr="0041454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D2061" w:rsidRPr="0041454D">
        <w:rPr>
          <w:rFonts w:asciiTheme="majorBidi" w:hAnsiTheme="majorBidi" w:cstheme="majorBidi"/>
          <w:sz w:val="30"/>
          <w:szCs w:val="30"/>
        </w:rPr>
        <w:t xml:space="preserve"> </w:t>
      </w:r>
      <w:r w:rsidRPr="0041454D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190A3F" w:rsidRPr="0041454D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Pr="0041454D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</w:t>
      </w:r>
      <w:r w:rsidR="007653A3" w:rsidRPr="0041454D">
        <w:rPr>
          <w:rFonts w:asciiTheme="majorBidi" w:hAnsiTheme="majorBidi" w:cstheme="majorBidi"/>
          <w:sz w:val="30"/>
          <w:szCs w:val="30"/>
          <w:cs/>
        </w:rPr>
        <w:t>สามัญ</w:t>
      </w:r>
      <w:r w:rsidR="001204BC">
        <w:rPr>
          <w:rFonts w:asciiTheme="majorBidi" w:hAnsiTheme="majorBidi" w:cstheme="majorBidi" w:hint="cs"/>
          <w:sz w:val="30"/>
          <w:szCs w:val="30"/>
          <w:cs/>
        </w:rPr>
        <w:t>ที่ออกจำหน่ายแล้วระหว่างปี</w:t>
      </w:r>
      <w:r w:rsidR="001204BC">
        <w:rPr>
          <w:rFonts w:asciiTheme="majorBidi" w:hAnsiTheme="majorBidi" w:cstheme="majorBidi"/>
          <w:sz w:val="30"/>
          <w:szCs w:val="30"/>
          <w:cs/>
        </w:rPr>
        <w:br/>
      </w:r>
      <w:r w:rsidR="00612997">
        <w:rPr>
          <w:rFonts w:asciiTheme="majorBidi" w:hAnsiTheme="majorBidi" w:cstheme="majorBidi" w:hint="cs"/>
          <w:sz w:val="30"/>
          <w:szCs w:val="30"/>
          <w:cs/>
        </w:rPr>
        <w:t xml:space="preserve">โดยวิธีถัวเฉลี่ยถ่วงน้ำหนัก </w:t>
      </w:r>
      <w:r w:rsidRPr="0041454D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  <w:r w:rsidR="0041454D" w:rsidRPr="0041454D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14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530"/>
        <w:gridCol w:w="270"/>
        <w:gridCol w:w="1530"/>
        <w:gridCol w:w="270"/>
        <w:gridCol w:w="1440"/>
        <w:gridCol w:w="236"/>
        <w:gridCol w:w="1564"/>
        <w:gridCol w:w="270"/>
        <w:gridCol w:w="1530"/>
        <w:gridCol w:w="270"/>
        <w:gridCol w:w="1440"/>
      </w:tblGrid>
      <w:tr w:rsidR="00111BAD" w:rsidRPr="003334E8" w14:paraId="282A0B4C" w14:textId="77777777" w:rsidTr="00633836">
        <w:trPr>
          <w:trHeight w:val="252"/>
        </w:trPr>
        <w:tc>
          <w:tcPr>
            <w:tcW w:w="4392" w:type="dxa"/>
          </w:tcPr>
          <w:p w14:paraId="67FA56FD" w14:textId="77777777" w:rsidR="00111BAD" w:rsidRPr="003334E8" w:rsidRDefault="00111BAD" w:rsidP="00633836">
            <w:pPr>
              <w:pStyle w:val="a"/>
              <w:tabs>
                <w:tab w:val="clear" w:pos="1080"/>
              </w:tabs>
              <w:rPr>
                <w:rFonts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14:paraId="09E81994" w14:textId="77777777" w:rsidR="00111BAD" w:rsidRPr="003334E8" w:rsidRDefault="00111BAD" w:rsidP="0063383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334E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1BAD" w:rsidRPr="00D4243C" w14:paraId="4DFAB8E5" w14:textId="77777777" w:rsidTr="00D24FCD">
        <w:tc>
          <w:tcPr>
            <w:tcW w:w="4392" w:type="dxa"/>
          </w:tcPr>
          <w:p w14:paraId="700035DA" w14:textId="3D0AC1B8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531EE4D4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33D83F0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tcBorders>
              <w:bottom w:val="single" w:sz="4" w:space="0" w:color="auto"/>
            </w:tcBorders>
          </w:tcPr>
          <w:p w14:paraId="49FB6FBE" w14:textId="77777777" w:rsidR="00111BAD" w:rsidRPr="00D4243C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111BAD" w14:paraId="33F15090" w14:textId="77777777" w:rsidTr="00D24FCD">
        <w:tc>
          <w:tcPr>
            <w:tcW w:w="4392" w:type="dxa"/>
          </w:tcPr>
          <w:p w14:paraId="2694001C" w14:textId="77777777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D500A0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85B46C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6752DA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E6A72">
              <w:rPr>
                <w:b/>
                <w:sz w:val="30"/>
                <w:szCs w:val="30"/>
                <w:cs/>
              </w:rPr>
              <w:t>การดำเนิน</w:t>
            </w:r>
            <w:r>
              <w:rPr>
                <w:b/>
                <w:sz w:val="30"/>
                <w:szCs w:val="30"/>
                <w:cs/>
              </w:rPr>
              <w:t>งาน</w:t>
            </w:r>
            <w:r>
              <w:rPr>
                <w:b/>
                <w:sz w:val="30"/>
                <w:szCs w:val="30"/>
                <w:cs/>
              </w:rPr>
              <w:br/>
            </w:r>
            <w:r>
              <w:rPr>
                <w:rFonts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E230D6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78720F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5BC8E00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64" w:type="dxa"/>
          </w:tcPr>
          <w:p w14:paraId="0DA08D10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14:paraId="63506A57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F0C690B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E6A72">
              <w:rPr>
                <w:b/>
                <w:sz w:val="30"/>
                <w:szCs w:val="30"/>
                <w:cs/>
              </w:rPr>
              <w:t>การดำเนิน</w:t>
            </w:r>
            <w:r>
              <w:rPr>
                <w:b/>
                <w:sz w:val="30"/>
                <w:szCs w:val="30"/>
                <w:cs/>
              </w:rPr>
              <w:t>งาน</w:t>
            </w:r>
            <w:r>
              <w:rPr>
                <w:b/>
                <w:sz w:val="30"/>
                <w:szCs w:val="30"/>
                <w:cs/>
              </w:rPr>
              <w:br/>
            </w:r>
            <w:r>
              <w:rPr>
                <w:rFonts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3A2691E1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4B73821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111BAD" w:rsidRPr="001F7930" w14:paraId="669397CA" w14:textId="77777777" w:rsidTr="00633836">
        <w:tc>
          <w:tcPr>
            <w:tcW w:w="4392" w:type="dxa"/>
          </w:tcPr>
          <w:p w14:paraId="4BAC607B" w14:textId="77777777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14:paraId="2EFE230E" w14:textId="7709CB12" w:rsidR="00111BAD" w:rsidRPr="001F7930" w:rsidRDefault="00612997" w:rsidP="00633836">
            <w:pPr>
              <w:spacing w:line="240" w:lineRule="auto"/>
              <w:jc w:val="center"/>
              <w:rPr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>(พันบาท/พันหุ้น</w:t>
            </w:r>
            <w:r w:rsidR="00111BAD" w:rsidRPr="001F7930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1BAD" w:rsidRPr="003334E8" w14:paraId="292CE703" w14:textId="77777777" w:rsidTr="00633836">
        <w:trPr>
          <w:cantSplit/>
        </w:trPr>
        <w:tc>
          <w:tcPr>
            <w:tcW w:w="4392" w:type="dxa"/>
          </w:tcPr>
          <w:p w14:paraId="47331A11" w14:textId="21F336B8" w:rsidR="00111BAD" w:rsidRPr="001964B1" w:rsidRDefault="00111BAD" w:rsidP="009E350B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9E350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สำหรับปี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E7BD76B" w14:textId="0DC2C41B" w:rsidR="00111BAD" w:rsidRPr="003334E8" w:rsidRDefault="00322F8A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2,980,730</w:t>
            </w:r>
          </w:p>
        </w:tc>
        <w:tc>
          <w:tcPr>
            <w:tcW w:w="270" w:type="dxa"/>
            <w:vAlign w:val="bottom"/>
          </w:tcPr>
          <w:p w14:paraId="4003E429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54CCE3" w14:textId="4F136094" w:rsidR="00111BAD" w:rsidRPr="003334E8" w:rsidRDefault="0021677C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24,613</w:t>
            </w:r>
          </w:p>
        </w:tc>
        <w:tc>
          <w:tcPr>
            <w:tcW w:w="270" w:type="dxa"/>
            <w:vAlign w:val="bottom"/>
          </w:tcPr>
          <w:p w14:paraId="0045120F" w14:textId="77777777" w:rsidR="00111BAD" w:rsidRPr="00CA436D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4D28B02" w14:textId="4449051C" w:rsidR="00111BAD" w:rsidRPr="003334E8" w:rsidRDefault="00322F8A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3,005,343</w:t>
            </w:r>
          </w:p>
        </w:tc>
        <w:tc>
          <w:tcPr>
            <w:tcW w:w="236" w:type="dxa"/>
            <w:vAlign w:val="bottom"/>
          </w:tcPr>
          <w:p w14:paraId="4C2BC975" w14:textId="77777777" w:rsidR="00111BAD" w:rsidRPr="00CA436D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6DC6DC9" w14:textId="0F5F757D" w:rsidR="00111BAD" w:rsidRPr="003334E8" w:rsidRDefault="00111BAD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033E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785,066</w:t>
            </w:r>
          </w:p>
        </w:tc>
        <w:tc>
          <w:tcPr>
            <w:tcW w:w="270" w:type="dxa"/>
          </w:tcPr>
          <w:p w14:paraId="116CA186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F7D3B91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262F1C2" w14:textId="752DB58D" w:rsidR="00111BAD" w:rsidRPr="003334E8" w:rsidRDefault="00033E92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48,602</w:t>
            </w:r>
          </w:p>
        </w:tc>
        <w:tc>
          <w:tcPr>
            <w:tcW w:w="270" w:type="dxa"/>
          </w:tcPr>
          <w:p w14:paraId="38E16F47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76BB6E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5012D1F" w14:textId="77224ABB" w:rsidR="00111BAD" w:rsidRPr="003334E8" w:rsidRDefault="00111BAD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033E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833,6</w:t>
            </w:r>
            <w:r w:rsidR="009E3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33E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111BAD" w14:paraId="1A16895D" w14:textId="77777777" w:rsidTr="00633836">
        <w:trPr>
          <w:cantSplit/>
        </w:trPr>
        <w:tc>
          <w:tcPr>
            <w:tcW w:w="4392" w:type="dxa"/>
          </w:tcPr>
          <w:p w14:paraId="3AA73562" w14:textId="77777777" w:rsidR="00111BAD" w:rsidRPr="001F7930" w:rsidRDefault="00111BAD" w:rsidP="00633836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BB7BB88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A21C76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2A9C5A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BD1F75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6CA199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180391C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4F1BA86F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198C2E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623A318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34963B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C7405FD" w14:textId="77777777" w:rsidR="00111BAD" w:rsidRDefault="00111BAD" w:rsidP="0063383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3E92" w:rsidRPr="001964B1" w14:paraId="628ED2A8" w14:textId="77777777" w:rsidTr="00633836">
        <w:trPr>
          <w:cantSplit/>
        </w:trPr>
        <w:tc>
          <w:tcPr>
            <w:tcW w:w="4392" w:type="dxa"/>
          </w:tcPr>
          <w:p w14:paraId="6DA06F14" w14:textId="77777777" w:rsidR="00033E92" w:rsidRPr="001F7930" w:rsidRDefault="00033E92" w:rsidP="00033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530" w:type="dxa"/>
          </w:tcPr>
          <w:p w14:paraId="3ED2383E" w14:textId="4BCBF393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21C4849B" w14:textId="77777777" w:rsidR="00033E92" w:rsidRPr="00FC1C29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1FFF3C" w14:textId="6A4C32CE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658F5ADD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9DC7B9" w14:textId="0845F1F7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14:paraId="0B03CC37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2BBE22D0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384A4E52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15AB6194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6ACB30AC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0172262" w14:textId="77777777" w:rsidR="00033E92" w:rsidRPr="001964B1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033E92" w:rsidRPr="008F3432" w14:paraId="352D9AD4" w14:textId="77777777" w:rsidTr="00633836">
        <w:trPr>
          <w:cantSplit/>
        </w:trPr>
        <w:tc>
          <w:tcPr>
            <w:tcW w:w="4392" w:type="dxa"/>
          </w:tcPr>
          <w:p w14:paraId="1C3454B2" w14:textId="77777777" w:rsidR="00033E92" w:rsidRPr="001F7930" w:rsidRDefault="00033E92" w:rsidP="00033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14:paraId="1EA1E617" w14:textId="7E603E22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4404C763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662024D" w14:textId="4D3CA167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78FEF592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81FEBAE" w14:textId="2A08BA6C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14:paraId="2BA165FA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69D1F3A5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367CFA40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994602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5A1FB5FB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9556BF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033E92" w:rsidRPr="008F3432" w14:paraId="291174CA" w14:textId="77777777" w:rsidTr="00D662A8">
        <w:trPr>
          <w:cantSplit/>
        </w:trPr>
        <w:tc>
          <w:tcPr>
            <w:tcW w:w="4392" w:type="dxa"/>
          </w:tcPr>
          <w:p w14:paraId="31998EC2" w14:textId="77777777" w:rsidR="00033E92" w:rsidRPr="00B64B69" w:rsidRDefault="00033E92" w:rsidP="00033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0676D9" w14:textId="2547B8B5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  <w:tc>
          <w:tcPr>
            <w:tcW w:w="270" w:type="dxa"/>
          </w:tcPr>
          <w:p w14:paraId="720A62E2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806247" w14:textId="707A2748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  <w:tc>
          <w:tcPr>
            <w:tcW w:w="270" w:type="dxa"/>
          </w:tcPr>
          <w:p w14:paraId="3F47001B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DBDC22" w14:textId="46245AAC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  <w:tc>
          <w:tcPr>
            <w:tcW w:w="236" w:type="dxa"/>
          </w:tcPr>
          <w:p w14:paraId="0A98D368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3F2E219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D89E18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35BD5D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AE4692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601D8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3E92" w:rsidRPr="008F3432" w14:paraId="52F2368C" w14:textId="77777777" w:rsidTr="00633836">
        <w:trPr>
          <w:cantSplit/>
        </w:trPr>
        <w:tc>
          <w:tcPr>
            <w:tcW w:w="4392" w:type="dxa"/>
          </w:tcPr>
          <w:p w14:paraId="1DBA4180" w14:textId="77777777" w:rsidR="00033E92" w:rsidRPr="003334E8" w:rsidRDefault="00033E92" w:rsidP="00033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6F965B" w14:textId="4B85CD2C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  <w:tc>
          <w:tcPr>
            <w:tcW w:w="270" w:type="dxa"/>
          </w:tcPr>
          <w:p w14:paraId="0CE7E625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74DF0D" w14:textId="1941DD3C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  <w:tc>
          <w:tcPr>
            <w:tcW w:w="270" w:type="dxa"/>
          </w:tcPr>
          <w:p w14:paraId="199DC5C0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B809ED" w14:textId="7BB74F79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  <w:tc>
          <w:tcPr>
            <w:tcW w:w="236" w:type="dxa"/>
          </w:tcPr>
          <w:p w14:paraId="3361A543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40DBEDA" w14:textId="77777777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14:paraId="5E5F7DEC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6EA094" w14:textId="77777777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14:paraId="7F12F912" w14:textId="77777777" w:rsidR="00033E92" w:rsidRPr="008F3432" w:rsidRDefault="00033E92" w:rsidP="00033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A274B" w14:textId="77777777" w:rsidR="00033E92" w:rsidRPr="00CA436D" w:rsidRDefault="00033E92" w:rsidP="00033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111BAD" w:rsidRPr="003334E8" w14:paraId="738F8544" w14:textId="77777777" w:rsidTr="00633836">
        <w:trPr>
          <w:cantSplit/>
        </w:trPr>
        <w:tc>
          <w:tcPr>
            <w:tcW w:w="4392" w:type="dxa"/>
          </w:tcPr>
          <w:p w14:paraId="31236B95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E2FAFC" w14:textId="77777777" w:rsidR="00111BAD" w:rsidRPr="00FC1C29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376CE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B18DD6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9B0BC9" w14:textId="77777777" w:rsidR="00111BAD" w:rsidRPr="00FC1C29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E1FC49B" w14:textId="77777777" w:rsidR="00111BAD" w:rsidRPr="00FC1C29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C65D0D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7BECA78B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E467F2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57490D9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597D2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FE159B" w14:textId="77777777" w:rsidR="00111BAD" w:rsidRPr="003334E8" w:rsidRDefault="00111BAD" w:rsidP="00633836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BAD" w:rsidRPr="003334E8" w14:paraId="10C96D2E" w14:textId="77777777" w:rsidTr="00633836">
        <w:trPr>
          <w:cantSplit/>
        </w:trPr>
        <w:tc>
          <w:tcPr>
            <w:tcW w:w="4392" w:type="dxa"/>
          </w:tcPr>
          <w:p w14:paraId="63F8771D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DFE85A7" w14:textId="57E18578" w:rsidR="00111BAD" w:rsidRPr="003334E8" w:rsidRDefault="0021677C" w:rsidP="00633836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</w:t>
            </w:r>
            <w:r w:rsidR="00322F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85A23A5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51651D2" w14:textId="517ABD44" w:rsidR="00111BAD" w:rsidRPr="003334E8" w:rsidRDefault="0021677C" w:rsidP="00633836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</w:t>
            </w:r>
          </w:p>
        </w:tc>
        <w:tc>
          <w:tcPr>
            <w:tcW w:w="270" w:type="dxa"/>
          </w:tcPr>
          <w:p w14:paraId="744DE02B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A9DCDA0" w14:textId="12210440" w:rsidR="00111BAD" w:rsidRPr="003334E8" w:rsidRDefault="00322F8A" w:rsidP="00633836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1.48</w:t>
            </w:r>
          </w:p>
        </w:tc>
        <w:tc>
          <w:tcPr>
            <w:tcW w:w="236" w:type="dxa"/>
          </w:tcPr>
          <w:p w14:paraId="42E664A4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1BAFC88A" w14:textId="50DA66AB" w:rsidR="00111BAD" w:rsidRPr="003334E8" w:rsidRDefault="00111BAD" w:rsidP="009E350B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3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.06</w:t>
            </w:r>
          </w:p>
        </w:tc>
        <w:tc>
          <w:tcPr>
            <w:tcW w:w="270" w:type="dxa"/>
            <w:tcBorders>
              <w:bottom w:val="nil"/>
            </w:tcBorders>
          </w:tcPr>
          <w:p w14:paraId="41AD0B42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695B480" w14:textId="01E98E88" w:rsidR="00111BAD" w:rsidRPr="003334E8" w:rsidRDefault="00111BAD" w:rsidP="009E350B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9E3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83A5DF4" w14:textId="77777777" w:rsidR="00111BAD" w:rsidRPr="003334E8" w:rsidRDefault="00111BAD" w:rsidP="00633836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33301B" w14:textId="41D6F574" w:rsidR="00111BAD" w:rsidRPr="003334E8" w:rsidRDefault="009E350B" w:rsidP="00633836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12.27</w:t>
            </w:r>
          </w:p>
        </w:tc>
      </w:tr>
      <w:tr w:rsidR="00111BAD" w:rsidRPr="003334E8" w14:paraId="18731344" w14:textId="77777777" w:rsidTr="00633836">
        <w:trPr>
          <w:trHeight w:val="252"/>
        </w:trPr>
        <w:tc>
          <w:tcPr>
            <w:tcW w:w="4392" w:type="dxa"/>
          </w:tcPr>
          <w:p w14:paraId="0E965E8D" w14:textId="77777777" w:rsidR="00111BAD" w:rsidRPr="003334E8" w:rsidRDefault="00111BAD" w:rsidP="00633836">
            <w:pPr>
              <w:pStyle w:val="a"/>
              <w:tabs>
                <w:tab w:val="clear" w:pos="1080"/>
              </w:tabs>
              <w:rPr>
                <w:rFonts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14:paraId="39B60F3B" w14:textId="77777777" w:rsidR="00111BAD" w:rsidRPr="003334E8" w:rsidRDefault="00111BAD" w:rsidP="00633836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334E8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11BAD" w:rsidRPr="00D4243C" w14:paraId="497E9E0C" w14:textId="77777777" w:rsidTr="00D24FCD">
        <w:tc>
          <w:tcPr>
            <w:tcW w:w="4392" w:type="dxa"/>
          </w:tcPr>
          <w:p w14:paraId="11B6E076" w14:textId="7E9F36EB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2FCDD0A8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5CA82F1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tcBorders>
              <w:bottom w:val="single" w:sz="4" w:space="0" w:color="auto"/>
            </w:tcBorders>
          </w:tcPr>
          <w:p w14:paraId="450E1D16" w14:textId="77777777" w:rsidR="00111BAD" w:rsidRPr="00D4243C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111BAD" w14:paraId="5DE10BE6" w14:textId="77777777" w:rsidTr="00D24FCD">
        <w:tc>
          <w:tcPr>
            <w:tcW w:w="4392" w:type="dxa"/>
          </w:tcPr>
          <w:p w14:paraId="19821006" w14:textId="77777777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AD6B9B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05E057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7C4AF1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E6A72">
              <w:rPr>
                <w:b/>
                <w:sz w:val="30"/>
                <w:szCs w:val="30"/>
                <w:cs/>
              </w:rPr>
              <w:t>การดำเนิน</w:t>
            </w:r>
            <w:r>
              <w:rPr>
                <w:b/>
                <w:sz w:val="30"/>
                <w:szCs w:val="30"/>
                <w:cs/>
              </w:rPr>
              <w:t>งาน</w:t>
            </w:r>
            <w:r>
              <w:rPr>
                <w:b/>
                <w:sz w:val="30"/>
                <w:szCs w:val="30"/>
                <w:cs/>
              </w:rPr>
              <w:br/>
            </w:r>
            <w:r>
              <w:rPr>
                <w:rFonts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3B13C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C2E852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1575AFF" w14:textId="77777777" w:rsidR="00111BAD" w:rsidRPr="003334E8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64" w:type="dxa"/>
          </w:tcPr>
          <w:p w14:paraId="4F4ABC42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14:paraId="0124FEBB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034CFBBE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E6A72">
              <w:rPr>
                <w:b/>
                <w:sz w:val="30"/>
                <w:szCs w:val="30"/>
                <w:cs/>
              </w:rPr>
              <w:t>การดำเนิน</w:t>
            </w:r>
            <w:r>
              <w:rPr>
                <w:b/>
                <w:sz w:val="30"/>
                <w:szCs w:val="30"/>
                <w:cs/>
              </w:rPr>
              <w:t>งาน</w:t>
            </w:r>
            <w:r>
              <w:rPr>
                <w:b/>
                <w:sz w:val="30"/>
                <w:szCs w:val="30"/>
                <w:cs/>
              </w:rPr>
              <w:br/>
            </w:r>
            <w:r>
              <w:rPr>
                <w:rFonts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3B625728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46B6622C" w14:textId="77777777" w:rsidR="00111BAD" w:rsidRDefault="00111BAD" w:rsidP="0063383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111BAD" w:rsidRPr="001F7930" w14:paraId="23049EED" w14:textId="77777777" w:rsidTr="00633836">
        <w:tc>
          <w:tcPr>
            <w:tcW w:w="4392" w:type="dxa"/>
          </w:tcPr>
          <w:p w14:paraId="1D924F33" w14:textId="77777777" w:rsidR="00111BAD" w:rsidRPr="003334E8" w:rsidRDefault="00111BAD" w:rsidP="00633836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14:paraId="10F50670" w14:textId="3612105F" w:rsidR="00111BAD" w:rsidRPr="001F7930" w:rsidRDefault="00612997" w:rsidP="00633836">
            <w:pPr>
              <w:spacing w:line="240" w:lineRule="auto"/>
              <w:jc w:val="center"/>
              <w:rPr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>(พันบาท/พันหุ้น</w:t>
            </w:r>
            <w:r w:rsidR="00111BAD" w:rsidRPr="001F7930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E350B" w:rsidRPr="003334E8" w14:paraId="275898CB" w14:textId="77777777" w:rsidTr="00D662A8">
        <w:trPr>
          <w:cantSplit/>
        </w:trPr>
        <w:tc>
          <w:tcPr>
            <w:tcW w:w="4392" w:type="dxa"/>
          </w:tcPr>
          <w:p w14:paraId="0351B255" w14:textId="1D6EBADD" w:rsidR="009E350B" w:rsidRPr="001964B1" w:rsidRDefault="009E350B" w:rsidP="009E350B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331E40" w14:textId="4211CEEE" w:rsidR="009E350B" w:rsidRPr="003334E8" w:rsidRDefault="00322F8A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4,830,301</w:t>
            </w:r>
          </w:p>
        </w:tc>
        <w:tc>
          <w:tcPr>
            <w:tcW w:w="270" w:type="dxa"/>
          </w:tcPr>
          <w:p w14:paraId="741C6001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9533158" w14:textId="77777777" w:rsidR="00696A2A" w:rsidRDefault="00696A2A" w:rsidP="009E350B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F9C06B6" w14:textId="052789E3" w:rsidR="009E350B" w:rsidRPr="003334E8" w:rsidRDefault="00696A2A" w:rsidP="009E350B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BA7A2B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798F78D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FED7573" w14:textId="49A2E51F" w:rsidR="00696A2A" w:rsidRPr="003334E8" w:rsidRDefault="00322F8A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F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4,830,301</w:t>
            </w:r>
          </w:p>
        </w:tc>
        <w:tc>
          <w:tcPr>
            <w:tcW w:w="236" w:type="dxa"/>
            <w:vAlign w:val="bottom"/>
          </w:tcPr>
          <w:p w14:paraId="63BF8E99" w14:textId="77777777" w:rsidR="009E350B" w:rsidRPr="00801B11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6CE6AE8" w14:textId="43419DDA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2,464,265</w:t>
            </w:r>
          </w:p>
        </w:tc>
        <w:tc>
          <w:tcPr>
            <w:tcW w:w="270" w:type="dxa"/>
          </w:tcPr>
          <w:p w14:paraId="77E832A0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1EB16FE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2DDD348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FF5629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899370A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8E153CC" w14:textId="622D0876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2,464,265</w:t>
            </w:r>
          </w:p>
        </w:tc>
      </w:tr>
      <w:tr w:rsidR="009E350B" w14:paraId="4D492058" w14:textId="77777777" w:rsidTr="00633836">
        <w:trPr>
          <w:cantSplit/>
        </w:trPr>
        <w:tc>
          <w:tcPr>
            <w:tcW w:w="4392" w:type="dxa"/>
          </w:tcPr>
          <w:p w14:paraId="0CEA7BDD" w14:textId="77777777" w:rsidR="009E350B" w:rsidRPr="001F7930" w:rsidRDefault="009E350B" w:rsidP="009E350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1A9E9824" w14:textId="77777777" w:rsidR="009E350B" w:rsidRPr="00FC1C29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3F6229" w14:textId="77777777" w:rsidR="009E350B" w:rsidRPr="00FC1C29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7A5AADF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98D6AB" w14:textId="77777777" w:rsidR="009E350B" w:rsidRPr="00FC1C29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705E05" w14:textId="77777777" w:rsidR="009E350B" w:rsidRPr="00FC1C29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CD3E86B" w14:textId="77777777" w:rsidR="009E350B" w:rsidRPr="003334E8" w:rsidRDefault="009E350B" w:rsidP="009E350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58881B6C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90F42B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F41213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657DE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45A7F5" w14:textId="77777777" w:rsidR="009E350B" w:rsidRDefault="009E350B" w:rsidP="009E350B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24FCD" w:rsidRPr="001964B1" w14:paraId="5298E38F" w14:textId="77777777" w:rsidTr="00BB7EB5">
        <w:trPr>
          <w:cantSplit/>
        </w:trPr>
        <w:tc>
          <w:tcPr>
            <w:tcW w:w="4392" w:type="dxa"/>
          </w:tcPr>
          <w:p w14:paraId="096AAE9B" w14:textId="77777777" w:rsidR="00D24FCD" w:rsidRPr="001F7930" w:rsidRDefault="00D24FCD" w:rsidP="00D24FC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530" w:type="dxa"/>
          </w:tcPr>
          <w:p w14:paraId="5CB93398" w14:textId="358CE8A5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47FD2C67" w14:textId="77777777" w:rsidR="00D24FCD" w:rsidRPr="00FC1C29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9D519E" w14:textId="057F0A31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51114F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11E7A6" w14:textId="355F86E9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14:paraId="32F0D77F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5C87F748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14:paraId="67265E52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FD4F79" w14:textId="0BEB57E4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DEAD13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6A27CC1" w14:textId="77777777" w:rsidR="00D24FCD" w:rsidRPr="001964B1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D24FCD" w:rsidRPr="008F3432" w14:paraId="6EEDFCCC" w14:textId="77777777" w:rsidTr="00BB7EB5">
        <w:trPr>
          <w:cantSplit/>
        </w:trPr>
        <w:tc>
          <w:tcPr>
            <w:tcW w:w="4392" w:type="dxa"/>
          </w:tcPr>
          <w:p w14:paraId="4E5ED112" w14:textId="77777777" w:rsidR="00D24FCD" w:rsidRPr="001F7930" w:rsidRDefault="00D24FCD" w:rsidP="00D24FC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14:paraId="26877D80" w14:textId="2CC75676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36E668CC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04F3705" w14:textId="621674EE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FE9DA6" w14:textId="77777777" w:rsidR="00D24FCD" w:rsidRPr="00D24FC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F2B32E" w14:textId="7998491F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14:paraId="34D0EFA9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4E86FB4A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14:paraId="2B631801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9CBB34" w14:textId="294CCAF4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C66F63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AC1D55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D24FCD" w:rsidRPr="008F3432" w14:paraId="0CD63EBE" w14:textId="77777777" w:rsidTr="00D662A8">
        <w:trPr>
          <w:cantSplit/>
        </w:trPr>
        <w:tc>
          <w:tcPr>
            <w:tcW w:w="4392" w:type="dxa"/>
          </w:tcPr>
          <w:p w14:paraId="3B0823C8" w14:textId="77777777" w:rsidR="00D24FCD" w:rsidRPr="00B64B69" w:rsidRDefault="00D24FCD" w:rsidP="00D24FC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518B4B" w14:textId="3CDE7080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  <w:tc>
          <w:tcPr>
            <w:tcW w:w="270" w:type="dxa"/>
          </w:tcPr>
          <w:p w14:paraId="4D599BB4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B731F8" w14:textId="22203BE5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04A7F2" w14:textId="77777777" w:rsidR="00D24FCD" w:rsidRPr="00D24FC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ABD93E" w14:textId="427DF2F1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  <w:tc>
          <w:tcPr>
            <w:tcW w:w="236" w:type="dxa"/>
          </w:tcPr>
          <w:p w14:paraId="20B9E057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5E021A8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7D869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B61EB1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C45162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2D159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4FCD" w:rsidRPr="008F3432" w14:paraId="3E7577C8" w14:textId="77777777" w:rsidTr="00633836">
        <w:trPr>
          <w:cantSplit/>
        </w:trPr>
        <w:tc>
          <w:tcPr>
            <w:tcW w:w="4392" w:type="dxa"/>
          </w:tcPr>
          <w:p w14:paraId="1231B8B9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883F71" w14:textId="3C8EB5CB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  <w:tc>
          <w:tcPr>
            <w:tcW w:w="270" w:type="dxa"/>
          </w:tcPr>
          <w:p w14:paraId="3DF6884D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D7B8EE" w14:textId="1E750C6C" w:rsidR="00D24FCD" w:rsidRPr="00D24FC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4F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DE5CD3" w14:textId="77777777" w:rsidR="00D24FCD" w:rsidRPr="00D24FC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BE6BE" w14:textId="74DDEAC1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  <w:tc>
          <w:tcPr>
            <w:tcW w:w="236" w:type="dxa"/>
          </w:tcPr>
          <w:p w14:paraId="77EFC390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42E6286" w14:textId="77777777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14:paraId="428693C2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F5497" w14:textId="7690BA6C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BCF9E5" w14:textId="77777777" w:rsidR="00D24FCD" w:rsidRPr="008F3432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BCC9C" w14:textId="77777777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D24FCD" w:rsidRPr="003334E8" w14:paraId="129926C2" w14:textId="77777777" w:rsidTr="00633836">
        <w:trPr>
          <w:cantSplit/>
        </w:trPr>
        <w:tc>
          <w:tcPr>
            <w:tcW w:w="4392" w:type="dxa"/>
          </w:tcPr>
          <w:p w14:paraId="3B80F7EB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DB3B80E" w14:textId="77777777" w:rsidR="00D24FCD" w:rsidRPr="00FC1C29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A8C814" w14:textId="77777777" w:rsidR="00D24FCD" w:rsidRPr="00FC1C29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0107CAF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8C221D" w14:textId="77777777" w:rsidR="00D24FCD" w:rsidRPr="00FC1C29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057286" w14:textId="77777777" w:rsidR="00D24FCD" w:rsidRPr="00FC1C29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075D2B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338DEFF9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3BE385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944AC4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053F28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54C869" w14:textId="77777777" w:rsidR="00D24FCD" w:rsidRPr="003334E8" w:rsidRDefault="00D24FCD" w:rsidP="00D24FC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4FCD" w:rsidRPr="003334E8" w14:paraId="56546478" w14:textId="77777777" w:rsidTr="00633836">
        <w:trPr>
          <w:cantSplit/>
        </w:trPr>
        <w:tc>
          <w:tcPr>
            <w:tcW w:w="4392" w:type="dxa"/>
          </w:tcPr>
          <w:p w14:paraId="1870A650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4A909A1" w14:textId="45D2AFB7" w:rsidR="00D24FCD" w:rsidRPr="003334E8" w:rsidRDefault="00322F8A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2.38</w:t>
            </w:r>
          </w:p>
        </w:tc>
        <w:tc>
          <w:tcPr>
            <w:tcW w:w="270" w:type="dxa"/>
          </w:tcPr>
          <w:p w14:paraId="53E332AA" w14:textId="77777777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1B810B" w14:textId="35DD0E41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32624F" w14:textId="77777777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F225F8" w14:textId="00A44F7D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</w:t>
            </w:r>
            <w:r w:rsidR="00322F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1FA7A0EB" w14:textId="77777777" w:rsidR="00D24FCD" w:rsidRPr="00CA436D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7CD51ABA" w14:textId="4A0BBD6B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10.67</w:t>
            </w:r>
          </w:p>
        </w:tc>
        <w:tc>
          <w:tcPr>
            <w:tcW w:w="270" w:type="dxa"/>
            <w:tcBorders>
              <w:bottom w:val="nil"/>
            </w:tcBorders>
          </w:tcPr>
          <w:p w14:paraId="166F5D17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52F739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E32492" w14:textId="77777777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AFEA6DE" w14:textId="0CFE6D4C" w:rsidR="00D24FCD" w:rsidRPr="003334E8" w:rsidRDefault="00D24FCD" w:rsidP="00D24FC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10.67</w:t>
            </w:r>
          </w:p>
        </w:tc>
      </w:tr>
    </w:tbl>
    <w:p w14:paraId="44314657" w14:textId="77777777" w:rsidR="00CA3136" w:rsidRDefault="00CA3136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4B545C86" w14:textId="64594821" w:rsidR="00BB7EB5" w:rsidRDefault="00BB7EB5" w:rsidP="00BB7EB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C3444">
        <w:rPr>
          <w:rFonts w:asciiTheme="majorBidi" w:hAnsiTheme="majorBidi" w:cstheme="majorBidi" w:hint="cs"/>
          <w:szCs w:val="30"/>
          <w:cs/>
        </w:rPr>
        <w:t>เ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1C3444">
        <w:rPr>
          <w:rFonts w:asciiTheme="majorBidi" w:hAnsiTheme="majorBidi" w:cstheme="majorBidi"/>
          <w:sz w:val="30"/>
          <w:szCs w:val="30"/>
        </w:rPr>
        <w:t xml:space="preserve">2561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มูลค่าหุ้นที่ตราไว้ของหุ้นของบริษัท (ดูหมายเหตุ </w:t>
      </w:r>
      <w:r>
        <w:rPr>
          <w:rFonts w:asciiTheme="majorBidi" w:hAnsiTheme="majorBidi" w:cstheme="majorBidi"/>
          <w:sz w:val="30"/>
          <w:szCs w:val="30"/>
        </w:rPr>
        <w:t>23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) การ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C344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C344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23BCA44B" w14:textId="77777777" w:rsidR="00CA3136" w:rsidRDefault="00CA3136">
      <w:pPr>
        <w:spacing w:line="240" w:lineRule="auto"/>
        <w:rPr>
          <w:rFonts w:asciiTheme="majorBidi" w:hAnsiTheme="majorBidi"/>
          <w:b/>
          <w:bCs/>
          <w:sz w:val="30"/>
          <w:szCs w:val="30"/>
        </w:rPr>
        <w:sectPr w:rsidR="00CA3136" w:rsidSect="00CA3136">
          <w:pgSz w:w="16834" w:h="11909" w:orient="landscape" w:code="9"/>
          <w:pgMar w:top="1152" w:right="691" w:bottom="1199" w:left="576" w:header="720" w:footer="720" w:gutter="0"/>
          <w:cols w:space="737"/>
          <w:docGrid w:linePitch="360"/>
        </w:sectPr>
      </w:pPr>
    </w:p>
    <w:p w14:paraId="4503AC7D" w14:textId="77777777" w:rsidR="00927FFE" w:rsidRPr="005C2D3F" w:rsidRDefault="00927FFE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38FD191E" w14:textId="77777777" w:rsidR="008C466E" w:rsidRPr="005C2D3F" w:rsidRDefault="008C466E" w:rsidP="008C466E">
      <w:pPr>
        <w:tabs>
          <w:tab w:val="left" w:pos="540"/>
        </w:tabs>
        <w:spacing w:line="240" w:lineRule="auto"/>
        <w:ind w:left="72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06B659A" w14:textId="77777777" w:rsidR="00D41B70" w:rsidRPr="00FC1C29" w:rsidRDefault="00D41B70" w:rsidP="00D41B70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1C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FC1C29">
        <w:rPr>
          <w:rFonts w:asciiTheme="majorBidi" w:hAnsiTheme="majorBidi" w:cstheme="majorBidi"/>
          <w:i/>
          <w:iCs/>
          <w:sz w:val="30"/>
          <w:szCs w:val="30"/>
        </w:rPr>
        <w:t>2561</w:t>
      </w:r>
    </w:p>
    <w:p w14:paraId="73259A36" w14:textId="77777777" w:rsidR="00D41B70" w:rsidRPr="00FC1C29" w:rsidRDefault="00D41B70" w:rsidP="00D41B70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</w:rPr>
      </w:pPr>
    </w:p>
    <w:p w14:paraId="0499FE96" w14:textId="32D5E7A7" w:rsidR="00D41B70" w:rsidRDefault="00D41B70" w:rsidP="001204BC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C1C2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FC1C29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FC1C29">
        <w:rPr>
          <w:rFonts w:asciiTheme="majorBidi" w:hAnsiTheme="majorBidi" w:cstheme="majorBidi"/>
          <w:sz w:val="30"/>
          <w:szCs w:val="30"/>
        </w:rPr>
        <w:t xml:space="preserve"> 15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C1C29">
        <w:rPr>
          <w:rFonts w:asciiTheme="majorBidi" w:hAnsiTheme="majorBidi" w:cstheme="majorBidi"/>
          <w:sz w:val="30"/>
          <w:szCs w:val="30"/>
        </w:rPr>
        <w:t>2561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C1C29">
        <w:rPr>
          <w:rFonts w:asciiTheme="majorBidi" w:hAnsiTheme="majorBidi" w:cstheme="majorBidi"/>
          <w:sz w:val="30"/>
          <w:szCs w:val="30"/>
        </w:rPr>
        <w:t xml:space="preserve">28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C1C29">
        <w:rPr>
          <w:rFonts w:asciiTheme="majorBidi" w:hAnsiTheme="majorBidi" w:cstheme="majorBidi"/>
          <w:sz w:val="30"/>
          <w:szCs w:val="30"/>
        </w:rPr>
        <w:t>2561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FC1C29">
        <w:rPr>
          <w:rFonts w:asciiTheme="majorBidi" w:hAnsiTheme="majorBidi" w:cstheme="majorBidi"/>
          <w:sz w:val="30"/>
          <w:szCs w:val="30"/>
        </w:rPr>
        <w:t>1,025</w:t>
      </w:r>
      <w:r w:rsidR="00134CE8">
        <w:rPr>
          <w:rFonts w:asciiTheme="majorBidi" w:hAnsiTheme="majorBidi" w:cstheme="majorBidi"/>
          <w:sz w:val="30"/>
          <w:szCs w:val="30"/>
        </w:rPr>
        <w:t>.00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FC1C29">
        <w:rPr>
          <w:rFonts w:asciiTheme="majorBidi" w:hAnsiTheme="majorBidi" w:cstheme="majorBidi"/>
          <w:sz w:val="30"/>
          <w:szCs w:val="30"/>
        </w:rPr>
        <w:t>2,367.75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</w:rPr>
        <w:t>2561</w:t>
      </w:r>
    </w:p>
    <w:p w14:paraId="22C86270" w14:textId="77777777" w:rsidR="00D41B70" w:rsidRDefault="00D41B70" w:rsidP="00D41B70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52106" w14:textId="6D57585E" w:rsidR="00D41B70" w:rsidRPr="00AE0CB1" w:rsidRDefault="00D41B70" w:rsidP="001204BC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5245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95245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952458">
        <w:rPr>
          <w:rFonts w:asciiTheme="majorBidi" w:hAnsiTheme="majorBidi" w:cstheme="majorBidi"/>
          <w:sz w:val="30"/>
          <w:szCs w:val="30"/>
        </w:rPr>
        <w:t xml:space="preserve"> 7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52458">
        <w:rPr>
          <w:rFonts w:asciiTheme="majorBidi" w:hAnsiTheme="majorBidi" w:cstheme="majorBidi"/>
          <w:sz w:val="30"/>
          <w:szCs w:val="30"/>
        </w:rPr>
        <w:t>2561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52458">
        <w:rPr>
          <w:rFonts w:asciiTheme="majorBidi" w:hAnsiTheme="majorBidi" w:cstheme="majorBidi"/>
          <w:sz w:val="30"/>
          <w:szCs w:val="30"/>
        </w:rPr>
        <w:t xml:space="preserve">31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952458">
        <w:rPr>
          <w:rFonts w:asciiTheme="majorBidi" w:hAnsiTheme="majorBidi" w:cstheme="majorBidi"/>
          <w:sz w:val="30"/>
          <w:szCs w:val="30"/>
        </w:rPr>
        <w:t>2561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952458">
        <w:rPr>
          <w:rFonts w:asciiTheme="majorBidi" w:hAnsiTheme="majorBidi" w:cstheme="majorBidi"/>
          <w:sz w:val="30"/>
          <w:szCs w:val="30"/>
        </w:rPr>
        <w:t>0.15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952458">
        <w:rPr>
          <w:rFonts w:asciiTheme="majorBidi" w:hAnsiTheme="majorBidi" w:cstheme="majorBidi"/>
          <w:sz w:val="30"/>
          <w:szCs w:val="30"/>
        </w:rPr>
        <w:t>374.55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52458">
        <w:rPr>
          <w:rFonts w:asciiTheme="majorBidi" w:hAnsiTheme="majorBidi" w:cstheme="majorBidi"/>
          <w:sz w:val="30"/>
          <w:szCs w:val="30"/>
        </w:rPr>
        <w:t>2561</w:t>
      </w:r>
    </w:p>
    <w:p w14:paraId="0963456F" w14:textId="77777777" w:rsidR="00D41B70" w:rsidRDefault="00D41B70" w:rsidP="008C466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B96857" w14:textId="77777777" w:rsidR="008C466E" w:rsidRPr="005C2D3F" w:rsidRDefault="008C466E" w:rsidP="008C466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5C2D3F">
        <w:rPr>
          <w:rFonts w:asciiTheme="majorBidi" w:hAnsiTheme="majorBidi" w:cstheme="majorBidi"/>
          <w:i/>
          <w:iCs/>
          <w:sz w:val="30"/>
          <w:szCs w:val="30"/>
        </w:rPr>
        <w:t>2560</w:t>
      </w:r>
    </w:p>
    <w:p w14:paraId="43E4C6A5" w14:textId="77777777" w:rsidR="008C466E" w:rsidRPr="005C2D3F" w:rsidRDefault="008C466E" w:rsidP="008C466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</w:rPr>
      </w:pPr>
    </w:p>
    <w:p w14:paraId="5D6F0CCC" w14:textId="2C7F16B5" w:rsidR="009E350B" w:rsidRPr="005C2D3F" w:rsidRDefault="009E350B" w:rsidP="001204BC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สามัญประจำปีของผู้ถือหุ้นของบริษัท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7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5C2D3F">
        <w:rPr>
          <w:rFonts w:asciiTheme="majorBidi" w:hAnsiTheme="majorBidi" w:cstheme="majorBidi"/>
          <w:sz w:val="30"/>
          <w:szCs w:val="30"/>
          <w:cs/>
        </w:rPr>
        <w:t>มีมติอนุมัติการจัดสรรกำไรเป็นเงินปันผลจากกำไรสะสม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31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C2D3F">
        <w:rPr>
          <w:rFonts w:asciiTheme="majorBidi" w:hAnsiTheme="majorBidi" w:cstheme="majorBidi"/>
          <w:sz w:val="30"/>
          <w:szCs w:val="30"/>
        </w:rPr>
        <w:t xml:space="preserve">2559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779.22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 </w:t>
      </w:r>
      <w:r w:rsidRPr="005C2D3F">
        <w:rPr>
          <w:rFonts w:asciiTheme="majorBidi" w:hAnsiTheme="majorBidi" w:cstheme="majorBidi"/>
          <w:sz w:val="30"/>
          <w:szCs w:val="30"/>
        </w:rPr>
        <w:t>1,800</w:t>
      </w:r>
      <w:r w:rsidR="00134CE8">
        <w:rPr>
          <w:rFonts w:asciiTheme="majorBidi" w:hAnsiTheme="majorBidi" w:cstheme="majorBidi"/>
          <w:sz w:val="30"/>
          <w:szCs w:val="30"/>
        </w:rPr>
        <w:t>.00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</w:p>
    <w:p w14:paraId="084ACBC6" w14:textId="77777777" w:rsidR="009E350B" w:rsidRDefault="009E350B" w:rsidP="002B177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35D64D" w14:textId="50311937" w:rsidR="009E350B" w:rsidRPr="005C2D3F" w:rsidRDefault="009E350B" w:rsidP="001204BC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>10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ของบริษัทมีมติอนุมัติการจัดสรรกำไรเป็นเงินปันผลระหว่างกาลจากกำไร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สำหรับงวดหกเดือนสิ้นสุดวันที่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30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52</w:t>
      </w:r>
      <w:r w:rsidR="00134CE8">
        <w:rPr>
          <w:rFonts w:asciiTheme="majorBidi" w:hAnsiTheme="majorBidi" w:cstheme="majorBidi"/>
          <w:sz w:val="30"/>
          <w:szCs w:val="30"/>
        </w:rPr>
        <w:t>0.00</w:t>
      </w:r>
      <w:r w:rsidR="00491201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1,201.2</w:t>
      </w:r>
      <w:r>
        <w:rPr>
          <w:rFonts w:asciiTheme="majorBidi" w:hAnsiTheme="majorBidi" w:cstheme="majorBidi"/>
          <w:sz w:val="30"/>
          <w:szCs w:val="30"/>
        </w:rPr>
        <w:t>0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เดือนสิงหาคม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</w:p>
    <w:p w14:paraId="2D6B3EF6" w14:textId="77777777" w:rsidR="009E350B" w:rsidRDefault="009E350B" w:rsidP="002B177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7724" w14:textId="03630AD3" w:rsidR="002B1777" w:rsidRPr="005C2D3F" w:rsidRDefault="002B1777" w:rsidP="001204BC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9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ของบริษัทมีมติอนุมัติการจัดสรรกำไรเป็นเงินปันผลระหว่างกาลจากกำไร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480</w:t>
      </w:r>
      <w:r w:rsidR="00134CE8">
        <w:rPr>
          <w:rFonts w:asciiTheme="majorBidi" w:hAnsiTheme="majorBidi" w:cstheme="majorBidi"/>
          <w:sz w:val="30"/>
          <w:szCs w:val="30"/>
        </w:rPr>
        <w:t>.00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1,108.8</w:t>
      </w:r>
      <w:r w:rsidR="009E350B">
        <w:rPr>
          <w:rFonts w:asciiTheme="majorBidi" w:hAnsiTheme="majorBidi" w:cstheme="majorBidi"/>
          <w:sz w:val="30"/>
          <w:szCs w:val="30"/>
        </w:rPr>
        <w:t>0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เดือนพฤศจิกายน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2560</w:t>
      </w:r>
    </w:p>
    <w:p w14:paraId="78D879B0" w14:textId="77777777" w:rsidR="002B1777" w:rsidRPr="005C2D3F" w:rsidRDefault="002B1777" w:rsidP="00C40A10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14855" w14:textId="77777777" w:rsidR="002B1777" w:rsidRPr="005C2D3F" w:rsidRDefault="002B1777" w:rsidP="002B1777">
      <w:pPr>
        <w:tabs>
          <w:tab w:val="left" w:pos="540"/>
        </w:tabs>
        <w:spacing w:line="240" w:lineRule="auto"/>
        <w:ind w:left="562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A96CF" w14:textId="77777777" w:rsidR="005000CD" w:rsidRPr="005C2D3F" w:rsidRDefault="005000C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98778F" w14:textId="77777777" w:rsidR="00962B9E" w:rsidRPr="005C2D3F" w:rsidRDefault="00962B9E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F2FAC86" w14:textId="77777777" w:rsidR="00962B9E" w:rsidRPr="005C2D3F" w:rsidRDefault="00962B9E" w:rsidP="009935E2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52FA6905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B9BC493" w14:textId="77777777" w:rsidR="007F151D" w:rsidRPr="005C2D3F" w:rsidRDefault="007F151D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1D11A7C" w14:textId="6C5A1C59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5DF1F437" w14:textId="77777777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2632D4C6" w14:textId="77777777" w:rsidR="001147DB" w:rsidRPr="005C2D3F" w:rsidRDefault="00F71431" w:rsidP="00E234A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7196DE6" w14:textId="77777777" w:rsidR="00E234A7" w:rsidRPr="005C2D3F" w:rsidRDefault="00E234A7" w:rsidP="00E234A7">
      <w:pPr>
        <w:tabs>
          <w:tab w:val="left" w:pos="540"/>
          <w:tab w:val="left" w:pos="900"/>
        </w:tabs>
        <w:ind w:left="540"/>
        <w:jc w:val="thaiDistribute"/>
        <w:rPr>
          <w:b/>
          <w:bCs/>
          <w:sz w:val="30"/>
          <w:szCs w:val="30"/>
          <w:cs/>
        </w:rPr>
      </w:pPr>
    </w:p>
    <w:p w14:paraId="7599CC58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28414A3A" w14:textId="77777777" w:rsidR="00F71431" w:rsidRPr="005C2D3F" w:rsidRDefault="00F71431" w:rsidP="00F71431">
      <w:pPr>
        <w:tabs>
          <w:tab w:val="left" w:pos="540"/>
        </w:tabs>
        <w:ind w:left="540"/>
        <w:rPr>
          <w:sz w:val="30"/>
          <w:szCs w:val="30"/>
        </w:rPr>
      </w:pPr>
    </w:p>
    <w:p w14:paraId="6BC94917" w14:textId="13426106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904EDA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752516" w:rsidRPr="00904EDA">
        <w:rPr>
          <w:rFonts w:hint="cs"/>
          <w:sz w:val="30"/>
          <w:szCs w:val="30"/>
          <w:cs/>
        </w:rPr>
        <w:t xml:space="preserve">ความเชื่อมั่นของนักลงทุน </w:t>
      </w:r>
      <w:r w:rsidRPr="00904EDA">
        <w:rPr>
          <w:sz w:val="30"/>
          <w:szCs w:val="30"/>
          <w:cs/>
        </w:rPr>
        <w:t>เจ้าหนี้และ</w:t>
      </w:r>
      <w:r w:rsidR="0041454D" w:rsidRPr="00904EDA">
        <w:rPr>
          <w:rFonts w:hint="cs"/>
          <w:sz w:val="30"/>
          <w:szCs w:val="30"/>
          <w:cs/>
        </w:rPr>
        <w:t>ตลาด</w:t>
      </w:r>
      <w:r w:rsidR="0067761A" w:rsidRPr="00904EDA">
        <w:rPr>
          <w:rFonts w:hint="cs"/>
          <w:sz w:val="30"/>
          <w:szCs w:val="30"/>
          <w:cs/>
        </w:rPr>
        <w:t xml:space="preserve"> </w:t>
      </w:r>
      <w:r w:rsidR="0041454D" w:rsidRPr="00904EDA">
        <w:rPr>
          <w:rFonts w:hint="cs"/>
          <w:sz w:val="30"/>
          <w:szCs w:val="30"/>
          <w:cs/>
        </w:rPr>
        <w:t>และ</w:t>
      </w:r>
      <w:r w:rsidRPr="00904EDA">
        <w:rPr>
          <w:sz w:val="30"/>
          <w:szCs w:val="30"/>
          <w:cs/>
        </w:rPr>
        <w:t>ก่อให้เกิดการพัฒนาของธุรกิจในอนาคต คณะกรรมการได้มีการกำกับดูแลผลตอบแทนจากการลงทุน ซึ่งกลุ่ม</w:t>
      </w:r>
      <w:r w:rsidRPr="005C2D3F">
        <w:rPr>
          <w:sz w:val="30"/>
          <w:szCs w:val="30"/>
          <w:cs/>
        </w:rPr>
        <w:t xml:space="preserve">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405F623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13C05D15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55BFA33A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33E5D58B" w14:textId="77777777" w:rsidR="007F151D" w:rsidRPr="005C2D3F" w:rsidRDefault="00F71431" w:rsidP="007F151D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pacing w:val="2"/>
          <w:sz w:val="30"/>
          <w:szCs w:val="30"/>
          <w:cs/>
        </w:rPr>
        <w:t>ซึ่ง</w:t>
      </w:r>
      <w:r w:rsidRPr="005C2D3F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14:paraId="133DF770" w14:textId="77777777" w:rsidR="00AA5D68" w:rsidRPr="005C2D3F" w:rsidRDefault="00AA5D68">
      <w:pPr>
        <w:spacing w:line="240" w:lineRule="auto"/>
        <w:rPr>
          <w:sz w:val="30"/>
          <w:szCs w:val="30"/>
        </w:rPr>
      </w:pPr>
      <w:r w:rsidRPr="005C2D3F">
        <w:rPr>
          <w:sz w:val="30"/>
          <w:szCs w:val="30"/>
        </w:rPr>
        <w:br w:type="page"/>
      </w:r>
    </w:p>
    <w:p w14:paraId="4B4A312B" w14:textId="7C8B7688" w:rsidR="007C24F6" w:rsidRPr="005C2D3F" w:rsidRDefault="00BE14C5" w:rsidP="00697E0D">
      <w:pPr>
        <w:tabs>
          <w:tab w:val="left" w:pos="540"/>
          <w:tab w:val="left" w:pos="810"/>
        </w:tabs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</w:t>
      </w:r>
      <w:r w:rsidR="00B039F0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และระยะที่ครบกำหนดชำระหรือกำหนดอัตราใหม่</w:t>
      </w:r>
      <w:r w:rsidR="004D2D0D">
        <w:rPr>
          <w:sz w:val="30"/>
          <w:szCs w:val="30"/>
          <w:cs/>
        </w:rPr>
        <w:br/>
      </w:r>
      <w:r w:rsidRPr="005C2D3F">
        <w:rPr>
          <w:sz w:val="30"/>
          <w:szCs w:val="30"/>
          <w:cs/>
        </w:rPr>
        <w:t>มีดังนี้</w:t>
      </w:r>
    </w:p>
    <w:p w14:paraId="52CC977C" w14:textId="77777777" w:rsidR="00BE14C5" w:rsidRPr="0041454D" w:rsidRDefault="00BE14C5" w:rsidP="00F71431">
      <w:pPr>
        <w:spacing w:line="240" w:lineRule="auto"/>
        <w:ind w:left="540"/>
        <w:rPr>
          <w:sz w:val="20"/>
          <w:szCs w:val="20"/>
        </w:rPr>
      </w:pPr>
    </w:p>
    <w:tbl>
      <w:tblPr>
        <w:tblpPr w:leftFromText="180" w:rightFromText="180" w:vertAnchor="text" w:horzAnchor="margin" w:tblpX="426" w:tblpY="1"/>
        <w:tblW w:w="90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1276"/>
        <w:gridCol w:w="1133"/>
        <w:gridCol w:w="178"/>
        <w:gridCol w:w="1240"/>
        <w:gridCol w:w="178"/>
        <w:gridCol w:w="1098"/>
        <w:gridCol w:w="178"/>
        <w:gridCol w:w="1097"/>
      </w:tblGrid>
      <w:tr w:rsidR="007C24F6" w:rsidRPr="005C2D3F" w14:paraId="796A38DD" w14:textId="77777777" w:rsidTr="00D74EDB">
        <w:trPr>
          <w:cantSplit/>
          <w:trHeight w:val="397"/>
          <w:tblHeader/>
        </w:trPr>
        <w:tc>
          <w:tcPr>
            <w:tcW w:w="2694" w:type="dxa"/>
            <w:shd w:val="clear" w:color="auto" w:fill="auto"/>
            <w:vAlign w:val="bottom"/>
          </w:tcPr>
          <w:p w14:paraId="0DDC4565" w14:textId="77777777" w:rsidR="007C24F6" w:rsidRPr="005C2D3F" w:rsidRDefault="007C24F6" w:rsidP="00D74EDB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565EE2E5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113355AB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24F6" w:rsidRPr="005C2D3F" w14:paraId="3C905C86" w14:textId="77777777" w:rsidTr="00D74EDB">
        <w:trPr>
          <w:cantSplit/>
          <w:trHeight w:val="364"/>
          <w:tblHeader/>
        </w:trPr>
        <w:tc>
          <w:tcPr>
            <w:tcW w:w="2694" w:type="dxa"/>
            <w:shd w:val="clear" w:color="auto" w:fill="auto"/>
            <w:vAlign w:val="bottom"/>
          </w:tcPr>
          <w:p w14:paraId="7B147BE1" w14:textId="77777777" w:rsidR="007C24F6" w:rsidRPr="005C2D3F" w:rsidRDefault="007C24F6" w:rsidP="00D74EDB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5BE161D8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0738617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3" w:type="dxa"/>
            <w:shd w:val="clear" w:color="auto" w:fill="auto"/>
          </w:tcPr>
          <w:p w14:paraId="1AEC0C68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6CA4A28F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02FD2B4F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457323C8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6D307E55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86B6914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4BAB1B2D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7E3E7160" w14:textId="77777777" w:rsidR="007C24F6" w:rsidRPr="005C2D3F" w:rsidRDefault="007C24F6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7C24F6" w:rsidRPr="005C2D3F" w14:paraId="6074E81F" w14:textId="77777777" w:rsidTr="00D74EDB">
        <w:trPr>
          <w:cantSplit/>
          <w:trHeight w:val="397"/>
          <w:tblHeader/>
        </w:trPr>
        <w:tc>
          <w:tcPr>
            <w:tcW w:w="2694" w:type="dxa"/>
            <w:shd w:val="clear" w:color="auto" w:fill="auto"/>
          </w:tcPr>
          <w:p w14:paraId="093A42D8" w14:textId="77777777" w:rsidR="007C24F6" w:rsidRPr="005C2D3F" w:rsidRDefault="007C24F6" w:rsidP="00D74EDB">
            <w:pPr>
              <w:ind w:left="180"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B231ADC" w14:textId="77777777" w:rsidR="007C24F6" w:rsidRPr="005C2D3F" w:rsidRDefault="007C24F6" w:rsidP="00D74EDB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02" w:type="dxa"/>
            <w:gridSpan w:val="7"/>
            <w:shd w:val="clear" w:color="auto" w:fill="auto"/>
          </w:tcPr>
          <w:p w14:paraId="2CCA1ADA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24F6" w:rsidRPr="005C2D3F" w14:paraId="1AEDBC0C" w14:textId="77777777" w:rsidTr="00D74EDB">
        <w:trPr>
          <w:cantSplit/>
          <w:trHeight w:val="397"/>
        </w:trPr>
        <w:tc>
          <w:tcPr>
            <w:tcW w:w="2694" w:type="dxa"/>
            <w:shd w:val="clear" w:color="auto" w:fill="auto"/>
          </w:tcPr>
          <w:p w14:paraId="7FF9DFAC" w14:textId="44D0E289" w:rsidR="007C24F6" w:rsidRPr="005C2D3F" w:rsidRDefault="007C24F6" w:rsidP="00D74ED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="00D92FA0">
              <w:rPr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006D7B3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18DBE94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5D4F15C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14:paraId="553C15BC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D1AB9CA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05567B30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61C09D34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355BB9A5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</w:tr>
      <w:tr w:rsidR="007C24F6" w:rsidRPr="005C2D3F" w14:paraId="055007FF" w14:textId="77777777" w:rsidTr="00D74EDB">
        <w:trPr>
          <w:cantSplit/>
          <w:trHeight w:val="397"/>
        </w:trPr>
        <w:tc>
          <w:tcPr>
            <w:tcW w:w="2694" w:type="dxa"/>
            <w:shd w:val="clear" w:color="auto" w:fill="auto"/>
          </w:tcPr>
          <w:p w14:paraId="2D53C851" w14:textId="77777777" w:rsidR="007C24F6" w:rsidRPr="005C2D3F" w:rsidRDefault="007C24F6" w:rsidP="00D74EDB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0238887F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DD92509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6EAD41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6F95F12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C101D0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26F8551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B5A5EE6" w14:textId="77777777" w:rsidR="007C24F6" w:rsidRPr="005C2D3F" w:rsidRDefault="007C24F6" w:rsidP="00D74ED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64F77BAA" w14:textId="77777777" w:rsidR="007C24F6" w:rsidRPr="005C2D3F" w:rsidRDefault="007C24F6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FB01B8" w:rsidRPr="005C2D3F" w14:paraId="2305B184" w14:textId="77777777" w:rsidTr="00D74EDB">
        <w:trPr>
          <w:cantSplit/>
          <w:trHeight w:val="397"/>
        </w:trPr>
        <w:tc>
          <w:tcPr>
            <w:tcW w:w="2694" w:type="dxa"/>
            <w:shd w:val="clear" w:color="auto" w:fill="auto"/>
          </w:tcPr>
          <w:p w14:paraId="4B9AFF1A" w14:textId="708BB62F" w:rsidR="00FB01B8" w:rsidRPr="00134CE8" w:rsidRDefault="00FB01B8" w:rsidP="00D74EDB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5C2D3F">
              <w:rPr>
                <w:sz w:val="30"/>
                <w:szCs w:val="30"/>
                <w:cs/>
              </w:rPr>
              <w:t>แก่กิจการ</w:t>
            </w:r>
            <w:r w:rsidRPr="005C2D3F">
              <w:rPr>
                <w:sz w:val="30"/>
                <w:szCs w:val="30"/>
              </w:rPr>
              <w:br/>
              <w:t xml:space="preserve">   </w:t>
            </w:r>
            <w:r w:rsidRPr="005C2D3F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12CA37D" w14:textId="77777777" w:rsidR="00FB01B8" w:rsidRDefault="00FB01B8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  <w:p w14:paraId="14396FB3" w14:textId="620C9BD9" w:rsidR="00FB01B8" w:rsidRPr="005C2D3F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1.9</w:t>
            </w:r>
            <w:r w:rsidR="00D74EDB">
              <w:rPr>
                <w:rFonts w:cs="Angsana New"/>
                <w:sz w:val="30"/>
                <w:szCs w:val="30"/>
              </w:rPr>
              <w:t>0</w:t>
            </w:r>
            <w:r>
              <w:rPr>
                <w:rFonts w:cs="Angsana New"/>
                <w:sz w:val="30"/>
                <w:szCs w:val="30"/>
              </w:rPr>
              <w:t xml:space="preserve"> - 3.2</w:t>
            </w:r>
            <w:r w:rsidR="00D74EDB">
              <w:rPr>
                <w:rFonts w:cs="Angsana New"/>
                <w:sz w:val="30"/>
                <w:szCs w:val="30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FF1D454" w14:textId="77777777" w:rsidR="00FB01B8" w:rsidRPr="008E36B3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  <w:p w14:paraId="7A7EE50A" w14:textId="0229CF9C" w:rsidR="00FB01B8" w:rsidRPr="008E36B3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1,330,542</w:t>
            </w:r>
          </w:p>
        </w:tc>
        <w:tc>
          <w:tcPr>
            <w:tcW w:w="178" w:type="dxa"/>
            <w:shd w:val="clear" w:color="auto" w:fill="auto"/>
          </w:tcPr>
          <w:p w14:paraId="7125A79E" w14:textId="77777777" w:rsidR="00FB01B8" w:rsidRPr="008E36B3" w:rsidRDefault="00FB01B8" w:rsidP="00D74ED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4352" w14:textId="61F5EF0B" w:rsidR="00FB01B8" w:rsidRPr="008E36B3" w:rsidRDefault="00FB01B8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CF826C" w14:textId="77777777" w:rsidR="00FB01B8" w:rsidRPr="008E36B3" w:rsidRDefault="00FB01B8" w:rsidP="00D74ED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36B6" w14:textId="32E06BB6" w:rsidR="00FB01B8" w:rsidRPr="008E36B3" w:rsidRDefault="00FB01B8" w:rsidP="00D74ED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EFEB6E9" w14:textId="77777777" w:rsidR="00FB01B8" w:rsidRPr="008E36B3" w:rsidRDefault="00FB01B8" w:rsidP="00D74ED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895B34F" w14:textId="77777777" w:rsidR="00FB01B8" w:rsidRPr="008E36B3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  <w:p w14:paraId="0CBBFDD6" w14:textId="520CD279" w:rsidR="00FB01B8" w:rsidRPr="008E36B3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1,330,542</w:t>
            </w:r>
          </w:p>
        </w:tc>
      </w:tr>
      <w:tr w:rsidR="00FB01B8" w:rsidRPr="005C2D3F" w14:paraId="3C9716D2" w14:textId="77777777" w:rsidTr="00D74EDB">
        <w:trPr>
          <w:cantSplit/>
          <w:trHeight w:val="99"/>
        </w:trPr>
        <w:tc>
          <w:tcPr>
            <w:tcW w:w="2694" w:type="dxa"/>
            <w:shd w:val="clear" w:color="auto" w:fill="auto"/>
          </w:tcPr>
          <w:p w14:paraId="2792631F" w14:textId="77777777" w:rsidR="00FB01B8" w:rsidRPr="005C2D3F" w:rsidRDefault="00FB01B8" w:rsidP="00D74EDB">
            <w:pPr>
              <w:spacing w:line="240" w:lineRule="auto"/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F16D1C" w14:textId="77777777" w:rsidR="00FB01B8" w:rsidRPr="005C2D3F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09F3A4A4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62FFD668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0BD141C8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75D53BA4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105E064E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02249E67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</w:tcPr>
          <w:p w14:paraId="51DD9482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</w:tr>
      <w:tr w:rsidR="00FB01B8" w:rsidRPr="005C2D3F" w14:paraId="15119495" w14:textId="77777777" w:rsidTr="00D74EDB">
        <w:trPr>
          <w:cantSplit/>
        </w:trPr>
        <w:tc>
          <w:tcPr>
            <w:tcW w:w="2694" w:type="dxa"/>
            <w:shd w:val="clear" w:color="auto" w:fill="auto"/>
          </w:tcPr>
          <w:p w14:paraId="0B534DBC" w14:textId="7848D923" w:rsidR="00FB01B8" w:rsidRPr="005C2D3F" w:rsidRDefault="00FB01B8" w:rsidP="00D74ED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9D7CD" w14:textId="77777777" w:rsidR="00FB01B8" w:rsidRPr="005C2D3F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1389748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3108DC1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D1B14D5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FB028C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29DA688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50A5192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27E847A7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B01B8" w:rsidRPr="005C2D3F" w14:paraId="2E7EA547" w14:textId="77777777" w:rsidTr="00D74EDB">
        <w:trPr>
          <w:cantSplit/>
        </w:trPr>
        <w:tc>
          <w:tcPr>
            <w:tcW w:w="2694" w:type="dxa"/>
            <w:shd w:val="clear" w:color="auto" w:fill="auto"/>
          </w:tcPr>
          <w:p w14:paraId="5E7DD378" w14:textId="77777777" w:rsidR="00FB01B8" w:rsidRPr="005C2D3F" w:rsidRDefault="00FB01B8" w:rsidP="00D74EDB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69D67" w14:textId="77777777" w:rsidR="00FB01B8" w:rsidRPr="005C2D3F" w:rsidRDefault="00FB01B8" w:rsidP="00D74ED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0714719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4C132EB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62CB3AFC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9A2B8AE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293AA99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604A30C" w14:textId="77777777" w:rsidR="00FB01B8" w:rsidRPr="005C2D3F" w:rsidRDefault="00FB01B8" w:rsidP="00D74ED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AEFD9AE" w14:textId="77777777" w:rsidR="00FB01B8" w:rsidRPr="005C2D3F" w:rsidRDefault="00FB01B8" w:rsidP="00D74E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8E36B3" w:rsidRPr="005C2D3F" w14:paraId="7685B6CF" w14:textId="77777777" w:rsidTr="00D74EDB">
        <w:trPr>
          <w:cantSplit/>
          <w:trHeight w:val="794"/>
        </w:trPr>
        <w:tc>
          <w:tcPr>
            <w:tcW w:w="2694" w:type="dxa"/>
            <w:shd w:val="clear" w:color="auto" w:fill="auto"/>
          </w:tcPr>
          <w:p w14:paraId="4B97700E" w14:textId="77777777" w:rsidR="008E36B3" w:rsidRPr="005C2D3F" w:rsidRDefault="008E36B3" w:rsidP="008E36B3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5C2D3F">
              <w:rPr>
                <w:sz w:val="30"/>
                <w:szCs w:val="30"/>
                <w:cs/>
              </w:rPr>
              <w:t>แก่กิจการ</w:t>
            </w:r>
            <w:r w:rsidRPr="005C2D3F">
              <w:rPr>
                <w:sz w:val="30"/>
                <w:szCs w:val="30"/>
              </w:rPr>
              <w:br/>
              <w:t xml:space="preserve">   </w:t>
            </w:r>
            <w:r w:rsidRPr="005C2D3F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2AC12" w14:textId="44F426B1" w:rsidR="008E36B3" w:rsidRPr="005C2D3F" w:rsidRDefault="008E36B3" w:rsidP="008E36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2.10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FDFFD" w14:textId="657D3448" w:rsidR="008E36B3" w:rsidRPr="008E36B3" w:rsidRDefault="008E36B3" w:rsidP="008E36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  <w:lang w:bidi="th-TH"/>
              </w:rPr>
              <w:t>498,733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C0E89E" w14:textId="77777777" w:rsidR="008E36B3" w:rsidRPr="008E36B3" w:rsidRDefault="008E36B3" w:rsidP="008E36B3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A8CAF8" w14:textId="0F4BA226" w:rsidR="008E36B3" w:rsidRPr="008E36B3" w:rsidRDefault="008E36B3" w:rsidP="008E36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7F5034" w14:textId="77777777" w:rsidR="008E36B3" w:rsidRPr="008E36B3" w:rsidRDefault="008E36B3" w:rsidP="008E36B3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4B900" w14:textId="6398462C" w:rsidR="008E36B3" w:rsidRPr="008E36B3" w:rsidRDefault="008E36B3" w:rsidP="008E36B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A143C" w14:textId="77777777" w:rsidR="008E36B3" w:rsidRPr="008E36B3" w:rsidRDefault="008E36B3" w:rsidP="008E36B3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71678" w14:textId="63C8F2EE" w:rsidR="008E36B3" w:rsidRPr="008E36B3" w:rsidRDefault="008E36B3" w:rsidP="008E36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  <w:lang w:bidi="th-TH"/>
              </w:rPr>
              <w:t>498,733</w:t>
            </w:r>
          </w:p>
        </w:tc>
      </w:tr>
    </w:tbl>
    <w:p w14:paraId="4504BE1E" w14:textId="36C17D91" w:rsidR="008E36B3" w:rsidRDefault="008E36B3" w:rsidP="003A52B4">
      <w:pPr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37FB0648" w14:textId="77777777" w:rsidR="008E36B3" w:rsidRDefault="008E36B3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C30C67" w14:textId="382DB1B7" w:rsidR="003A52B4" w:rsidRPr="005C2D3F" w:rsidRDefault="003A52B4" w:rsidP="003A52B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>ธันวาคม</w:t>
      </w:r>
      <w:r w:rsidR="00F0153A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14:paraId="0FBF7FCC" w14:textId="77777777" w:rsidR="00A72248" w:rsidRPr="005C2D3F" w:rsidRDefault="00A72248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180"/>
        <w:gridCol w:w="1260"/>
        <w:gridCol w:w="180"/>
        <w:gridCol w:w="1080"/>
        <w:gridCol w:w="180"/>
        <w:gridCol w:w="1080"/>
      </w:tblGrid>
      <w:tr w:rsidR="004E017F" w:rsidRPr="005C2D3F" w14:paraId="5CD41F84" w14:textId="77777777" w:rsidTr="00836341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40966750" w14:textId="77777777" w:rsidR="004E017F" w:rsidRPr="005C2D3F" w:rsidRDefault="004E017F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064D5D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DD2D8CE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017F" w:rsidRPr="005C2D3F" w14:paraId="1CD54CE4" w14:textId="77777777" w:rsidTr="00836341">
        <w:trPr>
          <w:cantSplit/>
          <w:trHeight w:val="364"/>
        </w:trPr>
        <w:tc>
          <w:tcPr>
            <w:tcW w:w="2880" w:type="dxa"/>
            <w:shd w:val="clear" w:color="auto" w:fill="auto"/>
            <w:vAlign w:val="bottom"/>
          </w:tcPr>
          <w:p w14:paraId="50C9EC22" w14:textId="77777777" w:rsidR="004E017F" w:rsidRPr="005C2D3F" w:rsidRDefault="004E017F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74C4BE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3AC988C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7F64FF82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0AB1775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FDFD0" w14:textId="77777777" w:rsidR="002C711C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5C29EF26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FC874AC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30CB97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2FF4947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AB186F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4E017F" w:rsidRPr="005C2D3F" w14:paraId="0B42BAF6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3DF39654" w14:textId="77777777" w:rsidR="004E017F" w:rsidRPr="005C2D3F" w:rsidRDefault="004E017F" w:rsidP="00836341">
            <w:pPr>
              <w:ind w:left="180"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DAE3A4" w14:textId="77777777" w:rsidR="004E017F" w:rsidRPr="005C2D3F" w:rsidRDefault="004E017F" w:rsidP="00836341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1C5BDD3A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17F" w:rsidRPr="005C2D3F" w14:paraId="4DBF995B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1A0B2E62" w14:textId="3557DBE8" w:rsidR="004E017F" w:rsidRPr="005C2D3F" w:rsidRDefault="004E017F" w:rsidP="00836341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="0057743E">
              <w:rPr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9FF363A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D013A2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8DE90B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237DD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961691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EC8721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08B749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6C2B23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4E017F" w:rsidRPr="005C2D3F" w14:paraId="0A94E103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4A6B2860" w14:textId="77777777" w:rsidR="004E017F" w:rsidRPr="005C2D3F" w:rsidRDefault="004E017F" w:rsidP="00836341">
            <w:pPr>
              <w:tabs>
                <w:tab w:val="center" w:pos="1400"/>
              </w:tabs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0BF8CF6F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3A7FA8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4041EC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2DD82B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CAD6DE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1D632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A303F2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DB3535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5D76AD" w:rsidRPr="005C2D3F" w14:paraId="2EC41B62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4A65D0C7" w14:textId="77777777" w:rsidR="005D76AD" w:rsidRPr="005C2D3F" w:rsidRDefault="005D76AD" w:rsidP="005D76A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7358A" w14:textId="0EF8946A" w:rsidR="005D76AD" w:rsidRPr="005C2D3F" w:rsidRDefault="00A52057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1.91 - 11.08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DC168" w14:textId="32EC394A" w:rsidR="005D76AD" w:rsidRPr="00E95410" w:rsidRDefault="00E95410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31,958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117731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16666C" w14:textId="5CD9DC25" w:rsidR="005D76AD" w:rsidRPr="005C2D3F" w:rsidRDefault="00E95410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40BFB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C98B7" w14:textId="2CDF5601" w:rsidR="005D76AD" w:rsidRPr="005C2D3F" w:rsidRDefault="00E95410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B7A20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B8E8B3" w14:textId="64EC6B36" w:rsidR="005D76AD" w:rsidRPr="005C2D3F" w:rsidRDefault="00E95410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31,958</w:t>
            </w:r>
          </w:p>
        </w:tc>
      </w:tr>
      <w:tr w:rsidR="009C6264" w:rsidRPr="005C2D3F" w14:paraId="697C5F69" w14:textId="77777777" w:rsidTr="009C6264">
        <w:trPr>
          <w:cantSplit/>
          <w:trHeight w:val="238"/>
        </w:trPr>
        <w:tc>
          <w:tcPr>
            <w:tcW w:w="2880" w:type="dxa"/>
            <w:shd w:val="clear" w:color="auto" w:fill="auto"/>
          </w:tcPr>
          <w:p w14:paraId="345B37EC" w14:textId="77777777" w:rsidR="009C6264" w:rsidRPr="005C2D3F" w:rsidRDefault="009C6264" w:rsidP="009C6264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7D30DA" w14:textId="77777777" w:rsidR="009C6264" w:rsidRPr="005C2D3F" w:rsidRDefault="009C6264" w:rsidP="009C62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C7E60D" w14:textId="77777777" w:rsidR="009C6264" w:rsidRPr="005C2D3F" w:rsidRDefault="009C6264" w:rsidP="009C6264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D145CE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FDBCF" w14:textId="77777777" w:rsidR="009C6264" w:rsidRPr="005C2D3F" w:rsidRDefault="009C6264" w:rsidP="009C626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506438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1B83F" w14:textId="77777777" w:rsidR="009C6264" w:rsidRPr="005C2D3F" w:rsidRDefault="009C6264" w:rsidP="009C626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A6251F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EB071B" w14:textId="77777777" w:rsidR="009C6264" w:rsidRPr="005C2D3F" w:rsidRDefault="009C6264" w:rsidP="009C6264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D76AD" w:rsidRPr="005C2D3F" w14:paraId="14091983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63653FB8" w14:textId="77777777" w:rsidR="005D76AD" w:rsidRPr="005C2D3F" w:rsidRDefault="005D76AD" w:rsidP="005D76AD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E4A6A5C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F1035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7D915A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E0A3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A44EE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348B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993753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C3063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D76AD" w:rsidRPr="005C2D3F" w14:paraId="0508ABD1" w14:textId="77777777" w:rsidTr="00E41594">
        <w:trPr>
          <w:cantSplit/>
        </w:trPr>
        <w:tc>
          <w:tcPr>
            <w:tcW w:w="2880" w:type="dxa"/>
            <w:shd w:val="clear" w:color="auto" w:fill="auto"/>
          </w:tcPr>
          <w:p w14:paraId="3C247E5F" w14:textId="77777777" w:rsidR="005D76AD" w:rsidRPr="005C2D3F" w:rsidRDefault="005D76AD" w:rsidP="005D76A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5F10DCCC" w14:textId="67D7AB0D" w:rsidR="005D76AD" w:rsidRPr="005C2D3F" w:rsidRDefault="00A52057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1.91 - 11.08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F37998" w14:textId="0D83C5DE" w:rsidR="005D76AD" w:rsidRPr="005C2D3F" w:rsidRDefault="00E95410" w:rsidP="001C028D">
            <w:pPr>
              <w:tabs>
                <w:tab w:val="left" w:pos="601"/>
              </w:tabs>
              <w:jc w:val="center"/>
            </w:pPr>
            <w: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8C7CE2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FBA93" w14:textId="72A1C70C" w:rsidR="005D76AD" w:rsidRPr="005C2D3F" w:rsidRDefault="0067761A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109,844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57663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5B9DC4" w14:textId="134A8215" w:rsidR="005D76AD" w:rsidRPr="005C2D3F" w:rsidRDefault="00E95410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02DF6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1454" w14:textId="08303052" w:rsidR="005D76AD" w:rsidRPr="005C2D3F" w:rsidRDefault="0067761A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109,844</w:t>
            </w:r>
          </w:p>
        </w:tc>
      </w:tr>
      <w:tr w:rsidR="005D76AD" w:rsidRPr="005C2D3F" w14:paraId="56734EFB" w14:textId="77777777" w:rsidTr="00E41594">
        <w:trPr>
          <w:cantSplit/>
        </w:trPr>
        <w:tc>
          <w:tcPr>
            <w:tcW w:w="2880" w:type="dxa"/>
            <w:shd w:val="clear" w:color="auto" w:fill="auto"/>
          </w:tcPr>
          <w:p w14:paraId="38B42779" w14:textId="77777777" w:rsidR="005D76AD" w:rsidRPr="005C2D3F" w:rsidRDefault="005D76AD" w:rsidP="005D76A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25B2FC9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52243" w14:textId="16356EAB" w:rsidR="005D76AD" w:rsidRPr="00E95410" w:rsidRDefault="00E95410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E95410">
              <w:rPr>
                <w:b/>
                <w:bCs/>
                <w:sz w:val="30"/>
                <w:szCs w:val="30"/>
              </w:rPr>
              <w:t>31,958</w:t>
            </w:r>
          </w:p>
        </w:tc>
        <w:tc>
          <w:tcPr>
            <w:tcW w:w="180" w:type="dxa"/>
            <w:shd w:val="clear" w:color="auto" w:fill="auto"/>
          </w:tcPr>
          <w:p w14:paraId="0A404214" w14:textId="77777777" w:rsidR="005D76AD" w:rsidRPr="00E95410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3B5A8" w14:textId="09595C7B" w:rsidR="005D76AD" w:rsidRPr="00E95410" w:rsidRDefault="0067761A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109,844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CCD74F" w14:textId="77777777" w:rsidR="005D76AD" w:rsidRPr="00E95410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CAD0B" w14:textId="1AE34F4B" w:rsidR="005D76AD" w:rsidRPr="00E95410" w:rsidRDefault="00E95410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E95410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375371" w14:textId="77777777" w:rsidR="005D76AD" w:rsidRPr="00E95410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8F031" w14:textId="7A96F484" w:rsidR="005D76AD" w:rsidRPr="00E95410" w:rsidRDefault="0067761A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141,802</w:t>
            </w:r>
          </w:p>
        </w:tc>
      </w:tr>
    </w:tbl>
    <w:p w14:paraId="20A9E274" w14:textId="66A19712" w:rsidR="009C6264" w:rsidRPr="005C2D3F" w:rsidRDefault="009C6264"/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180"/>
        <w:gridCol w:w="1260"/>
        <w:gridCol w:w="180"/>
        <w:gridCol w:w="1080"/>
        <w:gridCol w:w="180"/>
        <w:gridCol w:w="1080"/>
      </w:tblGrid>
      <w:tr w:rsidR="006A2D3B" w:rsidRPr="005C2D3F" w14:paraId="3B4AA7B2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20A8A967" w14:textId="5FE5DA4D" w:rsidR="006A2D3B" w:rsidRPr="005C2D3F" w:rsidRDefault="006A2D3B" w:rsidP="006A2D3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</w:t>
            </w:r>
            <w:r w:rsidR="0057743E">
              <w:rPr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0177A738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6B7CE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D636FA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07CB4B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0ED81C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5782D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600D31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E70F82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6A2D3B" w:rsidRPr="005C2D3F" w14:paraId="675C4C5F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3A103DB8" w14:textId="77777777" w:rsidR="006A2D3B" w:rsidRPr="005C2D3F" w:rsidRDefault="006A2D3B" w:rsidP="006A2D3B">
            <w:pPr>
              <w:tabs>
                <w:tab w:val="center" w:pos="1400"/>
              </w:tabs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1C1C89EC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E3E08E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A5570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1CB02F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FD6B5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FCE394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B36820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AE78C7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57743E" w:rsidRPr="005C2D3F" w14:paraId="669141C4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5AEACFCC" w14:textId="77777777" w:rsidR="0057743E" w:rsidRPr="005C2D3F" w:rsidRDefault="0057743E" w:rsidP="0057743E">
            <w:pPr>
              <w:ind w:left="371" w:right="-79" w:hanging="18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32A58A" w14:textId="43087065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1.56 - 1.65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59692" w14:textId="35CC9F58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6E2732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27FEE" w14:textId="0609C5D8" w:rsidR="0057743E" w:rsidRPr="005C2D3F" w:rsidRDefault="0057743E" w:rsidP="00577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52B456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D3025" w14:textId="3FF79EE6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CBA4F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42B64" w14:textId="1997B692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</w:tr>
      <w:tr w:rsidR="0057743E" w:rsidRPr="005C2D3F" w14:paraId="259E1B7A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6D94DD02" w14:textId="77777777" w:rsidR="0057743E" w:rsidRPr="005C2D3F" w:rsidRDefault="0057743E" w:rsidP="0057743E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 w:rsidRPr="005C2D3F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จากสถาบันการเงินส่วน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F951C" w14:textId="6C43D0C9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3.95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7FE8E" w14:textId="00AD8F62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D6DF2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FBE06" w14:textId="1D62467F" w:rsidR="0057743E" w:rsidRPr="005C2D3F" w:rsidRDefault="0057743E" w:rsidP="00577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9AF3E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4A6CD" w14:textId="5E3729D6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FF909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11C421" w14:textId="054CE8D3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</w:tr>
      <w:tr w:rsidR="0057743E" w:rsidRPr="005C2D3F" w14:paraId="323F8036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3D90E9F7" w14:textId="77777777" w:rsidR="0057743E" w:rsidRPr="005C2D3F" w:rsidRDefault="0057743E" w:rsidP="0057743E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C8FFA" w14:textId="728C9C00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C7591" w14:textId="1749926E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26,916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96E603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2CC9E" w14:textId="7C83451F" w:rsidR="0057743E" w:rsidRPr="005C2D3F" w:rsidRDefault="0057743E" w:rsidP="00577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70A6D5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D26A0" w14:textId="52FFBB2F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7F9B86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E1D86" w14:textId="37BCDCE8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26,916</w:t>
            </w:r>
          </w:p>
        </w:tc>
      </w:tr>
      <w:tr w:rsidR="0057743E" w:rsidRPr="005C2D3F" w14:paraId="045AE41B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49266BFC" w14:textId="77777777" w:rsidR="0057743E" w:rsidRPr="005C2D3F" w:rsidRDefault="0057743E" w:rsidP="0057743E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9909D" w14:textId="77777777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D0B9" w14:textId="77777777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3CFC15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F9848" w14:textId="77777777" w:rsidR="0057743E" w:rsidRPr="005C2D3F" w:rsidRDefault="0057743E" w:rsidP="00577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A1D626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16166" w14:textId="77777777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2479E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24FC5" w14:textId="77777777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7743E" w:rsidRPr="005C2D3F" w14:paraId="3F93C1A4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2DED8161" w14:textId="77777777" w:rsidR="0057743E" w:rsidRPr="005C2D3F" w:rsidRDefault="0057743E" w:rsidP="0057743E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B89281B" w14:textId="77777777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D43A53" w14:textId="77777777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E4391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02DB1A" w14:textId="77777777" w:rsidR="0057743E" w:rsidRPr="005C2D3F" w:rsidRDefault="0057743E" w:rsidP="0057743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9C74F2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F5588" w14:textId="77777777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C138A5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6DDB1" w14:textId="77777777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7743E" w:rsidRPr="005C2D3F" w14:paraId="11382EDE" w14:textId="77777777" w:rsidTr="00CE0C05">
        <w:trPr>
          <w:cantSplit/>
        </w:trPr>
        <w:tc>
          <w:tcPr>
            <w:tcW w:w="2880" w:type="dxa"/>
            <w:shd w:val="clear" w:color="auto" w:fill="auto"/>
          </w:tcPr>
          <w:p w14:paraId="18029447" w14:textId="77777777" w:rsidR="0057743E" w:rsidRPr="005C2D3F" w:rsidRDefault="0057743E" w:rsidP="0057743E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35FF19C5" w14:textId="5A1AAAB3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</w:tcPr>
          <w:p w14:paraId="168C7A54" w14:textId="4C1389B1" w:rsidR="0057743E" w:rsidRPr="005C2D3F" w:rsidRDefault="0057743E" w:rsidP="0057743E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3DA13D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F67E5" w14:textId="24961E06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100,674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2181A6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77A5C2" w14:textId="2E0A940A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EBEE5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E329A" w14:textId="66DDFE86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100,674</w:t>
            </w:r>
          </w:p>
        </w:tc>
      </w:tr>
      <w:tr w:rsidR="0057743E" w:rsidRPr="005C2D3F" w14:paraId="725F0771" w14:textId="77777777" w:rsidTr="00CE0C05">
        <w:trPr>
          <w:cantSplit/>
        </w:trPr>
        <w:tc>
          <w:tcPr>
            <w:tcW w:w="2880" w:type="dxa"/>
            <w:shd w:val="clear" w:color="auto" w:fill="auto"/>
          </w:tcPr>
          <w:p w14:paraId="336AA3DC" w14:textId="77777777" w:rsidR="0057743E" w:rsidRPr="005C2D3F" w:rsidRDefault="0057743E" w:rsidP="0057743E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D1D0504" w14:textId="77777777" w:rsidR="0057743E" w:rsidRPr="005C2D3F" w:rsidRDefault="0057743E" w:rsidP="0057743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638F9" w14:textId="1D9E626A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6,108,656</w:t>
            </w:r>
          </w:p>
        </w:tc>
        <w:tc>
          <w:tcPr>
            <w:tcW w:w="180" w:type="dxa"/>
            <w:shd w:val="clear" w:color="auto" w:fill="auto"/>
          </w:tcPr>
          <w:p w14:paraId="6FD4B672" w14:textId="77777777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81558" w14:textId="60324111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100,674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7BA65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67DF8" w14:textId="02F70ABD" w:rsidR="0057743E" w:rsidRPr="005C2D3F" w:rsidRDefault="0057743E" w:rsidP="0057743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B85A8" w14:textId="77777777" w:rsidR="0057743E" w:rsidRPr="005C2D3F" w:rsidRDefault="0057743E" w:rsidP="0057743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373D2" w14:textId="5A6394CE" w:rsidR="0057743E" w:rsidRPr="005C2D3F" w:rsidRDefault="0057743E" w:rsidP="0057743E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6,209,330</w:t>
            </w:r>
          </w:p>
        </w:tc>
      </w:tr>
      <w:tr w:rsidR="00943567" w:rsidRPr="005C2D3F" w14:paraId="5E7A7526" w14:textId="77777777" w:rsidTr="007759AC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0118ADC1" w14:textId="77777777" w:rsidR="00943567" w:rsidRPr="005C2D3F" w:rsidRDefault="00943567" w:rsidP="007759AC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CE73A5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D375310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3567" w:rsidRPr="005C2D3F" w14:paraId="18A20BD3" w14:textId="77777777" w:rsidTr="007759AC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1AED1D5B" w14:textId="77777777" w:rsidR="00943567" w:rsidRPr="005C2D3F" w:rsidRDefault="00943567" w:rsidP="007759AC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8BEAC7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3BA890B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1628400B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12D9FB1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541DE4" w14:textId="77777777" w:rsidR="00BE4481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2C0BB6CE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870C3CB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41D1B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3AD9743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0A1F6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943567" w:rsidRPr="005C2D3F" w14:paraId="243CCD15" w14:textId="77777777" w:rsidTr="007759AC">
        <w:trPr>
          <w:cantSplit/>
          <w:tblHeader/>
        </w:trPr>
        <w:tc>
          <w:tcPr>
            <w:tcW w:w="2880" w:type="dxa"/>
            <w:shd w:val="clear" w:color="auto" w:fill="auto"/>
          </w:tcPr>
          <w:p w14:paraId="1BAC4CA3" w14:textId="77777777" w:rsidR="00943567" w:rsidRPr="005C2D3F" w:rsidRDefault="00943567" w:rsidP="007759AC">
            <w:pPr>
              <w:ind w:left="180"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04B86C" w14:textId="77777777" w:rsidR="00943567" w:rsidRPr="005C2D3F" w:rsidRDefault="00943567" w:rsidP="007759AC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1C23CB59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3567" w:rsidRPr="005C2D3F" w14:paraId="5A84F616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4B945780" w14:textId="49771F22" w:rsidR="00943567" w:rsidRPr="005C2D3F" w:rsidRDefault="00943567" w:rsidP="008429A1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</w:t>
            </w:r>
            <w:r w:rsidR="008429A1" w:rsidRPr="005C2D3F">
              <w:rPr>
                <w:b/>
                <w:bCs/>
                <w:i/>
                <w:iCs/>
                <w:sz w:val="30"/>
                <w:szCs w:val="30"/>
              </w:rPr>
              <w:t>6</w:t>
            </w:r>
            <w:r w:rsidR="00BD0968">
              <w:rPr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4ED9E2C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D9BB33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EF7CBB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90C64F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149D44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E20800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9E115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1CD0D9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943567" w:rsidRPr="005C2D3F" w14:paraId="7EB1DEFD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39E1A15B" w14:textId="77777777" w:rsidR="00943567" w:rsidRPr="005C2D3F" w:rsidRDefault="00943567" w:rsidP="007759AC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FF7E119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3490A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95A6A6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2719FA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1C6656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EB4E7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BEDC95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2111BA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6A2D3B" w:rsidRPr="005C2D3F" w14:paraId="38586AC2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2E78B955" w14:textId="77777777" w:rsidR="006A2D3B" w:rsidRPr="005C2D3F" w:rsidRDefault="006A2D3B" w:rsidP="006A2D3B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เงินกู้ยืมระยะสั้นจากกิจการ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AAFB1" w14:textId="1CA32E52" w:rsidR="006A2D3B" w:rsidRPr="005C2D3F" w:rsidRDefault="00A52057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1.00 - 1.50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313E2" w14:textId="4C6FA264" w:rsidR="006A2D3B" w:rsidRPr="005C2D3F" w:rsidRDefault="00E95410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940,065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EA53D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95CA5D" w14:textId="71B5A5AD" w:rsidR="006A2D3B" w:rsidRPr="005C2D3F" w:rsidRDefault="00E95410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103EA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FEF57" w14:textId="60A1C566" w:rsidR="006A2D3B" w:rsidRPr="005C2D3F" w:rsidRDefault="00E95410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0DB372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A0A43" w14:textId="6A1627CB" w:rsidR="006A2D3B" w:rsidRPr="005C2D3F" w:rsidRDefault="00E95410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940,065</w:t>
            </w:r>
          </w:p>
        </w:tc>
      </w:tr>
      <w:tr w:rsidR="00E95410" w:rsidRPr="005C2D3F" w14:paraId="5EC6712E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330453B8" w14:textId="77777777" w:rsidR="00E95410" w:rsidRPr="005C2D3F" w:rsidRDefault="00E95410" w:rsidP="00E95410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C7902" w14:textId="57C9EF75" w:rsidR="00E95410" w:rsidRPr="005C2D3F" w:rsidRDefault="00A52057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1.91 - 11.08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B204A" w14:textId="3BEEDA83" w:rsidR="00E95410" w:rsidRPr="005C2D3F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27333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EA4DD5" w14:textId="3E1BC960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8CA34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22752" w14:textId="4B093F64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1B6D7F" w14:textId="77777777" w:rsidR="00E95410" w:rsidRPr="005C2D3F" w:rsidRDefault="00E95410" w:rsidP="00E95410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492F4" w14:textId="6F017AEC" w:rsidR="00E95410" w:rsidRPr="005C2D3F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7,012</w:t>
            </w:r>
          </w:p>
        </w:tc>
      </w:tr>
      <w:tr w:rsidR="009D5D29" w:rsidRPr="0041454D" w14:paraId="40DE3304" w14:textId="77777777" w:rsidTr="003F0F71">
        <w:trPr>
          <w:cantSplit/>
        </w:trPr>
        <w:tc>
          <w:tcPr>
            <w:tcW w:w="2880" w:type="dxa"/>
            <w:shd w:val="clear" w:color="auto" w:fill="auto"/>
          </w:tcPr>
          <w:p w14:paraId="7DF0EA0B" w14:textId="77777777" w:rsidR="009D5D29" w:rsidRPr="0041454D" w:rsidRDefault="009D5D29" w:rsidP="009D5D29">
            <w:pPr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4F9D43" w14:textId="77777777" w:rsidR="009D5D29" w:rsidRPr="0041454D" w:rsidRDefault="009D5D29" w:rsidP="009D5D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F50D127" w14:textId="77777777" w:rsidR="009D5D29" w:rsidRPr="0041454D" w:rsidRDefault="009D5D29" w:rsidP="009D5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A74BFC1" w14:textId="77777777" w:rsidR="009D5D29" w:rsidRPr="0041454D" w:rsidRDefault="009D5D29" w:rsidP="009D5D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BED08E2" w14:textId="77777777" w:rsidR="009D5D29" w:rsidRPr="0041454D" w:rsidRDefault="009D5D29" w:rsidP="009D5D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F7AA1AB" w14:textId="77777777" w:rsidR="009D5D29" w:rsidRPr="0041454D" w:rsidRDefault="009D5D29" w:rsidP="009D5D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E98CF3F" w14:textId="77777777" w:rsidR="009D5D29" w:rsidRPr="0041454D" w:rsidRDefault="009D5D29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7539194" w14:textId="77777777" w:rsidR="009D5D29" w:rsidRPr="0041454D" w:rsidRDefault="009D5D29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C04D7F8" w14:textId="77777777" w:rsidR="009D5D29" w:rsidRPr="0041454D" w:rsidRDefault="009D5D29" w:rsidP="009D5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20"/>
                <w:lang w:bidi="th-TH"/>
              </w:rPr>
            </w:pPr>
          </w:p>
        </w:tc>
      </w:tr>
      <w:tr w:rsidR="006A2D3B" w:rsidRPr="005C2D3F" w14:paraId="0FC40583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2757E5D7" w14:textId="77777777" w:rsidR="006A2D3B" w:rsidRPr="005C2D3F" w:rsidRDefault="006A2D3B" w:rsidP="006A2D3B">
            <w:pPr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72192439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8F849C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DF2FB6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62732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8A66FB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D7F68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2D728D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066CA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E95410" w:rsidRPr="005C2D3F" w14:paraId="46A059E2" w14:textId="77777777" w:rsidTr="00D662A8">
        <w:trPr>
          <w:cantSplit/>
        </w:trPr>
        <w:tc>
          <w:tcPr>
            <w:tcW w:w="2880" w:type="dxa"/>
            <w:shd w:val="clear" w:color="auto" w:fill="auto"/>
          </w:tcPr>
          <w:p w14:paraId="6E1439EB" w14:textId="77777777" w:rsidR="00E95410" w:rsidRPr="005C2D3F" w:rsidRDefault="00E95410" w:rsidP="00E95410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EE994" w14:textId="78F43E42" w:rsidR="00E95410" w:rsidRPr="005C2D3F" w:rsidRDefault="00A52057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1.91 - 11.08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39A53" w14:textId="430AFFF9" w:rsidR="00E95410" w:rsidRPr="005C2D3F" w:rsidRDefault="00E95410" w:rsidP="00E95410">
            <w:pPr>
              <w:tabs>
                <w:tab w:val="left" w:pos="601"/>
              </w:tabs>
              <w:jc w:val="center"/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542789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7D9440" w14:textId="3CD1BF29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25,344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D412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95036" w14:textId="2BC5110F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6CF54" w14:textId="77777777" w:rsidR="00E95410" w:rsidRPr="005C2D3F" w:rsidRDefault="00E95410" w:rsidP="00E95410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CADB2" w14:textId="6049C5E3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25,344</w:t>
            </w:r>
          </w:p>
        </w:tc>
      </w:tr>
      <w:tr w:rsidR="00E95410" w:rsidRPr="005C2D3F" w14:paraId="053776B2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10A5133D" w14:textId="77777777" w:rsidR="00E95410" w:rsidRPr="005C2D3F" w:rsidRDefault="00E95410" w:rsidP="00E95410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7DFC05C" w14:textId="77777777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61E9" w14:textId="210955AF" w:rsidR="00E95410" w:rsidRPr="005C2D3F" w:rsidRDefault="000976A3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947,077</w:t>
            </w:r>
          </w:p>
        </w:tc>
        <w:tc>
          <w:tcPr>
            <w:tcW w:w="180" w:type="dxa"/>
            <w:shd w:val="clear" w:color="auto" w:fill="auto"/>
          </w:tcPr>
          <w:p w14:paraId="2730155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F8172" w14:textId="7E28CF8C" w:rsidR="00E95410" w:rsidRPr="005C2D3F" w:rsidRDefault="000976A3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25,344</w:t>
            </w:r>
          </w:p>
        </w:tc>
        <w:tc>
          <w:tcPr>
            <w:tcW w:w="180" w:type="dxa"/>
            <w:shd w:val="clear" w:color="auto" w:fill="auto"/>
          </w:tcPr>
          <w:p w14:paraId="3A05E042" w14:textId="77777777" w:rsidR="00E95410" w:rsidRPr="005C2D3F" w:rsidRDefault="00E95410" w:rsidP="00E95410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928E9" w14:textId="20F81552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31975" w14:textId="77777777" w:rsidR="00E95410" w:rsidRPr="005C2D3F" w:rsidRDefault="00E95410" w:rsidP="00E95410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47ACA" w14:textId="7EAF17CE" w:rsidR="00E95410" w:rsidRPr="005C2D3F" w:rsidRDefault="000976A3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972,421</w:t>
            </w:r>
          </w:p>
        </w:tc>
      </w:tr>
      <w:tr w:rsidR="00E95410" w:rsidRPr="0041454D" w14:paraId="4DEED812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3BD13FF0" w14:textId="77777777" w:rsidR="00E95410" w:rsidRPr="0041454D" w:rsidRDefault="00E95410" w:rsidP="00E95410">
            <w:pPr>
              <w:ind w:right="-79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8EB9A5" w14:textId="77777777" w:rsidR="00E95410" w:rsidRPr="0041454D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F74D884" w14:textId="77777777" w:rsidR="00E95410" w:rsidRPr="0041454D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0A3172C" w14:textId="77777777" w:rsidR="00E95410" w:rsidRPr="0041454D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BCB6F1" w14:textId="77777777" w:rsidR="00E95410" w:rsidRPr="0041454D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C33217" w14:textId="77777777" w:rsidR="00E95410" w:rsidRPr="0041454D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655D9F" w14:textId="77777777" w:rsidR="00E95410" w:rsidRPr="0041454D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3C55841" w14:textId="77777777" w:rsidR="00E95410" w:rsidRPr="0041454D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4D797FF" w14:textId="77777777" w:rsidR="00E95410" w:rsidRPr="0041454D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20"/>
                <w:szCs w:val="20"/>
              </w:rPr>
            </w:pPr>
          </w:p>
        </w:tc>
      </w:tr>
      <w:tr w:rsidR="00E95410" w:rsidRPr="005C2D3F" w14:paraId="3E1EA459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5EE3FA7C" w14:textId="484356C1" w:rsidR="00E95410" w:rsidRPr="005C2D3F" w:rsidRDefault="00E95410" w:rsidP="00E95410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6B0D5FFB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80077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A6BECE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F2BC21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2808EA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AEB6C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567617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FCFA65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E95410" w:rsidRPr="005C2D3F" w14:paraId="37F23100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3893B1E4" w14:textId="77777777" w:rsidR="00E95410" w:rsidRPr="005C2D3F" w:rsidRDefault="00E95410" w:rsidP="00E95410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51C5438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D79A65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4AFB6B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C12E9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8E42B9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A27106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D6C766" w14:textId="77777777" w:rsidR="00E95410" w:rsidRPr="005C2D3F" w:rsidRDefault="00E95410" w:rsidP="00E9541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AC7431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E95410" w:rsidRPr="005C2D3F" w14:paraId="0AA3D2D8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614EA57D" w14:textId="77777777" w:rsidR="00E95410" w:rsidRPr="005C2D3F" w:rsidRDefault="00E95410" w:rsidP="00E95410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ระยะสั้นจากสถาบัน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2F9A1B" w14:textId="6A2DE411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1.56 - 1.65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7D4A7" w14:textId="7D936099" w:rsidR="00E95410" w:rsidRPr="005C2D3F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5D22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BBE096" w14:textId="19EDDA86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A399BC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4D8075" w14:textId="54E513C8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60D6E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DF16D" w14:textId="7334B5F9" w:rsidR="00E95410" w:rsidRPr="005C2D3F" w:rsidRDefault="00E95410" w:rsidP="00E9541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</w:tr>
      <w:tr w:rsidR="00E95410" w:rsidRPr="005C2D3F" w14:paraId="6122D99C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49DC5FB1" w14:textId="77777777" w:rsidR="00E95410" w:rsidRPr="005C2D3F" w:rsidRDefault="00E95410" w:rsidP="00E95410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เงินกู้ยืมระยะสั้นจากกิจการ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FDE1F" w14:textId="4835F4E3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1.00 - 1.50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9166A" w14:textId="590083CD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DC17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E3CDB9" w14:textId="03CD396D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7DD5E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42A9B" w14:textId="7320B7ED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32C69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BA983" w14:textId="493CFB2E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</w:tr>
      <w:tr w:rsidR="00E95410" w:rsidRPr="005C2D3F" w14:paraId="314F8849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11031968" w14:textId="77777777" w:rsidR="00E95410" w:rsidRPr="005C2D3F" w:rsidRDefault="00E95410" w:rsidP="00E95410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F25531" w14:textId="437CE5C2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B0B4B" w14:textId="29871959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5,263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D3BED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E0BA5B" w14:textId="3EE424F4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A04EE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C106D" w14:textId="516A7244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F0A14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26B00" w14:textId="7BAE7B6F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5,263</w:t>
            </w:r>
          </w:p>
        </w:tc>
      </w:tr>
      <w:tr w:rsidR="00E95410" w:rsidRPr="0041454D" w14:paraId="7978E40A" w14:textId="77777777" w:rsidTr="003F0F71">
        <w:trPr>
          <w:cantSplit/>
        </w:trPr>
        <w:tc>
          <w:tcPr>
            <w:tcW w:w="2880" w:type="dxa"/>
            <w:shd w:val="clear" w:color="auto" w:fill="auto"/>
          </w:tcPr>
          <w:p w14:paraId="532C3594" w14:textId="77777777" w:rsidR="00E95410" w:rsidRPr="0041454D" w:rsidRDefault="00E95410" w:rsidP="00E95410">
            <w:pPr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05F88" w14:textId="77777777" w:rsidR="00E95410" w:rsidRPr="0041454D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92DCC69" w14:textId="77777777" w:rsidR="00E95410" w:rsidRPr="0041454D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D07901D" w14:textId="77777777" w:rsidR="00E95410" w:rsidRPr="0041454D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6309CAE" w14:textId="77777777" w:rsidR="00E95410" w:rsidRPr="0041454D" w:rsidRDefault="00E95410" w:rsidP="00E954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1F76128" w14:textId="77777777" w:rsidR="00E95410" w:rsidRPr="0041454D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56F9DF" w14:textId="77777777" w:rsidR="00E95410" w:rsidRPr="0041454D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5BCBEA5" w14:textId="77777777" w:rsidR="00E95410" w:rsidRPr="0041454D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4EAA997" w14:textId="77777777" w:rsidR="00E95410" w:rsidRPr="0041454D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20"/>
                <w:lang w:bidi="th-TH"/>
              </w:rPr>
            </w:pPr>
          </w:p>
        </w:tc>
      </w:tr>
      <w:tr w:rsidR="00E95410" w:rsidRPr="005C2D3F" w14:paraId="5CE20B12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2DD139D6" w14:textId="77777777" w:rsidR="00E95410" w:rsidRPr="005C2D3F" w:rsidRDefault="00E95410" w:rsidP="00E95410">
            <w:pPr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4EA4974A" w14:textId="77777777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4CD5D7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B4586B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B0ED5E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8F099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FA28B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BBB3A5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E7923D" w14:textId="7777777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E95410" w:rsidRPr="005C2D3F" w14:paraId="10CAAB76" w14:textId="77777777" w:rsidTr="00FC5B80">
        <w:trPr>
          <w:cantSplit/>
        </w:trPr>
        <w:tc>
          <w:tcPr>
            <w:tcW w:w="2880" w:type="dxa"/>
            <w:shd w:val="clear" w:color="auto" w:fill="auto"/>
          </w:tcPr>
          <w:p w14:paraId="66CF945E" w14:textId="77777777" w:rsidR="00E95410" w:rsidRPr="005C2D3F" w:rsidRDefault="00E95410" w:rsidP="00E95410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BCA64" w14:textId="05232989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103BEA" w14:textId="30FD1A54" w:rsidR="00E95410" w:rsidRPr="005C2D3F" w:rsidRDefault="00E95410" w:rsidP="00E95410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D754D3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E142B" w14:textId="78E7CCC6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896A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86720" w14:textId="6FA7B3F9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90407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4C5F" w14:textId="0FB054F7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</w:tr>
      <w:tr w:rsidR="00E95410" w:rsidRPr="005C2D3F" w14:paraId="4C0DE32F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4A208444" w14:textId="77777777" w:rsidR="00E95410" w:rsidRPr="005C2D3F" w:rsidRDefault="00E95410" w:rsidP="00E95410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C7EF998" w14:textId="77777777" w:rsidR="00E95410" w:rsidRPr="005C2D3F" w:rsidRDefault="00E95410" w:rsidP="00E954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34B5" w14:textId="7AB844CB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6,655,088</w:t>
            </w:r>
          </w:p>
        </w:tc>
        <w:tc>
          <w:tcPr>
            <w:tcW w:w="180" w:type="dxa"/>
            <w:shd w:val="clear" w:color="auto" w:fill="auto"/>
          </w:tcPr>
          <w:p w14:paraId="6A04BA39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91EEE" w14:textId="0A342160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25,849</w:t>
            </w:r>
          </w:p>
        </w:tc>
        <w:tc>
          <w:tcPr>
            <w:tcW w:w="180" w:type="dxa"/>
            <w:shd w:val="clear" w:color="auto" w:fill="auto"/>
          </w:tcPr>
          <w:p w14:paraId="25D484D4" w14:textId="77777777" w:rsidR="00E95410" w:rsidRPr="005C2D3F" w:rsidRDefault="00E95410" w:rsidP="00E95410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86FDC" w14:textId="0CF11CA5" w:rsidR="00E95410" w:rsidRPr="005C2D3F" w:rsidRDefault="00E95410" w:rsidP="00E9541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849A1" w14:textId="77777777" w:rsidR="00E95410" w:rsidRPr="005C2D3F" w:rsidRDefault="00E95410" w:rsidP="00E954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D5EE2" w14:textId="18E4A555" w:rsidR="00E95410" w:rsidRPr="005C2D3F" w:rsidRDefault="00E95410" w:rsidP="00E954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6,680,937</w:t>
            </w:r>
          </w:p>
        </w:tc>
      </w:tr>
    </w:tbl>
    <w:p w14:paraId="598B87F6" w14:textId="77777777" w:rsidR="00780117" w:rsidRDefault="00780117" w:rsidP="0032634A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</w:p>
    <w:p w14:paraId="58EBDF94" w14:textId="77777777" w:rsidR="00780117" w:rsidRDefault="00780117" w:rsidP="0032634A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</w:p>
    <w:p w14:paraId="3CA2B072" w14:textId="77777777" w:rsidR="00F71431" w:rsidRPr="005C2D3F" w:rsidRDefault="00F71431" w:rsidP="0032634A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4857C780" w14:textId="77777777" w:rsidR="00F71431" w:rsidRPr="005C2D3F" w:rsidRDefault="00F71431" w:rsidP="00F71431">
      <w:pPr>
        <w:tabs>
          <w:tab w:val="left" w:pos="540"/>
        </w:tabs>
        <w:ind w:left="540"/>
        <w:jc w:val="thaiDistribute"/>
      </w:pPr>
    </w:p>
    <w:p w14:paraId="690DE7BC" w14:textId="77777777" w:rsidR="003A5A26" w:rsidRDefault="00F71431" w:rsidP="00F71431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</w:t>
      </w:r>
      <w:r w:rsidR="000D45E9">
        <w:rPr>
          <w:sz w:val="30"/>
          <w:szCs w:val="30"/>
          <w:cs/>
        </w:rPr>
        <w:t>ินตราต่างประเทศ กลุ่มบริษัท</w:t>
      </w:r>
      <w:r w:rsidR="000D45E9">
        <w:rPr>
          <w:rFonts w:hint="cs"/>
          <w:sz w:val="30"/>
          <w:szCs w:val="30"/>
          <w:cs/>
        </w:rPr>
        <w:t>จะพิจารณาทำ</w:t>
      </w:r>
      <w:r w:rsidRPr="005C2D3F">
        <w:rPr>
          <w:sz w:val="30"/>
          <w:szCs w:val="30"/>
          <w:cs/>
        </w:rPr>
        <w:t>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</w:t>
      </w:r>
      <w:r w:rsidR="003A5A26">
        <w:rPr>
          <w:sz w:val="30"/>
          <w:szCs w:val="30"/>
          <w:cs/>
        </w:rPr>
        <w:t>เงินที่เป็นเงินตราต่างประเทศ</w:t>
      </w:r>
    </w:p>
    <w:p w14:paraId="2974F054" w14:textId="77777777" w:rsidR="003A5A26" w:rsidRDefault="003A5A26" w:rsidP="00F71431">
      <w:pPr>
        <w:spacing w:line="240" w:lineRule="auto"/>
        <w:ind w:left="540"/>
        <w:jc w:val="thaiDistribute"/>
        <w:rPr>
          <w:sz w:val="30"/>
          <w:szCs w:val="30"/>
        </w:rPr>
      </w:pPr>
    </w:p>
    <w:p w14:paraId="6A8D5B47" w14:textId="557FF8B4" w:rsidR="00F71431" w:rsidRPr="005C2D3F" w:rsidRDefault="00F71431" w:rsidP="00F71431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4BF3B492" w14:textId="77777777" w:rsidR="00FE73E1" w:rsidRPr="005C2D3F" w:rsidRDefault="00FE73E1" w:rsidP="00F71431">
      <w:pPr>
        <w:spacing w:line="240" w:lineRule="auto"/>
        <w:ind w:left="540"/>
        <w:jc w:val="thaiDistribute"/>
      </w:pPr>
    </w:p>
    <w:tbl>
      <w:tblPr>
        <w:tblpPr w:leftFromText="180" w:rightFromText="180" w:vertAnchor="text" w:horzAnchor="margin" w:tblpX="480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091"/>
        <w:gridCol w:w="1080"/>
        <w:gridCol w:w="180"/>
        <w:gridCol w:w="990"/>
        <w:gridCol w:w="180"/>
        <w:gridCol w:w="990"/>
        <w:gridCol w:w="180"/>
        <w:gridCol w:w="990"/>
      </w:tblGrid>
      <w:tr w:rsidR="003A6670" w:rsidRPr="005C2D3F" w14:paraId="5186C028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5F630F97" w14:textId="77777777" w:rsidR="003A6670" w:rsidRPr="005C2D3F" w:rsidRDefault="003A6670" w:rsidP="006F564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5A09CA" w14:textId="77777777" w:rsidR="003A6670" w:rsidRPr="005C2D3F" w:rsidRDefault="003A6670" w:rsidP="006F564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73686D6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1DFB4B6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E244C0E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6670" w:rsidRPr="005C2D3F" w14:paraId="6511E497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39868DE2" w14:textId="77777777" w:rsidR="003A6670" w:rsidRPr="005C2D3F" w:rsidRDefault="003A6670" w:rsidP="006F56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9FDD849" w14:textId="77777777" w:rsidR="003A6670" w:rsidRPr="005C2D3F" w:rsidRDefault="003A6670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5F69C6" w14:textId="5ADB087D" w:rsidR="003A6670" w:rsidRPr="005C2D3F" w:rsidRDefault="006B64C9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764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699124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F20578" w14:textId="271BF583" w:rsidR="003A6670" w:rsidRPr="005C2D3F" w:rsidRDefault="00D7641F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7CC89BF0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13541A" w14:textId="68BBDF44" w:rsidR="003A6670" w:rsidRPr="005C2D3F" w:rsidRDefault="006B64C9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764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B8E447B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E61720" w14:textId="7481C003" w:rsidR="003A6670" w:rsidRPr="005C2D3F" w:rsidRDefault="00D7641F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3A6670" w:rsidRPr="005C2D3F" w14:paraId="32E07B75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7A7B5702" w14:textId="77777777" w:rsidR="003A6670" w:rsidRPr="005C2D3F" w:rsidRDefault="003A6670" w:rsidP="006F56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8C5E5FB" w14:textId="77777777" w:rsidR="003A6670" w:rsidRPr="005C2D3F" w:rsidRDefault="003A6670" w:rsidP="006F56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B14AA93" w14:textId="77777777" w:rsidR="003A6670" w:rsidRPr="005C2D3F" w:rsidRDefault="003A6670" w:rsidP="006F56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A6670" w:rsidRPr="005C2D3F" w14:paraId="6BA11B68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68ECF7DD" w14:textId="77777777" w:rsidR="003A6670" w:rsidRPr="005C2D3F" w:rsidRDefault="003A6670" w:rsidP="006F5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91" w:type="dxa"/>
            <w:shd w:val="clear" w:color="auto" w:fill="auto"/>
          </w:tcPr>
          <w:p w14:paraId="65EDDA9C" w14:textId="77777777" w:rsidR="003A6670" w:rsidRPr="005C2D3F" w:rsidRDefault="003A6670" w:rsidP="006F56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88024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8CD61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3BD615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90C749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3A057A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F0D783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88D4A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41F" w:rsidRPr="005C2D3F" w14:paraId="10EA2D24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1EA56895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4AA9E316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799D5A" w14:textId="148F7C03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68825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1D66C" w14:textId="584BCF30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13,565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BC50C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35912" w14:textId="7906DEC0" w:rsidR="00D7641F" w:rsidRPr="005C2D3F" w:rsidRDefault="00ED1404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CB6D1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E615E" w14:textId="4265B4AB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13,565 </w:t>
            </w:r>
          </w:p>
        </w:tc>
      </w:tr>
      <w:tr w:rsidR="00D7641F" w:rsidRPr="005C2D3F" w14:paraId="0EE5070A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02D27754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1" w:type="dxa"/>
            <w:shd w:val="clear" w:color="auto" w:fill="auto"/>
          </w:tcPr>
          <w:p w14:paraId="5F387C4C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64F4" w14:textId="179C6AD5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E99FE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66556" w14:textId="6F583C7A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 7,765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A79B2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B7942" w14:textId="4757925D" w:rsidR="00D7641F" w:rsidRPr="005C2D3F" w:rsidRDefault="0021310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D7996B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55971" w14:textId="52D0D5F1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18,895 </w:t>
            </w:r>
          </w:p>
        </w:tc>
      </w:tr>
      <w:tr w:rsidR="00D7641F" w:rsidRPr="005C2D3F" w14:paraId="15115DE6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034BCCF3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E02303E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016337" w14:textId="45D950A1" w:rsidR="00D7641F" w:rsidRPr="005C2D3F" w:rsidRDefault="00BB7EB5" w:rsidP="00ED14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47F14D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0D2EA" w14:textId="2714FE92" w:rsidR="00D7641F" w:rsidRPr="005C2D3F" w:rsidRDefault="00D7641F" w:rsidP="00D7641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A840D7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CC25D0" w14:textId="76B33D14" w:rsidR="00D7641F" w:rsidRPr="005C2D3F" w:rsidRDefault="00BB7EB5" w:rsidP="00ED14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36EC3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4CEC49" w14:textId="30AC65E1" w:rsidR="00D7641F" w:rsidRPr="005C2D3F" w:rsidRDefault="00D7641F" w:rsidP="000976A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41F" w:rsidRPr="005C2D3F" w14:paraId="677B7DC6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564C0EEE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3EE59A27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78DE8" w14:textId="2E4D2A4D" w:rsidR="00D7641F" w:rsidRPr="005C2D3F" w:rsidRDefault="00ED1404" w:rsidP="00ED140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BB88C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13C6B3" w14:textId="6B76F064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(2,404)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A93F8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CB9439" w14:textId="1506C5DC" w:rsidR="00D7641F" w:rsidRPr="005C2D3F" w:rsidRDefault="00ED1404" w:rsidP="00ED140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01FD63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629F06" w14:textId="60CD2EB8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(2,404)</w:t>
            </w:r>
          </w:p>
        </w:tc>
      </w:tr>
      <w:tr w:rsidR="00D7641F" w:rsidRPr="005C2D3F" w14:paraId="27C0F0C5" w14:textId="77777777" w:rsidTr="006267CB">
        <w:trPr>
          <w:cantSplit/>
        </w:trPr>
        <w:tc>
          <w:tcPr>
            <w:tcW w:w="3499" w:type="dxa"/>
            <w:shd w:val="clear" w:color="auto" w:fill="auto"/>
          </w:tcPr>
          <w:p w14:paraId="0794F18B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78032873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33C481" w14:textId="7C9B8069" w:rsidR="00D7641F" w:rsidRPr="005C2D3F" w:rsidRDefault="00ED1404" w:rsidP="003A5A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5A26">
              <w:rPr>
                <w:rFonts w:asciiTheme="majorBidi" w:hAnsiTheme="majorBidi" w:cstheme="majorBidi"/>
                <w:sz w:val="30"/>
                <w:szCs w:val="30"/>
              </w:rPr>
              <w:t>47,236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6651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6160EC" w14:textId="4CF125DD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(27,830)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02CB4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CF9B" w14:textId="533A1AC8" w:rsidR="00D7641F" w:rsidRPr="005C2D3F" w:rsidRDefault="00ED1404" w:rsidP="003A5A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5A26">
              <w:rPr>
                <w:rFonts w:asciiTheme="majorBidi" w:hAnsiTheme="majorBidi" w:cstheme="majorBidi"/>
                <w:sz w:val="30"/>
                <w:szCs w:val="30"/>
              </w:rPr>
              <w:t>38,682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C3B75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1E2A7" w14:textId="3A863BB6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(17,529)</w:t>
            </w:r>
          </w:p>
        </w:tc>
      </w:tr>
      <w:tr w:rsidR="00D7641F" w:rsidRPr="005C2D3F" w14:paraId="1E5A862A" w14:textId="77777777" w:rsidTr="006267C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2FE16FB6" w14:textId="77777777" w:rsidR="00D7641F" w:rsidRPr="005C2D3F" w:rsidRDefault="00D7641F" w:rsidP="00D7641F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77128" w14:textId="3C8589F8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(31,144)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F5C8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C303" w14:textId="0CCA4BFF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(8,904)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F1D42" w14:textId="77777777" w:rsidR="00D7641F" w:rsidRPr="005C2D3F" w:rsidRDefault="00D7641F" w:rsidP="00D7641F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25EA4" w14:textId="06781058" w:rsidR="00D7641F" w:rsidRPr="005C2D3F" w:rsidRDefault="0021310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(12,453</w:t>
            </w:r>
            <w:r w:rsidR="00ED1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B5A87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CFD34" w14:textId="5DB244BE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12,527</w:t>
            </w:r>
          </w:p>
        </w:tc>
      </w:tr>
      <w:tr w:rsidR="00D7641F" w:rsidRPr="005C2D3F" w14:paraId="31E255BB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11D9BDAC" w14:textId="77777777" w:rsidR="00D7641F" w:rsidRPr="005C2D3F" w:rsidRDefault="00D7641F" w:rsidP="00D7641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94E1CBD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173C5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3491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0819BA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CFBFA6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F81D4B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88A5DB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F93B5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41F" w:rsidRPr="005C2D3F" w14:paraId="025D871C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52FFABA4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91" w:type="dxa"/>
            <w:shd w:val="clear" w:color="auto" w:fill="auto"/>
          </w:tcPr>
          <w:p w14:paraId="3568A213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1E712C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E8564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431C4B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120B2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701006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239B54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AEE1D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41F" w:rsidRPr="005C2D3F" w14:paraId="623F523F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5914F5F7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142CF8CD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18274" w14:textId="31A76477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776,963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65588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0C47DA" w14:textId="21AD7B6D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   4,926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D635D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49D993" w14:textId="375E91F1" w:rsidR="00D7641F" w:rsidRPr="005C2D3F" w:rsidRDefault="00ED1404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CC0BC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EAA817" w14:textId="2BCC3F3D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4,926 </w:t>
            </w:r>
          </w:p>
        </w:tc>
      </w:tr>
      <w:tr w:rsidR="00D7641F" w:rsidRPr="005C2D3F" w14:paraId="06041F0F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32431733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1" w:type="dxa"/>
            <w:shd w:val="clear" w:color="auto" w:fill="auto"/>
          </w:tcPr>
          <w:p w14:paraId="52DDD0F9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6CB4F" w14:textId="7DC60277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D249EC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AD3B9" w14:textId="1764CCC2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99,783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495D1D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5F381" w14:textId="42119AE0" w:rsidR="00D7641F" w:rsidRPr="005C2D3F" w:rsidRDefault="00ED1404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B9121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5B5CCF" w14:textId="55A2C0B4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99,783 </w:t>
            </w:r>
          </w:p>
        </w:tc>
      </w:tr>
      <w:tr w:rsidR="00D7641F" w:rsidRPr="005C2D3F" w14:paraId="7573F726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672847B7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F543110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EAFDAB" w14:textId="30599C3F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24E34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F0CDC" w14:textId="110FDEE2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90,000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AD4A63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0B721B" w14:textId="72FE5193" w:rsidR="00D7641F" w:rsidRPr="005C2D3F" w:rsidRDefault="0021310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257438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E83CDE" w14:textId="5FC7A669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106,078 </w:t>
            </w:r>
          </w:p>
        </w:tc>
      </w:tr>
      <w:tr w:rsidR="00D7641F" w:rsidRPr="005C2D3F" w14:paraId="0EC53609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7CDD704D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562A31C8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C4B095" w14:textId="60C75FB8" w:rsidR="00D7641F" w:rsidRPr="005C2D3F" w:rsidRDefault="00ED1404" w:rsidP="003E3EF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3EFC">
              <w:rPr>
                <w:rFonts w:asciiTheme="majorBidi" w:hAnsiTheme="majorBidi" w:cstheme="majorBidi"/>
                <w:sz w:val="30"/>
                <w:szCs w:val="30"/>
              </w:rPr>
              <w:t>13,260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6FF53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6DD9AA" w14:textId="5B485091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(25,267)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43FF50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A66E82" w14:textId="09E3A338" w:rsidR="00D7641F" w:rsidRPr="005C2D3F" w:rsidRDefault="00ED1404" w:rsidP="003E3E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3EFC">
              <w:rPr>
                <w:rFonts w:asciiTheme="majorBidi" w:hAnsiTheme="majorBidi" w:cstheme="majorBidi"/>
                <w:sz w:val="30"/>
                <w:szCs w:val="30"/>
              </w:rPr>
              <w:t>13,212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A783F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13EF03" w14:textId="083E71AC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(25,267)</w:t>
            </w:r>
          </w:p>
        </w:tc>
      </w:tr>
      <w:tr w:rsidR="00D7641F" w:rsidRPr="005C2D3F" w14:paraId="1EEA1A8C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3EB6B8FB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2E35A7E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133710" w14:textId="42EA9912" w:rsidR="00D7641F" w:rsidRPr="005C2D3F" w:rsidRDefault="00ED1404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(67,026)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344FDB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E87CBE" w14:textId="34C1DAAB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66C5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777EAE" w14:textId="23BE5781" w:rsidR="00D7641F" w:rsidRPr="005C2D3F" w:rsidRDefault="0021310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(38,185</w:t>
            </w:r>
            <w:r w:rsidR="00ED14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43A5B6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39226B" w14:textId="5E9B96D8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(10,809)</w:t>
            </w:r>
          </w:p>
        </w:tc>
      </w:tr>
      <w:tr w:rsidR="00D7641F" w:rsidRPr="005C2D3F" w14:paraId="2557D0D5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16091EC4" w14:textId="77777777" w:rsidR="00D7641F" w:rsidRPr="005C2D3F" w:rsidRDefault="00D7641F" w:rsidP="00D7641F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DF7A0" w14:textId="06681C66" w:rsidR="00D7641F" w:rsidRPr="005C2D3F" w:rsidRDefault="003E3EFC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1BEB2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D7905" w14:textId="055E0D04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8A42A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E8F96" w14:textId="66B2DD55" w:rsidR="00D7641F" w:rsidRPr="005C2D3F" w:rsidRDefault="003E3EFC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74D66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12F13" w14:textId="309B7964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174,711</w:t>
            </w:r>
          </w:p>
        </w:tc>
      </w:tr>
      <w:tr w:rsidR="00D7641F" w:rsidRPr="005C2D3F" w14:paraId="711DFC67" w14:textId="77777777" w:rsidTr="003A5A26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65183C21" w14:textId="77777777" w:rsidR="00A868C8" w:rsidRPr="005C2D3F" w:rsidRDefault="00A868C8" w:rsidP="000976A3">
            <w:pPr>
              <w:tabs>
                <w:tab w:val="left" w:pos="6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AE87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7F6A81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59B46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C2A00C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2E17A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10B520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1621F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A26" w:rsidRPr="005C2D3F" w14:paraId="1DC03B5B" w14:textId="77777777" w:rsidTr="003A5A26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2361DD8C" w14:textId="77777777" w:rsidR="003A5A26" w:rsidRPr="005C2D3F" w:rsidRDefault="003A5A26" w:rsidP="000976A3">
            <w:pPr>
              <w:tabs>
                <w:tab w:val="left" w:pos="6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D0113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9F1F1A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90330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FAA3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4B33E2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21189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378398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A26" w:rsidRPr="005C2D3F" w14:paraId="0512C8EC" w14:textId="77777777" w:rsidTr="003A5A26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36873CF" w14:textId="77777777" w:rsidR="003A5A26" w:rsidRPr="005C2D3F" w:rsidRDefault="003A5A26" w:rsidP="000976A3">
            <w:pPr>
              <w:tabs>
                <w:tab w:val="left" w:pos="6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F910F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DCC385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57B58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99106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5D538C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AE4D5" w14:textId="77777777" w:rsidR="003A5A26" w:rsidRPr="005C2D3F" w:rsidRDefault="003A5A26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09912A" w14:textId="77777777" w:rsidR="003A5A26" w:rsidRPr="005C2D3F" w:rsidRDefault="003A5A26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41F" w:rsidRPr="005C2D3F" w14:paraId="513FF7FF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2668DDA7" w14:textId="77777777" w:rsidR="00D7641F" w:rsidRPr="005C2D3F" w:rsidRDefault="00D7641F" w:rsidP="00D7641F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00C083E" w14:textId="77777777" w:rsidR="00D7641F" w:rsidRPr="005C2D3F" w:rsidRDefault="00D7641F" w:rsidP="00D7641F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A4EB53" w14:textId="77777777" w:rsidR="00D7641F" w:rsidRPr="005C2D3F" w:rsidRDefault="00D7641F" w:rsidP="00D764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4767E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CA2811D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641F" w:rsidRPr="005C2D3F" w14:paraId="78ED3F4B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1E19CFE6" w14:textId="77777777" w:rsidR="00D7641F" w:rsidRPr="005C2D3F" w:rsidRDefault="00D7641F" w:rsidP="00D7641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F49715C" w14:textId="77777777" w:rsidR="00D7641F" w:rsidRPr="005C2D3F" w:rsidRDefault="00D7641F" w:rsidP="00D764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8EC937" w14:textId="4B1CEAB9" w:rsidR="00D7641F" w:rsidRPr="005C2D3F" w:rsidRDefault="00D7641F" w:rsidP="00D764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47D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CA00F2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932612" w14:textId="7DC4C8F1" w:rsidR="00D7641F" w:rsidRPr="005C2D3F" w:rsidRDefault="003A5A26" w:rsidP="00D764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C47D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2328586F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D55045" w14:textId="38B6C810" w:rsidR="00D7641F" w:rsidRPr="005C2D3F" w:rsidRDefault="00D7641F" w:rsidP="00D764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47D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755EE0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C5A239" w14:textId="0AF90CB1" w:rsidR="00D7641F" w:rsidRPr="005C2D3F" w:rsidRDefault="00D7641F" w:rsidP="00D764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C47D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D7641F" w:rsidRPr="005C2D3F" w14:paraId="47F71CAF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40A2113D" w14:textId="77777777" w:rsidR="00D7641F" w:rsidRPr="005C2D3F" w:rsidRDefault="00D7641F" w:rsidP="00D7641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47C27B4" w14:textId="77777777" w:rsidR="00D7641F" w:rsidRPr="005C2D3F" w:rsidRDefault="00D7641F" w:rsidP="00D7641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4A0BF65D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7641F" w:rsidRPr="005C2D3F" w14:paraId="5266557D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6E1449AD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091" w:type="dxa"/>
            <w:shd w:val="clear" w:color="auto" w:fill="auto"/>
          </w:tcPr>
          <w:p w14:paraId="1B5B6577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504433" w14:textId="77777777" w:rsidR="00D7641F" w:rsidRPr="005C2D3F" w:rsidRDefault="00D7641F" w:rsidP="00D764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551452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F965AE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BEA085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10621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4E479" w14:textId="77777777" w:rsidR="00D7641F" w:rsidRPr="005C2D3F" w:rsidRDefault="00D7641F" w:rsidP="00D764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DD08C" w14:textId="77777777" w:rsidR="00D7641F" w:rsidRPr="005C2D3F" w:rsidRDefault="00D7641F" w:rsidP="00D76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03C8ED04" w14:textId="77777777" w:rsidTr="00CA2448">
        <w:trPr>
          <w:cantSplit/>
        </w:trPr>
        <w:tc>
          <w:tcPr>
            <w:tcW w:w="3499" w:type="dxa"/>
            <w:shd w:val="clear" w:color="auto" w:fill="auto"/>
          </w:tcPr>
          <w:p w14:paraId="3AEA72F4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4F48CC9D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E71EF" w14:textId="02DD6CDE" w:rsidR="00C47D5E" w:rsidRPr="005C2D3F" w:rsidRDefault="00ED1404" w:rsidP="003A5A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</w:t>
            </w:r>
            <w:r w:rsidR="003A5A26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C5C1EF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AD94B6" w14:textId="4382D31A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(77,429)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EEE5F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B8DB3" w14:textId="1AB1A6B8" w:rsidR="00C47D5E" w:rsidRPr="005C2D3F" w:rsidRDefault="00ED1404" w:rsidP="003A5A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</w:t>
            </w:r>
            <w:r w:rsidR="003A5A26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7E80B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8DA391" w14:textId="79675BE6" w:rsidR="00C47D5E" w:rsidRPr="005C2D3F" w:rsidRDefault="00C47D5E" w:rsidP="000976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(77,429)</w:t>
            </w:r>
          </w:p>
        </w:tc>
      </w:tr>
      <w:tr w:rsidR="00C47D5E" w:rsidRPr="005C2D3F" w14:paraId="4CA77C26" w14:textId="77777777" w:rsidTr="005D359C">
        <w:trPr>
          <w:cantSplit/>
        </w:trPr>
        <w:tc>
          <w:tcPr>
            <w:tcW w:w="3499" w:type="dxa"/>
            <w:shd w:val="clear" w:color="auto" w:fill="auto"/>
          </w:tcPr>
          <w:p w14:paraId="4E3955E5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91" w:type="dxa"/>
            <w:shd w:val="clear" w:color="auto" w:fill="auto"/>
          </w:tcPr>
          <w:p w14:paraId="08A108D0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BC624" w14:textId="05C006F3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D1DDC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F3F0A" w14:textId="0CE95AF9" w:rsidR="00C47D5E" w:rsidRPr="005C2D3F" w:rsidRDefault="00C47D5E" w:rsidP="00097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2,889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22C5D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CBB6F" w14:textId="7008BAB7" w:rsidR="00C47D5E" w:rsidRPr="005C2D3F" w:rsidRDefault="00ED1404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F6E62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3A965E" w14:textId="0D3D8D6E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(2,466)</w:t>
            </w:r>
          </w:p>
        </w:tc>
      </w:tr>
      <w:tr w:rsidR="00C47D5E" w:rsidRPr="005C2D3F" w14:paraId="0E5E8745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50529C24" w14:textId="77777777" w:rsidR="00C47D5E" w:rsidRPr="005C2D3F" w:rsidRDefault="00C47D5E" w:rsidP="00C47D5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CDEDB" w14:textId="6E4E5BA6" w:rsidR="00C47D5E" w:rsidRPr="005C2D3F" w:rsidRDefault="00ED1404" w:rsidP="003A5A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(74,</w:t>
            </w:r>
            <w:r w:rsidR="003A5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E3FDE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4E5FD" w14:textId="36CCF48F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80,318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7F98C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D3338" w14:textId="45B0CF62" w:rsidR="00C47D5E" w:rsidRPr="005C2D3F" w:rsidRDefault="003A5A26" w:rsidP="003A5A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(73,909</w:t>
            </w:r>
            <w:r w:rsidR="00ED1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2D07F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57A38" w14:textId="79164F6F" w:rsidR="00C47D5E" w:rsidRPr="000976A3" w:rsidRDefault="00C47D5E" w:rsidP="000976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(79,895)</w:t>
            </w:r>
          </w:p>
        </w:tc>
      </w:tr>
      <w:tr w:rsidR="00C47D5E" w:rsidRPr="005C2D3F" w14:paraId="767642B5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5B781C22" w14:textId="77777777" w:rsidR="00C47D5E" w:rsidRPr="005C2D3F" w:rsidRDefault="00C47D5E" w:rsidP="00C47D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9DC3BCA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EE7C65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6D128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32DAA6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B05EC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EEC9F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689151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9B8626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7BDDB519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31EA10F7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สกุลเงินปอนด์สเตอร์ลิง</w:t>
            </w:r>
          </w:p>
        </w:tc>
        <w:tc>
          <w:tcPr>
            <w:tcW w:w="1091" w:type="dxa"/>
            <w:shd w:val="clear" w:color="auto" w:fill="auto"/>
          </w:tcPr>
          <w:p w14:paraId="7B99AD44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90C3A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6F717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F22E62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A3759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A31B1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311D68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1EAEA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332B5A5D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37972BA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653307FC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C63426" w14:textId="08B5BA76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B7B55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474A84" w14:textId="4CF64815" w:rsidR="00C47D5E" w:rsidRPr="005C2D3F" w:rsidRDefault="00C47D5E" w:rsidP="00C47D5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32,561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26D3D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59B58" w14:textId="5F20C0DF" w:rsidR="00C47D5E" w:rsidRPr="005C2D3F" w:rsidRDefault="00ED1404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5652C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71989" w14:textId="523EFA64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47D5E" w:rsidRPr="005C2D3F" w14:paraId="43F137CA" w14:textId="77777777" w:rsidTr="00CA2448">
        <w:trPr>
          <w:cantSplit/>
        </w:trPr>
        <w:tc>
          <w:tcPr>
            <w:tcW w:w="3499" w:type="dxa"/>
            <w:shd w:val="clear" w:color="auto" w:fill="auto"/>
          </w:tcPr>
          <w:p w14:paraId="2136611A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3E37E894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25035" w14:textId="2982F2E8" w:rsidR="00C47D5E" w:rsidRPr="005C2D3F" w:rsidRDefault="00ED1404" w:rsidP="00ED14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2BBDF2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2CBB3" w14:textId="1F3819CC" w:rsidR="00C47D5E" w:rsidRPr="005C2D3F" w:rsidRDefault="00C47D5E" w:rsidP="00C47D5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D7A41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7DC7E" w14:textId="02E442A2" w:rsidR="00C47D5E" w:rsidRPr="005C2D3F" w:rsidRDefault="00ED1404" w:rsidP="00ED14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140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131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28F30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BEDDD" w14:textId="5518A8EA" w:rsidR="00C47D5E" w:rsidRPr="005C2D3F" w:rsidRDefault="00C47D5E" w:rsidP="000976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47D5E" w:rsidRPr="005C2D3F" w14:paraId="1F906869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17F60791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548D0E95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539DA" w14:textId="1FAD8700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39443A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FB2B59" w14:textId="46425FE8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(4,817)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B0412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8016D" w14:textId="7AFD6929" w:rsidR="00C47D5E" w:rsidRPr="005C2D3F" w:rsidRDefault="00ED1404" w:rsidP="00ED140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7B9919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D4080" w14:textId="2E150A00" w:rsidR="00C47D5E" w:rsidRPr="005C2D3F" w:rsidRDefault="00C47D5E" w:rsidP="00097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(4,801)</w:t>
            </w:r>
          </w:p>
        </w:tc>
      </w:tr>
      <w:tr w:rsidR="00C47D5E" w:rsidRPr="005C2D3F" w14:paraId="449E66E9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2024BEE" w14:textId="77777777" w:rsidR="00C47D5E" w:rsidRPr="005C2D3F" w:rsidRDefault="00C47D5E" w:rsidP="00C47D5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79D63" w14:textId="470DD21B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DB415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287A8" w14:textId="280A6EEE" w:rsidR="00C47D5E" w:rsidRPr="005C2D3F" w:rsidRDefault="00C47D5E" w:rsidP="00C47D5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9B25CD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60748" w14:textId="7AB8E1A8" w:rsidR="00C47D5E" w:rsidRPr="005C2D3F" w:rsidRDefault="00ED1404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13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23EE2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322E4" w14:textId="6A4750A4" w:rsidR="00C47D5E" w:rsidRPr="005C2D3F" w:rsidRDefault="00C47D5E" w:rsidP="00097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(4,801)</w:t>
            </w:r>
          </w:p>
        </w:tc>
      </w:tr>
      <w:tr w:rsidR="00C47D5E" w:rsidRPr="005C2D3F" w14:paraId="16362EF6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0BDEC992" w14:textId="77777777" w:rsidR="00C47D5E" w:rsidRPr="005C2D3F" w:rsidRDefault="00C47D5E" w:rsidP="00C47D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7CE7A01B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F6233E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2F00A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AFACC4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839BB8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9A461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240277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F7847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3756745C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37B44DD0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สกุลเงินอื่นๆ</w:t>
            </w:r>
          </w:p>
        </w:tc>
        <w:tc>
          <w:tcPr>
            <w:tcW w:w="1091" w:type="dxa"/>
            <w:shd w:val="clear" w:color="auto" w:fill="auto"/>
          </w:tcPr>
          <w:p w14:paraId="1B19F21E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6A1C4C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C80AC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714A5C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3E7946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F41B4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4876F9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90D78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5972153A" w14:textId="77777777" w:rsidTr="002D7FD8">
        <w:trPr>
          <w:cantSplit/>
        </w:trPr>
        <w:tc>
          <w:tcPr>
            <w:tcW w:w="3499" w:type="dxa"/>
            <w:shd w:val="clear" w:color="auto" w:fill="auto"/>
          </w:tcPr>
          <w:p w14:paraId="0ABAB701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380B6314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4B535" w14:textId="37ABE10C" w:rsidR="00C47D5E" w:rsidRPr="005C2D3F" w:rsidRDefault="00ED1404" w:rsidP="00ED140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87BE9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66253" w14:textId="4DC64695" w:rsidR="00C47D5E" w:rsidRPr="005C2D3F" w:rsidRDefault="00C47D5E" w:rsidP="00C47D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6EB57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F2F0C46" w14:textId="5791BC04" w:rsidR="00C47D5E" w:rsidRPr="005C2D3F" w:rsidRDefault="0021310F" w:rsidP="002131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69E97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2ED370" w14:textId="3A1CDE40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C47D5E" w:rsidRPr="005C2D3F" w14:paraId="06DD895C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8A52BFE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43955231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7EEE01" w14:textId="16102742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(12,974)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7D6BC9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9CEC89" w14:textId="4A8EB1C6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2B40E6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59E6F" w14:textId="0C6D849A" w:rsidR="00C47D5E" w:rsidRPr="005C2D3F" w:rsidRDefault="0021310F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(13,539</w:t>
            </w:r>
            <w:r w:rsidR="00ED14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7BCADD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23F26" w14:textId="00871CB6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(772)</w:t>
            </w:r>
          </w:p>
        </w:tc>
      </w:tr>
      <w:tr w:rsidR="00C47D5E" w:rsidRPr="005C2D3F" w14:paraId="1D8F3030" w14:textId="77777777" w:rsidTr="009813E8">
        <w:trPr>
          <w:cantSplit/>
          <w:trHeight w:val="230"/>
        </w:trPr>
        <w:tc>
          <w:tcPr>
            <w:tcW w:w="4590" w:type="dxa"/>
            <w:gridSpan w:val="2"/>
            <w:shd w:val="clear" w:color="auto" w:fill="auto"/>
          </w:tcPr>
          <w:p w14:paraId="7BEB4378" w14:textId="77777777" w:rsidR="00C47D5E" w:rsidRPr="005C2D3F" w:rsidRDefault="00C47D5E" w:rsidP="00C47D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884384" w14:textId="04BEBDE3" w:rsidR="00C47D5E" w:rsidRPr="005C2D3F" w:rsidRDefault="00ED1404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(12,974)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92C83E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8A938" w14:textId="21F73273" w:rsidR="00C47D5E" w:rsidRPr="005C2D3F" w:rsidRDefault="00C47D5E" w:rsidP="00C47D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0BA1D" w14:textId="77777777" w:rsidR="00C47D5E" w:rsidRPr="005C2D3F" w:rsidRDefault="00C47D5E" w:rsidP="00C47D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AC3E" w14:textId="5EA6D4F3" w:rsidR="00C47D5E" w:rsidRPr="005C2D3F" w:rsidRDefault="0021310F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(13,068</w:t>
            </w:r>
            <w:r w:rsidR="00ED1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CD231" w14:textId="77777777" w:rsidR="00C47D5E" w:rsidRPr="005C2D3F" w:rsidRDefault="00C47D5E" w:rsidP="00C47D5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86B75" w14:textId="762B31B8" w:rsidR="00C47D5E" w:rsidRPr="005C2D3F" w:rsidRDefault="00C47D5E" w:rsidP="00C47D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(286)</w:t>
            </w:r>
          </w:p>
        </w:tc>
      </w:tr>
    </w:tbl>
    <w:p w14:paraId="19385C42" w14:textId="77777777" w:rsidR="007C0357" w:rsidRPr="005C2D3F" w:rsidRDefault="007C0357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22381A02" w14:textId="77777777" w:rsidR="00F71431" w:rsidRPr="005C2D3F" w:rsidRDefault="00F71431" w:rsidP="006F5644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5D4A83E2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0EB2680B" w14:textId="77777777" w:rsidR="004415FF" w:rsidRPr="005C2D3F" w:rsidRDefault="00F71431" w:rsidP="004D2D0D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ตกลงไว้เมื่อครบกำหนด</w:t>
      </w:r>
    </w:p>
    <w:p w14:paraId="6D4E39E5" w14:textId="77777777" w:rsidR="007C0357" w:rsidRPr="005C2D3F" w:rsidRDefault="007C0357" w:rsidP="00632647">
      <w:pPr>
        <w:tabs>
          <w:tab w:val="left" w:pos="540"/>
          <w:tab w:val="left" w:pos="810"/>
        </w:tabs>
        <w:ind w:left="540" w:right="65"/>
        <w:jc w:val="thaiDistribute"/>
        <w:rPr>
          <w:sz w:val="20"/>
          <w:szCs w:val="20"/>
          <w:cs/>
        </w:rPr>
      </w:pPr>
    </w:p>
    <w:p w14:paraId="6D100677" w14:textId="627605F9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5C612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แต่ละรายการในงบแสดงฐานะการเงิน อย่างไรก็ตามเนื่องจากกลุ่มบริษัทมีฐานลูกค้าจำนวนมากฝ่ายบริหารไม่ได้คาดว่าจะเกิดผลเสียหายที่มีสาระสำคัญจากการเก็บหนี้ไม่ได้</w:t>
      </w:r>
    </w:p>
    <w:p w14:paraId="3242D185" w14:textId="77777777" w:rsidR="004404DD" w:rsidRDefault="004404DD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4428B667" w14:textId="77777777" w:rsidR="00A868C8" w:rsidRDefault="00A868C8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09036B91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3425F5C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sz w:val="22"/>
          <w:szCs w:val="22"/>
        </w:rPr>
      </w:pPr>
    </w:p>
    <w:p w14:paraId="04512EEB" w14:textId="77777777" w:rsidR="00F71431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BA16E89" w14:textId="77777777" w:rsidR="00E1027A" w:rsidRDefault="00E1027A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7DF5DDF3" w14:textId="77777777" w:rsidR="00E1027A" w:rsidRPr="0067761A" w:rsidRDefault="00E1027A" w:rsidP="00E1027A">
      <w:pPr>
        <w:pStyle w:val="block"/>
        <w:spacing w:after="0" w:line="240" w:lineRule="atLeast"/>
        <w:ind w:right="-7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67761A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C50BB59" w14:textId="77777777" w:rsidR="00E1027A" w:rsidRPr="003334E8" w:rsidRDefault="00E1027A" w:rsidP="00E1027A">
      <w:pPr>
        <w:pStyle w:val="block"/>
        <w:spacing w:after="0" w:line="240" w:lineRule="auto"/>
        <w:ind w:right="-7"/>
        <w:jc w:val="both"/>
        <w:rPr>
          <w:rFonts w:cs="Angsana New"/>
          <w:sz w:val="30"/>
          <w:szCs w:val="30"/>
          <w:lang w:bidi="th-TH"/>
        </w:rPr>
      </w:pPr>
    </w:p>
    <w:p w14:paraId="203019C7" w14:textId="77777777" w:rsidR="00E1027A" w:rsidRPr="003334E8" w:rsidRDefault="00E1027A" w:rsidP="00E1027A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3334E8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cs="Angsana New" w:hint="cs"/>
          <w:sz w:val="30"/>
          <w:szCs w:val="30"/>
          <w:cs/>
          <w:lang w:bidi="th-TH"/>
        </w:rPr>
        <w:t>มูล</w:t>
      </w:r>
      <w:r w:rsidRPr="003334E8">
        <w:rPr>
          <w:rFonts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cs="Angsana New" w:hint="cs"/>
          <w:sz w:val="30"/>
          <w:szCs w:val="30"/>
          <w:cs/>
          <w:lang w:bidi="th-TH"/>
        </w:rPr>
        <w:t>มูล</w:t>
      </w:r>
      <w:r w:rsidRPr="003334E8">
        <w:rPr>
          <w:rFonts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345A8EF" w14:textId="77777777" w:rsidR="00E1027A" w:rsidRPr="003334E8" w:rsidRDefault="00E1027A" w:rsidP="00E1027A"/>
    <w:tbl>
      <w:tblPr>
        <w:tblpPr w:leftFromText="180" w:rightFromText="180" w:vertAnchor="text" w:horzAnchor="margin" w:tblpX="417" w:tblpY="183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1044"/>
      </w:tblGrid>
      <w:tr w:rsidR="00E1027A" w:rsidRPr="003334E8" w14:paraId="112C18A1" w14:textId="77777777" w:rsidTr="00A52057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026EC2ED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846" w:type="dxa"/>
            <w:gridSpan w:val="9"/>
          </w:tcPr>
          <w:p w14:paraId="6E38B95D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027A" w:rsidRPr="003334E8" w14:paraId="5EF3FD50" w14:textId="77777777" w:rsidTr="00A52057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63B99BFF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2A278BA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DFE516A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FAD0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027A" w:rsidRPr="003334E8" w14:paraId="59ED43E5" w14:textId="77777777" w:rsidTr="00A52057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5149DABA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58E44B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23AD91B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A79BB4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70D1965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C93E95F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6CA565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70120342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E13E6A5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5C8448E4" w14:textId="77777777" w:rsidR="00E1027A" w:rsidRPr="003334E8" w:rsidRDefault="00E1027A" w:rsidP="00CE0C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027A" w:rsidRPr="003334E8" w14:paraId="2C115234" w14:textId="77777777" w:rsidTr="00A52057">
        <w:tc>
          <w:tcPr>
            <w:tcW w:w="3510" w:type="dxa"/>
            <w:shd w:val="clear" w:color="auto" w:fill="auto"/>
          </w:tcPr>
          <w:p w14:paraId="7E5285B3" w14:textId="77777777" w:rsidR="00E1027A" w:rsidRPr="003334E8" w:rsidRDefault="00E1027A" w:rsidP="00CE0C05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E0183E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60ED1E0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14:paraId="71963F8F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027A" w:rsidRPr="003334E8" w14:paraId="445E4E6F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2F8B551B" w14:textId="19A3C13D" w:rsidR="00E1027A" w:rsidRPr="003334E8" w:rsidRDefault="000976A3" w:rsidP="00CE0C05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31 </w:t>
            </w:r>
            <w:r w:rsidRPr="000976A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2561</w:t>
            </w:r>
          </w:p>
        </w:tc>
        <w:tc>
          <w:tcPr>
            <w:tcW w:w="1294" w:type="dxa"/>
          </w:tcPr>
          <w:p w14:paraId="0F4CB9D7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821618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29657E8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B73A2B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C3F6A1F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D713AF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11AF40B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11312D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8984365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27A" w:rsidRPr="003334E8" w14:paraId="3B6B78F8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70F3E2DF" w14:textId="6F503582" w:rsidR="00E1027A" w:rsidRPr="003334E8" w:rsidRDefault="00E1027A" w:rsidP="0067761A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677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57536A17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19CF8B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73BE383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93CE29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458F63B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EAE850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5DF055A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7DD21B0" w14:textId="77777777" w:rsidR="00E1027A" w:rsidRPr="003334E8" w:rsidRDefault="00E1027A" w:rsidP="00CE0C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9624E88" w14:textId="77777777" w:rsidR="00E1027A" w:rsidRPr="003334E8" w:rsidRDefault="00E1027A" w:rsidP="00CE0C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057" w:rsidRPr="003334E8" w14:paraId="6EBD7B07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250C9976" w14:textId="77777777" w:rsidR="00A52057" w:rsidRPr="003334E8" w:rsidRDefault="00A52057" w:rsidP="00A5205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6F6815C3" w14:textId="3B34CA58" w:rsidR="00A52057" w:rsidRPr="008E0C8B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8,113</w:t>
            </w:r>
          </w:p>
        </w:tc>
        <w:tc>
          <w:tcPr>
            <w:tcW w:w="180" w:type="dxa"/>
            <w:vAlign w:val="bottom"/>
          </w:tcPr>
          <w:p w14:paraId="0717C823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65A894" w14:textId="1423425F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8,113</w:t>
            </w:r>
          </w:p>
        </w:tc>
        <w:tc>
          <w:tcPr>
            <w:tcW w:w="180" w:type="dxa"/>
            <w:shd w:val="clear" w:color="auto" w:fill="auto"/>
          </w:tcPr>
          <w:p w14:paraId="750102A4" w14:textId="77777777" w:rsidR="00A52057" w:rsidRPr="003334E8" w:rsidRDefault="00A52057" w:rsidP="00A5205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2CF355B" w14:textId="27B5E0B3" w:rsidR="00A52057" w:rsidRPr="003218B6" w:rsidRDefault="00A52057" w:rsidP="00A5205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EAD91" w14:textId="77777777" w:rsidR="00A52057" w:rsidRPr="003218B6" w:rsidRDefault="00A52057" w:rsidP="00A5205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9954E6B" w14:textId="0779F09F" w:rsidR="00A52057" w:rsidRPr="003218B6" w:rsidRDefault="00A52057" w:rsidP="00A520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EE484B" w14:textId="77777777" w:rsidR="00A52057" w:rsidRPr="003334E8" w:rsidRDefault="00A52057" w:rsidP="00A520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5854E5" w14:textId="6C10C313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8,113</w:t>
            </w:r>
          </w:p>
        </w:tc>
      </w:tr>
      <w:tr w:rsidR="00A52057" w:rsidRPr="003334E8" w14:paraId="15B06CF0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15100467" w14:textId="5BC2A7A1" w:rsidR="00A52057" w:rsidRPr="003A1D69" w:rsidRDefault="00A52057" w:rsidP="00A52057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2285AF66" w14:textId="5A189C66" w:rsidR="00A52057" w:rsidRPr="008E0C8B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5,250,598</w:t>
            </w:r>
          </w:p>
        </w:tc>
        <w:tc>
          <w:tcPr>
            <w:tcW w:w="180" w:type="dxa"/>
            <w:vAlign w:val="bottom"/>
          </w:tcPr>
          <w:p w14:paraId="7DA69692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EB59EB" w14:textId="111496E6" w:rsidR="00A52057" w:rsidRPr="00A52057" w:rsidRDefault="00A52057" w:rsidP="00A5205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58861" w14:textId="77777777" w:rsidR="00A52057" w:rsidRPr="003334E8" w:rsidRDefault="00A52057" w:rsidP="00A5205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DADBC64" w14:textId="7130C3E5" w:rsidR="00A52057" w:rsidRPr="003218B6" w:rsidRDefault="00A52057" w:rsidP="00A5205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057">
              <w:rPr>
                <w:rFonts w:asciiTheme="majorBidi" w:hAnsiTheme="majorBidi" w:cstheme="majorBidi"/>
                <w:sz w:val="30"/>
                <w:szCs w:val="30"/>
              </w:rPr>
              <w:t>5,250,598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1294A" w14:textId="77777777" w:rsidR="00A52057" w:rsidRPr="003218B6" w:rsidRDefault="00A52057" w:rsidP="00A5205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C39B102" w14:textId="7F668F70" w:rsidR="00A52057" w:rsidRPr="003218B6" w:rsidRDefault="00A52057" w:rsidP="00A520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486B3F" w14:textId="77777777" w:rsidR="00A52057" w:rsidRPr="003334E8" w:rsidRDefault="00A52057" w:rsidP="00A520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4741B4" w14:textId="69917EA1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A52057">
              <w:rPr>
                <w:rFonts w:asciiTheme="majorBidi" w:hAnsiTheme="majorBidi" w:cstheme="majorBidi"/>
                <w:sz w:val="30"/>
                <w:szCs w:val="30"/>
              </w:rPr>
              <w:t>5,250,598</w:t>
            </w:r>
          </w:p>
        </w:tc>
      </w:tr>
      <w:tr w:rsidR="00A52057" w:rsidRPr="003334E8" w14:paraId="75372B1E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7625B154" w14:textId="77777777" w:rsidR="00A52057" w:rsidRPr="003334E8" w:rsidRDefault="00A52057" w:rsidP="00A520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F10D20A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567A1C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7977205" w14:textId="77777777" w:rsidR="00A52057" w:rsidRPr="003334E8" w:rsidRDefault="00A52057" w:rsidP="00A5205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FDE83B" w14:textId="77777777" w:rsidR="00A52057" w:rsidRPr="003334E8" w:rsidRDefault="00A52057" w:rsidP="00A5205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2C30509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A50FCC" w14:textId="77777777" w:rsidR="00A52057" w:rsidRPr="003334E8" w:rsidRDefault="00A52057" w:rsidP="00A520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D5BE3AC" w14:textId="77777777" w:rsidR="00A52057" w:rsidRPr="003334E8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39F9CD" w14:textId="77777777" w:rsidR="00A52057" w:rsidRPr="003334E8" w:rsidRDefault="00A52057" w:rsidP="00A520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0310FC8" w14:textId="77777777" w:rsidR="00A52057" w:rsidRPr="003334E8" w:rsidRDefault="00A52057" w:rsidP="00A5205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sz w:val="30"/>
                <w:szCs w:val="30"/>
              </w:rPr>
            </w:pPr>
          </w:p>
        </w:tc>
      </w:tr>
      <w:tr w:rsidR="00A52057" w:rsidRPr="003334E8" w14:paraId="6082B771" w14:textId="77777777" w:rsidTr="00A52057">
        <w:tc>
          <w:tcPr>
            <w:tcW w:w="3510" w:type="dxa"/>
            <w:shd w:val="clear" w:color="auto" w:fill="auto"/>
          </w:tcPr>
          <w:p w14:paraId="607E1855" w14:textId="77777777" w:rsidR="00A52057" w:rsidRPr="007A27C9" w:rsidRDefault="00A52057" w:rsidP="00A5205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60</w:t>
            </w:r>
          </w:p>
        </w:tc>
        <w:tc>
          <w:tcPr>
            <w:tcW w:w="1294" w:type="dxa"/>
          </w:tcPr>
          <w:p w14:paraId="60785576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3736EE1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14:paraId="7E716D80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52057" w:rsidRPr="003334E8" w14:paraId="24775089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11C45247" w14:textId="7321BAC7" w:rsidR="00A52057" w:rsidRPr="003334E8" w:rsidRDefault="00A52057" w:rsidP="0067761A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677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33953AAC" w14:textId="77777777" w:rsidR="00A52057" w:rsidRPr="00472EE2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F899E5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234D5FD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01FEAF" w14:textId="77777777" w:rsidR="00A52057" w:rsidRPr="003334E8" w:rsidRDefault="00A52057" w:rsidP="00A520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7946D1F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2B072B" w14:textId="77777777" w:rsidR="00A52057" w:rsidRPr="003334E8" w:rsidRDefault="00A52057" w:rsidP="00A520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1BECC59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FB23000" w14:textId="77777777" w:rsidR="00A52057" w:rsidRPr="003334E8" w:rsidRDefault="00A52057" w:rsidP="00A520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1E83648" w14:textId="77777777" w:rsidR="00A52057" w:rsidRPr="003334E8" w:rsidRDefault="00A52057" w:rsidP="00A520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057" w:rsidRPr="003334E8" w14:paraId="07B379C3" w14:textId="77777777" w:rsidTr="00A52057">
        <w:trPr>
          <w:cantSplit/>
        </w:trPr>
        <w:tc>
          <w:tcPr>
            <w:tcW w:w="3510" w:type="dxa"/>
            <w:shd w:val="clear" w:color="auto" w:fill="auto"/>
          </w:tcPr>
          <w:p w14:paraId="10594C39" w14:textId="77777777" w:rsidR="00A52057" w:rsidRPr="003334E8" w:rsidRDefault="00A52057" w:rsidP="00A5205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4CCDDFE0" w14:textId="77777777" w:rsidR="00A52057" w:rsidRPr="003218B6" w:rsidRDefault="00A52057" w:rsidP="00A520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  <w:tc>
          <w:tcPr>
            <w:tcW w:w="180" w:type="dxa"/>
            <w:vAlign w:val="bottom"/>
          </w:tcPr>
          <w:p w14:paraId="111284EC" w14:textId="77777777" w:rsidR="00A52057" w:rsidRPr="003218B6" w:rsidRDefault="00A52057" w:rsidP="00A520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81FE78" w14:textId="77777777" w:rsidR="00A52057" w:rsidRPr="003218B6" w:rsidRDefault="00A52057" w:rsidP="00A52057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0C05EE" w14:textId="77777777" w:rsidR="00A52057" w:rsidRPr="003218B6" w:rsidRDefault="00A52057" w:rsidP="00A5205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44C481C" w14:textId="77777777" w:rsidR="00A52057" w:rsidRPr="003218B6" w:rsidRDefault="00A52057" w:rsidP="00A5205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775368" w14:textId="77777777" w:rsidR="00A52057" w:rsidRPr="003218B6" w:rsidRDefault="00A52057" w:rsidP="00A5205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5C79293" w14:textId="77777777" w:rsidR="00A52057" w:rsidRPr="003218B6" w:rsidRDefault="00A52057" w:rsidP="00A520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4EEA6C" w14:textId="77777777" w:rsidR="00A52057" w:rsidRPr="003218B6" w:rsidRDefault="00A52057" w:rsidP="00A5205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283DC9E" w14:textId="77777777" w:rsidR="00A52057" w:rsidRPr="003218B6" w:rsidRDefault="00A52057" w:rsidP="00A52057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</w:tr>
    </w:tbl>
    <w:p w14:paraId="3EF1D7CB" w14:textId="7231FC54" w:rsidR="004D2D0D" w:rsidRDefault="004D2D0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AA13D0" w14:textId="77777777" w:rsidR="004D2D0D" w:rsidRDefault="004D2D0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68A95EE" w14:textId="77777777" w:rsidR="00CA1260" w:rsidRPr="003334E8" w:rsidRDefault="00CA1260" w:rsidP="00CA12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2DA6A3F4" w14:textId="77777777" w:rsidR="00CA1260" w:rsidRPr="007E0780" w:rsidRDefault="00CA1260" w:rsidP="00CA12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CEC8EF8" w14:textId="77777777" w:rsidR="00CA1260" w:rsidRDefault="00CA1260" w:rsidP="00CA12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334E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4A35BD4C" w14:textId="77777777" w:rsidR="00CA1260" w:rsidRPr="007E0780" w:rsidRDefault="00CA1260" w:rsidP="00CA12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AABFA88" w14:textId="77777777" w:rsidR="00CA1260" w:rsidRPr="003334E8" w:rsidRDefault="00CA1260" w:rsidP="00CA126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ของลำดับชั้นมูลค่ายุติธรรมตามข้อมูลที่ใช้ในการประเมินมูลค่า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14:paraId="02B6F8CB" w14:textId="77777777" w:rsidR="00CA1260" w:rsidRPr="003334E8" w:rsidRDefault="00CA1260" w:rsidP="00CA1260">
      <w:pPr>
        <w:pStyle w:val="block"/>
        <w:numPr>
          <w:ilvl w:val="0"/>
          <w:numId w:val="27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1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อย่างเดียวกันซึ่ง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กลุ่มบริษัทสามารถเข้าถึงตลาดนั้น ณ วันที่วัด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14:paraId="40733EDD" w14:textId="77777777" w:rsidR="00CA1260" w:rsidRPr="003334E8" w:rsidRDefault="00CA1260" w:rsidP="00CA1260">
      <w:pPr>
        <w:pStyle w:val="block"/>
        <w:numPr>
          <w:ilvl w:val="0"/>
          <w:numId w:val="27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03F8A31" w14:textId="77777777" w:rsidR="00CA1260" w:rsidRPr="003334E8" w:rsidRDefault="00CA1260" w:rsidP="00CA1260">
      <w:pPr>
        <w:pStyle w:val="block"/>
        <w:numPr>
          <w:ilvl w:val="0"/>
          <w:numId w:val="27"/>
        </w:numPr>
        <w:spacing w:after="0" w:line="240" w:lineRule="atLeast"/>
        <w:ind w:left="990" w:right="-7" w:hanging="450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14:paraId="6407360B" w14:textId="77777777" w:rsidR="00CA1260" w:rsidRDefault="00CA1260" w:rsidP="003A1D6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A0CF801" w14:textId="77777777" w:rsidR="00D468B5" w:rsidRPr="001E0D56" w:rsidRDefault="00D468B5" w:rsidP="00D468B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E0D5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มูลค่ายุติธรรมระดับ </w:t>
      </w:r>
      <w:r w:rsidRPr="001E0D56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1E0D56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สำหรับตราสารทุนที่เป็นหลักทรัพย์เผื่อขายอ้างอิงจากราคาเสนอซื้อขายในตลาดที่มีสภาพคล่อง</w:t>
      </w:r>
    </w:p>
    <w:p w14:paraId="6E931235" w14:textId="77777777" w:rsidR="00D468B5" w:rsidRPr="001E0D56" w:rsidRDefault="00D468B5" w:rsidP="00D468B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B2E5EE9" w14:textId="77777777" w:rsidR="00D468B5" w:rsidRDefault="00D468B5" w:rsidP="00D468B5">
      <w:pPr>
        <w:pStyle w:val="block"/>
        <w:tabs>
          <w:tab w:val="left" w:pos="567"/>
        </w:tabs>
        <w:spacing w:after="0" w:line="240" w:lineRule="auto"/>
        <w:ind w:left="540"/>
        <w:jc w:val="thaiDistribute"/>
        <w:rPr>
          <w:sz w:val="30"/>
          <w:szCs w:val="30"/>
          <w:lang w:bidi="th-TH"/>
        </w:rPr>
      </w:pPr>
      <w:r w:rsidRPr="001E0D56">
        <w:rPr>
          <w:rFonts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1E0D56">
        <w:rPr>
          <w:sz w:val="30"/>
          <w:szCs w:val="30"/>
          <w:lang w:bidi="th-TH"/>
        </w:rPr>
        <w:t>2</w:t>
      </w:r>
      <w:r w:rsidRPr="001E0D56">
        <w:rPr>
          <w:sz w:val="30"/>
          <w:szCs w:val="30"/>
          <w:cs/>
          <w:lang w:bidi="th-TH"/>
        </w:rPr>
        <w:t xml:space="preserve"> </w:t>
      </w:r>
      <w:r w:rsidRPr="001E0D56">
        <w:rPr>
          <w:rFonts w:cs="Angsana New" w:hint="cs"/>
          <w:sz w:val="30"/>
          <w:szCs w:val="30"/>
          <w:cs/>
          <w:lang w:bidi="th-TH"/>
        </w:rPr>
        <w:t>สำหรับ</w:t>
      </w:r>
      <w:r w:rsidRPr="001E0D56">
        <w:rPr>
          <w:rFonts w:cs="Angsana New"/>
          <w:sz w:val="30"/>
          <w:szCs w:val="30"/>
          <w:cs/>
          <w:lang w:bidi="th-TH"/>
        </w:rPr>
        <w:t xml:space="preserve">ตราสารหนี้ที่เป็นหลักทรัพย์เผื่อขายที่ซื้อขายนอกตลาดหลักทรัพย์ อ้างอิงราคาจากนายหน้า </w:t>
      </w:r>
      <w:r w:rsidRPr="001E0D56">
        <w:rPr>
          <w:rFonts w:cs="Angsana New"/>
          <w:spacing w:val="2"/>
          <w:sz w:val="30"/>
          <w:szCs w:val="30"/>
          <w:cs/>
          <w:lang w:bidi="th-TH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</w:t>
      </w:r>
      <w:r w:rsidRPr="001E0D56">
        <w:rPr>
          <w:rFonts w:cs="Angsana New"/>
          <w:spacing w:val="4"/>
          <w:sz w:val="30"/>
          <w:szCs w:val="30"/>
          <w:cs/>
          <w:lang w:bidi="th-TH"/>
        </w:rPr>
        <w:t>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</w:t>
      </w:r>
      <w:r w:rsidRPr="001E0D56">
        <w:rPr>
          <w:rFonts w:cs="Angsana New"/>
          <w:sz w:val="30"/>
          <w:szCs w:val="30"/>
          <w:cs/>
          <w:lang w:bidi="th-TH"/>
        </w:rPr>
        <w:t>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31D16B45" w14:textId="0588A9AE" w:rsidR="009E3245" w:rsidRDefault="009E32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644EB0" w14:textId="77777777" w:rsidR="004D34FC" w:rsidRPr="005C2D3F" w:rsidRDefault="004D34FC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ภาระผูกพัน</w:t>
      </w:r>
      <w:r w:rsidR="008341C0" w:rsidRPr="005C2D3F">
        <w:rPr>
          <w:rFonts w:asciiTheme="majorBidi" w:hAnsiTheme="majorBidi" w:cstheme="majorBidi"/>
          <w:i w:val="0"/>
          <w:iCs w:val="0"/>
          <w:cs/>
        </w:rPr>
        <w:t xml:space="preserve"> </w:t>
      </w:r>
    </w:p>
    <w:p w14:paraId="592B9386" w14:textId="77777777" w:rsidR="00AE34CF" w:rsidRPr="00CA1260" w:rsidRDefault="00AE34CF" w:rsidP="00AE34CF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166"/>
        <w:gridCol w:w="236"/>
        <w:gridCol w:w="1124"/>
        <w:gridCol w:w="236"/>
        <w:gridCol w:w="1258"/>
        <w:gridCol w:w="236"/>
        <w:gridCol w:w="1247"/>
      </w:tblGrid>
      <w:tr w:rsidR="009B76AC" w:rsidRPr="005C2D3F" w14:paraId="3AC7AF73" w14:textId="77777777" w:rsidTr="009B76AC">
        <w:trPr>
          <w:tblHeader/>
        </w:trPr>
        <w:tc>
          <w:tcPr>
            <w:tcW w:w="1916" w:type="pct"/>
          </w:tcPr>
          <w:p w14:paraId="77C7507F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346809A7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6472CB4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pct"/>
            <w:gridSpan w:val="3"/>
          </w:tcPr>
          <w:p w14:paraId="438AB17C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6AC" w:rsidRPr="005C2D3F" w14:paraId="40AE43AC" w14:textId="77777777" w:rsidTr="009B76AC">
        <w:trPr>
          <w:tblHeader/>
        </w:trPr>
        <w:tc>
          <w:tcPr>
            <w:tcW w:w="1916" w:type="pct"/>
          </w:tcPr>
          <w:p w14:paraId="19A29A9C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E11FF42" w14:textId="324C6EB8" w:rsidR="009B76AC" w:rsidRPr="005C2D3F" w:rsidRDefault="00EB46BF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7D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637A3D5F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39160C4" w14:textId="5A5DCA78" w:rsidR="009B76AC" w:rsidRPr="005C2D3F" w:rsidRDefault="00C47D5E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14:paraId="5B3A37B0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637737C6" w14:textId="713E68C9" w:rsidR="009B76AC" w:rsidRPr="005C2D3F" w:rsidRDefault="00EB46BF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7D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6FA382CA" w14:textId="77777777" w:rsidR="009B76AC" w:rsidRPr="005C2D3F" w:rsidRDefault="009B76AC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6EDD73BE" w14:textId="0D177AE8" w:rsidR="009B76AC" w:rsidRPr="005C2D3F" w:rsidRDefault="00C47D5E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B76AC" w:rsidRPr="005C2D3F" w14:paraId="698C9FF3" w14:textId="77777777" w:rsidTr="009B76AC">
        <w:trPr>
          <w:tblHeader/>
        </w:trPr>
        <w:tc>
          <w:tcPr>
            <w:tcW w:w="1916" w:type="pct"/>
          </w:tcPr>
          <w:p w14:paraId="7866FCDD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4" w:type="pct"/>
            <w:gridSpan w:val="7"/>
          </w:tcPr>
          <w:p w14:paraId="21FFB342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6AC" w:rsidRPr="005C2D3F" w14:paraId="7D048CD2" w14:textId="77777777" w:rsidTr="009B76AC">
        <w:tc>
          <w:tcPr>
            <w:tcW w:w="1916" w:type="pct"/>
          </w:tcPr>
          <w:p w14:paraId="52E1173A" w14:textId="77777777" w:rsidR="009B76AC" w:rsidRPr="005C2D3F" w:rsidRDefault="009B76AC" w:rsidP="009B76A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4" w:type="pct"/>
          </w:tcPr>
          <w:p w14:paraId="2044DFC4" w14:textId="77777777" w:rsidR="009B76AC" w:rsidRPr="005C2D3F" w:rsidRDefault="009B76AC" w:rsidP="009B76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D4937ED" w14:textId="77777777" w:rsidR="009B76AC" w:rsidRPr="005C2D3F" w:rsidRDefault="009B76AC" w:rsidP="009B76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32AC8" w14:textId="77777777" w:rsidR="009B76AC" w:rsidRPr="005C2D3F" w:rsidRDefault="009B76AC" w:rsidP="009B76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BD1087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1B2FC4AA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2987B63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7EC23F55" w14:textId="77777777" w:rsidR="009B76AC" w:rsidRPr="005C2D3F" w:rsidRDefault="009B76AC" w:rsidP="009B76A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12352945" w14:textId="77777777" w:rsidTr="009B76AC">
        <w:tc>
          <w:tcPr>
            <w:tcW w:w="1916" w:type="pct"/>
          </w:tcPr>
          <w:p w14:paraId="329B58B0" w14:textId="77777777" w:rsidR="00C47D5E" w:rsidRPr="005C2D3F" w:rsidRDefault="00C47D5E" w:rsidP="00C47D5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4" w:type="pct"/>
          </w:tcPr>
          <w:p w14:paraId="0CA63048" w14:textId="2C88B174" w:rsidR="00C47D5E" w:rsidRPr="005C2D3F" w:rsidRDefault="00440061" w:rsidP="00E57A6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299,45</w:t>
            </w:r>
            <w:r w:rsidR="00E57A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32" w:type="pct"/>
          </w:tcPr>
          <w:p w14:paraId="5E96F38D" w14:textId="77777777" w:rsidR="00C47D5E" w:rsidRPr="005C2D3F" w:rsidRDefault="00C47D5E" w:rsidP="00C47D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00A474E" w14:textId="30DEA40E" w:rsidR="00C47D5E" w:rsidRPr="005C2D3F" w:rsidRDefault="00C47D5E" w:rsidP="00C47D5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100,880</w:t>
            </w:r>
          </w:p>
        </w:tc>
        <w:tc>
          <w:tcPr>
            <w:tcW w:w="132" w:type="pct"/>
          </w:tcPr>
          <w:p w14:paraId="055E686F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11D92FC9" w14:textId="0A98E716" w:rsidR="00C47D5E" w:rsidRPr="005C2D3F" w:rsidRDefault="00E605BA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38,987</w:t>
            </w:r>
          </w:p>
        </w:tc>
        <w:tc>
          <w:tcPr>
            <w:tcW w:w="132" w:type="pct"/>
          </w:tcPr>
          <w:p w14:paraId="540AF41B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43439197" w14:textId="4CE140C2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95,853</w:t>
            </w:r>
          </w:p>
        </w:tc>
      </w:tr>
      <w:tr w:rsidR="00C47D5E" w:rsidRPr="005C2D3F" w14:paraId="321E7CC7" w14:textId="77777777" w:rsidTr="009B76AC">
        <w:tc>
          <w:tcPr>
            <w:tcW w:w="1916" w:type="pct"/>
          </w:tcPr>
          <w:p w14:paraId="1C7D069F" w14:textId="77777777" w:rsidR="00C47D5E" w:rsidRPr="005C2D3F" w:rsidRDefault="00C47D5E" w:rsidP="00C47D5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4" w:type="pct"/>
          </w:tcPr>
          <w:p w14:paraId="0373D157" w14:textId="6015B7B4" w:rsidR="00C47D5E" w:rsidRPr="005C2D3F" w:rsidRDefault="003C2F76" w:rsidP="00E57A6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2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973,04</w:t>
            </w:r>
            <w:r w:rsidR="00E57A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32" w:type="pct"/>
          </w:tcPr>
          <w:p w14:paraId="0D32A657" w14:textId="77777777" w:rsidR="00C47D5E" w:rsidRPr="005C2D3F" w:rsidRDefault="00C47D5E" w:rsidP="00C47D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B23FFC4" w14:textId="68488161" w:rsidR="00C47D5E" w:rsidRPr="005C2D3F" w:rsidRDefault="00C47D5E" w:rsidP="00C47D5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183,663</w:t>
            </w:r>
          </w:p>
        </w:tc>
        <w:tc>
          <w:tcPr>
            <w:tcW w:w="132" w:type="pct"/>
          </w:tcPr>
          <w:p w14:paraId="5F17E9D4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3724BF3" w14:textId="26E60080" w:rsidR="00C47D5E" w:rsidRPr="005C2D3F" w:rsidRDefault="00E605BA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19,221</w:t>
            </w:r>
          </w:p>
        </w:tc>
        <w:tc>
          <w:tcPr>
            <w:tcW w:w="132" w:type="pct"/>
          </w:tcPr>
          <w:p w14:paraId="42D86C43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3BE2F05" w14:textId="787E2A5D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171,989</w:t>
            </w:r>
          </w:p>
        </w:tc>
      </w:tr>
      <w:tr w:rsidR="00C47D5E" w:rsidRPr="005C2D3F" w14:paraId="466F876C" w14:textId="77777777" w:rsidTr="009B76AC">
        <w:tc>
          <w:tcPr>
            <w:tcW w:w="1916" w:type="pct"/>
          </w:tcPr>
          <w:p w14:paraId="56A5AD57" w14:textId="77777777" w:rsidR="00C47D5E" w:rsidRPr="005C2D3F" w:rsidRDefault="00C47D5E" w:rsidP="00C47D5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54" w:type="pct"/>
          </w:tcPr>
          <w:p w14:paraId="2CF7D4A6" w14:textId="1A65897F" w:rsidR="00C47D5E" w:rsidRPr="005C2D3F" w:rsidRDefault="00440061" w:rsidP="00C47D5E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AA5A950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5D4712" w14:textId="40984D57" w:rsidR="00C47D5E" w:rsidRPr="005C2D3F" w:rsidRDefault="00C47D5E" w:rsidP="00AD5DC7">
            <w:pPr>
              <w:pStyle w:val="BodyText"/>
              <w:tabs>
                <w:tab w:val="decimal" w:pos="44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57C2B53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5796C1F4" w14:textId="60ADE93E" w:rsidR="00C47D5E" w:rsidRPr="005C2D3F" w:rsidRDefault="00E605BA" w:rsidP="00C47D5E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D9B9BB1" w14:textId="77777777" w:rsidR="00C47D5E" w:rsidRPr="005C2D3F" w:rsidRDefault="00C47D5E" w:rsidP="00C47D5E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65B0B07D" w14:textId="1B2C3476" w:rsidR="00C47D5E" w:rsidRPr="005C2D3F" w:rsidRDefault="00C47D5E" w:rsidP="00C47D5E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D5E" w:rsidRPr="005C2D3F" w14:paraId="1FE362A5" w14:textId="77777777" w:rsidTr="009B76AC">
        <w:tc>
          <w:tcPr>
            <w:tcW w:w="1916" w:type="pct"/>
          </w:tcPr>
          <w:p w14:paraId="3FAB162C" w14:textId="77777777" w:rsidR="00C47D5E" w:rsidRPr="005C2D3F" w:rsidRDefault="00C47D5E" w:rsidP="00C47D5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17E6AF5" w14:textId="445893DE" w:rsidR="00C47D5E" w:rsidRPr="005C2D3F" w:rsidRDefault="00440061" w:rsidP="0044006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1,655</w:t>
            </w:r>
          </w:p>
        </w:tc>
        <w:tc>
          <w:tcPr>
            <w:tcW w:w="132" w:type="pct"/>
          </w:tcPr>
          <w:p w14:paraId="09D9EBBC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8353DA7" w14:textId="2DDBDA0C" w:rsidR="00C47D5E" w:rsidRPr="005C2D3F" w:rsidRDefault="00C47D5E" w:rsidP="00AD5DC7">
            <w:pPr>
              <w:pStyle w:val="BodyText"/>
              <w:tabs>
                <w:tab w:val="decimal" w:pos="44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D8AE58A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5494CFF9" w14:textId="4BACB8F7" w:rsidR="00C47D5E" w:rsidRPr="005C2D3F" w:rsidRDefault="00440061" w:rsidP="00E605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E605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BFB7293" w14:textId="77777777" w:rsidR="00C47D5E" w:rsidRPr="005C2D3F" w:rsidRDefault="00C47D5E" w:rsidP="00C47D5E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867598E" w14:textId="09E56451" w:rsidR="00C47D5E" w:rsidRPr="005C2D3F" w:rsidRDefault="00C47D5E" w:rsidP="00AD5DC7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D5E" w:rsidRPr="005C2D3F" w14:paraId="7C58C28B" w14:textId="77777777" w:rsidTr="009B76AC">
        <w:tc>
          <w:tcPr>
            <w:tcW w:w="1916" w:type="pct"/>
          </w:tcPr>
          <w:p w14:paraId="714C2769" w14:textId="77777777" w:rsidR="00C47D5E" w:rsidRPr="005C2D3F" w:rsidRDefault="00C47D5E" w:rsidP="00C47D5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190CE53" w14:textId="5983EB74" w:rsidR="00C47D5E" w:rsidRPr="005C2D3F" w:rsidRDefault="003C2F76" w:rsidP="00C47D5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2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1,274,153</w:t>
            </w:r>
          </w:p>
        </w:tc>
        <w:tc>
          <w:tcPr>
            <w:tcW w:w="132" w:type="pct"/>
          </w:tcPr>
          <w:p w14:paraId="7B47FE45" w14:textId="77777777" w:rsidR="00C47D5E" w:rsidRPr="005C2D3F" w:rsidRDefault="00C47D5E" w:rsidP="00C47D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3F29F25" w14:textId="6648D739" w:rsidR="00C47D5E" w:rsidRPr="005C2D3F" w:rsidRDefault="00C47D5E" w:rsidP="00C47D5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284,543</w:t>
            </w:r>
          </w:p>
        </w:tc>
        <w:tc>
          <w:tcPr>
            <w:tcW w:w="132" w:type="pct"/>
          </w:tcPr>
          <w:p w14:paraId="5DD00E81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11C95052" w14:textId="3366FC98" w:rsidR="00C47D5E" w:rsidRPr="005C2D3F" w:rsidRDefault="00E605BA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59,863</w:t>
            </w:r>
          </w:p>
        </w:tc>
        <w:tc>
          <w:tcPr>
            <w:tcW w:w="132" w:type="pct"/>
          </w:tcPr>
          <w:p w14:paraId="731B0B04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6F827F41" w14:textId="40463BE9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267,842</w:t>
            </w:r>
          </w:p>
        </w:tc>
      </w:tr>
      <w:tr w:rsidR="00C47D5E" w:rsidRPr="005C2D3F" w14:paraId="44AA25BD" w14:textId="77777777" w:rsidTr="00FD0159">
        <w:trPr>
          <w:trHeight w:val="427"/>
        </w:trPr>
        <w:tc>
          <w:tcPr>
            <w:tcW w:w="1916" w:type="pct"/>
          </w:tcPr>
          <w:p w14:paraId="742C37EB" w14:textId="77777777" w:rsidR="00C47D5E" w:rsidRPr="005C2D3F" w:rsidRDefault="00C47D5E" w:rsidP="00C47D5E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5F6A2216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AA9F9B" w14:textId="77777777" w:rsidR="00C47D5E" w:rsidRPr="005C2D3F" w:rsidRDefault="00C47D5E" w:rsidP="00C47D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DB9A937" w14:textId="77777777" w:rsidR="00C47D5E" w:rsidRPr="005C2D3F" w:rsidRDefault="00C47D5E" w:rsidP="00C47D5E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69D8DC1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7553F8CE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17CF2EB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217FF36B" w14:textId="77777777" w:rsidR="00C47D5E" w:rsidRPr="005C2D3F" w:rsidRDefault="00C47D5E" w:rsidP="00C47D5E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6AC96D7E" w14:textId="77777777" w:rsidTr="009B76AC">
        <w:tc>
          <w:tcPr>
            <w:tcW w:w="1916" w:type="pct"/>
          </w:tcPr>
          <w:p w14:paraId="4E76A3A5" w14:textId="77777777" w:rsidR="00C47D5E" w:rsidRPr="005C2D3F" w:rsidRDefault="00C47D5E" w:rsidP="00C47D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54" w:type="pct"/>
          </w:tcPr>
          <w:p w14:paraId="3870BE91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84BA168" w14:textId="77777777" w:rsidR="00C47D5E" w:rsidRPr="005C2D3F" w:rsidRDefault="00C47D5E" w:rsidP="00C47D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7BFFBA" w14:textId="77777777" w:rsidR="00C47D5E" w:rsidRPr="005C2D3F" w:rsidRDefault="00C47D5E" w:rsidP="00C47D5E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80E6074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5A9732D5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585F668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2F4AFC9A" w14:textId="77777777" w:rsidR="00C47D5E" w:rsidRPr="005C2D3F" w:rsidRDefault="00C47D5E" w:rsidP="00C47D5E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D5E" w:rsidRPr="005C2D3F" w14:paraId="5B57BDE4" w14:textId="77777777" w:rsidTr="00895018">
        <w:tc>
          <w:tcPr>
            <w:tcW w:w="1916" w:type="pct"/>
          </w:tcPr>
          <w:p w14:paraId="4C7A7AE7" w14:textId="77777777" w:rsidR="00C47D5E" w:rsidRPr="005C2D3F" w:rsidRDefault="00C47D5E" w:rsidP="00C47D5E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4" w:type="pct"/>
          </w:tcPr>
          <w:p w14:paraId="11C9BAC6" w14:textId="0C94B8C1" w:rsidR="00C47D5E" w:rsidRPr="00B27A37" w:rsidRDefault="00591520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A37">
              <w:rPr>
                <w:rFonts w:asciiTheme="majorBidi" w:hAnsiTheme="majorBidi" w:cstheme="majorBidi"/>
                <w:sz w:val="30"/>
                <w:szCs w:val="30"/>
              </w:rPr>
              <w:t>57,081</w:t>
            </w:r>
          </w:p>
        </w:tc>
        <w:tc>
          <w:tcPr>
            <w:tcW w:w="132" w:type="pct"/>
          </w:tcPr>
          <w:p w14:paraId="030F0305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F3760F" w14:textId="13758FE2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87,397 </w:t>
            </w:r>
          </w:p>
        </w:tc>
        <w:tc>
          <w:tcPr>
            <w:tcW w:w="132" w:type="pct"/>
          </w:tcPr>
          <w:p w14:paraId="240513D7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71D6E95B" w14:textId="10F51B61" w:rsidR="00C47D5E" w:rsidRPr="005C2D3F" w:rsidRDefault="00E605BA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51,956</w:t>
            </w:r>
          </w:p>
        </w:tc>
        <w:tc>
          <w:tcPr>
            <w:tcW w:w="132" w:type="pct"/>
          </w:tcPr>
          <w:p w14:paraId="5CC3487C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4AC0A3C6" w14:textId="6175343B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63,375</w:t>
            </w:r>
          </w:p>
        </w:tc>
      </w:tr>
      <w:tr w:rsidR="00C47D5E" w:rsidRPr="005C2D3F" w14:paraId="3DCF20CC" w14:textId="77777777" w:rsidTr="00895018">
        <w:tc>
          <w:tcPr>
            <w:tcW w:w="1916" w:type="pct"/>
          </w:tcPr>
          <w:p w14:paraId="501CC14C" w14:textId="77777777" w:rsidR="00C47D5E" w:rsidRPr="005C2D3F" w:rsidRDefault="00C47D5E" w:rsidP="00C47D5E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4" w:type="pct"/>
          </w:tcPr>
          <w:p w14:paraId="7A3068E8" w14:textId="07DD0F3A" w:rsidR="00C47D5E" w:rsidRPr="00B27A37" w:rsidRDefault="00591520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A37">
              <w:rPr>
                <w:rFonts w:asciiTheme="majorBidi" w:hAnsiTheme="majorBidi" w:cstheme="majorBidi"/>
                <w:sz w:val="30"/>
                <w:szCs w:val="30"/>
              </w:rPr>
              <w:t>34,287</w:t>
            </w:r>
          </w:p>
        </w:tc>
        <w:tc>
          <w:tcPr>
            <w:tcW w:w="132" w:type="pct"/>
          </w:tcPr>
          <w:p w14:paraId="2E35867E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754D23" w14:textId="201D935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55,931</w:t>
            </w:r>
          </w:p>
        </w:tc>
        <w:tc>
          <w:tcPr>
            <w:tcW w:w="132" w:type="pct"/>
          </w:tcPr>
          <w:p w14:paraId="6D1D2ED9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139B33B2" w14:textId="262808A5" w:rsidR="00C47D5E" w:rsidRPr="005C2D3F" w:rsidRDefault="00E605BA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31,141</w:t>
            </w:r>
          </w:p>
        </w:tc>
        <w:tc>
          <w:tcPr>
            <w:tcW w:w="132" w:type="pct"/>
          </w:tcPr>
          <w:p w14:paraId="441AE6B1" w14:textId="77777777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5710E286" w14:textId="6861AC6C" w:rsidR="00C47D5E" w:rsidRPr="005C2D3F" w:rsidRDefault="00C47D5E" w:rsidP="00C47D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51,523</w:t>
            </w:r>
          </w:p>
        </w:tc>
      </w:tr>
      <w:tr w:rsidR="00440061" w:rsidRPr="005C2D3F" w14:paraId="09EA3FA7" w14:textId="77777777" w:rsidTr="009B76AC">
        <w:tc>
          <w:tcPr>
            <w:tcW w:w="1916" w:type="pct"/>
          </w:tcPr>
          <w:p w14:paraId="4E29FE16" w14:textId="77777777" w:rsidR="00440061" w:rsidRPr="005C2D3F" w:rsidRDefault="00440061" w:rsidP="0044006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C0572E0" w14:textId="5B7241BB" w:rsidR="00440061" w:rsidRPr="00B27A37" w:rsidRDefault="00591520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91,368</w:t>
            </w:r>
          </w:p>
        </w:tc>
        <w:tc>
          <w:tcPr>
            <w:tcW w:w="132" w:type="pct"/>
          </w:tcPr>
          <w:p w14:paraId="3814CFE5" w14:textId="77777777" w:rsidR="00440061" w:rsidRPr="005C2D3F" w:rsidRDefault="00440061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17859D6" w14:textId="29AA39F6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143,328</w:t>
            </w:r>
          </w:p>
        </w:tc>
        <w:tc>
          <w:tcPr>
            <w:tcW w:w="132" w:type="pct"/>
          </w:tcPr>
          <w:p w14:paraId="511B31D2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1B531F48" w14:textId="68E06274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83,097</w:t>
            </w:r>
          </w:p>
        </w:tc>
        <w:tc>
          <w:tcPr>
            <w:tcW w:w="132" w:type="pct"/>
          </w:tcPr>
          <w:p w14:paraId="5EE3C666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633F2E90" w14:textId="0620A825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114,898</w:t>
            </w:r>
          </w:p>
        </w:tc>
      </w:tr>
      <w:tr w:rsidR="003A1B2D" w:rsidRPr="005C2D3F" w14:paraId="44DF3035" w14:textId="77777777" w:rsidTr="009B76AC">
        <w:tc>
          <w:tcPr>
            <w:tcW w:w="1916" w:type="pct"/>
          </w:tcPr>
          <w:p w14:paraId="352E077E" w14:textId="77777777" w:rsidR="003A1B2D" w:rsidRPr="005C2D3F" w:rsidRDefault="003A1B2D" w:rsidP="0044006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1E241D1" w14:textId="77777777" w:rsidR="003A1B2D" w:rsidRPr="005C2D3F" w:rsidRDefault="003A1B2D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003CEFC" w14:textId="77777777" w:rsidR="003A1B2D" w:rsidRPr="005C2D3F" w:rsidRDefault="003A1B2D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D286E24" w14:textId="77777777" w:rsidR="003A1B2D" w:rsidRPr="005C2D3F" w:rsidRDefault="003A1B2D" w:rsidP="0044006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31637B1" w14:textId="77777777" w:rsidR="003A1B2D" w:rsidRPr="005C2D3F" w:rsidRDefault="003A1B2D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26634842" w14:textId="77777777" w:rsidR="003A1B2D" w:rsidRPr="005C2D3F" w:rsidRDefault="003A1B2D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9D7E657" w14:textId="77777777" w:rsidR="003A1B2D" w:rsidRPr="005C2D3F" w:rsidRDefault="003A1B2D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7AAC73B0" w14:textId="77777777" w:rsidR="003A1B2D" w:rsidRPr="005C2D3F" w:rsidRDefault="003A1B2D" w:rsidP="0044006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061" w:rsidRPr="005C2D3F" w14:paraId="21E679D1" w14:textId="77777777" w:rsidTr="009B76AC">
        <w:tc>
          <w:tcPr>
            <w:tcW w:w="1916" w:type="pct"/>
          </w:tcPr>
          <w:p w14:paraId="38C1BD2A" w14:textId="77777777" w:rsidR="00440061" w:rsidRPr="005C2D3F" w:rsidRDefault="00440061" w:rsidP="0044006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54" w:type="pct"/>
          </w:tcPr>
          <w:p w14:paraId="7B82B54B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071F18F" w14:textId="77777777" w:rsidR="00440061" w:rsidRPr="005C2D3F" w:rsidRDefault="00440061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E4CE9C6" w14:textId="77777777" w:rsidR="00440061" w:rsidRPr="005C2D3F" w:rsidRDefault="00440061" w:rsidP="0044006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7B0F6D8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1AFA92DD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9E0EC53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64D6DCEE" w14:textId="77777777" w:rsidR="00440061" w:rsidRPr="005C2D3F" w:rsidRDefault="00440061" w:rsidP="0044006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061" w:rsidRPr="005C2D3F" w14:paraId="0A6D329A" w14:textId="77777777" w:rsidTr="009B76AC">
        <w:tc>
          <w:tcPr>
            <w:tcW w:w="1916" w:type="pct"/>
          </w:tcPr>
          <w:p w14:paraId="21DC1B39" w14:textId="77777777" w:rsidR="00440061" w:rsidRPr="005C2D3F" w:rsidRDefault="00440061" w:rsidP="0044006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54" w:type="pct"/>
          </w:tcPr>
          <w:p w14:paraId="140D1A73" w14:textId="183BA96D" w:rsidR="00440061" w:rsidRPr="005C2D3F" w:rsidRDefault="00F634B2" w:rsidP="00EE039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4B2">
              <w:rPr>
                <w:rFonts w:asciiTheme="majorBidi" w:hAnsiTheme="majorBidi" w:cstheme="majorBidi"/>
                <w:sz w:val="30"/>
                <w:szCs w:val="30"/>
              </w:rPr>
              <w:t>877,780</w:t>
            </w:r>
          </w:p>
        </w:tc>
        <w:tc>
          <w:tcPr>
            <w:tcW w:w="132" w:type="pct"/>
          </w:tcPr>
          <w:p w14:paraId="55BC5EDB" w14:textId="77777777" w:rsidR="00440061" w:rsidRPr="005C2D3F" w:rsidRDefault="00440061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8FD06D" w14:textId="027E658B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32" w:type="pct"/>
          </w:tcPr>
          <w:p w14:paraId="463BA968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79DEE361" w14:textId="032DE50B" w:rsidR="00440061" w:rsidRPr="005C2D3F" w:rsidRDefault="00440061" w:rsidP="00440061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7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6C5EFF4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22935D40" w14:textId="2DDF3F0D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</w:tr>
      <w:tr w:rsidR="00440061" w:rsidRPr="005C2D3F" w14:paraId="53EB1AC5" w14:textId="77777777" w:rsidTr="009B76AC">
        <w:tc>
          <w:tcPr>
            <w:tcW w:w="1916" w:type="pct"/>
          </w:tcPr>
          <w:p w14:paraId="1A3AE2F6" w14:textId="77777777" w:rsidR="00440061" w:rsidRPr="005C2D3F" w:rsidRDefault="00440061" w:rsidP="0044006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54" w:type="pct"/>
          </w:tcPr>
          <w:p w14:paraId="6021C6DD" w14:textId="458C20CB" w:rsidR="00440061" w:rsidRPr="005C2D3F" w:rsidRDefault="00EE0399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94,574</w:t>
            </w:r>
          </w:p>
        </w:tc>
        <w:tc>
          <w:tcPr>
            <w:tcW w:w="132" w:type="pct"/>
          </w:tcPr>
          <w:p w14:paraId="0AD701C7" w14:textId="77777777" w:rsidR="00440061" w:rsidRPr="005C2D3F" w:rsidRDefault="00440061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6BDB93" w14:textId="2EF1F419" w:rsidR="00440061" w:rsidRPr="00FC6318" w:rsidRDefault="00EE0399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318">
              <w:rPr>
                <w:rFonts w:asciiTheme="majorBidi" w:hAnsiTheme="majorBidi" w:cstheme="majorBidi"/>
                <w:sz w:val="30"/>
                <w:szCs w:val="30"/>
              </w:rPr>
              <w:t>114,089</w:t>
            </w:r>
          </w:p>
        </w:tc>
        <w:tc>
          <w:tcPr>
            <w:tcW w:w="132" w:type="pct"/>
          </w:tcPr>
          <w:p w14:paraId="45D37DA7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5D885532" w14:textId="12B895DD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36,408</w:t>
            </w:r>
          </w:p>
        </w:tc>
        <w:tc>
          <w:tcPr>
            <w:tcW w:w="132" w:type="pct"/>
          </w:tcPr>
          <w:p w14:paraId="52393DB9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7901C4E2" w14:textId="6882A49F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34,483</w:t>
            </w:r>
          </w:p>
        </w:tc>
      </w:tr>
      <w:tr w:rsidR="00440061" w:rsidRPr="005C2D3F" w14:paraId="66CD56CA" w14:textId="77777777" w:rsidTr="009B76AC">
        <w:tc>
          <w:tcPr>
            <w:tcW w:w="1916" w:type="pct"/>
          </w:tcPr>
          <w:p w14:paraId="7D6EDD64" w14:textId="77777777" w:rsidR="00440061" w:rsidRPr="005C2D3F" w:rsidRDefault="00440061" w:rsidP="0044006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1303FC3" w14:textId="6605F08A" w:rsidR="00440061" w:rsidRPr="005C2D3F" w:rsidRDefault="00F634B2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3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972,354</w:t>
            </w:r>
          </w:p>
        </w:tc>
        <w:tc>
          <w:tcPr>
            <w:tcW w:w="132" w:type="pct"/>
          </w:tcPr>
          <w:p w14:paraId="530AEE2F" w14:textId="77777777" w:rsidR="00440061" w:rsidRPr="005C2D3F" w:rsidRDefault="00440061" w:rsidP="00440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56072D0" w14:textId="54E257A3" w:rsidR="00440061" w:rsidRPr="00FC6318" w:rsidRDefault="00EE0399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63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145,789</w:t>
            </w:r>
          </w:p>
        </w:tc>
        <w:tc>
          <w:tcPr>
            <w:tcW w:w="132" w:type="pct"/>
          </w:tcPr>
          <w:p w14:paraId="40218B6D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1EEA3B8" w14:textId="26738F15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36,408</w:t>
            </w:r>
          </w:p>
        </w:tc>
        <w:tc>
          <w:tcPr>
            <w:tcW w:w="132" w:type="pct"/>
          </w:tcPr>
          <w:p w14:paraId="1B0BC2DB" w14:textId="77777777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2D3F0C73" w14:textId="76F24BDD" w:rsidR="00440061" w:rsidRPr="005C2D3F" w:rsidRDefault="00440061" w:rsidP="0044006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66,183</w:t>
            </w:r>
          </w:p>
        </w:tc>
      </w:tr>
    </w:tbl>
    <w:p w14:paraId="4756162B" w14:textId="77777777" w:rsidR="003F1671" w:rsidRDefault="000C1B57" w:rsidP="00B30DE5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ab/>
      </w:r>
    </w:p>
    <w:p w14:paraId="74BEBD72" w14:textId="52C2CCD8" w:rsidR="00AD5DC7" w:rsidRDefault="00AD5DC7" w:rsidP="00AD5DC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D42861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</w:t>
      </w:r>
      <w:r w:rsidRPr="00D42861">
        <w:rPr>
          <w:sz w:val="30"/>
          <w:szCs w:val="30"/>
          <w:cs/>
        </w:rPr>
        <w:t xml:space="preserve"> </w:t>
      </w:r>
      <w:r w:rsidRPr="00D42861">
        <w:rPr>
          <w:sz w:val="30"/>
          <w:szCs w:val="30"/>
        </w:rPr>
        <w:t xml:space="preserve">2561 </w:t>
      </w:r>
      <w:r w:rsidRPr="00D42861">
        <w:rPr>
          <w:sz w:val="30"/>
          <w:szCs w:val="30"/>
          <w:cs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</w:t>
      </w:r>
      <w:r w:rsidRPr="008A3AAE">
        <w:rPr>
          <w:sz w:val="30"/>
          <w:szCs w:val="30"/>
          <w:cs/>
        </w:rPr>
        <w:t>จากการสั่งซื้อเครื่องจักรและอุปกรณ์ โดย</w:t>
      </w:r>
      <w:r w:rsidRPr="00D42861">
        <w:rPr>
          <w:sz w:val="30"/>
          <w:szCs w:val="30"/>
          <w:cs/>
        </w:rPr>
        <w:t>แสดงในงบการเงินรวมจำนวน</w:t>
      </w:r>
      <w:r w:rsidR="00EE0399">
        <w:rPr>
          <w:sz w:val="30"/>
          <w:szCs w:val="30"/>
        </w:rPr>
        <w:t xml:space="preserve"> </w:t>
      </w:r>
      <w:r w:rsidR="008A3AAE">
        <w:rPr>
          <w:sz w:val="30"/>
          <w:szCs w:val="30"/>
        </w:rPr>
        <w:t>877.8</w:t>
      </w:r>
      <w:r w:rsidR="00EE0399">
        <w:rPr>
          <w:sz w:val="30"/>
          <w:szCs w:val="30"/>
        </w:rPr>
        <w:t xml:space="preserve"> </w:t>
      </w:r>
      <w:r w:rsidRPr="00D42861">
        <w:rPr>
          <w:sz w:val="30"/>
          <w:szCs w:val="30"/>
          <w:cs/>
        </w:rPr>
        <w:t xml:space="preserve">ล้านบาท </w:t>
      </w:r>
      <w:r w:rsidRPr="00D42861">
        <w:rPr>
          <w:i/>
          <w:iCs/>
          <w:sz w:val="30"/>
          <w:szCs w:val="30"/>
          <w:cs/>
        </w:rPr>
        <w:t>(</w:t>
      </w:r>
      <w:r w:rsidRPr="00D42861">
        <w:rPr>
          <w:i/>
          <w:iCs/>
          <w:sz w:val="30"/>
          <w:szCs w:val="30"/>
        </w:rPr>
        <w:t xml:space="preserve">31 </w:t>
      </w:r>
      <w:r w:rsidRPr="00D42861">
        <w:rPr>
          <w:i/>
          <w:iCs/>
          <w:sz w:val="30"/>
          <w:szCs w:val="30"/>
          <w:cs/>
        </w:rPr>
        <w:t xml:space="preserve">ธันวาคม </w:t>
      </w:r>
      <w:r w:rsidRPr="00D42861">
        <w:rPr>
          <w:i/>
          <w:iCs/>
          <w:sz w:val="30"/>
          <w:szCs w:val="30"/>
        </w:rPr>
        <w:t xml:space="preserve">2560: </w:t>
      </w:r>
      <w:r>
        <w:rPr>
          <w:i/>
          <w:iCs/>
          <w:sz w:val="30"/>
          <w:szCs w:val="30"/>
        </w:rPr>
        <w:br/>
      </w:r>
      <w:r w:rsidR="000B0262">
        <w:rPr>
          <w:i/>
          <w:iCs/>
          <w:sz w:val="30"/>
          <w:szCs w:val="30"/>
        </w:rPr>
        <w:t>31.7</w:t>
      </w:r>
      <w:r w:rsidRPr="00D42861">
        <w:rPr>
          <w:i/>
          <w:iCs/>
          <w:sz w:val="30"/>
          <w:szCs w:val="30"/>
        </w:rPr>
        <w:t xml:space="preserve"> </w:t>
      </w:r>
      <w:r w:rsidRPr="00D42861">
        <w:rPr>
          <w:i/>
          <w:iCs/>
          <w:sz w:val="30"/>
          <w:szCs w:val="30"/>
          <w:cs/>
        </w:rPr>
        <w:t>ล้านบาท)</w:t>
      </w:r>
      <w:r w:rsidRPr="00D42861">
        <w:rPr>
          <w:sz w:val="30"/>
          <w:szCs w:val="30"/>
          <w:cs/>
        </w:rPr>
        <w:t xml:space="preserve"> </w:t>
      </w:r>
      <w:r w:rsidR="003047B6">
        <w:rPr>
          <w:rFonts w:hint="cs"/>
          <w:sz w:val="30"/>
          <w:szCs w:val="30"/>
          <w:cs/>
        </w:rPr>
        <w:t>และใน</w:t>
      </w:r>
      <w:r w:rsidRPr="00D42861">
        <w:rPr>
          <w:sz w:val="30"/>
          <w:szCs w:val="30"/>
          <w:cs/>
        </w:rPr>
        <w:t xml:space="preserve">งบการเงินเฉพาะกิจการไม่มีภาระผูกผันตามเลตเตอร์ออฟเครดิตที่ยังไม่ได้ใช้ </w:t>
      </w:r>
      <w:r w:rsidRPr="00D42861">
        <w:rPr>
          <w:i/>
          <w:iCs/>
          <w:sz w:val="30"/>
          <w:szCs w:val="30"/>
          <w:cs/>
        </w:rPr>
        <w:t>(</w:t>
      </w:r>
      <w:r w:rsidRPr="00D42861">
        <w:rPr>
          <w:i/>
          <w:iCs/>
          <w:sz w:val="30"/>
          <w:szCs w:val="30"/>
        </w:rPr>
        <w:t xml:space="preserve">31 </w:t>
      </w:r>
      <w:r w:rsidRPr="00D42861">
        <w:rPr>
          <w:i/>
          <w:iCs/>
          <w:sz w:val="30"/>
          <w:szCs w:val="30"/>
          <w:cs/>
        </w:rPr>
        <w:t xml:space="preserve">ธันวาคม </w:t>
      </w:r>
      <w:r w:rsidRPr="00D42861">
        <w:rPr>
          <w:i/>
          <w:iCs/>
          <w:sz w:val="30"/>
          <w:szCs w:val="30"/>
        </w:rPr>
        <w:t xml:space="preserve">2560: </w:t>
      </w:r>
      <w:r w:rsidR="000B0262">
        <w:rPr>
          <w:i/>
          <w:iCs/>
          <w:sz w:val="30"/>
          <w:szCs w:val="30"/>
        </w:rPr>
        <w:t xml:space="preserve">31.7 </w:t>
      </w:r>
      <w:r w:rsidRPr="00D42861">
        <w:rPr>
          <w:i/>
          <w:iCs/>
          <w:sz w:val="30"/>
          <w:szCs w:val="30"/>
          <w:cs/>
        </w:rPr>
        <w:t>ล้านบาท)</w:t>
      </w:r>
      <w:r w:rsidRPr="00D42861">
        <w:rPr>
          <w:sz w:val="30"/>
          <w:szCs w:val="30"/>
          <w:cs/>
        </w:rPr>
        <w:t xml:space="preserve"> 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1BB1FC61" w14:textId="77777777" w:rsidR="00DA20D3" w:rsidRDefault="00DA20D3" w:rsidP="00AD5DC7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</w:p>
    <w:p w14:paraId="5E6E5312" w14:textId="4C9D3DB2" w:rsidR="004D34FC" w:rsidRPr="005C2D3F" w:rsidRDefault="004D34FC" w:rsidP="003F167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975BB2C" w14:textId="77777777" w:rsidR="004D34FC" w:rsidRPr="005C2D3F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449A5476" w14:textId="06323BB6" w:rsidR="006240DD" w:rsidRPr="005C2D3F" w:rsidRDefault="00CC1CA8" w:rsidP="004D2D0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ได้ทำสัญญาซื้อวัตถุดิบ พัสดุบรรจุ และสินค้าสำเร็จรูปกับบริษัทหลายแห่ง โดย ณ วันที่ </w:t>
      </w:r>
      <w:r w:rsidR="000C12D1" w:rsidRPr="005C2D3F">
        <w:rPr>
          <w:rFonts w:asciiTheme="majorBidi" w:hAnsiTheme="majorBidi" w:cstheme="majorBidi"/>
          <w:sz w:val="30"/>
          <w:szCs w:val="30"/>
        </w:rPr>
        <w:t>3</w:t>
      </w:r>
      <w:r w:rsidR="001E78A0" w:rsidRPr="005C2D3F">
        <w:rPr>
          <w:rFonts w:asciiTheme="majorBidi" w:hAnsiTheme="majorBidi" w:cstheme="majorBidi"/>
          <w:sz w:val="30"/>
          <w:szCs w:val="30"/>
        </w:rPr>
        <w:t xml:space="preserve">1 </w:t>
      </w:r>
      <w:r w:rsidR="001E78A0" w:rsidRPr="005C2D3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610E0F">
        <w:rPr>
          <w:rFonts w:asciiTheme="majorBidi" w:hAnsiTheme="majorBidi" w:cstheme="majorBidi"/>
          <w:sz w:val="30"/>
          <w:szCs w:val="30"/>
        </w:rPr>
        <w:t xml:space="preserve"> 2561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ยอดภาระผูกพันคงเหลือจำนวนรวม </w:t>
      </w:r>
      <w:r w:rsidR="00230A50">
        <w:rPr>
          <w:rFonts w:asciiTheme="majorBidi" w:hAnsiTheme="majorBidi" w:cstheme="majorBidi"/>
          <w:sz w:val="30"/>
          <w:szCs w:val="30"/>
        </w:rPr>
        <w:t>3,</w:t>
      </w:r>
      <w:r w:rsidR="00DD36A0">
        <w:rPr>
          <w:rFonts w:asciiTheme="majorBidi" w:hAnsiTheme="majorBidi" w:cstheme="majorBidi"/>
          <w:sz w:val="30"/>
          <w:szCs w:val="30"/>
        </w:rPr>
        <w:t>169.2</w:t>
      </w:r>
      <w:r w:rsidR="00E87B0F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10E0F" w:rsidRPr="00AD5DC7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AD5DC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AD5DC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610E0F" w:rsidRPr="00AD5DC7">
        <w:rPr>
          <w:rFonts w:asciiTheme="majorBidi" w:hAnsiTheme="majorBidi" w:cstheme="majorBidi"/>
          <w:i/>
          <w:iCs/>
          <w:sz w:val="30"/>
          <w:szCs w:val="30"/>
        </w:rPr>
        <w:t xml:space="preserve">2,092.5 </w:t>
      </w:r>
      <w:r w:rsidRPr="00AD5DC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2B620D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B620D" w:rsidRPr="005C2D3F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</w:t>
      </w:r>
      <w:r w:rsidR="00875220" w:rsidRPr="005C2D3F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230A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30A50">
        <w:rPr>
          <w:rFonts w:asciiTheme="majorBidi" w:hAnsiTheme="majorBidi" w:cstheme="majorBidi"/>
          <w:sz w:val="30"/>
          <w:szCs w:val="30"/>
        </w:rPr>
        <w:t>4,415.6</w:t>
      </w:r>
      <w:r w:rsidR="00875220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875220" w:rsidRPr="005C2D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75220"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B24F6" w:rsidRPr="005C2D3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3719F" w:rsidRPr="00AD5DC7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875220" w:rsidRPr="00AD5DC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75220" w:rsidRPr="00AD5DC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610E0F" w:rsidRPr="00AD5DC7">
        <w:rPr>
          <w:rFonts w:asciiTheme="majorBidi" w:hAnsiTheme="majorBidi" w:cstheme="majorBidi"/>
          <w:i/>
          <w:iCs/>
          <w:sz w:val="30"/>
          <w:szCs w:val="30"/>
        </w:rPr>
        <w:t>6,173.2</w:t>
      </w:r>
      <w:r w:rsidR="003F1671" w:rsidRPr="00AD5D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75220" w:rsidRPr="00AD5DC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5220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2B620D" w:rsidRPr="005C2D3F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6AF61C6F" w14:textId="77777777" w:rsidR="00D468B5" w:rsidRPr="00932B54" w:rsidRDefault="00D468B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8F4643" w14:textId="77777777" w:rsidR="004D34FC" w:rsidRPr="005C2D3F" w:rsidRDefault="007A39A6" w:rsidP="000A1E2D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สัญญา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="004D34FC" w:rsidRPr="005C2D3F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45877026" w14:textId="77777777" w:rsidR="004D34FC" w:rsidRPr="00F52DAD" w:rsidRDefault="004D34FC" w:rsidP="008266EC">
      <w:pPr>
        <w:widowControl w:val="0"/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6F51265" w14:textId="77777777" w:rsidR="006C3540" w:rsidRPr="003334E8" w:rsidRDefault="006C3540" w:rsidP="006C3540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Pr="000A420C">
        <w:rPr>
          <w:rFonts w:asciiTheme="majorBidi" w:hAnsiTheme="majorBidi" w:cstheme="majorBidi"/>
          <w:sz w:val="30"/>
          <w:szCs w:val="30"/>
        </w:rPr>
        <w:t xml:space="preserve">2564 </w:t>
      </w:r>
      <w:r w:rsidRPr="000A420C">
        <w:rPr>
          <w:rFonts w:asciiTheme="majorBidi" w:hAnsiTheme="majorBidi" w:cstheme="majorBidi"/>
          <w:sz w:val="30"/>
          <w:szCs w:val="30"/>
          <w:cs/>
        </w:rPr>
        <w:t>โ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ดยกลุ่มบริษัทผูกพันที่จะจ่ายค่าธรรมเนียมวิชาการเป็นจำนวนเงิน </w:t>
      </w:r>
      <w:r w:rsidRPr="004B3000">
        <w:rPr>
          <w:rFonts w:asciiTheme="majorBidi" w:hAnsiTheme="majorBidi" w:cstheme="majorBidi"/>
          <w:sz w:val="30"/>
          <w:szCs w:val="30"/>
          <w:cs/>
        </w:rPr>
        <w:br/>
      </w:r>
      <w:r w:rsidRPr="005032CB">
        <w:rPr>
          <w:rFonts w:asciiTheme="majorBidi" w:hAnsiTheme="majorBidi" w:cstheme="majorBidi"/>
          <w:sz w:val="30"/>
          <w:szCs w:val="30"/>
        </w:rPr>
        <w:t>38 - 40</w:t>
      </w:r>
      <w:r w:rsidRPr="00334A97">
        <w:rPr>
          <w:rFonts w:asciiTheme="majorBidi" w:hAnsiTheme="majorBidi" w:cstheme="majorBidi"/>
          <w:sz w:val="30"/>
          <w:szCs w:val="30"/>
        </w:rPr>
        <w:t xml:space="preserve"> </w:t>
      </w:r>
      <w:r w:rsidRPr="00334A97">
        <w:rPr>
          <w:rFonts w:asciiTheme="majorBidi" w:hAnsiTheme="majorBidi" w:cstheme="majorBidi"/>
          <w:sz w:val="30"/>
          <w:szCs w:val="30"/>
          <w:cs/>
        </w:rPr>
        <w:t>ล้านเยนต่อปีในงบ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การเงินรวม และจำนวน </w:t>
      </w:r>
      <w:r w:rsidRPr="004B3000">
        <w:rPr>
          <w:rFonts w:asciiTheme="majorBidi" w:hAnsiTheme="majorBidi" w:cstheme="majorBidi"/>
          <w:sz w:val="30"/>
          <w:szCs w:val="30"/>
        </w:rPr>
        <w:t xml:space="preserve">15 </w:t>
      </w:r>
      <w:r w:rsidRPr="004B3000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EADC814" w14:textId="77777777" w:rsidR="00D468B5" w:rsidRDefault="00D468B5" w:rsidP="007A39A6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</w:rPr>
      </w:pPr>
    </w:p>
    <w:p w14:paraId="752D17AD" w14:textId="77777777" w:rsidR="007A39A6" w:rsidRPr="005C2D3F" w:rsidRDefault="007A39A6" w:rsidP="007A39A6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5DF24BB8" w14:textId="77777777" w:rsidR="007A39A6" w:rsidRPr="00F52DAD" w:rsidRDefault="007A39A6" w:rsidP="008266EC">
      <w:pPr>
        <w:spacing w:line="240" w:lineRule="auto"/>
        <w:ind w:right="45" w:firstLine="540"/>
        <w:jc w:val="both"/>
        <w:rPr>
          <w:b/>
          <w:bCs/>
          <w:i/>
          <w:iCs/>
        </w:rPr>
      </w:pPr>
    </w:p>
    <w:p w14:paraId="334FC60F" w14:textId="19E47785" w:rsidR="0070235D" w:rsidRPr="005C2D3F" w:rsidRDefault="007A39A6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C2D3F">
        <w:rPr>
          <w:sz w:val="30"/>
          <w:szCs w:val="30"/>
          <w:cs/>
        </w:rPr>
        <w:t>บริษัทย่อย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ได้</w:t>
      </w:r>
      <w:r w:rsidRPr="005C2D3F">
        <w:rPr>
          <w:snapToGrid w:val="0"/>
          <w:sz w:val="30"/>
          <w:szCs w:val="30"/>
          <w:cs/>
          <w:lang w:eastAsia="th-TH"/>
        </w:rPr>
        <w:t>ทำสัญญาซื้อก๊าซธรรมชาติกับ</w:t>
      </w:r>
      <w:r w:rsidRPr="00204A2D">
        <w:rPr>
          <w:rFonts w:hint="cs"/>
          <w:snapToGrid w:val="0"/>
          <w:sz w:val="30"/>
          <w:szCs w:val="30"/>
          <w:cs/>
          <w:lang w:eastAsia="th-TH"/>
        </w:rPr>
        <w:t>บริษัทในประเทศแห่งหนึ่ง</w:t>
      </w:r>
      <w:r w:rsidR="00963D7A" w:rsidRPr="00204A2D">
        <w:rPr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963D7A" w:rsidRPr="00204A2D">
        <w:rPr>
          <w:snapToGrid w:val="0"/>
          <w:sz w:val="30"/>
          <w:szCs w:val="30"/>
          <w:lang w:eastAsia="th-TH"/>
        </w:rPr>
        <w:t>7</w:t>
      </w:r>
      <w:r w:rsidRPr="00204A2D">
        <w:rPr>
          <w:snapToGrid w:val="0"/>
          <w:sz w:val="30"/>
          <w:szCs w:val="30"/>
          <w:lang w:eastAsia="th-TH"/>
        </w:rPr>
        <w:t xml:space="preserve"> </w:t>
      </w:r>
      <w:r w:rsidRPr="00204A2D">
        <w:rPr>
          <w:snapToGrid w:val="0"/>
          <w:sz w:val="30"/>
          <w:szCs w:val="30"/>
          <w:cs/>
          <w:lang w:eastAsia="th-TH"/>
        </w:rPr>
        <w:t xml:space="preserve">ปี </w:t>
      </w:r>
      <w:r w:rsidRPr="00204A2D">
        <w:rPr>
          <w:rFonts w:hint="cs"/>
          <w:sz w:val="30"/>
          <w:szCs w:val="30"/>
          <w:cs/>
        </w:rPr>
        <w:t>สัญญามีผลบั</w:t>
      </w:r>
      <w:r w:rsidR="00963D7A" w:rsidRPr="00204A2D">
        <w:rPr>
          <w:rFonts w:hint="cs"/>
          <w:sz w:val="30"/>
          <w:szCs w:val="30"/>
          <w:cs/>
        </w:rPr>
        <w:t>งคับใช้และจะทยอยสิ้นสุดในเดือน</w:t>
      </w:r>
      <w:r w:rsidR="00963D7A" w:rsidRPr="00164208">
        <w:rPr>
          <w:rFonts w:hint="cs"/>
          <w:sz w:val="30"/>
          <w:szCs w:val="30"/>
          <w:cs/>
        </w:rPr>
        <w:t>ธันวาคม</w:t>
      </w:r>
      <w:r w:rsidRPr="00164208">
        <w:rPr>
          <w:rFonts w:hint="cs"/>
          <w:sz w:val="30"/>
          <w:szCs w:val="30"/>
          <w:cs/>
        </w:rPr>
        <w:t xml:space="preserve"> </w:t>
      </w:r>
      <w:r w:rsidR="00963D7A" w:rsidRPr="00164208">
        <w:rPr>
          <w:sz w:val="30"/>
          <w:szCs w:val="30"/>
        </w:rPr>
        <w:t>2561</w:t>
      </w:r>
      <w:r w:rsidR="00B441FD" w:rsidRPr="00164208">
        <w:rPr>
          <w:sz w:val="30"/>
          <w:szCs w:val="30"/>
        </w:rPr>
        <w:t xml:space="preserve"> </w:t>
      </w:r>
      <w:r w:rsidR="00B441FD" w:rsidRPr="00164208">
        <w:rPr>
          <w:rFonts w:hint="cs"/>
          <w:sz w:val="30"/>
          <w:szCs w:val="30"/>
          <w:cs/>
        </w:rPr>
        <w:t>ต่อมา</w:t>
      </w:r>
      <w:r w:rsidR="00204A2D" w:rsidRPr="00164208">
        <w:rPr>
          <w:rFonts w:hint="cs"/>
          <w:sz w:val="30"/>
          <w:szCs w:val="30"/>
          <w:cs/>
        </w:rPr>
        <w:t>ในเดือน</w:t>
      </w:r>
      <w:r w:rsidR="00B441FD" w:rsidRPr="00164208">
        <w:rPr>
          <w:rFonts w:hint="cs"/>
          <w:sz w:val="30"/>
          <w:szCs w:val="30"/>
          <w:cs/>
        </w:rPr>
        <w:t xml:space="preserve">มกราคม </w:t>
      </w:r>
      <w:r w:rsidR="00B441FD" w:rsidRPr="00164208">
        <w:rPr>
          <w:sz w:val="30"/>
          <w:szCs w:val="30"/>
        </w:rPr>
        <w:t xml:space="preserve">2562 </w:t>
      </w:r>
      <w:r w:rsidR="00B441FD" w:rsidRPr="00164208">
        <w:rPr>
          <w:rFonts w:hint="cs"/>
          <w:sz w:val="30"/>
          <w:szCs w:val="30"/>
          <w:cs/>
        </w:rPr>
        <w:t>บริษัท</w:t>
      </w:r>
      <w:r w:rsidR="00CF78AF" w:rsidRPr="00164208">
        <w:rPr>
          <w:rFonts w:hint="cs"/>
          <w:sz w:val="30"/>
          <w:szCs w:val="30"/>
          <w:cs/>
        </w:rPr>
        <w:t>ย่อย</w:t>
      </w:r>
      <w:r w:rsidR="00204A2D" w:rsidRPr="00164208">
        <w:rPr>
          <w:rFonts w:hint="cs"/>
          <w:sz w:val="30"/>
          <w:szCs w:val="30"/>
          <w:cs/>
        </w:rPr>
        <w:t>ดังกล่าว</w:t>
      </w:r>
      <w:r w:rsidR="00B441FD" w:rsidRPr="00164208">
        <w:rPr>
          <w:rFonts w:hint="cs"/>
          <w:sz w:val="30"/>
          <w:szCs w:val="30"/>
          <w:cs/>
        </w:rPr>
        <w:t>ได้ทำสัญญาซื้อ</w:t>
      </w:r>
      <w:r w:rsidR="00CF78AF" w:rsidRPr="00164208">
        <w:rPr>
          <w:sz w:val="30"/>
          <w:szCs w:val="30"/>
          <w:cs/>
        </w:rPr>
        <w:br/>
      </w:r>
      <w:r w:rsidR="00B441FD" w:rsidRPr="00164208">
        <w:rPr>
          <w:rFonts w:hint="cs"/>
          <w:sz w:val="30"/>
          <w:szCs w:val="30"/>
          <w:cs/>
        </w:rPr>
        <w:t>ก๊าซธรรมชาติฉบับใหม่</w:t>
      </w:r>
      <w:r w:rsidR="00204A2D" w:rsidRPr="00164208">
        <w:rPr>
          <w:rFonts w:hint="cs"/>
          <w:sz w:val="30"/>
          <w:szCs w:val="30"/>
          <w:cs/>
        </w:rPr>
        <w:t xml:space="preserve"> ซึ่งมีผลบังคับใช้</w:t>
      </w:r>
      <w:r w:rsidR="00F65869" w:rsidRPr="00164208">
        <w:rPr>
          <w:rFonts w:hint="cs"/>
          <w:sz w:val="30"/>
          <w:szCs w:val="30"/>
          <w:cs/>
        </w:rPr>
        <w:t xml:space="preserve">ตั้งแต่วันที่ </w:t>
      </w:r>
      <w:r w:rsidR="00F65869" w:rsidRPr="00164208">
        <w:rPr>
          <w:sz w:val="30"/>
          <w:szCs w:val="30"/>
        </w:rPr>
        <w:t xml:space="preserve">1 </w:t>
      </w:r>
      <w:r w:rsidR="00F65869" w:rsidRPr="00164208">
        <w:rPr>
          <w:rFonts w:hint="cs"/>
          <w:sz w:val="30"/>
          <w:szCs w:val="30"/>
          <w:cs/>
        </w:rPr>
        <w:t xml:space="preserve">มกราคม </w:t>
      </w:r>
      <w:r w:rsidR="00F65869" w:rsidRPr="00164208">
        <w:rPr>
          <w:sz w:val="30"/>
          <w:szCs w:val="30"/>
        </w:rPr>
        <w:t xml:space="preserve">2562 </w:t>
      </w:r>
      <w:r w:rsidR="00204A2D" w:rsidRPr="00164208">
        <w:rPr>
          <w:rFonts w:hint="cs"/>
          <w:sz w:val="30"/>
          <w:szCs w:val="30"/>
          <w:cs/>
        </w:rPr>
        <w:t>และ</w:t>
      </w:r>
      <w:r w:rsidR="00F65869" w:rsidRPr="00164208">
        <w:rPr>
          <w:rFonts w:hint="cs"/>
          <w:sz w:val="30"/>
          <w:szCs w:val="30"/>
          <w:cs/>
        </w:rPr>
        <w:t>สิ้นสุด</w:t>
      </w:r>
      <w:r w:rsidR="00204A2D" w:rsidRPr="00164208">
        <w:rPr>
          <w:rFonts w:hint="cs"/>
          <w:sz w:val="30"/>
          <w:szCs w:val="30"/>
          <w:cs/>
        </w:rPr>
        <w:t>ใน</w:t>
      </w:r>
      <w:r w:rsidR="00F65869" w:rsidRPr="00164208">
        <w:rPr>
          <w:rFonts w:hint="cs"/>
          <w:sz w:val="30"/>
          <w:szCs w:val="30"/>
          <w:cs/>
        </w:rPr>
        <w:t xml:space="preserve">วันที่ </w:t>
      </w:r>
      <w:r w:rsidR="00F65869" w:rsidRPr="00164208">
        <w:rPr>
          <w:sz w:val="30"/>
          <w:szCs w:val="30"/>
        </w:rPr>
        <w:t xml:space="preserve">31 </w:t>
      </w:r>
      <w:r w:rsidR="00F65869" w:rsidRPr="00164208">
        <w:rPr>
          <w:rFonts w:hint="cs"/>
          <w:sz w:val="30"/>
          <w:szCs w:val="30"/>
          <w:cs/>
        </w:rPr>
        <w:t xml:space="preserve">ธันวาคม </w:t>
      </w:r>
      <w:r w:rsidR="00204A2D" w:rsidRPr="00164208">
        <w:rPr>
          <w:sz w:val="30"/>
          <w:szCs w:val="30"/>
        </w:rPr>
        <w:t>2563</w:t>
      </w:r>
      <w:r w:rsidR="00204A2D" w:rsidRPr="00164208">
        <w:rPr>
          <w:rFonts w:hint="cs"/>
          <w:sz w:val="30"/>
          <w:szCs w:val="30"/>
          <w:cs/>
        </w:rPr>
        <w:t xml:space="preserve"> โดย</w:t>
      </w:r>
      <w:r w:rsidRPr="00164208">
        <w:rPr>
          <w:snapToGrid w:val="0"/>
          <w:sz w:val="30"/>
          <w:szCs w:val="30"/>
          <w:cs/>
          <w:lang w:eastAsia="th-TH"/>
        </w:rPr>
        <w:t>บริษัท</w:t>
      </w:r>
      <w:r w:rsidR="003F64D1" w:rsidRPr="00164208">
        <w:rPr>
          <w:rFonts w:hint="cs"/>
          <w:snapToGrid w:val="0"/>
          <w:sz w:val="30"/>
          <w:szCs w:val="30"/>
          <w:cs/>
          <w:lang w:eastAsia="th-TH"/>
        </w:rPr>
        <w:t>ย่อย</w:t>
      </w:r>
      <w:r w:rsidRPr="00164208">
        <w:rPr>
          <w:rFonts w:hint="cs"/>
          <w:snapToGrid w:val="0"/>
          <w:sz w:val="30"/>
          <w:szCs w:val="30"/>
          <w:cs/>
          <w:lang w:eastAsia="th-TH"/>
        </w:rPr>
        <w:t>ตกลง</w:t>
      </w:r>
      <w:r w:rsidRPr="00164208">
        <w:rPr>
          <w:snapToGrid w:val="0"/>
          <w:sz w:val="30"/>
          <w:szCs w:val="30"/>
          <w:cs/>
          <w:lang w:eastAsia="th-TH"/>
        </w:rPr>
        <w:t>ซื้อก๊าซธรรมชาติตาม</w:t>
      </w:r>
      <w:r w:rsidRPr="00164208">
        <w:rPr>
          <w:rFonts w:hint="cs"/>
          <w:snapToGrid w:val="0"/>
          <w:sz w:val="30"/>
          <w:szCs w:val="30"/>
          <w:cs/>
          <w:lang w:eastAsia="th-TH"/>
        </w:rPr>
        <w:t>ระยะเวลาและเงื่อนไขต่างๆ ตาม</w:t>
      </w:r>
      <w:r w:rsidRPr="00164208">
        <w:rPr>
          <w:snapToGrid w:val="0"/>
          <w:sz w:val="30"/>
          <w:szCs w:val="30"/>
          <w:cs/>
          <w:lang w:eastAsia="th-TH"/>
        </w:rPr>
        <w:t>ที่ระบุในสัญญา</w:t>
      </w:r>
    </w:p>
    <w:p w14:paraId="166DFCBA" w14:textId="77777777" w:rsidR="00295D7D" w:rsidRPr="00932B54" w:rsidRDefault="00295D7D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</w:p>
    <w:p w14:paraId="148525CB" w14:textId="77777777" w:rsidR="00295D7D" w:rsidRPr="005C2D3F" w:rsidRDefault="00295D7D" w:rsidP="00295D7D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 xml:space="preserve">สัญญาค่าเช่าอุปกรณ์รับสัญญาณ </w:t>
      </w:r>
      <w:r w:rsidR="009272E4" w:rsidRPr="005C2D3F">
        <w:rPr>
          <w:b/>
          <w:bCs/>
          <w:i/>
          <w:iCs/>
          <w:sz w:val="30"/>
          <w:szCs w:val="30"/>
        </w:rPr>
        <w:t>(GPS)</w:t>
      </w:r>
    </w:p>
    <w:p w14:paraId="53079564" w14:textId="77777777" w:rsidR="00295D7D" w:rsidRPr="00F52DAD" w:rsidRDefault="00295D7D" w:rsidP="007D4EB5">
      <w:pPr>
        <w:spacing w:line="240" w:lineRule="auto"/>
        <w:ind w:left="540" w:right="-45"/>
        <w:jc w:val="thaiDistribute"/>
        <w:rPr>
          <w:i/>
          <w:iCs/>
          <w:snapToGrid w:val="0"/>
          <w:lang w:eastAsia="th-TH"/>
        </w:rPr>
      </w:pPr>
    </w:p>
    <w:p w14:paraId="64FB0374" w14:textId="22D91FD0" w:rsidR="00295D7D" w:rsidRDefault="00295D7D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บริษัทย่อยได้ทำสัญญาเช่าอุปกรณ์รับสัญญาณ </w:t>
      </w:r>
      <w:r w:rsidRPr="005C2D3F">
        <w:rPr>
          <w:snapToGrid w:val="0"/>
          <w:sz w:val="30"/>
          <w:szCs w:val="30"/>
          <w:lang w:eastAsia="th-TH"/>
        </w:rPr>
        <w:t xml:space="preserve">(GPS) 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กับบริษัทในประเทศแห่งหนึ่ง </w:t>
      </w:r>
      <w:r w:rsidR="00F31E2E" w:rsidRPr="005C2D3F">
        <w:rPr>
          <w:rFonts w:hint="cs"/>
          <w:snapToGrid w:val="0"/>
          <w:sz w:val="30"/>
          <w:szCs w:val="30"/>
          <w:cs/>
          <w:lang w:eastAsia="th-TH"/>
        </w:rPr>
        <w:t xml:space="preserve">ซึ่งเป็นสัญญาระยะยาว </w:t>
      </w:r>
      <w:r w:rsidR="00F31E2E" w:rsidRPr="005C2D3F">
        <w:rPr>
          <w:snapToGrid w:val="0"/>
          <w:sz w:val="30"/>
          <w:szCs w:val="30"/>
          <w:lang w:eastAsia="th-TH"/>
        </w:rPr>
        <w:t xml:space="preserve">3 </w:t>
      </w:r>
      <w:r w:rsidR="00F31E2E" w:rsidRPr="005C2D3F">
        <w:rPr>
          <w:rFonts w:hint="cs"/>
          <w:snapToGrid w:val="0"/>
          <w:sz w:val="30"/>
          <w:szCs w:val="30"/>
          <w:cs/>
          <w:lang w:eastAsia="th-TH"/>
        </w:rPr>
        <w:t>ปี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สัญญามีผลบังคับใช้และจะทยอยสิ้นสุดในเดือนกรกฎาคม </w:t>
      </w:r>
      <w:r w:rsidR="00A70EE6" w:rsidRPr="005C2D3F">
        <w:rPr>
          <w:snapToGrid w:val="0"/>
          <w:sz w:val="30"/>
          <w:szCs w:val="30"/>
          <w:lang w:eastAsia="th-TH"/>
        </w:rPr>
        <w:t>2563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 โดยบริษัท</w:t>
      </w:r>
      <w:r w:rsidR="003F64D1">
        <w:rPr>
          <w:rFonts w:hint="cs"/>
          <w:snapToGrid w:val="0"/>
          <w:sz w:val="30"/>
          <w:szCs w:val="30"/>
          <w:cs/>
          <w:lang w:eastAsia="th-TH"/>
        </w:rPr>
        <w:t>ย่อย</w:t>
      </w:r>
      <w:r w:rsidR="003F7EC9" w:rsidRPr="005C2D3F">
        <w:rPr>
          <w:rFonts w:hint="cs"/>
          <w:snapToGrid w:val="0"/>
          <w:sz w:val="30"/>
          <w:szCs w:val="30"/>
          <w:cs/>
          <w:lang w:eastAsia="th-TH"/>
        </w:rPr>
        <w:t>ตกลง</w:t>
      </w:r>
      <w:r w:rsidR="00CA08FD" w:rsidRPr="005C2D3F">
        <w:rPr>
          <w:rFonts w:hint="cs"/>
          <w:snapToGrid w:val="0"/>
          <w:sz w:val="30"/>
          <w:szCs w:val="30"/>
          <w:cs/>
          <w:lang w:eastAsia="th-TH"/>
        </w:rPr>
        <w:t>จะจ่ายค่าเช่าตาม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ระยะเวลาและเงื่อนไขต่างๆที่ระบุในสัญญา</w:t>
      </w:r>
    </w:p>
    <w:p w14:paraId="287EAA6E" w14:textId="77777777" w:rsidR="003D00AA" w:rsidRDefault="003D00AA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</w:p>
    <w:p w14:paraId="370799E5" w14:textId="77777777" w:rsidR="003D00AA" w:rsidRPr="00B27A37" w:rsidRDefault="003D00AA" w:rsidP="003D00AA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</w:rPr>
      </w:pPr>
      <w:r w:rsidRPr="00B27A37">
        <w:rPr>
          <w:b/>
          <w:bCs/>
          <w:i/>
          <w:iCs/>
          <w:sz w:val="30"/>
          <w:szCs w:val="30"/>
          <w:cs/>
        </w:rPr>
        <w:t>สัญญาค่าบำรุงรักษาและค่าบริหารส่วนกลางภายในเขตเศรษฐกิจพิเศษทิลาวา</w:t>
      </w:r>
      <w:r w:rsidRPr="00B27A37">
        <w:rPr>
          <w:b/>
          <w:bCs/>
          <w:i/>
          <w:iCs/>
          <w:sz w:val="30"/>
          <w:szCs w:val="30"/>
        </w:rPr>
        <w:t> </w:t>
      </w:r>
    </w:p>
    <w:p w14:paraId="39A7BD8F" w14:textId="77777777" w:rsidR="003D00AA" w:rsidRPr="00B27A37" w:rsidRDefault="003D00AA" w:rsidP="003D00AA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B27A37">
        <w:rPr>
          <w:snapToGrid w:val="0"/>
          <w:sz w:val="30"/>
          <w:szCs w:val="30"/>
          <w:lang w:eastAsia="th-TH"/>
        </w:rPr>
        <w:t> </w:t>
      </w:r>
    </w:p>
    <w:p w14:paraId="44BD8A8F" w14:textId="36797541" w:rsidR="00E47229" w:rsidRDefault="003D00AA" w:rsidP="00E47229">
      <w:pPr>
        <w:spacing w:line="240" w:lineRule="auto"/>
        <w:ind w:left="540" w:right="-45"/>
        <w:jc w:val="thaiDistribute"/>
        <w:rPr>
          <w:snapToGrid w:val="0"/>
          <w:sz w:val="30"/>
          <w:szCs w:val="30"/>
          <w:cs/>
          <w:lang w:eastAsia="th-TH"/>
        </w:rPr>
      </w:pPr>
      <w:r w:rsidRPr="00B27A37">
        <w:rPr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ซึ่งเป็นส่วนหนึ่งของสัญญาเช่าช่วงที่ดินระยะยาวที่กล่าวไว้ในหมายเหตุ</w:t>
      </w:r>
      <w:r w:rsidRPr="00B27A37">
        <w:rPr>
          <w:snapToGrid w:val="0"/>
          <w:sz w:val="30"/>
          <w:szCs w:val="30"/>
          <w:lang w:eastAsia="th-TH"/>
        </w:rPr>
        <w:t> 15 </w:t>
      </w:r>
      <w:r w:rsidRPr="00B27A37">
        <w:rPr>
          <w:snapToGrid w:val="0"/>
          <w:sz w:val="30"/>
          <w:szCs w:val="30"/>
          <w:cs/>
          <w:lang w:eastAsia="th-TH"/>
        </w:rPr>
        <w:t>โดยสัญญามีอายุ</w:t>
      </w:r>
      <w:r w:rsidRPr="00B27A37">
        <w:rPr>
          <w:snapToGrid w:val="0"/>
          <w:sz w:val="30"/>
          <w:szCs w:val="30"/>
          <w:lang w:eastAsia="th-TH"/>
        </w:rPr>
        <w:t> 48 </w:t>
      </w:r>
      <w:r w:rsidRPr="00B27A37">
        <w:rPr>
          <w:snapToGrid w:val="0"/>
          <w:sz w:val="30"/>
          <w:szCs w:val="30"/>
          <w:cs/>
          <w:lang w:eastAsia="th-TH"/>
        </w:rPr>
        <w:t>ปี</w:t>
      </w:r>
      <w:r w:rsidRPr="00B27A37">
        <w:rPr>
          <w:snapToGrid w:val="0"/>
          <w:sz w:val="30"/>
          <w:szCs w:val="30"/>
          <w:lang w:eastAsia="th-TH"/>
        </w:rPr>
        <w:t> 7 </w:t>
      </w:r>
      <w:r w:rsidRPr="00B27A37">
        <w:rPr>
          <w:snapToGrid w:val="0"/>
          <w:sz w:val="30"/>
          <w:szCs w:val="30"/>
          <w:cs/>
          <w:lang w:eastAsia="th-TH"/>
        </w:rPr>
        <w:t>เดือน สัญญามีผลบังคับใช้และ</w:t>
      </w:r>
      <w:r w:rsidR="004D2D0D" w:rsidRPr="00B27A37">
        <w:rPr>
          <w:snapToGrid w:val="0"/>
          <w:sz w:val="30"/>
          <w:szCs w:val="30"/>
          <w:cs/>
          <w:lang w:eastAsia="th-TH"/>
        </w:rPr>
        <w:br/>
      </w:r>
      <w:r w:rsidRPr="00B27A37">
        <w:rPr>
          <w:snapToGrid w:val="0"/>
          <w:sz w:val="30"/>
          <w:szCs w:val="30"/>
          <w:cs/>
          <w:lang w:eastAsia="th-TH"/>
        </w:rPr>
        <w:t>จะทยอยสิ้นสุดในเดือนกุมภาพันธ์</w:t>
      </w:r>
      <w:r w:rsidRPr="00B27A37">
        <w:rPr>
          <w:snapToGrid w:val="0"/>
          <w:sz w:val="30"/>
          <w:szCs w:val="30"/>
          <w:lang w:eastAsia="th-TH"/>
        </w:rPr>
        <w:t> 2610 </w:t>
      </w:r>
      <w:r w:rsidRPr="00B27A37">
        <w:rPr>
          <w:snapToGrid w:val="0"/>
          <w:sz w:val="30"/>
          <w:szCs w:val="30"/>
          <w:cs/>
          <w:lang w:eastAsia="th-TH"/>
        </w:rPr>
        <w:t>โดยบริษัทย่อยผูกพันที่จะจ่ายค่าบำรุงรักษาและค่าบริหารส่วนกลางเป็นจำนวนเงิน</w:t>
      </w:r>
      <w:r w:rsidRPr="00B27A37">
        <w:rPr>
          <w:snapToGrid w:val="0"/>
          <w:sz w:val="30"/>
          <w:szCs w:val="30"/>
          <w:lang w:eastAsia="th-TH"/>
        </w:rPr>
        <w:t> 0.01 </w:t>
      </w:r>
      <w:r w:rsidRPr="00B27A37">
        <w:rPr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  <w:r w:rsidR="00E47229">
        <w:rPr>
          <w:snapToGrid w:val="0"/>
          <w:sz w:val="30"/>
          <w:szCs w:val="30"/>
          <w:cs/>
          <w:lang w:eastAsia="th-TH"/>
        </w:rPr>
        <w:br w:type="page"/>
      </w:r>
    </w:p>
    <w:p w14:paraId="4C8C32B4" w14:textId="77777777" w:rsidR="00A9741F" w:rsidRPr="005C2D3F" w:rsidRDefault="00051881" w:rsidP="0010761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398208B2" w14:textId="77777777" w:rsidR="009E3A7B" w:rsidRPr="00F52DAD" w:rsidRDefault="009E3A7B" w:rsidP="009E3A7B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cs/>
        </w:rPr>
      </w:pPr>
    </w:p>
    <w:p w14:paraId="468170F7" w14:textId="734F6C1A" w:rsidR="00973BD2" w:rsidRPr="00B64974" w:rsidRDefault="00973BD2" w:rsidP="00973BD2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 w:rsidR="00682972" w:rsidRPr="00B64974">
        <w:rPr>
          <w:rFonts w:asciiTheme="majorBidi" w:hAnsiTheme="majorBidi"/>
          <w:sz w:val="30"/>
          <w:szCs w:val="30"/>
        </w:rPr>
        <w:t xml:space="preserve">31 </w:t>
      </w:r>
      <w:r w:rsidR="00682972" w:rsidRPr="00B64974">
        <w:rPr>
          <w:rFonts w:asciiTheme="majorBidi" w:hAnsiTheme="majorBidi" w:hint="cs"/>
          <w:sz w:val="30"/>
          <w:szCs w:val="30"/>
          <w:cs/>
        </w:rPr>
        <w:t>ธันวาคม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64974">
        <w:rPr>
          <w:rFonts w:asciiTheme="majorBidi" w:hAnsiTheme="majorBidi"/>
          <w:sz w:val="30"/>
          <w:szCs w:val="30"/>
        </w:rPr>
        <w:t>256</w:t>
      </w:r>
      <w:r w:rsidR="00F75636" w:rsidRPr="00B64974">
        <w:rPr>
          <w:rFonts w:asciiTheme="majorBidi" w:hAnsiTheme="majorBidi"/>
          <w:sz w:val="30"/>
          <w:szCs w:val="30"/>
        </w:rPr>
        <w:t>1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กลุ่มบริษัท</w:t>
      </w:r>
      <w:r w:rsidR="00F75636" w:rsidRPr="00B64974">
        <w:rPr>
          <w:rFonts w:asciiTheme="majorBidi" w:hAnsiTheme="majorBidi" w:hint="cs"/>
          <w:sz w:val="30"/>
          <w:szCs w:val="30"/>
          <w:cs/>
        </w:rPr>
        <w:t>ไม่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มีหนี้สินที่อาจเกิดขึ้นกับสถาบันการเงิน จากการค้ำประกันการใช้วงเงินสินเชื่อจากธนาคารของกิจการที่เกี่ยวข้องกัน </w:t>
      </w:r>
      <w:r w:rsidRPr="00B64974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Pr="00B64974">
        <w:rPr>
          <w:rFonts w:asciiTheme="majorBidi" w:hAnsiTheme="majorBidi"/>
          <w:i/>
          <w:iCs/>
          <w:sz w:val="30"/>
          <w:szCs w:val="30"/>
        </w:rPr>
        <w:t>31</w:t>
      </w:r>
      <w:r w:rsidRPr="00B64974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ธันวาคม </w:t>
      </w:r>
      <w:r w:rsidRPr="00B64974">
        <w:rPr>
          <w:rFonts w:asciiTheme="majorBidi" w:hAnsiTheme="majorBidi"/>
          <w:i/>
          <w:iCs/>
          <w:sz w:val="30"/>
          <w:szCs w:val="30"/>
        </w:rPr>
        <w:t>2560</w:t>
      </w:r>
      <w:r w:rsidRPr="00B64974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: </w:t>
      </w:r>
      <w:r w:rsidR="009F56C2" w:rsidRPr="00B64974">
        <w:rPr>
          <w:rFonts w:asciiTheme="majorBidi" w:hAnsiTheme="majorBidi"/>
          <w:i/>
          <w:iCs/>
          <w:sz w:val="30"/>
          <w:szCs w:val="30"/>
        </w:rPr>
        <w:t>278</w:t>
      </w:r>
      <w:r w:rsidRPr="00B64974">
        <w:rPr>
          <w:rFonts w:asciiTheme="majorBidi" w:hAnsiTheme="majorBidi"/>
          <w:i/>
          <w:iCs/>
          <w:sz w:val="30"/>
          <w:szCs w:val="30"/>
        </w:rPr>
        <w:t xml:space="preserve">.0 </w:t>
      </w:r>
      <w:r w:rsidRPr="00B64974">
        <w:rPr>
          <w:rFonts w:asciiTheme="majorBidi" w:hAnsiTheme="majorBidi"/>
          <w:i/>
          <w:iCs/>
          <w:sz w:val="30"/>
          <w:szCs w:val="30"/>
          <w:cs/>
          <w:lang w:val="th-TH"/>
        </w:rPr>
        <w:t>ล้านบาท)</w:t>
      </w:r>
    </w:p>
    <w:p w14:paraId="6ED79463" w14:textId="77777777" w:rsidR="00973BD2" w:rsidRPr="00B64974" w:rsidRDefault="00973BD2" w:rsidP="00973BD2">
      <w:pPr>
        <w:spacing w:line="240" w:lineRule="auto"/>
        <w:ind w:left="540"/>
        <w:jc w:val="thaiDistribute"/>
        <w:rPr>
          <w:rFonts w:asciiTheme="majorBidi" w:hAnsiTheme="majorBidi"/>
        </w:rPr>
      </w:pPr>
    </w:p>
    <w:p w14:paraId="061B7266" w14:textId="675C5E0D" w:rsidR="000C07AF" w:rsidRPr="00D96773" w:rsidRDefault="00973BD2" w:rsidP="00D16A3B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B64974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AD5DC7" w:rsidRPr="00B64974">
        <w:rPr>
          <w:rFonts w:asciiTheme="majorBidi" w:hAnsiTheme="majorBidi" w:hint="cs"/>
          <w:sz w:val="30"/>
          <w:szCs w:val="30"/>
          <w:cs/>
          <w:lang w:val="th-TH"/>
        </w:rPr>
        <w:t>28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4974">
        <w:rPr>
          <w:rFonts w:asciiTheme="majorBidi" w:hAnsiTheme="majorBidi" w:hint="cs"/>
          <w:sz w:val="30"/>
          <w:szCs w:val="30"/>
          <w:cs/>
        </w:rPr>
        <w:t>กรกฎาคม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D5DC7" w:rsidRPr="00B64974">
        <w:rPr>
          <w:rFonts w:asciiTheme="majorBidi" w:hAnsiTheme="majorBidi" w:hint="cs"/>
          <w:sz w:val="30"/>
          <w:szCs w:val="30"/>
          <w:cs/>
          <w:lang w:val="th-TH"/>
        </w:rPr>
        <w:t>2560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AD5DC7" w:rsidRPr="00B64974">
        <w:rPr>
          <w:rFonts w:asciiTheme="majorBidi" w:hAnsiTheme="majorBidi"/>
          <w:sz w:val="30"/>
          <w:szCs w:val="30"/>
        </w:rPr>
        <w:t>2561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D9677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D96773">
        <w:rPr>
          <w:rFonts w:asciiTheme="majorBidi" w:hAnsiTheme="majorBidi"/>
          <w:sz w:val="30"/>
          <w:szCs w:val="30"/>
          <w:cs/>
          <w:lang w:val="th-TH"/>
        </w:rPr>
        <w:br/>
      </w:r>
      <w:r w:rsidR="00AD5DC7" w:rsidRPr="00B64974">
        <w:rPr>
          <w:rFonts w:asciiTheme="majorBidi" w:hAnsiTheme="majorBidi"/>
          <w:sz w:val="30"/>
          <w:szCs w:val="30"/>
        </w:rPr>
        <w:t>11</w:t>
      </w:r>
      <w:r w:rsidR="00577678">
        <w:rPr>
          <w:rFonts w:asciiTheme="majorBidi" w:hAnsiTheme="majorBidi"/>
          <w:sz w:val="30"/>
          <w:szCs w:val="30"/>
        </w:rPr>
        <w:t>.0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AD5DC7" w:rsidRPr="00B64974">
        <w:rPr>
          <w:rFonts w:asciiTheme="majorBidi" w:hAnsiTheme="majorBidi" w:hint="cs"/>
          <w:sz w:val="30"/>
          <w:szCs w:val="30"/>
          <w:cs/>
          <w:lang w:val="th-TH"/>
        </w:rPr>
        <w:t>1.5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D5DC7" w:rsidRPr="00B64974">
        <w:rPr>
          <w:rFonts w:asciiTheme="majorBidi" w:hAnsiTheme="majorBidi" w:hint="cs"/>
          <w:sz w:val="30"/>
          <w:szCs w:val="30"/>
          <w:cs/>
          <w:lang w:val="th-TH"/>
        </w:rPr>
        <w:t>49.3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B64974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B64974">
        <w:rPr>
          <w:rFonts w:asciiTheme="majorBidi" w:hAnsiTheme="majorBidi"/>
          <w:sz w:val="30"/>
          <w:szCs w:val="30"/>
          <w:cs/>
          <w:lang w:val="th-TH"/>
        </w:rPr>
        <w:t xml:space="preserve">ดังกล่าวยังอยู่ระหว่างการพิจารณาของศาลและผลที่สุดของเรื่องดังกล่าวยังไม่อาจทราบได้ </w:t>
      </w:r>
      <w:r w:rsidRPr="00E47229">
        <w:rPr>
          <w:rFonts w:asciiTheme="majorBidi" w:hAnsiTheme="majorBidi"/>
          <w:sz w:val="30"/>
          <w:szCs w:val="30"/>
          <w:cs/>
          <w:lang w:val="th-TH"/>
        </w:rPr>
        <w:t>อย่างไรก็ตาม</w:t>
      </w:r>
      <w:r w:rsidR="004D2D0D" w:rsidRPr="00E4722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E47229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="00D16A3B" w:rsidRPr="00E47229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="00D16A3B" w:rsidRPr="00E47229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="00D16A3B" w:rsidRPr="00E47229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ความเสี่ยงจากการฟ้องร้องดังกล่าวตามสถานการณ์ปัจจุบันแล้วและได้ปรับปรุงประมาณการ</w:t>
      </w:r>
      <w:r w:rsidR="00E47732" w:rsidRPr="00E47229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หนี้สิน</w:t>
      </w:r>
      <w:r w:rsidR="00577678">
        <w:rPr>
          <w:rFonts w:asciiTheme="majorBidi" w:hAnsiTheme="majorBidi"/>
          <w:spacing w:val="-4"/>
          <w:sz w:val="30"/>
          <w:szCs w:val="30"/>
          <w:cs/>
          <w:lang w:val="th-TH"/>
        </w:rPr>
        <w:br/>
      </w:r>
      <w:r w:rsidR="004D1991" w:rsidRPr="00E47229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ให้</w:t>
      </w:r>
      <w:r w:rsidR="00D16A3B" w:rsidRPr="00E47229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คงเหลือจำนวน </w:t>
      </w:r>
      <w:r w:rsidR="00D16A3B" w:rsidRPr="00E47229">
        <w:rPr>
          <w:rFonts w:asciiTheme="majorBidi" w:hAnsiTheme="majorBidi"/>
          <w:spacing w:val="-4"/>
          <w:sz w:val="30"/>
          <w:szCs w:val="30"/>
        </w:rPr>
        <w:t xml:space="preserve">24.0 </w:t>
      </w:r>
      <w:r w:rsidR="00D16A3B" w:rsidRPr="00E4722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D740BE4" w14:textId="77777777" w:rsidR="00682972" w:rsidRPr="00E47229" w:rsidRDefault="00682972" w:rsidP="00973BD2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1C9DA6DF" w14:textId="5460926E" w:rsidR="001E0D56" w:rsidRDefault="00E47732" w:rsidP="00973BD2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  <w:r w:rsidRPr="00DE3605">
        <w:rPr>
          <w:snapToGrid w:val="0"/>
          <w:sz w:val="30"/>
          <w:szCs w:val="30"/>
          <w:cs/>
          <w:lang w:eastAsia="th-TH"/>
        </w:rPr>
        <w:t xml:space="preserve">ในเดือนสิงหาคม </w:t>
      </w:r>
      <w:r w:rsidR="004D1991" w:rsidRPr="00DE3605">
        <w:rPr>
          <w:snapToGrid w:val="0"/>
          <w:sz w:val="30"/>
          <w:szCs w:val="30"/>
          <w:lang w:eastAsia="th-TH"/>
        </w:rPr>
        <w:t>2561</w:t>
      </w:r>
      <w:r w:rsidRPr="00DE3605">
        <w:rPr>
          <w:snapToGrid w:val="0"/>
          <w:sz w:val="30"/>
          <w:szCs w:val="30"/>
          <w:cs/>
          <w:lang w:eastAsia="th-TH"/>
        </w:rPr>
        <w:t xml:space="preserve"> บริษัทแห่งหนึ่งในประเทศไทยที่เคยซื้อสินค้าจากบริษัท เอ็ม-</w:t>
      </w:r>
      <w:r w:rsidR="004D1991" w:rsidRPr="00DE3605">
        <w:rPr>
          <w:snapToGrid w:val="0"/>
          <w:sz w:val="30"/>
          <w:szCs w:val="30"/>
          <w:lang w:eastAsia="th-TH"/>
        </w:rPr>
        <w:t>150</w:t>
      </w:r>
      <w:r w:rsidRPr="00DE3605">
        <w:rPr>
          <w:snapToGrid w:val="0"/>
          <w:sz w:val="30"/>
          <w:szCs w:val="30"/>
          <w:cs/>
          <w:lang w:eastAsia="th-TH"/>
        </w:rPr>
        <w:t xml:space="preserve"> จำกัด และบริษัท ยูเนียนดริ๊งค์ จำกัด </w:t>
      </w:r>
      <w:r w:rsidR="008766A1">
        <w:rPr>
          <w:rFonts w:hint="cs"/>
          <w:snapToGrid w:val="0"/>
          <w:sz w:val="30"/>
          <w:szCs w:val="30"/>
          <w:cs/>
          <w:lang w:eastAsia="th-TH"/>
        </w:rPr>
        <w:t>เป็นโจทก์</w:t>
      </w:r>
      <w:r w:rsidR="008766A1">
        <w:rPr>
          <w:snapToGrid w:val="0"/>
          <w:sz w:val="30"/>
          <w:szCs w:val="30"/>
          <w:cs/>
          <w:lang w:eastAsia="th-TH"/>
        </w:rPr>
        <w:t>ยื่นฟ้องบริษัท ต่อศาลแพ่งเพื่อ</w:t>
      </w:r>
      <w:r w:rsidRPr="00DE3605">
        <w:rPr>
          <w:snapToGrid w:val="0"/>
          <w:sz w:val="30"/>
          <w:szCs w:val="30"/>
          <w:cs/>
          <w:lang w:eastAsia="th-TH"/>
        </w:rPr>
        <w:t>เรียกร้องให้บริษัทหยุดขายเครื่องดื่มบำรุงกำลังให้กับผู้จัดจำหน่ายรายอื่นในพื้นที่บางส่วนของประเทศไทยและให้ขา</w:t>
      </w:r>
      <w:r w:rsidR="008766A1">
        <w:rPr>
          <w:snapToGrid w:val="0"/>
          <w:sz w:val="30"/>
          <w:szCs w:val="30"/>
          <w:cs/>
          <w:lang w:eastAsia="th-TH"/>
        </w:rPr>
        <w:t>ยสินค้าเหล่านี้ให้กับโจทก</w:t>
      </w:r>
      <w:r w:rsidR="008766A1">
        <w:rPr>
          <w:rFonts w:hint="cs"/>
          <w:snapToGrid w:val="0"/>
          <w:sz w:val="30"/>
          <w:szCs w:val="30"/>
          <w:cs/>
          <w:lang w:eastAsia="th-TH"/>
        </w:rPr>
        <w:t>์</w:t>
      </w:r>
      <w:r w:rsidRPr="00DE3605">
        <w:rPr>
          <w:snapToGrid w:val="0"/>
          <w:sz w:val="30"/>
          <w:szCs w:val="30"/>
          <w:cs/>
          <w:lang w:eastAsia="th-TH"/>
        </w:rPr>
        <w:t>เท่านั้นเพื่อนำไปจัดจำหน่ายต่อไป และเรียกร้องให้บริษัท ชดใช้ค่าเสียหายในฐานละเมิดและผิดสั</w:t>
      </w:r>
      <w:r w:rsidR="003144B5" w:rsidRPr="00DE3605">
        <w:rPr>
          <w:snapToGrid w:val="0"/>
          <w:sz w:val="30"/>
          <w:szCs w:val="30"/>
          <w:cs/>
          <w:lang w:eastAsia="th-TH"/>
        </w:rPr>
        <w:t>ญญาเป็นจำนวน</w:t>
      </w:r>
      <w:r w:rsidR="003144B5" w:rsidRPr="00DE3605">
        <w:rPr>
          <w:snapToGrid w:val="0"/>
          <w:sz w:val="30"/>
          <w:szCs w:val="30"/>
          <w:lang w:eastAsia="th-TH"/>
        </w:rPr>
        <w:t xml:space="preserve"> 2 </w:t>
      </w:r>
      <w:r w:rsidRPr="00DE3605">
        <w:rPr>
          <w:snapToGrid w:val="0"/>
          <w:sz w:val="30"/>
          <w:szCs w:val="30"/>
          <w:cs/>
          <w:lang w:eastAsia="th-TH"/>
        </w:rPr>
        <w:t xml:space="preserve">ล้านบาทต่อเดือนนับแต่เดือนมิถุนายน </w:t>
      </w:r>
      <w:r w:rsidR="004D1991" w:rsidRPr="00DE3605">
        <w:rPr>
          <w:snapToGrid w:val="0"/>
          <w:sz w:val="30"/>
          <w:szCs w:val="30"/>
          <w:lang w:eastAsia="th-TH"/>
        </w:rPr>
        <w:t>2561</w:t>
      </w:r>
      <w:r w:rsidRPr="00DE3605">
        <w:rPr>
          <w:snapToGrid w:val="0"/>
          <w:sz w:val="30"/>
          <w:szCs w:val="30"/>
          <w:cs/>
          <w:lang w:eastAsia="th-TH"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4D1991" w:rsidRPr="00DE3605">
        <w:rPr>
          <w:snapToGrid w:val="0"/>
          <w:sz w:val="30"/>
          <w:szCs w:val="30"/>
          <w:lang w:eastAsia="th-TH"/>
        </w:rPr>
        <w:t>228</w:t>
      </w:r>
      <w:r w:rsidRPr="00DE3605">
        <w:rPr>
          <w:snapToGrid w:val="0"/>
          <w:sz w:val="30"/>
          <w:szCs w:val="30"/>
          <w:cs/>
          <w:lang w:eastAsia="th-TH"/>
        </w:rPr>
        <w:t xml:space="preserve"> ล้านบาท ทั้งนี้</w:t>
      </w:r>
      <w:r w:rsidRPr="00DE3605">
        <w:rPr>
          <w:rFonts w:hint="cs"/>
          <w:snapToGrid w:val="0"/>
          <w:sz w:val="30"/>
          <w:szCs w:val="30"/>
          <w:cs/>
          <w:lang w:eastAsia="th-TH"/>
        </w:rPr>
        <w:t xml:space="preserve"> </w:t>
      </w:r>
      <w:r w:rsidRPr="00DE3605">
        <w:rPr>
          <w:snapToGrid w:val="0"/>
          <w:sz w:val="30"/>
          <w:szCs w:val="30"/>
          <w:cs/>
          <w:lang w:eastAsia="th-TH"/>
        </w:rPr>
        <w:t>บริษัทเชื่อว่าบริษัทมิได้ละเมิดหรือผิดสัญญากับผู้ฟ้องคดี และขณะนี้บริษัทอยู่ระหว่างการดำเนินการที่เกี่ยวข้อง รวมถึงจัดเตรียมคำให้การเกี่ยวกับคดีดังกล่าว 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p w14:paraId="14B5ECCB" w14:textId="77777777" w:rsidR="00E47732" w:rsidRPr="00B64974" w:rsidRDefault="00E47732" w:rsidP="00973BD2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680BC8F0" w14:textId="77777777" w:rsidR="00150FF5" w:rsidRPr="00B64974" w:rsidRDefault="00150FF5" w:rsidP="00150FF5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B64974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2728A037" w14:textId="77777777" w:rsidR="00150FF5" w:rsidRPr="00F5658D" w:rsidRDefault="00150FF5" w:rsidP="00150FF5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highlight w:val="yellow"/>
          <w:lang w:val="en-US"/>
        </w:rPr>
      </w:pPr>
    </w:p>
    <w:p w14:paraId="5C972F93" w14:textId="77777777" w:rsidR="00150FF5" w:rsidRDefault="00150FF5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245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95245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2562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</w:rPr>
        <w:t>2561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</w:rPr>
        <w:t>0.30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901.13</w:t>
      </w:r>
      <w:r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เงินปันผลดังกล่าวจะ</w:t>
      </w:r>
      <w:r w:rsidRPr="00952458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2562</w:t>
      </w:r>
    </w:p>
    <w:p w14:paraId="66D54217" w14:textId="6E9512F9" w:rsidR="004D2D0D" w:rsidRDefault="004D2D0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8FCD36" w14:textId="4D218F3A" w:rsidR="00D13719" w:rsidRDefault="00C87D80" w:rsidP="00D13719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87D80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/>
          <w:sz w:val="30"/>
          <w:szCs w:val="30"/>
        </w:rPr>
        <w:t>27</w:t>
      </w:r>
      <w:r w:rsidRPr="00C87D80">
        <w:rPr>
          <w:rFonts w:asciiTheme="majorBidi" w:hAnsiTheme="majorBidi"/>
          <w:sz w:val="30"/>
          <w:szCs w:val="30"/>
          <w:cs/>
        </w:rPr>
        <w:t xml:space="preserve"> กุมภาพันธ์ 2562 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2561 ในอัตราหุ้นละ </w:t>
      </w:r>
      <w:r>
        <w:rPr>
          <w:rFonts w:asciiTheme="majorBidi" w:hAnsiTheme="majorBidi"/>
          <w:sz w:val="30"/>
          <w:szCs w:val="30"/>
        </w:rPr>
        <w:t>0.69</w:t>
      </w:r>
      <w:r w:rsidRPr="00C87D80">
        <w:rPr>
          <w:rFonts w:asciiTheme="majorBidi" w:hAnsiTheme="majorBidi"/>
          <w:sz w:val="30"/>
          <w:szCs w:val="30"/>
          <w:cs/>
        </w:rPr>
        <w:t xml:space="preserve"> บาท เป็นจำนวนเงินรวม </w:t>
      </w:r>
      <w:r w:rsidR="003E6BC6">
        <w:rPr>
          <w:rFonts w:asciiTheme="majorBidi" w:hAnsiTheme="majorBidi"/>
          <w:sz w:val="30"/>
          <w:szCs w:val="30"/>
        </w:rPr>
        <w:t>2,072.59</w:t>
      </w:r>
      <w:r w:rsidRPr="00C87D80">
        <w:rPr>
          <w:rFonts w:asciiTheme="majorBidi" w:hAnsiTheme="majorBidi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เงินปันผลสำหรับปีดังกล่าวได้รวมเงินปันผลระหว่างกาลในอัตราหุ้นละ </w:t>
      </w:r>
      <w:r>
        <w:rPr>
          <w:rFonts w:asciiTheme="majorBidi" w:hAnsiTheme="majorBidi"/>
          <w:sz w:val="30"/>
          <w:szCs w:val="30"/>
        </w:rPr>
        <w:t>0.30</w:t>
      </w:r>
      <w:r w:rsidRPr="00C87D80">
        <w:rPr>
          <w:rFonts w:asciiTheme="majorBidi" w:hAnsiTheme="majorBidi"/>
          <w:sz w:val="30"/>
          <w:szCs w:val="30"/>
          <w:cs/>
        </w:rPr>
        <w:t xml:space="preserve"> บาท </w:t>
      </w:r>
      <w:r w:rsidR="00FA40DD" w:rsidRPr="0095245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FA40D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FA40DD"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FA40DD">
        <w:rPr>
          <w:rFonts w:asciiTheme="majorBidi" w:hAnsiTheme="majorBidi" w:cstheme="majorBidi"/>
          <w:sz w:val="30"/>
          <w:szCs w:val="30"/>
        </w:rPr>
        <w:t>901.13</w:t>
      </w:r>
      <w:r w:rsidR="00FA40D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A40DD">
        <w:rPr>
          <w:rFonts w:asciiTheme="majorBidi" w:hAnsiTheme="majorBidi" w:cstheme="majorBidi"/>
          <w:sz w:val="30"/>
          <w:szCs w:val="30"/>
        </w:rPr>
        <w:t xml:space="preserve"> </w:t>
      </w:r>
      <w:r w:rsidRPr="00C87D80">
        <w:rPr>
          <w:rFonts w:asciiTheme="majorBidi" w:hAnsiTheme="majorBidi"/>
          <w:sz w:val="30"/>
          <w:szCs w:val="30"/>
          <w:cs/>
        </w:rPr>
        <w:t>ซึ่งบริษัท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C87D80">
        <w:rPr>
          <w:rFonts w:asciiTheme="majorBidi" w:hAnsiTheme="majorBidi"/>
          <w:sz w:val="30"/>
          <w:szCs w:val="30"/>
          <w:cs/>
        </w:rPr>
        <w:t>จ่ายให้กับผู้ถือหุ้นของบริษัทใน</w:t>
      </w: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 xml:space="preserve">28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>2562</w:t>
      </w:r>
      <w:r w:rsidRPr="00C87D80">
        <w:rPr>
          <w:rFonts w:asciiTheme="majorBidi" w:hAnsiTheme="majorBidi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DF4AD8">
        <w:rPr>
          <w:rFonts w:asciiTheme="majorBidi" w:hAnsiTheme="majorBidi"/>
          <w:sz w:val="30"/>
          <w:szCs w:val="30"/>
        </w:rPr>
        <w:t>0.39</w:t>
      </w:r>
      <w:r w:rsidRPr="00C87D80">
        <w:rPr>
          <w:rFonts w:asciiTheme="majorBidi" w:hAnsiTheme="majorBidi"/>
          <w:sz w:val="30"/>
          <w:szCs w:val="30"/>
          <w:cs/>
        </w:rPr>
        <w:t xml:space="preserve"> บาท </w:t>
      </w:r>
      <w:r w:rsidR="00DF4AD8">
        <w:rPr>
          <w:rFonts w:asciiTheme="majorBidi" w:hAnsiTheme="majorBidi" w:hint="cs"/>
          <w:sz w:val="30"/>
          <w:szCs w:val="30"/>
          <w:cs/>
        </w:rPr>
        <w:t>รวมเป็น</w:t>
      </w:r>
      <w:r w:rsidR="00DF4AD8">
        <w:rPr>
          <w:rFonts w:asciiTheme="majorBidi" w:hAnsiTheme="majorBidi"/>
          <w:sz w:val="30"/>
          <w:szCs w:val="30"/>
          <w:cs/>
        </w:rPr>
        <w:t>จำนวนเงินทั้งสิ้น</w:t>
      </w:r>
      <w:r w:rsidRPr="00C87D80">
        <w:rPr>
          <w:rFonts w:asciiTheme="majorBidi" w:hAnsiTheme="majorBidi"/>
          <w:sz w:val="30"/>
          <w:szCs w:val="30"/>
          <w:cs/>
        </w:rPr>
        <w:t xml:space="preserve"> </w:t>
      </w:r>
      <w:r w:rsidR="003E6BC6">
        <w:rPr>
          <w:rFonts w:asciiTheme="majorBidi" w:hAnsiTheme="majorBidi"/>
          <w:sz w:val="30"/>
          <w:szCs w:val="30"/>
        </w:rPr>
        <w:t xml:space="preserve">1,171.46       </w:t>
      </w:r>
      <w:r w:rsidRPr="00C87D80">
        <w:rPr>
          <w:rFonts w:asciiTheme="majorBidi" w:hAnsiTheme="majorBidi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โดยมีกำหนดการจ่ายเงินปันผลให้กับผู้ถือหุ้นในวันที่ </w:t>
      </w:r>
      <w:r w:rsidR="00DF4AD8">
        <w:rPr>
          <w:rFonts w:asciiTheme="majorBidi" w:hAnsiTheme="majorBidi"/>
          <w:sz w:val="30"/>
          <w:szCs w:val="30"/>
        </w:rPr>
        <w:t>23</w:t>
      </w:r>
      <w:r w:rsidRPr="00C87D80">
        <w:rPr>
          <w:rFonts w:asciiTheme="majorBidi" w:hAnsiTheme="majorBidi"/>
          <w:sz w:val="30"/>
          <w:szCs w:val="30"/>
          <w:cs/>
        </w:rPr>
        <w:t xml:space="preserve"> </w:t>
      </w:r>
      <w:r w:rsidR="00DF4AD8">
        <w:rPr>
          <w:rFonts w:asciiTheme="majorBidi" w:hAnsiTheme="majorBidi" w:hint="cs"/>
          <w:sz w:val="30"/>
          <w:szCs w:val="30"/>
          <w:cs/>
        </w:rPr>
        <w:t>พฤษภาคม</w:t>
      </w:r>
      <w:r w:rsidRPr="00C87D80">
        <w:rPr>
          <w:rFonts w:asciiTheme="majorBidi" w:hAnsiTheme="majorBidi"/>
          <w:sz w:val="30"/>
          <w:szCs w:val="30"/>
          <w:cs/>
        </w:rPr>
        <w:t xml:space="preserve"> 2562 ทั้งนี้การจ่ายเงินปันผลดังกล่าวขึ้นอยู่กับการอนุมัติจากที่ประชุมสา</w:t>
      </w:r>
      <w:r w:rsidR="001B6894">
        <w:rPr>
          <w:rFonts w:asciiTheme="majorBidi" w:hAnsiTheme="majorBidi"/>
          <w:sz w:val="30"/>
          <w:szCs w:val="30"/>
          <w:cs/>
        </w:rPr>
        <w:t xml:space="preserve">มัญผู้ถือหุ้นของบริษัทในวันที่ </w:t>
      </w:r>
      <w:r w:rsidR="001B6894">
        <w:rPr>
          <w:rFonts w:asciiTheme="majorBidi" w:hAnsiTheme="majorBidi"/>
          <w:sz w:val="30"/>
          <w:szCs w:val="30"/>
        </w:rPr>
        <w:t xml:space="preserve">24 </w:t>
      </w:r>
      <w:r w:rsidRPr="00C87D80">
        <w:rPr>
          <w:rFonts w:asciiTheme="majorBidi" w:hAnsiTheme="majorBidi"/>
          <w:sz w:val="30"/>
          <w:szCs w:val="30"/>
          <w:cs/>
        </w:rPr>
        <w:t>เมษายน 2562</w:t>
      </w:r>
    </w:p>
    <w:p w14:paraId="1D9DB178" w14:textId="77777777" w:rsidR="00D13719" w:rsidRDefault="00D1371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B0064A" w14:textId="4961D48E" w:rsidR="00150FF5" w:rsidRPr="00B27A37" w:rsidRDefault="00150FF5" w:rsidP="00F61562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B27A37">
        <w:rPr>
          <w:rFonts w:hint="cs"/>
          <w:i w:val="0"/>
          <w:iCs w:val="0"/>
          <w:cs/>
        </w:rPr>
        <w:t>มาตรฐานการรายงานทางการเงินที่ยังไม่ได้ใช้</w:t>
      </w:r>
    </w:p>
    <w:p w14:paraId="645292B0" w14:textId="2D7D26CB" w:rsidR="00150FF5" w:rsidRDefault="00150FF5" w:rsidP="004D2D0D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0BA172" w14:textId="77777777" w:rsidR="00AC347A" w:rsidRDefault="00AC347A" w:rsidP="00AC347A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C347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มาตรฐานการรายงานทางการเงินที่ออกและปรับปรุงใหม่หลายฉบับได้มีการประกาศแล้ว แต่ยังไม่มีผลบังคับใช้ ซึ่งกลุ่มบริษัทไม่ได้นำมาใช้ในการจัดทำงบการเงินรวมและงบการเงินเฉพาะกิจการนี้ มาตรฐานการรายงานทางการเงินที่ออกและปรับปรุงใหม่นี้ อาจเกี่ยวข้องกับการดำเนินงานของกลุ่มบริษัท และถือปฏิบัติกับงบการเงินรวมและงบการเงินเฉพาะกิจการสำหรับรอบระยะเวลาบัญชีที่เริ่มในหรือหลังวันที่</w:t>
      </w:r>
      <w:r w:rsidRPr="00AC347A">
        <w:rPr>
          <w:rFonts w:asciiTheme="majorBidi" w:hAnsiTheme="majorBidi" w:cstheme="majorBidi"/>
          <w:sz w:val="30"/>
          <w:szCs w:val="30"/>
        </w:rPr>
        <w:t> 1 </w:t>
      </w:r>
      <w:r w:rsidRPr="00AC347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AC347A">
        <w:rPr>
          <w:rFonts w:asciiTheme="majorBidi" w:hAnsiTheme="majorBidi" w:cstheme="majorBidi"/>
          <w:sz w:val="30"/>
          <w:szCs w:val="30"/>
        </w:rPr>
        <w:t> 2562 </w:t>
      </w:r>
      <w:r w:rsidRPr="00AC347A">
        <w:rPr>
          <w:rFonts w:asciiTheme="majorBidi" w:hAnsiTheme="majorBidi" w:cstheme="majorBidi"/>
          <w:sz w:val="30"/>
          <w:szCs w:val="30"/>
          <w:cs/>
        </w:rPr>
        <w:t>และ</w:t>
      </w:r>
      <w:r w:rsidRPr="00AC347A">
        <w:rPr>
          <w:rFonts w:asciiTheme="majorBidi" w:hAnsiTheme="majorBidi" w:cstheme="majorBidi"/>
          <w:sz w:val="30"/>
          <w:szCs w:val="30"/>
        </w:rPr>
        <w:t> 2563 </w:t>
      </w:r>
      <w:r w:rsidRPr="00AC347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14:paraId="77616F68" w14:textId="77777777" w:rsidR="00AC347A" w:rsidRPr="00422E91" w:rsidRDefault="00AC347A" w:rsidP="00AC347A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D5480" w14:textId="77777777" w:rsidR="00AC347A" w:rsidRPr="00AC347A" w:rsidRDefault="00AC347A" w:rsidP="00AC347A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C347A">
        <w:rPr>
          <w:rFonts w:asciiTheme="majorBidi" w:hAnsiTheme="majorBidi" w:cstheme="majorBidi"/>
          <w:sz w:val="30"/>
          <w:szCs w:val="30"/>
          <w:cs/>
        </w:rPr>
        <w:t xml:space="preserve">ทั้งนี้ สำหรับมาตรฐานการรายงานทางการเงินที่ออกใหม่ มีดังนี้ </w:t>
      </w:r>
    </w:p>
    <w:p w14:paraId="7D66E0AF" w14:textId="77777777" w:rsidR="003144B5" w:rsidRPr="00422E91" w:rsidRDefault="003144B5" w:rsidP="004D2D0D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982"/>
        <w:gridCol w:w="956"/>
      </w:tblGrid>
      <w:tr w:rsidR="00150FF5" w:rsidRPr="00574D47" w14:paraId="0582A08F" w14:textId="77777777" w:rsidTr="00FF5281">
        <w:trPr>
          <w:tblHeader/>
        </w:trPr>
        <w:tc>
          <w:tcPr>
            <w:tcW w:w="2972" w:type="dxa"/>
            <w:vAlign w:val="bottom"/>
          </w:tcPr>
          <w:p w14:paraId="4ED25935" w14:textId="77777777" w:rsidR="00150FF5" w:rsidRPr="00574D47" w:rsidRDefault="00150FF5" w:rsidP="00FF528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74D47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82" w:type="dxa"/>
            <w:vAlign w:val="bottom"/>
          </w:tcPr>
          <w:p w14:paraId="76B515F9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574D47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6" w:type="dxa"/>
          </w:tcPr>
          <w:p w14:paraId="1C18FBDA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574D47">
              <w:rPr>
                <w:rFonts w:eastAsia="Calibr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150FF5" w:rsidRPr="00574D47" w14:paraId="58C10CFA" w14:textId="77777777" w:rsidTr="00FF5281">
        <w:tc>
          <w:tcPr>
            <w:tcW w:w="2972" w:type="dxa"/>
          </w:tcPr>
          <w:p w14:paraId="7F563090" w14:textId="77777777" w:rsidR="00150FF5" w:rsidRPr="00574D47" w:rsidRDefault="00150FF5" w:rsidP="00FF5281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74D47">
              <w:rPr>
                <w:rFonts w:eastAsia="Calibri"/>
                <w:sz w:val="30"/>
                <w:szCs w:val="30"/>
              </w:rPr>
              <w:t>7*</w:t>
            </w:r>
          </w:p>
        </w:tc>
        <w:tc>
          <w:tcPr>
            <w:tcW w:w="4982" w:type="dxa"/>
          </w:tcPr>
          <w:p w14:paraId="2892015F" w14:textId="77777777" w:rsidR="00150FF5" w:rsidRPr="00574D47" w:rsidRDefault="00150FF5" w:rsidP="00FF5281">
            <w:pPr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56" w:type="dxa"/>
          </w:tcPr>
          <w:p w14:paraId="044B5323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150FF5" w:rsidRPr="00574D47" w14:paraId="6553810E" w14:textId="77777777" w:rsidTr="00FF5281">
        <w:tc>
          <w:tcPr>
            <w:tcW w:w="2972" w:type="dxa"/>
          </w:tcPr>
          <w:p w14:paraId="011BB38F" w14:textId="77777777" w:rsidR="00150FF5" w:rsidRPr="00574D47" w:rsidRDefault="00150FF5" w:rsidP="00FF5281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74D47">
              <w:rPr>
                <w:sz w:val="30"/>
                <w:szCs w:val="30"/>
              </w:rPr>
              <w:t>9*</w:t>
            </w:r>
          </w:p>
        </w:tc>
        <w:tc>
          <w:tcPr>
            <w:tcW w:w="4982" w:type="dxa"/>
          </w:tcPr>
          <w:p w14:paraId="1EC4152C" w14:textId="77777777" w:rsidR="00150FF5" w:rsidRPr="00574D47" w:rsidRDefault="00150FF5" w:rsidP="00FF5281">
            <w:pPr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6" w:type="dxa"/>
          </w:tcPr>
          <w:p w14:paraId="636CF081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150FF5" w:rsidRPr="00574D47" w14:paraId="126A9E3D" w14:textId="77777777" w:rsidTr="00FF5281">
        <w:tc>
          <w:tcPr>
            <w:tcW w:w="2972" w:type="dxa"/>
          </w:tcPr>
          <w:p w14:paraId="4F8AE5BA" w14:textId="77777777" w:rsidR="00150FF5" w:rsidRPr="00574D47" w:rsidRDefault="00150FF5" w:rsidP="00FF5281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574D47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74D47">
              <w:rPr>
                <w:rFonts w:eastAsia="Calibri"/>
                <w:sz w:val="30"/>
                <w:szCs w:val="30"/>
              </w:rPr>
              <w:t>15</w:t>
            </w:r>
          </w:p>
        </w:tc>
        <w:tc>
          <w:tcPr>
            <w:tcW w:w="4982" w:type="dxa"/>
          </w:tcPr>
          <w:p w14:paraId="1E9C0323" w14:textId="77777777" w:rsidR="00150FF5" w:rsidRPr="00574D47" w:rsidRDefault="00150FF5" w:rsidP="00FF5281">
            <w:pPr>
              <w:spacing w:line="240" w:lineRule="auto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56" w:type="dxa"/>
          </w:tcPr>
          <w:p w14:paraId="62312523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74D47">
              <w:rPr>
                <w:rFonts w:eastAsia="Calibri"/>
                <w:sz w:val="30"/>
                <w:szCs w:val="30"/>
              </w:rPr>
              <w:t>2562</w:t>
            </w:r>
          </w:p>
        </w:tc>
      </w:tr>
      <w:tr w:rsidR="00150FF5" w:rsidRPr="00574D47" w14:paraId="0C2DAAB7" w14:textId="77777777" w:rsidTr="00FF5281">
        <w:tc>
          <w:tcPr>
            <w:tcW w:w="2972" w:type="dxa"/>
          </w:tcPr>
          <w:p w14:paraId="41C5B7A5" w14:textId="77777777" w:rsidR="00150FF5" w:rsidRPr="00574D47" w:rsidRDefault="00150FF5" w:rsidP="00FF5281">
            <w:pPr>
              <w:spacing w:line="240" w:lineRule="auto"/>
              <w:ind w:left="162" w:hanging="162"/>
              <w:jc w:val="thaiDistribute"/>
              <w:rPr>
                <w:rFonts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574D47">
              <w:rPr>
                <w:rFonts w:cstheme="minorBidi" w:hint="cs"/>
                <w:sz w:val="30"/>
                <w:szCs w:val="30"/>
                <w:cs/>
              </w:rPr>
              <w:t xml:space="preserve"> </w:t>
            </w:r>
            <w:r w:rsidRPr="00574D47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Pr="00574D47">
              <w:rPr>
                <w:sz w:val="30"/>
                <w:szCs w:val="30"/>
              </w:rPr>
              <w:t>32*</w:t>
            </w:r>
          </w:p>
        </w:tc>
        <w:tc>
          <w:tcPr>
            <w:tcW w:w="4982" w:type="dxa"/>
          </w:tcPr>
          <w:p w14:paraId="592301E4" w14:textId="77777777" w:rsidR="00150FF5" w:rsidRPr="00574D47" w:rsidRDefault="00150FF5" w:rsidP="00FF5281">
            <w:pPr>
              <w:spacing w:line="240" w:lineRule="auto"/>
              <w:jc w:val="thaiDistribute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56" w:type="dxa"/>
          </w:tcPr>
          <w:p w14:paraId="2F0C7693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150FF5" w:rsidRPr="00574D47" w14:paraId="3838DF36" w14:textId="77777777" w:rsidTr="00FF5281">
        <w:tc>
          <w:tcPr>
            <w:tcW w:w="2972" w:type="dxa"/>
          </w:tcPr>
          <w:p w14:paraId="4EFAE2A1" w14:textId="77777777" w:rsidR="00150FF5" w:rsidRPr="00574D47" w:rsidRDefault="00150FF5" w:rsidP="00FF5281">
            <w:pPr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4D47">
              <w:rPr>
                <w:sz w:val="30"/>
                <w:szCs w:val="30"/>
              </w:rPr>
              <w:t>16*</w:t>
            </w:r>
          </w:p>
        </w:tc>
        <w:tc>
          <w:tcPr>
            <w:tcW w:w="4982" w:type="dxa"/>
          </w:tcPr>
          <w:p w14:paraId="09D52484" w14:textId="77777777" w:rsidR="00150FF5" w:rsidRPr="00574D47" w:rsidRDefault="00150FF5" w:rsidP="00FF5281">
            <w:pPr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56" w:type="dxa"/>
          </w:tcPr>
          <w:p w14:paraId="50E69041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150FF5" w:rsidRPr="00574D47" w14:paraId="1B4F45AF" w14:textId="77777777" w:rsidTr="00FF5281">
        <w:tc>
          <w:tcPr>
            <w:tcW w:w="2972" w:type="dxa"/>
          </w:tcPr>
          <w:p w14:paraId="78D7ED09" w14:textId="77777777" w:rsidR="00150FF5" w:rsidRPr="00574D47" w:rsidRDefault="00150FF5" w:rsidP="00FF5281">
            <w:pPr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4D47">
              <w:rPr>
                <w:sz w:val="30"/>
                <w:szCs w:val="30"/>
              </w:rPr>
              <w:t>19*</w:t>
            </w:r>
          </w:p>
        </w:tc>
        <w:tc>
          <w:tcPr>
            <w:tcW w:w="4982" w:type="dxa"/>
          </w:tcPr>
          <w:p w14:paraId="0EAD6AFB" w14:textId="77777777" w:rsidR="00150FF5" w:rsidRPr="00574D47" w:rsidRDefault="00150FF5" w:rsidP="00FF528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56" w:type="dxa"/>
          </w:tcPr>
          <w:p w14:paraId="2DEDEAA3" w14:textId="77777777" w:rsidR="00150FF5" w:rsidRPr="00574D47" w:rsidRDefault="00150FF5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574D47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186F94" w:rsidRPr="00574D47" w14:paraId="5DF296CD" w14:textId="77777777" w:rsidTr="00FF5281">
        <w:tc>
          <w:tcPr>
            <w:tcW w:w="2972" w:type="dxa"/>
          </w:tcPr>
          <w:p w14:paraId="4B6E100C" w14:textId="62A7698E" w:rsidR="00186F94" w:rsidRPr="00574D47" w:rsidRDefault="00186F94" w:rsidP="00FF5281">
            <w:pPr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74D47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sz w:val="30"/>
                <w:szCs w:val="30"/>
              </w:rPr>
              <w:t>22</w:t>
            </w:r>
          </w:p>
        </w:tc>
        <w:tc>
          <w:tcPr>
            <w:tcW w:w="4982" w:type="dxa"/>
          </w:tcPr>
          <w:p w14:paraId="586A88C8" w14:textId="50FCF0E8" w:rsidR="00186F94" w:rsidRPr="00574D47" w:rsidRDefault="00186F94" w:rsidP="00186F94">
            <w:pPr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  <w:tc>
          <w:tcPr>
            <w:tcW w:w="956" w:type="dxa"/>
          </w:tcPr>
          <w:p w14:paraId="0A0E3421" w14:textId="3965863A" w:rsidR="00186F94" w:rsidRPr="00574D47" w:rsidRDefault="00186F94" w:rsidP="00FF5281">
            <w:pPr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2562</w:t>
            </w:r>
          </w:p>
        </w:tc>
      </w:tr>
    </w:tbl>
    <w:p w14:paraId="4B311594" w14:textId="77777777" w:rsidR="00150FF5" w:rsidRPr="00574D47" w:rsidRDefault="00150FF5" w:rsidP="00150FF5">
      <w:pPr>
        <w:ind w:left="540"/>
        <w:jc w:val="thaiDistribute"/>
        <w:rPr>
          <w:i/>
          <w:iCs/>
          <w:sz w:val="30"/>
          <w:szCs w:val="30"/>
        </w:rPr>
      </w:pPr>
      <w:r w:rsidRPr="00574D47">
        <w:rPr>
          <w:i/>
          <w:iCs/>
          <w:sz w:val="30"/>
          <w:szCs w:val="30"/>
        </w:rPr>
        <w:t xml:space="preserve">* </w:t>
      </w:r>
      <w:r w:rsidRPr="00574D47">
        <w:rPr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515A1CA" w14:textId="77777777" w:rsidR="00150FF5" w:rsidRPr="00AC347A" w:rsidRDefault="00150FF5" w:rsidP="00150FF5">
      <w:pPr>
        <w:rPr>
          <w:sz w:val="20"/>
          <w:szCs w:val="20"/>
        </w:rPr>
      </w:pPr>
    </w:p>
    <w:p w14:paraId="19EC7FC0" w14:textId="77777777" w:rsidR="00150FF5" w:rsidRPr="00407138" w:rsidRDefault="00150FF5" w:rsidP="00150FF5">
      <w:pPr>
        <w:pStyle w:val="ListParagraph"/>
        <w:numPr>
          <w:ilvl w:val="0"/>
          <w:numId w:val="32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574D47">
        <w:rPr>
          <w:rFonts w:hint="cs"/>
          <w:color w:val="000000"/>
          <w:cs/>
        </w:rPr>
        <w:t xml:space="preserve">มาตรฐานการรายงานทางการเงิน ฉบับที่ </w:t>
      </w:r>
      <w:r w:rsidRPr="00574D47">
        <w:rPr>
          <w:color w:val="000000"/>
          <w:cs/>
        </w:rPr>
        <w:t>15</w:t>
      </w:r>
      <w:r w:rsidRPr="00574D47">
        <w:rPr>
          <w:rFonts w:hint="cs"/>
          <w:color w:val="000000"/>
          <w:cs/>
        </w:rPr>
        <w:t xml:space="preserve"> เรื่อง รายได้จากสัญญาที่ทำกับลูกค้า</w:t>
      </w:r>
    </w:p>
    <w:p w14:paraId="51F27980" w14:textId="77777777" w:rsidR="00407138" w:rsidRPr="00AC347A" w:rsidRDefault="00407138" w:rsidP="0040713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contextualSpacing/>
        <w:rPr>
          <w:color w:val="000000"/>
          <w:sz w:val="20"/>
          <w:szCs w:val="20"/>
          <w:cs/>
        </w:rPr>
      </w:pPr>
    </w:p>
    <w:p w14:paraId="20EDB986" w14:textId="77777777" w:rsidR="00150FF5" w:rsidRDefault="00150FF5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50FF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0FF5">
        <w:rPr>
          <w:rFonts w:asciiTheme="majorBidi" w:hAnsiTheme="majorBidi" w:cstheme="majorBidi"/>
          <w:sz w:val="30"/>
          <w:szCs w:val="30"/>
        </w:rPr>
        <w:t>15</w:t>
      </w:r>
      <w:r w:rsidRPr="00150FF5">
        <w:rPr>
          <w:rFonts w:asciiTheme="majorBidi" w:hAnsiTheme="majorBidi" w:cstheme="majorBidi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150FF5">
        <w:rPr>
          <w:rFonts w:asciiTheme="majorBidi" w:hAnsiTheme="majorBidi" w:cstheme="majorBidi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75EE08EC" w14:textId="77777777" w:rsidR="00AA669E" w:rsidRPr="00150FF5" w:rsidRDefault="00AA669E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CC3AA" w14:textId="13A67577" w:rsidR="00150FF5" w:rsidRDefault="003144B5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50FF5" w:rsidRPr="00150FF5">
        <w:rPr>
          <w:rFonts w:asciiTheme="majorBidi" w:hAnsiTheme="majorBidi" w:cstheme="majorBidi"/>
          <w:sz w:val="30"/>
          <w:szCs w:val="30"/>
          <w:cs/>
        </w:rPr>
        <w:t>บริษัทได้ประเมินผลกระทบที่อาจเกิดขึ้นต่องบการเงินของ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50FF5" w:rsidRPr="00150FF5">
        <w:rPr>
          <w:rFonts w:asciiTheme="majorBidi" w:hAnsiTheme="majorBidi" w:cstheme="majorBidi"/>
          <w:sz w:val="30"/>
          <w:szCs w:val="30"/>
          <w:cs/>
        </w:rPr>
        <w:t xml:space="preserve">บริษัทจากการถือปฏิบัติตามมาตรฐานการรายงานทางการเงินฉบับที่ </w:t>
      </w:r>
      <w:r w:rsidR="00150FF5" w:rsidRPr="00150FF5">
        <w:rPr>
          <w:rFonts w:asciiTheme="majorBidi" w:hAnsiTheme="majorBidi" w:cstheme="majorBidi"/>
          <w:sz w:val="30"/>
          <w:szCs w:val="30"/>
        </w:rPr>
        <w:t xml:space="preserve">15 </w:t>
      </w:r>
      <w:r w:rsidR="00150FF5" w:rsidRPr="00150FF5">
        <w:rPr>
          <w:rFonts w:asciiTheme="majorBidi" w:hAnsiTheme="majorBidi" w:cstheme="majorBidi" w:hint="cs"/>
          <w:sz w:val="30"/>
          <w:szCs w:val="30"/>
          <w:cs/>
        </w:rPr>
        <w:t>เป็นครั้งแรก ซึ่งไม่มีผลกระทบที่มีสาระสำคัญต่อ</w:t>
      </w:r>
      <w:r w:rsidR="00150FF5" w:rsidRPr="00150FF5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4F6E6F33" w14:textId="77777777" w:rsidR="009A7331" w:rsidRPr="00AC347A" w:rsidRDefault="009A7331" w:rsidP="00AC347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0152153" w14:textId="77777777" w:rsidR="00150FF5" w:rsidRPr="00574D47" w:rsidRDefault="00150FF5" w:rsidP="00150FF5">
      <w:pPr>
        <w:pStyle w:val="ListParagraph"/>
        <w:numPr>
          <w:ilvl w:val="0"/>
          <w:numId w:val="32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574D47">
        <w:rPr>
          <w:rFonts w:hint="cs"/>
          <w:color w:val="00000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5AC5F1E" w14:textId="77777777" w:rsidR="00150FF5" w:rsidRPr="004B5F7D" w:rsidRDefault="00150FF5" w:rsidP="00150FF5">
      <w:pPr>
        <w:pStyle w:val="ListParagraph"/>
        <w:autoSpaceDE w:val="0"/>
        <w:autoSpaceDN w:val="0"/>
        <w:adjustRightInd w:val="0"/>
        <w:ind w:left="907"/>
        <w:rPr>
          <w:i w:val="0"/>
          <w:iCs w:val="0"/>
          <w:color w:val="000000"/>
          <w:sz w:val="24"/>
          <w:szCs w:val="24"/>
          <w:lang w:val="en-US"/>
        </w:rPr>
      </w:pPr>
    </w:p>
    <w:p w14:paraId="50C9E64D" w14:textId="77777777" w:rsidR="00150FF5" w:rsidRPr="00150FF5" w:rsidRDefault="00150FF5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50FF5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C950118" w14:textId="77777777" w:rsidR="00150FF5" w:rsidRPr="00574D47" w:rsidRDefault="00150FF5" w:rsidP="00150FF5">
      <w:pPr>
        <w:pStyle w:val="ListParagraph"/>
        <w:autoSpaceDE w:val="0"/>
        <w:autoSpaceDN w:val="0"/>
        <w:adjustRightInd w:val="0"/>
        <w:ind w:left="900"/>
        <w:rPr>
          <w:sz w:val="24"/>
          <w:szCs w:val="24"/>
          <w:cs/>
        </w:rPr>
      </w:pPr>
    </w:p>
    <w:p w14:paraId="2B57EFDA" w14:textId="77777777" w:rsidR="00150FF5" w:rsidRPr="00150FF5" w:rsidRDefault="00150FF5" w:rsidP="00150FF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50FF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150FF5">
        <w:rPr>
          <w:rFonts w:asciiTheme="majorBidi" w:hAnsiTheme="majorBidi" w:cstheme="majorBidi" w:hint="cs"/>
          <w:sz w:val="30"/>
          <w:szCs w:val="30"/>
          <w:cs/>
        </w:rPr>
        <w:t>กลุ่มเครื่องมือทางการเงิน</w:t>
      </w:r>
      <w:r w:rsidRPr="00150FF5">
        <w:rPr>
          <w:rFonts w:asciiTheme="majorBidi" w:hAnsiTheme="majorBidi" w:cstheme="majorBidi"/>
          <w:sz w:val="30"/>
          <w:szCs w:val="30"/>
          <w:cs/>
        </w:rPr>
        <w:t>เป็นครั้งแรกต่องบการเงินรวม</w:t>
      </w:r>
      <w:r w:rsidRPr="00150FF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50FF5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</w:p>
    <w:p w14:paraId="67995B08" w14:textId="77777777" w:rsidR="00150FF5" w:rsidRPr="00574D47" w:rsidRDefault="00150FF5" w:rsidP="00150FF5">
      <w:pPr>
        <w:spacing w:line="240" w:lineRule="auto"/>
        <w:ind w:left="900" w:right="-43"/>
        <w:jc w:val="thaiDistribute"/>
      </w:pPr>
    </w:p>
    <w:p w14:paraId="024B2D6B" w14:textId="77777777" w:rsidR="004D2D0D" w:rsidRPr="00D01388" w:rsidRDefault="004D2D0D" w:rsidP="00D01388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D2D0D" w:rsidRPr="00D01388" w:rsidSect="001204BC">
      <w:pgSz w:w="11909" w:h="16834" w:code="9"/>
      <w:pgMar w:top="691" w:right="110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C2573" w14:textId="77777777" w:rsidR="005522F8" w:rsidRDefault="005522F8">
      <w:r>
        <w:separator/>
      </w:r>
    </w:p>
  </w:endnote>
  <w:endnote w:type="continuationSeparator" w:id="0">
    <w:p w14:paraId="47F99BE3" w14:textId="77777777" w:rsidR="005522F8" w:rsidRDefault="0055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D2FFA4C" w14:textId="77777777" w:rsidR="00DF4AD8" w:rsidRPr="008B3B01" w:rsidRDefault="00DF4AD8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5F33D1">
          <w:rPr>
            <w:noProof/>
            <w:sz w:val="30"/>
            <w:szCs w:val="30"/>
          </w:rPr>
          <w:t>19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D099B" w14:textId="77777777" w:rsidR="00DF4AD8" w:rsidRDefault="00DF4AD8" w:rsidP="007D6C10">
    <w:pPr>
      <w:pStyle w:val="Footer"/>
      <w:framePr w:wrap="around" w:vAnchor="text" w:hAnchor="page" w:x="8716" w:y="17"/>
      <w:rPr>
        <w:rStyle w:val="PageNumber"/>
        <w:sz w:val="30"/>
        <w:szCs w:val="30"/>
        <w:cs/>
      </w:rPr>
    </w:pPr>
    <w:r>
      <w:rPr>
        <w:rStyle w:val="PageNumber"/>
        <w:sz w:val="30"/>
        <w:szCs w:val="30"/>
        <w:cs/>
      </w:rPr>
      <w:fldChar w:fldCharType="begin"/>
    </w:r>
    <w:r>
      <w:rPr>
        <w:rStyle w:val="PageNumber"/>
        <w:sz w:val="30"/>
        <w:szCs w:val="30"/>
        <w:cs/>
      </w:rPr>
      <w:instrText xml:space="preserve">PAGE  </w:instrText>
    </w:r>
    <w:r>
      <w:rPr>
        <w:rStyle w:val="PageNumber"/>
        <w:sz w:val="30"/>
        <w:szCs w:val="30"/>
        <w:cs/>
      </w:rPr>
      <w:fldChar w:fldCharType="separate"/>
    </w:r>
    <w:r w:rsidR="00AA669E">
      <w:rPr>
        <w:rStyle w:val="PageNumber"/>
        <w:rFonts w:cs="Angsana New"/>
        <w:noProof/>
        <w:sz w:val="30"/>
        <w:szCs w:val="30"/>
        <w:cs/>
      </w:rPr>
      <w:t>106</w:t>
    </w:r>
    <w:r>
      <w:rPr>
        <w:rStyle w:val="PageNumber"/>
        <w:sz w:val="30"/>
        <w:szCs w:val="30"/>
        <w:cs/>
      </w:rPr>
      <w:fldChar w:fldCharType="end"/>
    </w:r>
  </w:p>
  <w:p w14:paraId="36366E0E" w14:textId="77777777" w:rsidR="00DF4AD8" w:rsidRDefault="00DF4AD8" w:rsidP="007D6C10">
    <w:pPr>
      <w:pStyle w:val="Footer"/>
      <w:ind w:right="360"/>
      <w:rPr>
        <w:rFonts w:cs="Cordia New"/>
        <w:cs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FD46" w14:textId="77777777" w:rsidR="00DF4AD8" w:rsidRPr="00173BD7" w:rsidRDefault="00DF4AD8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 w:rsidR="00AA669E">
      <w:rPr>
        <w:rStyle w:val="PageNumber"/>
        <w:rFonts w:cs="Angsana New"/>
        <w:noProof/>
        <w:sz w:val="30"/>
        <w:szCs w:val="30"/>
      </w:rPr>
      <w:t>129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0D862E4A" w14:textId="77777777" w:rsidR="00DF4AD8" w:rsidRPr="00175C2C" w:rsidRDefault="00DF4AD8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DC380A3" w14:textId="77777777" w:rsidR="00DF4AD8" w:rsidRPr="008B3B01" w:rsidRDefault="00DF4AD8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5F33D1">
          <w:rPr>
            <w:noProof/>
            <w:sz w:val="30"/>
            <w:szCs w:val="30"/>
          </w:rPr>
          <w:t>68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89258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9DCA99E" w14:textId="77777777" w:rsidR="00DF4AD8" w:rsidRPr="008B3B01" w:rsidRDefault="00DF4AD8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AA669E">
          <w:rPr>
            <w:noProof/>
            <w:sz w:val="30"/>
            <w:szCs w:val="30"/>
          </w:rPr>
          <w:t>71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2A6E7" w14:textId="77777777" w:rsidR="00DF4AD8" w:rsidRPr="00FB5D89" w:rsidRDefault="00DF4AD8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0B99D831" w14:textId="77777777" w:rsidR="00DF4AD8" w:rsidRPr="00960645" w:rsidRDefault="00DF4AD8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AA669E">
      <w:rPr>
        <w:i/>
        <w:iCs/>
        <w:noProof/>
        <w:sz w:val="30"/>
        <w:szCs w:val="30"/>
        <w:lang w:val="fr-FR"/>
      </w:rPr>
      <w:t>OSP YE 2018</w:t>
    </w:r>
    <w:r w:rsidR="00AA669E" w:rsidRPr="00AA669E">
      <w:rPr>
        <w:noProof/>
      </w:rPr>
      <w:t xml:space="preserve"> - FS TH ver 27.02.2019</w:t>
    </w:r>
    <w:r w:rsidR="00AA669E">
      <w:rPr>
        <w:i/>
        <w:iCs/>
        <w:noProof/>
        <w:sz w:val="30"/>
        <w:szCs w:val="30"/>
        <w:lang w:val="fr-FR"/>
      </w:rPr>
      <w:t xml:space="preserve"> - Final - Newww</w:t>
    </w:r>
    <w:r>
      <w:rPr>
        <w:noProof/>
      </w:rPr>
      <w:fldChar w:fldCharType="end"/>
    </w:r>
  </w:p>
  <w:p w14:paraId="28079556" w14:textId="77777777" w:rsidR="00DF4AD8" w:rsidRPr="004E4BE4" w:rsidRDefault="00DF4AD8" w:rsidP="00787E85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40088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4E8BA44" w14:textId="77777777" w:rsidR="00DF4AD8" w:rsidRDefault="00DF4AD8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A669E" w:rsidRPr="00AA669E">
          <w:rPr>
            <w:rFonts w:asciiTheme="majorBidi" w:hAnsiTheme="majorBidi" w:cstheme="majorBidi"/>
            <w:noProof/>
            <w:sz w:val="30"/>
            <w:szCs w:val="30"/>
            <w:cs/>
          </w:rPr>
          <w:t>75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43EAD94B" w14:textId="77777777" w:rsidR="00DF4AD8" w:rsidRDefault="00DF4AD8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A669E" w:rsidRPr="00AA669E">
          <w:rPr>
            <w:rFonts w:asciiTheme="majorBidi" w:hAnsiTheme="majorBidi" w:cstheme="majorBidi"/>
            <w:noProof/>
            <w:sz w:val="30"/>
            <w:szCs w:val="30"/>
            <w:cs/>
          </w:rPr>
          <w:t>78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96103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44C68B9" w14:textId="77777777" w:rsidR="00DF4AD8" w:rsidRDefault="00DF4AD8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A669E" w:rsidRPr="00AA669E">
          <w:rPr>
            <w:rFonts w:asciiTheme="majorBidi" w:hAnsiTheme="majorBidi" w:cstheme="majorBidi"/>
            <w:noProof/>
            <w:sz w:val="30"/>
            <w:szCs w:val="30"/>
            <w:cs/>
          </w:rPr>
          <w:t>79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EE81297" w14:textId="77777777" w:rsidR="00DF4AD8" w:rsidRDefault="00DF4AD8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A669E" w:rsidRPr="00AA669E">
          <w:rPr>
            <w:rFonts w:asciiTheme="majorBidi" w:hAnsiTheme="majorBidi" w:cstheme="majorBidi"/>
            <w:noProof/>
            <w:sz w:val="30"/>
            <w:szCs w:val="30"/>
            <w:cs/>
          </w:rPr>
          <w:t>84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7323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48547D5E" w14:textId="77777777" w:rsidR="00DF4AD8" w:rsidRDefault="00DF4AD8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A669E" w:rsidRPr="00AA669E">
          <w:rPr>
            <w:rFonts w:asciiTheme="majorBidi" w:hAnsiTheme="majorBidi" w:cstheme="majorBidi"/>
            <w:noProof/>
            <w:sz w:val="30"/>
            <w:szCs w:val="30"/>
            <w:cs/>
          </w:rPr>
          <w:t>105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08B62" w14:textId="77777777" w:rsidR="005522F8" w:rsidRDefault="005522F8">
      <w:r>
        <w:separator/>
      </w:r>
    </w:p>
  </w:footnote>
  <w:footnote w:type="continuationSeparator" w:id="0">
    <w:p w14:paraId="64E88BA4" w14:textId="77777777" w:rsidR="005522F8" w:rsidRDefault="00552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224CA" w14:textId="6914F4E9" w:rsidR="00DF4AD8" w:rsidRDefault="00DF4AD8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628694E" w14:textId="15AE5194" w:rsidR="00DF4AD8" w:rsidRDefault="00DF4AD8" w:rsidP="00C26280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เดิมชื่อ บริษัท โอสถสภา จำกัด</w:t>
    </w:r>
    <w:r>
      <w:rPr>
        <w:b/>
        <w:bCs/>
        <w:sz w:val="32"/>
        <w:szCs w:val="32"/>
      </w:rPr>
      <w:t>)</w:t>
    </w:r>
  </w:p>
  <w:p w14:paraId="1BFA2776" w14:textId="77777777" w:rsidR="00DF4AD8" w:rsidRDefault="00DF4AD8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386FE8CB" w14:textId="2CEDD14E" w:rsidR="00DF4AD8" w:rsidRDefault="00DF4AD8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2561</w:t>
    </w:r>
  </w:p>
  <w:p w14:paraId="236B31D7" w14:textId="77777777" w:rsidR="00DF4AD8" w:rsidRPr="007720F6" w:rsidRDefault="00DF4AD8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B8EE7" w14:textId="77777777" w:rsidR="00DF4AD8" w:rsidRDefault="00DF4A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45F03" w14:textId="77777777" w:rsidR="00DF4AD8" w:rsidRPr="003C763B" w:rsidRDefault="00DF4AD8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0F4DA0CD" w14:textId="77777777" w:rsidR="00DF4AD8" w:rsidRPr="003C763B" w:rsidRDefault="00DF4AD8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301EA07B" w14:textId="77777777" w:rsidR="00DF4AD8" w:rsidRDefault="00DF4AD8" w:rsidP="00787E85">
    <w:pPr>
      <w:pStyle w:val="Header"/>
      <w:rPr>
        <w:rFonts w:cs="Angsana New"/>
        <w:b/>
        <w:bCs/>
        <w:sz w:val="32"/>
        <w:szCs w:val="32"/>
      </w:rPr>
    </w:pPr>
  </w:p>
  <w:p w14:paraId="21FF5784" w14:textId="77777777" w:rsidR="00DF4AD8" w:rsidRDefault="00DF4AD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2FDE7" w14:textId="77777777" w:rsidR="00DF4AD8" w:rsidRDefault="00DF4AD8" w:rsidP="00C41EFD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1A7357EB" w14:textId="77777777" w:rsidR="00DF4AD8" w:rsidRDefault="00DF4AD8" w:rsidP="00C41EFD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เดิมชื่อ บริษัท โอสถสภา จำกัด</w:t>
    </w:r>
    <w:r>
      <w:rPr>
        <w:b/>
        <w:bCs/>
        <w:sz w:val="32"/>
        <w:szCs w:val="32"/>
      </w:rPr>
      <w:t>)</w:t>
    </w:r>
  </w:p>
  <w:p w14:paraId="56009368" w14:textId="77777777" w:rsidR="00DF4AD8" w:rsidRDefault="00DF4AD8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7F80642" w14:textId="3F9115B0" w:rsidR="00DF4AD8" w:rsidRDefault="00DF4AD8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2561</w:t>
    </w:r>
  </w:p>
  <w:p w14:paraId="0F3A091F" w14:textId="77777777" w:rsidR="00DF4AD8" w:rsidRDefault="00DF4AD8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05A25" w14:textId="77777777" w:rsidR="00DF4AD8" w:rsidRDefault="00DF4AD8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29EF4AA" w14:textId="77777777" w:rsidR="00DF4AD8" w:rsidRDefault="00DF4AD8" w:rsidP="00C37C95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เดิมชื่อ บริษัท โอสถสภา จำกัด</w:t>
    </w:r>
    <w:r>
      <w:rPr>
        <w:b/>
        <w:bCs/>
        <w:sz w:val="32"/>
        <w:szCs w:val="32"/>
      </w:rPr>
      <w:t>)</w:t>
    </w:r>
  </w:p>
  <w:p w14:paraId="471CF294" w14:textId="77777777" w:rsidR="00DF4AD8" w:rsidRDefault="00DF4AD8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3732AD6" w14:textId="152C48BF" w:rsidR="00DF4AD8" w:rsidRDefault="00DF4AD8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2561</w:t>
    </w:r>
  </w:p>
  <w:p w14:paraId="5EEF85E0" w14:textId="77777777" w:rsidR="00DF4AD8" w:rsidRPr="004A13B6" w:rsidRDefault="00DF4AD8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45960" w14:textId="77777777" w:rsidR="00DF4AD8" w:rsidRDefault="00DF4AD8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885A3D9" w14:textId="77777777" w:rsidR="00DF4AD8" w:rsidRDefault="00DF4AD8" w:rsidP="006D3FBB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เดิมชื่อ บริษัท โอสถสภา จำกัด</w:t>
    </w:r>
    <w:r>
      <w:rPr>
        <w:b/>
        <w:bCs/>
        <w:sz w:val="32"/>
        <w:szCs w:val="32"/>
      </w:rPr>
      <w:t>)</w:t>
    </w:r>
  </w:p>
  <w:p w14:paraId="49EB8BEE" w14:textId="77777777" w:rsidR="00DF4AD8" w:rsidRDefault="00DF4AD8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77777777" w:rsidR="00DF4AD8" w:rsidRPr="008445C4" w:rsidRDefault="00DF4AD8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2561</w:t>
    </w:r>
  </w:p>
  <w:p w14:paraId="1C6E2FF4" w14:textId="77777777" w:rsidR="00DF4AD8" w:rsidRPr="002E7AE7" w:rsidRDefault="00DF4AD8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DC0631"/>
    <w:multiLevelType w:val="hybridMultilevel"/>
    <w:tmpl w:val="665099DE"/>
    <w:lvl w:ilvl="0" w:tplc="BBC2773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B136F62E"/>
    <w:lvl w:ilvl="0" w:tplc="C78CD1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1EE73AEB"/>
    <w:multiLevelType w:val="hybridMultilevel"/>
    <w:tmpl w:val="1BBC44B4"/>
    <w:lvl w:ilvl="0" w:tplc="1736B9B4">
      <w:start w:val="1"/>
      <w:numFmt w:val="bullet"/>
      <w:lvlText w:val="-"/>
      <w:lvlJc w:val="left"/>
      <w:pPr>
        <w:ind w:left="747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>
    <w:nsid w:val="2D8511E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5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6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1"/>
  </w:num>
  <w:num w:numId="5">
    <w:abstractNumId w:val="30"/>
  </w:num>
  <w:num w:numId="6">
    <w:abstractNumId w:val="14"/>
  </w:num>
  <w:num w:numId="7">
    <w:abstractNumId w:val="6"/>
  </w:num>
  <w:num w:numId="8">
    <w:abstractNumId w:val="11"/>
  </w:num>
  <w:num w:numId="9">
    <w:abstractNumId w:val="26"/>
  </w:num>
  <w:num w:numId="10">
    <w:abstractNumId w:val="19"/>
  </w:num>
  <w:num w:numId="11">
    <w:abstractNumId w:val="25"/>
  </w:num>
  <w:num w:numId="12">
    <w:abstractNumId w:val="13"/>
  </w:num>
  <w:num w:numId="13">
    <w:abstractNumId w:val="17"/>
  </w:num>
  <w:num w:numId="14">
    <w:abstractNumId w:val="27"/>
  </w:num>
  <w:num w:numId="15">
    <w:abstractNumId w:val="29"/>
  </w:num>
  <w:num w:numId="16">
    <w:abstractNumId w:val="2"/>
  </w:num>
  <w:num w:numId="17">
    <w:abstractNumId w:val="20"/>
  </w:num>
  <w:num w:numId="18">
    <w:abstractNumId w:val="22"/>
  </w:num>
  <w:num w:numId="19">
    <w:abstractNumId w:val="18"/>
  </w:num>
  <w:num w:numId="20">
    <w:abstractNumId w:val="7"/>
  </w:num>
  <w:num w:numId="21">
    <w:abstractNumId w:val="12"/>
  </w:num>
  <w:num w:numId="22">
    <w:abstractNumId w:val="31"/>
  </w:num>
  <w:num w:numId="23">
    <w:abstractNumId w:val="4"/>
  </w:num>
  <w:num w:numId="24">
    <w:abstractNumId w:val="28"/>
  </w:num>
  <w:num w:numId="25">
    <w:abstractNumId w:val="8"/>
  </w:num>
  <w:num w:numId="26">
    <w:abstractNumId w:val="15"/>
  </w:num>
  <w:num w:numId="27">
    <w:abstractNumId w:val="9"/>
  </w:num>
  <w:num w:numId="28">
    <w:abstractNumId w:val="16"/>
  </w:num>
  <w:num w:numId="29">
    <w:abstractNumId w:val="24"/>
  </w:num>
  <w:num w:numId="30">
    <w:abstractNumId w:val="10"/>
  </w:num>
  <w:num w:numId="31">
    <w:abstractNumId w:val="23"/>
  </w:num>
  <w:num w:numId="32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41A"/>
    <w:rsid w:val="000028B3"/>
    <w:rsid w:val="00002989"/>
    <w:rsid w:val="00002C48"/>
    <w:rsid w:val="00002E73"/>
    <w:rsid w:val="0000320B"/>
    <w:rsid w:val="00003219"/>
    <w:rsid w:val="000037FF"/>
    <w:rsid w:val="00003B8A"/>
    <w:rsid w:val="00003BC8"/>
    <w:rsid w:val="00004421"/>
    <w:rsid w:val="00004B38"/>
    <w:rsid w:val="0000550B"/>
    <w:rsid w:val="0000572F"/>
    <w:rsid w:val="00005884"/>
    <w:rsid w:val="00005E17"/>
    <w:rsid w:val="00005FFC"/>
    <w:rsid w:val="00006146"/>
    <w:rsid w:val="0000652B"/>
    <w:rsid w:val="0000660C"/>
    <w:rsid w:val="00006A83"/>
    <w:rsid w:val="000079CB"/>
    <w:rsid w:val="00007AA1"/>
    <w:rsid w:val="00007EA1"/>
    <w:rsid w:val="00007EC2"/>
    <w:rsid w:val="0001084E"/>
    <w:rsid w:val="00010FF6"/>
    <w:rsid w:val="00011788"/>
    <w:rsid w:val="00011CA8"/>
    <w:rsid w:val="00012928"/>
    <w:rsid w:val="00012ED5"/>
    <w:rsid w:val="000132DE"/>
    <w:rsid w:val="000135DF"/>
    <w:rsid w:val="00013885"/>
    <w:rsid w:val="000138C0"/>
    <w:rsid w:val="00013C92"/>
    <w:rsid w:val="000142B2"/>
    <w:rsid w:val="000150A1"/>
    <w:rsid w:val="0001540E"/>
    <w:rsid w:val="0001549D"/>
    <w:rsid w:val="00015637"/>
    <w:rsid w:val="00015835"/>
    <w:rsid w:val="00015C09"/>
    <w:rsid w:val="00015D06"/>
    <w:rsid w:val="00015D0D"/>
    <w:rsid w:val="00015F55"/>
    <w:rsid w:val="000163C5"/>
    <w:rsid w:val="00016A5F"/>
    <w:rsid w:val="00016C51"/>
    <w:rsid w:val="0001736A"/>
    <w:rsid w:val="00017470"/>
    <w:rsid w:val="00017888"/>
    <w:rsid w:val="00017979"/>
    <w:rsid w:val="00020051"/>
    <w:rsid w:val="00020342"/>
    <w:rsid w:val="0002065D"/>
    <w:rsid w:val="000206B6"/>
    <w:rsid w:val="000206E6"/>
    <w:rsid w:val="00020EE0"/>
    <w:rsid w:val="00020FEE"/>
    <w:rsid w:val="00021072"/>
    <w:rsid w:val="000213D6"/>
    <w:rsid w:val="000216B4"/>
    <w:rsid w:val="00021798"/>
    <w:rsid w:val="000218A5"/>
    <w:rsid w:val="00021C38"/>
    <w:rsid w:val="000232DC"/>
    <w:rsid w:val="00023A36"/>
    <w:rsid w:val="000245E1"/>
    <w:rsid w:val="00024834"/>
    <w:rsid w:val="000249E5"/>
    <w:rsid w:val="00024CEF"/>
    <w:rsid w:val="00024DB0"/>
    <w:rsid w:val="00024F20"/>
    <w:rsid w:val="000250F6"/>
    <w:rsid w:val="000258DC"/>
    <w:rsid w:val="00026202"/>
    <w:rsid w:val="00026272"/>
    <w:rsid w:val="000269A4"/>
    <w:rsid w:val="00026A33"/>
    <w:rsid w:val="00027120"/>
    <w:rsid w:val="00027187"/>
    <w:rsid w:val="0002743B"/>
    <w:rsid w:val="0002747C"/>
    <w:rsid w:val="0002751B"/>
    <w:rsid w:val="00027629"/>
    <w:rsid w:val="000277D8"/>
    <w:rsid w:val="00030DFC"/>
    <w:rsid w:val="00030FC6"/>
    <w:rsid w:val="0003112B"/>
    <w:rsid w:val="0003207B"/>
    <w:rsid w:val="000322E7"/>
    <w:rsid w:val="00033089"/>
    <w:rsid w:val="000334CC"/>
    <w:rsid w:val="000334EE"/>
    <w:rsid w:val="00033B9A"/>
    <w:rsid w:val="00033E92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7D"/>
    <w:rsid w:val="00035936"/>
    <w:rsid w:val="00035C04"/>
    <w:rsid w:val="00035EC2"/>
    <w:rsid w:val="00036B0B"/>
    <w:rsid w:val="00036C37"/>
    <w:rsid w:val="00036F90"/>
    <w:rsid w:val="0003780C"/>
    <w:rsid w:val="00037FD0"/>
    <w:rsid w:val="0004008B"/>
    <w:rsid w:val="00040169"/>
    <w:rsid w:val="000402C4"/>
    <w:rsid w:val="000407AA"/>
    <w:rsid w:val="00040A61"/>
    <w:rsid w:val="000414F5"/>
    <w:rsid w:val="0004152A"/>
    <w:rsid w:val="0004157D"/>
    <w:rsid w:val="0004173C"/>
    <w:rsid w:val="0004220D"/>
    <w:rsid w:val="00042261"/>
    <w:rsid w:val="00042507"/>
    <w:rsid w:val="00042C1F"/>
    <w:rsid w:val="00042C9C"/>
    <w:rsid w:val="00042F65"/>
    <w:rsid w:val="00043011"/>
    <w:rsid w:val="00043179"/>
    <w:rsid w:val="00043295"/>
    <w:rsid w:val="00043B58"/>
    <w:rsid w:val="00043C9F"/>
    <w:rsid w:val="00043CB6"/>
    <w:rsid w:val="00043EA8"/>
    <w:rsid w:val="000440F0"/>
    <w:rsid w:val="00044809"/>
    <w:rsid w:val="000449E0"/>
    <w:rsid w:val="00044A6D"/>
    <w:rsid w:val="00045930"/>
    <w:rsid w:val="00046701"/>
    <w:rsid w:val="0004699B"/>
    <w:rsid w:val="00046B1B"/>
    <w:rsid w:val="000470C8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13F6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E2F"/>
    <w:rsid w:val="00055163"/>
    <w:rsid w:val="000552A3"/>
    <w:rsid w:val="0005565B"/>
    <w:rsid w:val="00055AC2"/>
    <w:rsid w:val="00056079"/>
    <w:rsid w:val="000562AD"/>
    <w:rsid w:val="000564DB"/>
    <w:rsid w:val="0005690A"/>
    <w:rsid w:val="00056A52"/>
    <w:rsid w:val="00056C1A"/>
    <w:rsid w:val="000572FD"/>
    <w:rsid w:val="00060038"/>
    <w:rsid w:val="000603FD"/>
    <w:rsid w:val="00060B09"/>
    <w:rsid w:val="00060CB6"/>
    <w:rsid w:val="000618AB"/>
    <w:rsid w:val="00061D18"/>
    <w:rsid w:val="00062010"/>
    <w:rsid w:val="00062517"/>
    <w:rsid w:val="00062E20"/>
    <w:rsid w:val="00063625"/>
    <w:rsid w:val="00063857"/>
    <w:rsid w:val="00063951"/>
    <w:rsid w:val="00064138"/>
    <w:rsid w:val="00064564"/>
    <w:rsid w:val="0006562E"/>
    <w:rsid w:val="0006601B"/>
    <w:rsid w:val="000664BF"/>
    <w:rsid w:val="00066560"/>
    <w:rsid w:val="00066B2A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734"/>
    <w:rsid w:val="00072AA3"/>
    <w:rsid w:val="000731C7"/>
    <w:rsid w:val="00073761"/>
    <w:rsid w:val="00073786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500"/>
    <w:rsid w:val="00075A3E"/>
    <w:rsid w:val="00075D62"/>
    <w:rsid w:val="00076141"/>
    <w:rsid w:val="00076449"/>
    <w:rsid w:val="00076573"/>
    <w:rsid w:val="00076628"/>
    <w:rsid w:val="0007666F"/>
    <w:rsid w:val="00076BA1"/>
    <w:rsid w:val="00077472"/>
    <w:rsid w:val="00077A6A"/>
    <w:rsid w:val="00077ABF"/>
    <w:rsid w:val="00077CE8"/>
    <w:rsid w:val="000800A6"/>
    <w:rsid w:val="00080896"/>
    <w:rsid w:val="00080C1C"/>
    <w:rsid w:val="00081069"/>
    <w:rsid w:val="0008133B"/>
    <w:rsid w:val="000815DA"/>
    <w:rsid w:val="00081813"/>
    <w:rsid w:val="00081E91"/>
    <w:rsid w:val="0008200A"/>
    <w:rsid w:val="000820A0"/>
    <w:rsid w:val="000833D7"/>
    <w:rsid w:val="000834D2"/>
    <w:rsid w:val="0008386D"/>
    <w:rsid w:val="00083875"/>
    <w:rsid w:val="00083DFC"/>
    <w:rsid w:val="00084FB4"/>
    <w:rsid w:val="000851CA"/>
    <w:rsid w:val="0008521D"/>
    <w:rsid w:val="0008533F"/>
    <w:rsid w:val="000853FC"/>
    <w:rsid w:val="0008560A"/>
    <w:rsid w:val="00085A86"/>
    <w:rsid w:val="00085E1F"/>
    <w:rsid w:val="00086899"/>
    <w:rsid w:val="0008717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4D6"/>
    <w:rsid w:val="000928AC"/>
    <w:rsid w:val="000929BF"/>
    <w:rsid w:val="00092B9C"/>
    <w:rsid w:val="00092BDC"/>
    <w:rsid w:val="00093269"/>
    <w:rsid w:val="00093F4A"/>
    <w:rsid w:val="0009417A"/>
    <w:rsid w:val="0009420B"/>
    <w:rsid w:val="000954B8"/>
    <w:rsid w:val="000959B0"/>
    <w:rsid w:val="00095AFE"/>
    <w:rsid w:val="00095DC5"/>
    <w:rsid w:val="0009641D"/>
    <w:rsid w:val="00097044"/>
    <w:rsid w:val="000976A3"/>
    <w:rsid w:val="00097A97"/>
    <w:rsid w:val="000A04D4"/>
    <w:rsid w:val="000A0878"/>
    <w:rsid w:val="000A0896"/>
    <w:rsid w:val="000A0CD0"/>
    <w:rsid w:val="000A0D0F"/>
    <w:rsid w:val="000A1175"/>
    <w:rsid w:val="000A11B4"/>
    <w:rsid w:val="000A12A6"/>
    <w:rsid w:val="000A1655"/>
    <w:rsid w:val="000A19A7"/>
    <w:rsid w:val="000A1D3C"/>
    <w:rsid w:val="000A1E2D"/>
    <w:rsid w:val="000A25D2"/>
    <w:rsid w:val="000A2871"/>
    <w:rsid w:val="000A2A02"/>
    <w:rsid w:val="000A2B30"/>
    <w:rsid w:val="000A2CC0"/>
    <w:rsid w:val="000A2DD3"/>
    <w:rsid w:val="000A2E2F"/>
    <w:rsid w:val="000A2EDA"/>
    <w:rsid w:val="000A3136"/>
    <w:rsid w:val="000A3897"/>
    <w:rsid w:val="000A4494"/>
    <w:rsid w:val="000A44EF"/>
    <w:rsid w:val="000A4C01"/>
    <w:rsid w:val="000A5066"/>
    <w:rsid w:val="000A5812"/>
    <w:rsid w:val="000A5A30"/>
    <w:rsid w:val="000A5D3B"/>
    <w:rsid w:val="000A61AC"/>
    <w:rsid w:val="000A6333"/>
    <w:rsid w:val="000A676A"/>
    <w:rsid w:val="000A72A6"/>
    <w:rsid w:val="000A761C"/>
    <w:rsid w:val="000A7BE8"/>
    <w:rsid w:val="000A7C96"/>
    <w:rsid w:val="000A7D08"/>
    <w:rsid w:val="000B0262"/>
    <w:rsid w:val="000B09F5"/>
    <w:rsid w:val="000B0A69"/>
    <w:rsid w:val="000B0DA9"/>
    <w:rsid w:val="000B18EB"/>
    <w:rsid w:val="000B1CAB"/>
    <w:rsid w:val="000B20E5"/>
    <w:rsid w:val="000B2254"/>
    <w:rsid w:val="000B238C"/>
    <w:rsid w:val="000B295E"/>
    <w:rsid w:val="000B2E84"/>
    <w:rsid w:val="000B33EA"/>
    <w:rsid w:val="000B4153"/>
    <w:rsid w:val="000B448E"/>
    <w:rsid w:val="000B459C"/>
    <w:rsid w:val="000B4D46"/>
    <w:rsid w:val="000B4D7F"/>
    <w:rsid w:val="000B50DD"/>
    <w:rsid w:val="000B581E"/>
    <w:rsid w:val="000B5A63"/>
    <w:rsid w:val="000B5A9B"/>
    <w:rsid w:val="000B5B40"/>
    <w:rsid w:val="000B5CF7"/>
    <w:rsid w:val="000B5E52"/>
    <w:rsid w:val="000B5F9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C057E"/>
    <w:rsid w:val="000C07AF"/>
    <w:rsid w:val="000C0AE8"/>
    <w:rsid w:val="000C0CAE"/>
    <w:rsid w:val="000C12D1"/>
    <w:rsid w:val="000C1987"/>
    <w:rsid w:val="000C198A"/>
    <w:rsid w:val="000C1B57"/>
    <w:rsid w:val="000C28A5"/>
    <w:rsid w:val="000C2DF2"/>
    <w:rsid w:val="000C32E0"/>
    <w:rsid w:val="000C33FE"/>
    <w:rsid w:val="000C37C1"/>
    <w:rsid w:val="000C3C78"/>
    <w:rsid w:val="000C3F95"/>
    <w:rsid w:val="000C3FCC"/>
    <w:rsid w:val="000C4934"/>
    <w:rsid w:val="000C51DD"/>
    <w:rsid w:val="000C5AA4"/>
    <w:rsid w:val="000C62BA"/>
    <w:rsid w:val="000C72C5"/>
    <w:rsid w:val="000C765B"/>
    <w:rsid w:val="000C7943"/>
    <w:rsid w:val="000C7AE8"/>
    <w:rsid w:val="000C7C77"/>
    <w:rsid w:val="000C7DE3"/>
    <w:rsid w:val="000C7F22"/>
    <w:rsid w:val="000D03D5"/>
    <w:rsid w:val="000D045F"/>
    <w:rsid w:val="000D0A86"/>
    <w:rsid w:val="000D0B68"/>
    <w:rsid w:val="000D0C69"/>
    <w:rsid w:val="000D10B7"/>
    <w:rsid w:val="000D1DD0"/>
    <w:rsid w:val="000D1E32"/>
    <w:rsid w:val="000D25F2"/>
    <w:rsid w:val="000D2649"/>
    <w:rsid w:val="000D2AB0"/>
    <w:rsid w:val="000D365E"/>
    <w:rsid w:val="000D383F"/>
    <w:rsid w:val="000D3C09"/>
    <w:rsid w:val="000D3F72"/>
    <w:rsid w:val="000D403E"/>
    <w:rsid w:val="000D42E0"/>
    <w:rsid w:val="000D456F"/>
    <w:rsid w:val="000D45E9"/>
    <w:rsid w:val="000D48B1"/>
    <w:rsid w:val="000D4941"/>
    <w:rsid w:val="000D4E83"/>
    <w:rsid w:val="000D5366"/>
    <w:rsid w:val="000D5D15"/>
    <w:rsid w:val="000D5D7E"/>
    <w:rsid w:val="000D6790"/>
    <w:rsid w:val="000D67D6"/>
    <w:rsid w:val="000D67EC"/>
    <w:rsid w:val="000D69D5"/>
    <w:rsid w:val="000D69E8"/>
    <w:rsid w:val="000D6F20"/>
    <w:rsid w:val="000D7151"/>
    <w:rsid w:val="000D723C"/>
    <w:rsid w:val="000D763B"/>
    <w:rsid w:val="000D77E2"/>
    <w:rsid w:val="000D78A7"/>
    <w:rsid w:val="000D7A67"/>
    <w:rsid w:val="000D7AC8"/>
    <w:rsid w:val="000D7B9C"/>
    <w:rsid w:val="000D7E18"/>
    <w:rsid w:val="000E0A77"/>
    <w:rsid w:val="000E0B36"/>
    <w:rsid w:val="000E1440"/>
    <w:rsid w:val="000E1BA4"/>
    <w:rsid w:val="000E1E53"/>
    <w:rsid w:val="000E206D"/>
    <w:rsid w:val="000E20DA"/>
    <w:rsid w:val="000E22FC"/>
    <w:rsid w:val="000E2329"/>
    <w:rsid w:val="000E2861"/>
    <w:rsid w:val="000E2965"/>
    <w:rsid w:val="000E2AF9"/>
    <w:rsid w:val="000E3B9F"/>
    <w:rsid w:val="000E4E42"/>
    <w:rsid w:val="000E5468"/>
    <w:rsid w:val="000E5F74"/>
    <w:rsid w:val="000E6046"/>
    <w:rsid w:val="000E684B"/>
    <w:rsid w:val="000E6BF7"/>
    <w:rsid w:val="000E7004"/>
    <w:rsid w:val="000E7184"/>
    <w:rsid w:val="000E7A43"/>
    <w:rsid w:val="000E7C3D"/>
    <w:rsid w:val="000F0010"/>
    <w:rsid w:val="000F0883"/>
    <w:rsid w:val="000F0B6D"/>
    <w:rsid w:val="000F1654"/>
    <w:rsid w:val="000F16BF"/>
    <w:rsid w:val="000F17E2"/>
    <w:rsid w:val="000F1A36"/>
    <w:rsid w:val="000F1D86"/>
    <w:rsid w:val="000F1FAD"/>
    <w:rsid w:val="000F287F"/>
    <w:rsid w:val="000F2BDB"/>
    <w:rsid w:val="000F3318"/>
    <w:rsid w:val="000F39B4"/>
    <w:rsid w:val="000F3ADB"/>
    <w:rsid w:val="000F4012"/>
    <w:rsid w:val="000F453F"/>
    <w:rsid w:val="000F47E4"/>
    <w:rsid w:val="000F49BE"/>
    <w:rsid w:val="000F49C0"/>
    <w:rsid w:val="000F4D4A"/>
    <w:rsid w:val="000F4D6C"/>
    <w:rsid w:val="000F53CA"/>
    <w:rsid w:val="000F613D"/>
    <w:rsid w:val="000F658F"/>
    <w:rsid w:val="000F6788"/>
    <w:rsid w:val="000F6BF2"/>
    <w:rsid w:val="000F7B70"/>
    <w:rsid w:val="00100030"/>
    <w:rsid w:val="00100BB5"/>
    <w:rsid w:val="00100D04"/>
    <w:rsid w:val="00100D99"/>
    <w:rsid w:val="00101474"/>
    <w:rsid w:val="00101A01"/>
    <w:rsid w:val="00101A3E"/>
    <w:rsid w:val="00101C18"/>
    <w:rsid w:val="00101F01"/>
    <w:rsid w:val="001020E5"/>
    <w:rsid w:val="0010298D"/>
    <w:rsid w:val="00103719"/>
    <w:rsid w:val="00103C9B"/>
    <w:rsid w:val="00103F88"/>
    <w:rsid w:val="0010461E"/>
    <w:rsid w:val="001046DD"/>
    <w:rsid w:val="00105023"/>
    <w:rsid w:val="001050AE"/>
    <w:rsid w:val="00105641"/>
    <w:rsid w:val="00105949"/>
    <w:rsid w:val="0010619D"/>
    <w:rsid w:val="001063B9"/>
    <w:rsid w:val="001069CB"/>
    <w:rsid w:val="00107610"/>
    <w:rsid w:val="0010770C"/>
    <w:rsid w:val="00107B24"/>
    <w:rsid w:val="00107B58"/>
    <w:rsid w:val="00107CF1"/>
    <w:rsid w:val="00110337"/>
    <w:rsid w:val="00110470"/>
    <w:rsid w:val="00110A19"/>
    <w:rsid w:val="00110E96"/>
    <w:rsid w:val="0011138D"/>
    <w:rsid w:val="001116DC"/>
    <w:rsid w:val="00111AB5"/>
    <w:rsid w:val="00111BAD"/>
    <w:rsid w:val="00111CBE"/>
    <w:rsid w:val="00111F08"/>
    <w:rsid w:val="001124A5"/>
    <w:rsid w:val="00112966"/>
    <w:rsid w:val="00112BCD"/>
    <w:rsid w:val="0011305B"/>
    <w:rsid w:val="001134CD"/>
    <w:rsid w:val="001135CD"/>
    <w:rsid w:val="00113A8E"/>
    <w:rsid w:val="00113F9D"/>
    <w:rsid w:val="0011425F"/>
    <w:rsid w:val="001147DB"/>
    <w:rsid w:val="00114AF6"/>
    <w:rsid w:val="00114CC5"/>
    <w:rsid w:val="00114D3F"/>
    <w:rsid w:val="00114D8E"/>
    <w:rsid w:val="00116472"/>
    <w:rsid w:val="00116C05"/>
    <w:rsid w:val="00116C11"/>
    <w:rsid w:val="0011703F"/>
    <w:rsid w:val="001170F3"/>
    <w:rsid w:val="0011755B"/>
    <w:rsid w:val="00117627"/>
    <w:rsid w:val="001176FE"/>
    <w:rsid w:val="00117BAE"/>
    <w:rsid w:val="00117EC8"/>
    <w:rsid w:val="00120194"/>
    <w:rsid w:val="001204BC"/>
    <w:rsid w:val="001207AD"/>
    <w:rsid w:val="001208AA"/>
    <w:rsid w:val="00121042"/>
    <w:rsid w:val="0012135E"/>
    <w:rsid w:val="00121460"/>
    <w:rsid w:val="0012199D"/>
    <w:rsid w:val="00121C2B"/>
    <w:rsid w:val="00122478"/>
    <w:rsid w:val="001230FF"/>
    <w:rsid w:val="00123291"/>
    <w:rsid w:val="00123505"/>
    <w:rsid w:val="00123921"/>
    <w:rsid w:val="00123956"/>
    <w:rsid w:val="00123BC8"/>
    <w:rsid w:val="00123ED8"/>
    <w:rsid w:val="00124BC4"/>
    <w:rsid w:val="001251E6"/>
    <w:rsid w:val="001258E8"/>
    <w:rsid w:val="00125A2D"/>
    <w:rsid w:val="00125D44"/>
    <w:rsid w:val="00125E57"/>
    <w:rsid w:val="0012624C"/>
    <w:rsid w:val="001262DF"/>
    <w:rsid w:val="00126735"/>
    <w:rsid w:val="001268D0"/>
    <w:rsid w:val="00126C4C"/>
    <w:rsid w:val="00126CAC"/>
    <w:rsid w:val="00127119"/>
    <w:rsid w:val="001271BA"/>
    <w:rsid w:val="00127807"/>
    <w:rsid w:val="00127DBD"/>
    <w:rsid w:val="00130844"/>
    <w:rsid w:val="00131807"/>
    <w:rsid w:val="00131B01"/>
    <w:rsid w:val="00131E71"/>
    <w:rsid w:val="00133658"/>
    <w:rsid w:val="001338CF"/>
    <w:rsid w:val="00133A26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19F"/>
    <w:rsid w:val="001372EF"/>
    <w:rsid w:val="00137456"/>
    <w:rsid w:val="001376CE"/>
    <w:rsid w:val="00137B29"/>
    <w:rsid w:val="00137BD2"/>
    <w:rsid w:val="00137E8F"/>
    <w:rsid w:val="00137F9D"/>
    <w:rsid w:val="0014011B"/>
    <w:rsid w:val="0014089F"/>
    <w:rsid w:val="00140E32"/>
    <w:rsid w:val="00140E35"/>
    <w:rsid w:val="00140F0D"/>
    <w:rsid w:val="0014139B"/>
    <w:rsid w:val="00141850"/>
    <w:rsid w:val="00141DDA"/>
    <w:rsid w:val="00141F2E"/>
    <w:rsid w:val="00142541"/>
    <w:rsid w:val="00142705"/>
    <w:rsid w:val="001429EC"/>
    <w:rsid w:val="00142AD3"/>
    <w:rsid w:val="00142B86"/>
    <w:rsid w:val="00142C8F"/>
    <w:rsid w:val="0014434D"/>
    <w:rsid w:val="00144834"/>
    <w:rsid w:val="001449DD"/>
    <w:rsid w:val="00144AAB"/>
    <w:rsid w:val="00144D7A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172"/>
    <w:rsid w:val="001461DC"/>
    <w:rsid w:val="0014646C"/>
    <w:rsid w:val="00146554"/>
    <w:rsid w:val="00146754"/>
    <w:rsid w:val="001471EE"/>
    <w:rsid w:val="001473FB"/>
    <w:rsid w:val="001477B3"/>
    <w:rsid w:val="001505C5"/>
    <w:rsid w:val="00150A9C"/>
    <w:rsid w:val="00150B1F"/>
    <w:rsid w:val="00150FF5"/>
    <w:rsid w:val="00151427"/>
    <w:rsid w:val="001514A4"/>
    <w:rsid w:val="001517F7"/>
    <w:rsid w:val="001522DF"/>
    <w:rsid w:val="001524B5"/>
    <w:rsid w:val="00152A7F"/>
    <w:rsid w:val="00152A88"/>
    <w:rsid w:val="00152CD0"/>
    <w:rsid w:val="00153060"/>
    <w:rsid w:val="00153093"/>
    <w:rsid w:val="001534F9"/>
    <w:rsid w:val="0015367D"/>
    <w:rsid w:val="00154136"/>
    <w:rsid w:val="00154B84"/>
    <w:rsid w:val="00155A7C"/>
    <w:rsid w:val="001562A0"/>
    <w:rsid w:val="0015637E"/>
    <w:rsid w:val="001563BF"/>
    <w:rsid w:val="0015640F"/>
    <w:rsid w:val="001566D2"/>
    <w:rsid w:val="001570A7"/>
    <w:rsid w:val="001573C2"/>
    <w:rsid w:val="00157892"/>
    <w:rsid w:val="00157F00"/>
    <w:rsid w:val="0016059F"/>
    <w:rsid w:val="001606CB"/>
    <w:rsid w:val="00161449"/>
    <w:rsid w:val="00161FC6"/>
    <w:rsid w:val="001620DE"/>
    <w:rsid w:val="00162555"/>
    <w:rsid w:val="00162621"/>
    <w:rsid w:val="00162764"/>
    <w:rsid w:val="00162933"/>
    <w:rsid w:val="00162C18"/>
    <w:rsid w:val="00162E61"/>
    <w:rsid w:val="0016318A"/>
    <w:rsid w:val="0016346E"/>
    <w:rsid w:val="00163BDB"/>
    <w:rsid w:val="00163DF1"/>
    <w:rsid w:val="00164208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67BCC"/>
    <w:rsid w:val="00170019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918"/>
    <w:rsid w:val="00172A2F"/>
    <w:rsid w:val="00172CB3"/>
    <w:rsid w:val="00172DF3"/>
    <w:rsid w:val="00172EBB"/>
    <w:rsid w:val="00173142"/>
    <w:rsid w:val="00173350"/>
    <w:rsid w:val="00173BD7"/>
    <w:rsid w:val="00174028"/>
    <w:rsid w:val="0017417A"/>
    <w:rsid w:val="00174469"/>
    <w:rsid w:val="00174B5F"/>
    <w:rsid w:val="00175372"/>
    <w:rsid w:val="001753BB"/>
    <w:rsid w:val="00175BDC"/>
    <w:rsid w:val="00175C2C"/>
    <w:rsid w:val="00175D59"/>
    <w:rsid w:val="00176917"/>
    <w:rsid w:val="00176DFC"/>
    <w:rsid w:val="00177DDD"/>
    <w:rsid w:val="00180060"/>
    <w:rsid w:val="001800AF"/>
    <w:rsid w:val="00180230"/>
    <w:rsid w:val="0018101E"/>
    <w:rsid w:val="00181205"/>
    <w:rsid w:val="001815AA"/>
    <w:rsid w:val="0018168A"/>
    <w:rsid w:val="00181B83"/>
    <w:rsid w:val="001820B8"/>
    <w:rsid w:val="00182124"/>
    <w:rsid w:val="00182FA6"/>
    <w:rsid w:val="001832BE"/>
    <w:rsid w:val="00183EE9"/>
    <w:rsid w:val="00184349"/>
    <w:rsid w:val="0018449C"/>
    <w:rsid w:val="00184662"/>
    <w:rsid w:val="00184A59"/>
    <w:rsid w:val="00184DBD"/>
    <w:rsid w:val="001850C0"/>
    <w:rsid w:val="00185283"/>
    <w:rsid w:val="001860E7"/>
    <w:rsid w:val="00186153"/>
    <w:rsid w:val="00186845"/>
    <w:rsid w:val="00186BAD"/>
    <w:rsid w:val="00186D93"/>
    <w:rsid w:val="00186E17"/>
    <w:rsid w:val="00186F94"/>
    <w:rsid w:val="00187113"/>
    <w:rsid w:val="001876E4"/>
    <w:rsid w:val="00187809"/>
    <w:rsid w:val="00187ED7"/>
    <w:rsid w:val="001900B7"/>
    <w:rsid w:val="00190145"/>
    <w:rsid w:val="00190A07"/>
    <w:rsid w:val="00190A3F"/>
    <w:rsid w:val="001910D2"/>
    <w:rsid w:val="0019134A"/>
    <w:rsid w:val="00191929"/>
    <w:rsid w:val="00191AA6"/>
    <w:rsid w:val="00192CA6"/>
    <w:rsid w:val="001932D5"/>
    <w:rsid w:val="001934F2"/>
    <w:rsid w:val="00193823"/>
    <w:rsid w:val="00193B3F"/>
    <w:rsid w:val="00193F89"/>
    <w:rsid w:val="00194358"/>
    <w:rsid w:val="00194420"/>
    <w:rsid w:val="00194DEE"/>
    <w:rsid w:val="00194EAF"/>
    <w:rsid w:val="001958DD"/>
    <w:rsid w:val="00196433"/>
    <w:rsid w:val="00196958"/>
    <w:rsid w:val="00196AB8"/>
    <w:rsid w:val="00197098"/>
    <w:rsid w:val="00197E9F"/>
    <w:rsid w:val="001A02EB"/>
    <w:rsid w:val="001A0541"/>
    <w:rsid w:val="001A083E"/>
    <w:rsid w:val="001A0C70"/>
    <w:rsid w:val="001A0D78"/>
    <w:rsid w:val="001A0D9F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69"/>
    <w:rsid w:val="001A5118"/>
    <w:rsid w:val="001A54F1"/>
    <w:rsid w:val="001A572A"/>
    <w:rsid w:val="001A615D"/>
    <w:rsid w:val="001A6734"/>
    <w:rsid w:val="001A67DA"/>
    <w:rsid w:val="001A6E0A"/>
    <w:rsid w:val="001A7023"/>
    <w:rsid w:val="001A7027"/>
    <w:rsid w:val="001A727A"/>
    <w:rsid w:val="001A794B"/>
    <w:rsid w:val="001B00CC"/>
    <w:rsid w:val="001B065A"/>
    <w:rsid w:val="001B0783"/>
    <w:rsid w:val="001B0F66"/>
    <w:rsid w:val="001B0FA7"/>
    <w:rsid w:val="001B137A"/>
    <w:rsid w:val="001B17D9"/>
    <w:rsid w:val="001B1DD2"/>
    <w:rsid w:val="001B2611"/>
    <w:rsid w:val="001B27EC"/>
    <w:rsid w:val="001B3269"/>
    <w:rsid w:val="001B32B4"/>
    <w:rsid w:val="001B330C"/>
    <w:rsid w:val="001B3A78"/>
    <w:rsid w:val="001B3FF7"/>
    <w:rsid w:val="001B4122"/>
    <w:rsid w:val="001B41A6"/>
    <w:rsid w:val="001B4EB9"/>
    <w:rsid w:val="001B53E2"/>
    <w:rsid w:val="001B5676"/>
    <w:rsid w:val="001B56EF"/>
    <w:rsid w:val="001B674B"/>
    <w:rsid w:val="001B6894"/>
    <w:rsid w:val="001B69CE"/>
    <w:rsid w:val="001B6D7B"/>
    <w:rsid w:val="001B7ACD"/>
    <w:rsid w:val="001C0058"/>
    <w:rsid w:val="001C028D"/>
    <w:rsid w:val="001C0EBD"/>
    <w:rsid w:val="001C117A"/>
    <w:rsid w:val="001C16E1"/>
    <w:rsid w:val="001C172D"/>
    <w:rsid w:val="001C22EB"/>
    <w:rsid w:val="001C2344"/>
    <w:rsid w:val="001C2529"/>
    <w:rsid w:val="001C2919"/>
    <w:rsid w:val="001C29B3"/>
    <w:rsid w:val="001C2A86"/>
    <w:rsid w:val="001C32AC"/>
    <w:rsid w:val="001C333F"/>
    <w:rsid w:val="001C4A28"/>
    <w:rsid w:val="001C5199"/>
    <w:rsid w:val="001C5766"/>
    <w:rsid w:val="001C66E6"/>
    <w:rsid w:val="001C697F"/>
    <w:rsid w:val="001C6A87"/>
    <w:rsid w:val="001C6C81"/>
    <w:rsid w:val="001C6CCA"/>
    <w:rsid w:val="001C6EE6"/>
    <w:rsid w:val="001C7628"/>
    <w:rsid w:val="001C786D"/>
    <w:rsid w:val="001C7D2B"/>
    <w:rsid w:val="001C7E6C"/>
    <w:rsid w:val="001D028C"/>
    <w:rsid w:val="001D03E0"/>
    <w:rsid w:val="001D0753"/>
    <w:rsid w:val="001D0826"/>
    <w:rsid w:val="001D0C19"/>
    <w:rsid w:val="001D0CC1"/>
    <w:rsid w:val="001D0CCE"/>
    <w:rsid w:val="001D120D"/>
    <w:rsid w:val="001D1350"/>
    <w:rsid w:val="001D201A"/>
    <w:rsid w:val="001D23C8"/>
    <w:rsid w:val="001D2713"/>
    <w:rsid w:val="001D2EBF"/>
    <w:rsid w:val="001D3B68"/>
    <w:rsid w:val="001D3F37"/>
    <w:rsid w:val="001D3F6C"/>
    <w:rsid w:val="001D4815"/>
    <w:rsid w:val="001D4998"/>
    <w:rsid w:val="001D4BC5"/>
    <w:rsid w:val="001D5769"/>
    <w:rsid w:val="001D5DE2"/>
    <w:rsid w:val="001D613E"/>
    <w:rsid w:val="001D6305"/>
    <w:rsid w:val="001D68C1"/>
    <w:rsid w:val="001D6E5A"/>
    <w:rsid w:val="001D6FE9"/>
    <w:rsid w:val="001D7886"/>
    <w:rsid w:val="001D7FC3"/>
    <w:rsid w:val="001E02AB"/>
    <w:rsid w:val="001E0734"/>
    <w:rsid w:val="001E0A4D"/>
    <w:rsid w:val="001E0BB1"/>
    <w:rsid w:val="001E0C5C"/>
    <w:rsid w:val="001E0D56"/>
    <w:rsid w:val="001E1112"/>
    <w:rsid w:val="001E1271"/>
    <w:rsid w:val="001E13A5"/>
    <w:rsid w:val="001E152B"/>
    <w:rsid w:val="001E184D"/>
    <w:rsid w:val="001E30D3"/>
    <w:rsid w:val="001E30E5"/>
    <w:rsid w:val="001E3719"/>
    <w:rsid w:val="001E4833"/>
    <w:rsid w:val="001E5E6D"/>
    <w:rsid w:val="001E5EBA"/>
    <w:rsid w:val="001E61E5"/>
    <w:rsid w:val="001E65BB"/>
    <w:rsid w:val="001E66F1"/>
    <w:rsid w:val="001E679E"/>
    <w:rsid w:val="001E6974"/>
    <w:rsid w:val="001E78A0"/>
    <w:rsid w:val="001E7ACD"/>
    <w:rsid w:val="001F02FD"/>
    <w:rsid w:val="001F0CFC"/>
    <w:rsid w:val="001F0EF7"/>
    <w:rsid w:val="001F11B4"/>
    <w:rsid w:val="001F1489"/>
    <w:rsid w:val="001F15D6"/>
    <w:rsid w:val="001F1783"/>
    <w:rsid w:val="001F19A5"/>
    <w:rsid w:val="001F1F55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8A6"/>
    <w:rsid w:val="001F5C13"/>
    <w:rsid w:val="001F63B9"/>
    <w:rsid w:val="001F6D31"/>
    <w:rsid w:val="001F6F26"/>
    <w:rsid w:val="001F6F8B"/>
    <w:rsid w:val="001F703E"/>
    <w:rsid w:val="001F7112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BB3"/>
    <w:rsid w:val="00203C65"/>
    <w:rsid w:val="00204188"/>
    <w:rsid w:val="002049F0"/>
    <w:rsid w:val="00204A2D"/>
    <w:rsid w:val="00205270"/>
    <w:rsid w:val="0020547E"/>
    <w:rsid w:val="002056D6"/>
    <w:rsid w:val="00205B47"/>
    <w:rsid w:val="00205DD0"/>
    <w:rsid w:val="00205F33"/>
    <w:rsid w:val="00205F68"/>
    <w:rsid w:val="00205F94"/>
    <w:rsid w:val="0020624D"/>
    <w:rsid w:val="002066BA"/>
    <w:rsid w:val="00206B2A"/>
    <w:rsid w:val="00206CC9"/>
    <w:rsid w:val="00206DA3"/>
    <w:rsid w:val="00207586"/>
    <w:rsid w:val="00210020"/>
    <w:rsid w:val="0021005B"/>
    <w:rsid w:val="0021074D"/>
    <w:rsid w:val="002109BF"/>
    <w:rsid w:val="00210E72"/>
    <w:rsid w:val="0021120B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5F7"/>
    <w:rsid w:val="00213D7D"/>
    <w:rsid w:val="002149A5"/>
    <w:rsid w:val="00214ABA"/>
    <w:rsid w:val="002156F9"/>
    <w:rsid w:val="0021583C"/>
    <w:rsid w:val="00215BED"/>
    <w:rsid w:val="002161DF"/>
    <w:rsid w:val="002162B1"/>
    <w:rsid w:val="0021634C"/>
    <w:rsid w:val="0021677C"/>
    <w:rsid w:val="00216C24"/>
    <w:rsid w:val="00216DC5"/>
    <w:rsid w:val="002173E4"/>
    <w:rsid w:val="00217CC2"/>
    <w:rsid w:val="00220AC8"/>
    <w:rsid w:val="00221454"/>
    <w:rsid w:val="00221922"/>
    <w:rsid w:val="00221D1B"/>
    <w:rsid w:val="00221E26"/>
    <w:rsid w:val="00222041"/>
    <w:rsid w:val="002220F3"/>
    <w:rsid w:val="002222EC"/>
    <w:rsid w:val="00222755"/>
    <w:rsid w:val="00222AE2"/>
    <w:rsid w:val="00222DE5"/>
    <w:rsid w:val="002231ED"/>
    <w:rsid w:val="002233A4"/>
    <w:rsid w:val="002233D7"/>
    <w:rsid w:val="00223804"/>
    <w:rsid w:val="0022381E"/>
    <w:rsid w:val="00223B88"/>
    <w:rsid w:val="00223BC8"/>
    <w:rsid w:val="002247C6"/>
    <w:rsid w:val="002248A3"/>
    <w:rsid w:val="00224ED8"/>
    <w:rsid w:val="00224F9B"/>
    <w:rsid w:val="0022533E"/>
    <w:rsid w:val="002256E1"/>
    <w:rsid w:val="00225ED4"/>
    <w:rsid w:val="0022605C"/>
    <w:rsid w:val="002268F6"/>
    <w:rsid w:val="00226B73"/>
    <w:rsid w:val="00226F22"/>
    <w:rsid w:val="00226F90"/>
    <w:rsid w:val="00227190"/>
    <w:rsid w:val="00227573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36F9"/>
    <w:rsid w:val="002339B4"/>
    <w:rsid w:val="0023413C"/>
    <w:rsid w:val="0023435E"/>
    <w:rsid w:val="00234EC5"/>
    <w:rsid w:val="002353C5"/>
    <w:rsid w:val="002357B2"/>
    <w:rsid w:val="00236848"/>
    <w:rsid w:val="00236B72"/>
    <w:rsid w:val="00236D82"/>
    <w:rsid w:val="0023735A"/>
    <w:rsid w:val="00237937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8DF"/>
    <w:rsid w:val="00242BEF"/>
    <w:rsid w:val="00242CFD"/>
    <w:rsid w:val="0024352F"/>
    <w:rsid w:val="00243678"/>
    <w:rsid w:val="00244AAC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436"/>
    <w:rsid w:val="00247AF4"/>
    <w:rsid w:val="00247AFA"/>
    <w:rsid w:val="00247BB1"/>
    <w:rsid w:val="00247EE8"/>
    <w:rsid w:val="0025005F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575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9A"/>
    <w:rsid w:val="002543BF"/>
    <w:rsid w:val="002548D8"/>
    <w:rsid w:val="00254CE1"/>
    <w:rsid w:val="00254D87"/>
    <w:rsid w:val="00254F88"/>
    <w:rsid w:val="00255501"/>
    <w:rsid w:val="0025676E"/>
    <w:rsid w:val="00256FE4"/>
    <w:rsid w:val="00257267"/>
    <w:rsid w:val="0025739F"/>
    <w:rsid w:val="00257A5B"/>
    <w:rsid w:val="00257BFF"/>
    <w:rsid w:val="00257FE7"/>
    <w:rsid w:val="00260D96"/>
    <w:rsid w:val="00260E20"/>
    <w:rsid w:val="00260F74"/>
    <w:rsid w:val="0026137C"/>
    <w:rsid w:val="00261478"/>
    <w:rsid w:val="002614DF"/>
    <w:rsid w:val="00261969"/>
    <w:rsid w:val="00261AA4"/>
    <w:rsid w:val="00262249"/>
    <w:rsid w:val="002627DC"/>
    <w:rsid w:val="00263751"/>
    <w:rsid w:val="00263F56"/>
    <w:rsid w:val="00263FFD"/>
    <w:rsid w:val="0026423F"/>
    <w:rsid w:val="0026439C"/>
    <w:rsid w:val="00264553"/>
    <w:rsid w:val="002647BC"/>
    <w:rsid w:val="00264956"/>
    <w:rsid w:val="00264E0F"/>
    <w:rsid w:val="002655BA"/>
    <w:rsid w:val="00265FAF"/>
    <w:rsid w:val="0026628C"/>
    <w:rsid w:val="002668D7"/>
    <w:rsid w:val="00266F19"/>
    <w:rsid w:val="0026715E"/>
    <w:rsid w:val="0026725F"/>
    <w:rsid w:val="00267B03"/>
    <w:rsid w:val="00267D8C"/>
    <w:rsid w:val="00270052"/>
    <w:rsid w:val="00271063"/>
    <w:rsid w:val="002712DD"/>
    <w:rsid w:val="00271626"/>
    <w:rsid w:val="002726EC"/>
    <w:rsid w:val="00272DDE"/>
    <w:rsid w:val="00272F1A"/>
    <w:rsid w:val="002734BD"/>
    <w:rsid w:val="00273540"/>
    <w:rsid w:val="002736B2"/>
    <w:rsid w:val="00273B52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4D7"/>
    <w:rsid w:val="0027663D"/>
    <w:rsid w:val="00276A70"/>
    <w:rsid w:val="00276B0D"/>
    <w:rsid w:val="00276F83"/>
    <w:rsid w:val="002779A8"/>
    <w:rsid w:val="0028066B"/>
    <w:rsid w:val="002807BA"/>
    <w:rsid w:val="00281090"/>
    <w:rsid w:val="002812ED"/>
    <w:rsid w:val="0028130B"/>
    <w:rsid w:val="0028199B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53B5"/>
    <w:rsid w:val="0028597E"/>
    <w:rsid w:val="00285D63"/>
    <w:rsid w:val="00285EFC"/>
    <w:rsid w:val="00286611"/>
    <w:rsid w:val="00286CA3"/>
    <w:rsid w:val="00286FA8"/>
    <w:rsid w:val="0028718D"/>
    <w:rsid w:val="0028783F"/>
    <w:rsid w:val="00287924"/>
    <w:rsid w:val="00287E8F"/>
    <w:rsid w:val="002902FA"/>
    <w:rsid w:val="00290710"/>
    <w:rsid w:val="0029095A"/>
    <w:rsid w:val="0029163B"/>
    <w:rsid w:val="002917BB"/>
    <w:rsid w:val="00291919"/>
    <w:rsid w:val="00291B86"/>
    <w:rsid w:val="00291C04"/>
    <w:rsid w:val="00291F9B"/>
    <w:rsid w:val="00292289"/>
    <w:rsid w:val="002922E7"/>
    <w:rsid w:val="00292966"/>
    <w:rsid w:val="002930DE"/>
    <w:rsid w:val="00293573"/>
    <w:rsid w:val="00293603"/>
    <w:rsid w:val="00293AFE"/>
    <w:rsid w:val="00293B14"/>
    <w:rsid w:val="00293CE6"/>
    <w:rsid w:val="002940EF"/>
    <w:rsid w:val="0029433D"/>
    <w:rsid w:val="002943C1"/>
    <w:rsid w:val="00294645"/>
    <w:rsid w:val="002948E8"/>
    <w:rsid w:val="0029540E"/>
    <w:rsid w:val="002954C5"/>
    <w:rsid w:val="00295CFA"/>
    <w:rsid w:val="00295D7D"/>
    <w:rsid w:val="00296405"/>
    <w:rsid w:val="0029646F"/>
    <w:rsid w:val="002966EA"/>
    <w:rsid w:val="002968C7"/>
    <w:rsid w:val="00296CF1"/>
    <w:rsid w:val="00296D73"/>
    <w:rsid w:val="00297810"/>
    <w:rsid w:val="00297920"/>
    <w:rsid w:val="00297CA3"/>
    <w:rsid w:val="002A0579"/>
    <w:rsid w:val="002A0FD7"/>
    <w:rsid w:val="002A2144"/>
    <w:rsid w:val="002A2172"/>
    <w:rsid w:val="002A2B4C"/>
    <w:rsid w:val="002A2EA7"/>
    <w:rsid w:val="002A2FEC"/>
    <w:rsid w:val="002A30B3"/>
    <w:rsid w:val="002A343D"/>
    <w:rsid w:val="002A3ED2"/>
    <w:rsid w:val="002A3F13"/>
    <w:rsid w:val="002A40F5"/>
    <w:rsid w:val="002A451D"/>
    <w:rsid w:val="002A455A"/>
    <w:rsid w:val="002A4710"/>
    <w:rsid w:val="002A511D"/>
    <w:rsid w:val="002A553C"/>
    <w:rsid w:val="002A5689"/>
    <w:rsid w:val="002A5D3B"/>
    <w:rsid w:val="002A601E"/>
    <w:rsid w:val="002A60CA"/>
    <w:rsid w:val="002A63B5"/>
    <w:rsid w:val="002A65B3"/>
    <w:rsid w:val="002A6755"/>
    <w:rsid w:val="002A694A"/>
    <w:rsid w:val="002A6C61"/>
    <w:rsid w:val="002A716D"/>
    <w:rsid w:val="002A740C"/>
    <w:rsid w:val="002A74A4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4816"/>
    <w:rsid w:val="002B4A22"/>
    <w:rsid w:val="002B4CB5"/>
    <w:rsid w:val="002B52B8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34E"/>
    <w:rsid w:val="002B7475"/>
    <w:rsid w:val="002B753A"/>
    <w:rsid w:val="002B77D7"/>
    <w:rsid w:val="002C0030"/>
    <w:rsid w:val="002C0174"/>
    <w:rsid w:val="002C044E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7D6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637B"/>
    <w:rsid w:val="002C63B2"/>
    <w:rsid w:val="002C69F2"/>
    <w:rsid w:val="002C6BB4"/>
    <w:rsid w:val="002C7047"/>
    <w:rsid w:val="002C711C"/>
    <w:rsid w:val="002C7164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3DA1"/>
    <w:rsid w:val="002D4A00"/>
    <w:rsid w:val="002D4AE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A33"/>
    <w:rsid w:val="002D7AE6"/>
    <w:rsid w:val="002D7F37"/>
    <w:rsid w:val="002D7FD8"/>
    <w:rsid w:val="002E02FE"/>
    <w:rsid w:val="002E0AE3"/>
    <w:rsid w:val="002E0B19"/>
    <w:rsid w:val="002E10AF"/>
    <w:rsid w:val="002E1598"/>
    <w:rsid w:val="002E1730"/>
    <w:rsid w:val="002E178E"/>
    <w:rsid w:val="002E2783"/>
    <w:rsid w:val="002E289D"/>
    <w:rsid w:val="002E2AA9"/>
    <w:rsid w:val="002E2B51"/>
    <w:rsid w:val="002E2E99"/>
    <w:rsid w:val="002E3210"/>
    <w:rsid w:val="002E36CB"/>
    <w:rsid w:val="002E4CFE"/>
    <w:rsid w:val="002E53A8"/>
    <w:rsid w:val="002E571C"/>
    <w:rsid w:val="002E5DFF"/>
    <w:rsid w:val="002E63CD"/>
    <w:rsid w:val="002E64CE"/>
    <w:rsid w:val="002E64F5"/>
    <w:rsid w:val="002E652E"/>
    <w:rsid w:val="002E6ACD"/>
    <w:rsid w:val="002E710E"/>
    <w:rsid w:val="002E725A"/>
    <w:rsid w:val="002E7569"/>
    <w:rsid w:val="002E762A"/>
    <w:rsid w:val="002E7AE7"/>
    <w:rsid w:val="002E7BC0"/>
    <w:rsid w:val="002E7BEB"/>
    <w:rsid w:val="002F02AF"/>
    <w:rsid w:val="002F02F2"/>
    <w:rsid w:val="002F0CB9"/>
    <w:rsid w:val="002F0E95"/>
    <w:rsid w:val="002F1138"/>
    <w:rsid w:val="002F11F8"/>
    <w:rsid w:val="002F16A2"/>
    <w:rsid w:val="002F1966"/>
    <w:rsid w:val="002F1BAC"/>
    <w:rsid w:val="002F2271"/>
    <w:rsid w:val="002F24D3"/>
    <w:rsid w:val="002F2592"/>
    <w:rsid w:val="002F2B73"/>
    <w:rsid w:val="002F3796"/>
    <w:rsid w:val="002F38C3"/>
    <w:rsid w:val="002F3996"/>
    <w:rsid w:val="002F42BC"/>
    <w:rsid w:val="002F4676"/>
    <w:rsid w:val="002F49C5"/>
    <w:rsid w:val="002F4FCF"/>
    <w:rsid w:val="002F5758"/>
    <w:rsid w:val="002F5803"/>
    <w:rsid w:val="002F5A9F"/>
    <w:rsid w:val="002F5C92"/>
    <w:rsid w:val="002F62D9"/>
    <w:rsid w:val="002F68CD"/>
    <w:rsid w:val="002F6B6B"/>
    <w:rsid w:val="002F6FFC"/>
    <w:rsid w:val="002F7630"/>
    <w:rsid w:val="002F7C17"/>
    <w:rsid w:val="002F7DDC"/>
    <w:rsid w:val="002F7E5A"/>
    <w:rsid w:val="003003FA"/>
    <w:rsid w:val="003004BE"/>
    <w:rsid w:val="00300815"/>
    <w:rsid w:val="00300BF6"/>
    <w:rsid w:val="00300CD8"/>
    <w:rsid w:val="00300FC9"/>
    <w:rsid w:val="00301579"/>
    <w:rsid w:val="00301634"/>
    <w:rsid w:val="00301B4C"/>
    <w:rsid w:val="00301DA2"/>
    <w:rsid w:val="003021D6"/>
    <w:rsid w:val="00303978"/>
    <w:rsid w:val="00303A99"/>
    <w:rsid w:val="00303BE7"/>
    <w:rsid w:val="00303C8B"/>
    <w:rsid w:val="00303DC2"/>
    <w:rsid w:val="00303F62"/>
    <w:rsid w:val="00304049"/>
    <w:rsid w:val="003041E2"/>
    <w:rsid w:val="0030442C"/>
    <w:rsid w:val="00304452"/>
    <w:rsid w:val="003044EE"/>
    <w:rsid w:val="003047B6"/>
    <w:rsid w:val="00304C08"/>
    <w:rsid w:val="00304EFD"/>
    <w:rsid w:val="00305728"/>
    <w:rsid w:val="0030589F"/>
    <w:rsid w:val="00305977"/>
    <w:rsid w:val="00305A0E"/>
    <w:rsid w:val="003063C2"/>
    <w:rsid w:val="00306B5A"/>
    <w:rsid w:val="003074D0"/>
    <w:rsid w:val="00307849"/>
    <w:rsid w:val="00307932"/>
    <w:rsid w:val="00307A52"/>
    <w:rsid w:val="003103C5"/>
    <w:rsid w:val="00310B4D"/>
    <w:rsid w:val="00311A76"/>
    <w:rsid w:val="00312076"/>
    <w:rsid w:val="00312F15"/>
    <w:rsid w:val="00313566"/>
    <w:rsid w:val="003139B8"/>
    <w:rsid w:val="00314348"/>
    <w:rsid w:val="003144B5"/>
    <w:rsid w:val="0031454D"/>
    <w:rsid w:val="0031469B"/>
    <w:rsid w:val="00315044"/>
    <w:rsid w:val="0031521E"/>
    <w:rsid w:val="003152EC"/>
    <w:rsid w:val="003154CE"/>
    <w:rsid w:val="00315F4A"/>
    <w:rsid w:val="00315FD7"/>
    <w:rsid w:val="0031684A"/>
    <w:rsid w:val="0031688C"/>
    <w:rsid w:val="00316C49"/>
    <w:rsid w:val="00316C56"/>
    <w:rsid w:val="00316C7D"/>
    <w:rsid w:val="003172C3"/>
    <w:rsid w:val="00317530"/>
    <w:rsid w:val="003202F3"/>
    <w:rsid w:val="00320A81"/>
    <w:rsid w:val="0032110B"/>
    <w:rsid w:val="003212D5"/>
    <w:rsid w:val="00321467"/>
    <w:rsid w:val="00321643"/>
    <w:rsid w:val="00321D96"/>
    <w:rsid w:val="00322538"/>
    <w:rsid w:val="00322711"/>
    <w:rsid w:val="00322845"/>
    <w:rsid w:val="00322967"/>
    <w:rsid w:val="00322B79"/>
    <w:rsid w:val="00322F8A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30E"/>
    <w:rsid w:val="0032634A"/>
    <w:rsid w:val="00326610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241"/>
    <w:rsid w:val="0033231E"/>
    <w:rsid w:val="00332412"/>
    <w:rsid w:val="00332483"/>
    <w:rsid w:val="0033273D"/>
    <w:rsid w:val="003334E3"/>
    <w:rsid w:val="00333E4A"/>
    <w:rsid w:val="0033460E"/>
    <w:rsid w:val="003352B3"/>
    <w:rsid w:val="003357A0"/>
    <w:rsid w:val="00335C4C"/>
    <w:rsid w:val="00335DAB"/>
    <w:rsid w:val="00335DB8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B20"/>
    <w:rsid w:val="00341EAF"/>
    <w:rsid w:val="0034254A"/>
    <w:rsid w:val="003425C0"/>
    <w:rsid w:val="003425D2"/>
    <w:rsid w:val="00343433"/>
    <w:rsid w:val="00343441"/>
    <w:rsid w:val="003434C3"/>
    <w:rsid w:val="00343A53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502D9"/>
    <w:rsid w:val="00350722"/>
    <w:rsid w:val="00350856"/>
    <w:rsid w:val="00350CB1"/>
    <w:rsid w:val="00350D5B"/>
    <w:rsid w:val="00351188"/>
    <w:rsid w:val="00351977"/>
    <w:rsid w:val="00351A51"/>
    <w:rsid w:val="00352134"/>
    <w:rsid w:val="003521E2"/>
    <w:rsid w:val="003524A0"/>
    <w:rsid w:val="003524E9"/>
    <w:rsid w:val="00352671"/>
    <w:rsid w:val="0035325F"/>
    <w:rsid w:val="00353700"/>
    <w:rsid w:val="00354422"/>
    <w:rsid w:val="00355BC0"/>
    <w:rsid w:val="00355ED5"/>
    <w:rsid w:val="003560F1"/>
    <w:rsid w:val="00356910"/>
    <w:rsid w:val="00356966"/>
    <w:rsid w:val="00356E9C"/>
    <w:rsid w:val="003571FD"/>
    <w:rsid w:val="00357BBA"/>
    <w:rsid w:val="00357C59"/>
    <w:rsid w:val="003602F2"/>
    <w:rsid w:val="003604C2"/>
    <w:rsid w:val="0036063A"/>
    <w:rsid w:val="00360924"/>
    <w:rsid w:val="00360B56"/>
    <w:rsid w:val="003614D3"/>
    <w:rsid w:val="00361A91"/>
    <w:rsid w:val="00361B16"/>
    <w:rsid w:val="003624AE"/>
    <w:rsid w:val="003626DA"/>
    <w:rsid w:val="00362944"/>
    <w:rsid w:val="00362E60"/>
    <w:rsid w:val="00363483"/>
    <w:rsid w:val="00363A14"/>
    <w:rsid w:val="00363C75"/>
    <w:rsid w:val="003642BC"/>
    <w:rsid w:val="00364FC7"/>
    <w:rsid w:val="00365073"/>
    <w:rsid w:val="00365466"/>
    <w:rsid w:val="00365645"/>
    <w:rsid w:val="00366D8E"/>
    <w:rsid w:val="0036717B"/>
    <w:rsid w:val="003671E9"/>
    <w:rsid w:val="003673E0"/>
    <w:rsid w:val="00367452"/>
    <w:rsid w:val="00367959"/>
    <w:rsid w:val="00367A16"/>
    <w:rsid w:val="00367C05"/>
    <w:rsid w:val="00367F3A"/>
    <w:rsid w:val="003701AE"/>
    <w:rsid w:val="003702D8"/>
    <w:rsid w:val="00370368"/>
    <w:rsid w:val="00370742"/>
    <w:rsid w:val="00370D58"/>
    <w:rsid w:val="0037114F"/>
    <w:rsid w:val="0037188C"/>
    <w:rsid w:val="00371A81"/>
    <w:rsid w:val="00371BC3"/>
    <w:rsid w:val="00371E9D"/>
    <w:rsid w:val="00372095"/>
    <w:rsid w:val="003724EC"/>
    <w:rsid w:val="00372BF5"/>
    <w:rsid w:val="003732F3"/>
    <w:rsid w:val="003739A3"/>
    <w:rsid w:val="00374538"/>
    <w:rsid w:val="003745FE"/>
    <w:rsid w:val="0037465B"/>
    <w:rsid w:val="003749E6"/>
    <w:rsid w:val="0037514C"/>
    <w:rsid w:val="00376525"/>
    <w:rsid w:val="00376769"/>
    <w:rsid w:val="00376829"/>
    <w:rsid w:val="003769BF"/>
    <w:rsid w:val="003773B6"/>
    <w:rsid w:val="0037790D"/>
    <w:rsid w:val="003779E9"/>
    <w:rsid w:val="00380627"/>
    <w:rsid w:val="003807AC"/>
    <w:rsid w:val="0038086B"/>
    <w:rsid w:val="003808FD"/>
    <w:rsid w:val="00380C21"/>
    <w:rsid w:val="00381054"/>
    <w:rsid w:val="0038169E"/>
    <w:rsid w:val="00381D72"/>
    <w:rsid w:val="003826B9"/>
    <w:rsid w:val="0038290F"/>
    <w:rsid w:val="00382B7D"/>
    <w:rsid w:val="00382FD2"/>
    <w:rsid w:val="00383543"/>
    <w:rsid w:val="00383F9C"/>
    <w:rsid w:val="00384659"/>
    <w:rsid w:val="003846F4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8BD"/>
    <w:rsid w:val="003869F8"/>
    <w:rsid w:val="00386FED"/>
    <w:rsid w:val="00387604"/>
    <w:rsid w:val="003877D4"/>
    <w:rsid w:val="0039058A"/>
    <w:rsid w:val="00390803"/>
    <w:rsid w:val="00390A04"/>
    <w:rsid w:val="00390E95"/>
    <w:rsid w:val="00390E9E"/>
    <w:rsid w:val="003911CD"/>
    <w:rsid w:val="003913E9"/>
    <w:rsid w:val="003913FC"/>
    <w:rsid w:val="003915CE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572"/>
    <w:rsid w:val="00393D11"/>
    <w:rsid w:val="003941EB"/>
    <w:rsid w:val="0039433F"/>
    <w:rsid w:val="003943CF"/>
    <w:rsid w:val="003948BB"/>
    <w:rsid w:val="00394E32"/>
    <w:rsid w:val="00394E43"/>
    <w:rsid w:val="00394E81"/>
    <w:rsid w:val="00394EBC"/>
    <w:rsid w:val="0039501A"/>
    <w:rsid w:val="00395021"/>
    <w:rsid w:val="00395A44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12D7"/>
    <w:rsid w:val="003A17AB"/>
    <w:rsid w:val="003A1986"/>
    <w:rsid w:val="003A1B2D"/>
    <w:rsid w:val="003A1D69"/>
    <w:rsid w:val="003A1E59"/>
    <w:rsid w:val="003A230C"/>
    <w:rsid w:val="003A24FB"/>
    <w:rsid w:val="003A26DF"/>
    <w:rsid w:val="003A26FD"/>
    <w:rsid w:val="003A2A6D"/>
    <w:rsid w:val="003A2BF5"/>
    <w:rsid w:val="003A2DC9"/>
    <w:rsid w:val="003A311A"/>
    <w:rsid w:val="003A3334"/>
    <w:rsid w:val="003A3414"/>
    <w:rsid w:val="003A3604"/>
    <w:rsid w:val="003A379B"/>
    <w:rsid w:val="003A39BA"/>
    <w:rsid w:val="003A3D7B"/>
    <w:rsid w:val="003A3E7A"/>
    <w:rsid w:val="003A40C6"/>
    <w:rsid w:val="003A4251"/>
    <w:rsid w:val="003A4875"/>
    <w:rsid w:val="003A48C0"/>
    <w:rsid w:val="003A4AC4"/>
    <w:rsid w:val="003A4ACE"/>
    <w:rsid w:val="003A4D26"/>
    <w:rsid w:val="003A52B4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F78"/>
    <w:rsid w:val="003A7F92"/>
    <w:rsid w:val="003B03B6"/>
    <w:rsid w:val="003B0489"/>
    <w:rsid w:val="003B1C46"/>
    <w:rsid w:val="003B1D7A"/>
    <w:rsid w:val="003B1ED6"/>
    <w:rsid w:val="003B2BA8"/>
    <w:rsid w:val="003B335E"/>
    <w:rsid w:val="003B343D"/>
    <w:rsid w:val="003B351B"/>
    <w:rsid w:val="003B37D3"/>
    <w:rsid w:val="003B3903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6635"/>
    <w:rsid w:val="003B67F7"/>
    <w:rsid w:val="003B6CE9"/>
    <w:rsid w:val="003B6E6F"/>
    <w:rsid w:val="003B7052"/>
    <w:rsid w:val="003B7285"/>
    <w:rsid w:val="003B72D3"/>
    <w:rsid w:val="003B7AB8"/>
    <w:rsid w:val="003C020C"/>
    <w:rsid w:val="003C0569"/>
    <w:rsid w:val="003C1027"/>
    <w:rsid w:val="003C11DE"/>
    <w:rsid w:val="003C1444"/>
    <w:rsid w:val="003C1C0D"/>
    <w:rsid w:val="003C1F74"/>
    <w:rsid w:val="003C1FEB"/>
    <w:rsid w:val="003C2C69"/>
    <w:rsid w:val="003C2D87"/>
    <w:rsid w:val="003C2F32"/>
    <w:rsid w:val="003C2F76"/>
    <w:rsid w:val="003C3438"/>
    <w:rsid w:val="003C3453"/>
    <w:rsid w:val="003C3F56"/>
    <w:rsid w:val="003C40B7"/>
    <w:rsid w:val="003C461C"/>
    <w:rsid w:val="003C4947"/>
    <w:rsid w:val="003C548E"/>
    <w:rsid w:val="003C5B25"/>
    <w:rsid w:val="003C65B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729"/>
    <w:rsid w:val="003D0A08"/>
    <w:rsid w:val="003D0A91"/>
    <w:rsid w:val="003D0A9D"/>
    <w:rsid w:val="003D0D26"/>
    <w:rsid w:val="003D0EC1"/>
    <w:rsid w:val="003D1557"/>
    <w:rsid w:val="003D156C"/>
    <w:rsid w:val="003D15B4"/>
    <w:rsid w:val="003D17F8"/>
    <w:rsid w:val="003D1F60"/>
    <w:rsid w:val="003D291E"/>
    <w:rsid w:val="003D2CB0"/>
    <w:rsid w:val="003D2FA6"/>
    <w:rsid w:val="003D33B7"/>
    <w:rsid w:val="003D3822"/>
    <w:rsid w:val="003D3FE5"/>
    <w:rsid w:val="003D410F"/>
    <w:rsid w:val="003D46CB"/>
    <w:rsid w:val="003D4732"/>
    <w:rsid w:val="003D495A"/>
    <w:rsid w:val="003D5022"/>
    <w:rsid w:val="003D568A"/>
    <w:rsid w:val="003D5845"/>
    <w:rsid w:val="003D5C8F"/>
    <w:rsid w:val="003D63E2"/>
    <w:rsid w:val="003D6680"/>
    <w:rsid w:val="003D67C3"/>
    <w:rsid w:val="003D7827"/>
    <w:rsid w:val="003D7DD3"/>
    <w:rsid w:val="003D7E72"/>
    <w:rsid w:val="003E0131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A4"/>
    <w:rsid w:val="003E3EFC"/>
    <w:rsid w:val="003E4F17"/>
    <w:rsid w:val="003E530D"/>
    <w:rsid w:val="003E5438"/>
    <w:rsid w:val="003E5ADF"/>
    <w:rsid w:val="003E6310"/>
    <w:rsid w:val="003E6BC6"/>
    <w:rsid w:val="003E712B"/>
    <w:rsid w:val="003E737E"/>
    <w:rsid w:val="003E7AEB"/>
    <w:rsid w:val="003E7C17"/>
    <w:rsid w:val="003F03E7"/>
    <w:rsid w:val="003F0525"/>
    <w:rsid w:val="003F07AE"/>
    <w:rsid w:val="003F092F"/>
    <w:rsid w:val="003F09FC"/>
    <w:rsid w:val="003F0A26"/>
    <w:rsid w:val="003F0C51"/>
    <w:rsid w:val="003F0C98"/>
    <w:rsid w:val="003F0F71"/>
    <w:rsid w:val="003F1671"/>
    <w:rsid w:val="003F1815"/>
    <w:rsid w:val="003F1C1E"/>
    <w:rsid w:val="003F1E69"/>
    <w:rsid w:val="003F23A3"/>
    <w:rsid w:val="003F2601"/>
    <w:rsid w:val="003F395A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5B3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486"/>
    <w:rsid w:val="004014FC"/>
    <w:rsid w:val="00401544"/>
    <w:rsid w:val="00401600"/>
    <w:rsid w:val="00401BEF"/>
    <w:rsid w:val="004025B4"/>
    <w:rsid w:val="004027C3"/>
    <w:rsid w:val="00402C5C"/>
    <w:rsid w:val="00404093"/>
    <w:rsid w:val="00404188"/>
    <w:rsid w:val="004042D7"/>
    <w:rsid w:val="004046DD"/>
    <w:rsid w:val="0040607F"/>
    <w:rsid w:val="004063B9"/>
    <w:rsid w:val="004064F0"/>
    <w:rsid w:val="004066F1"/>
    <w:rsid w:val="004068C7"/>
    <w:rsid w:val="00406D8E"/>
    <w:rsid w:val="00406EE5"/>
    <w:rsid w:val="00406F78"/>
    <w:rsid w:val="00407138"/>
    <w:rsid w:val="00407C2A"/>
    <w:rsid w:val="004100C7"/>
    <w:rsid w:val="0041011E"/>
    <w:rsid w:val="004101EB"/>
    <w:rsid w:val="00410A95"/>
    <w:rsid w:val="00410B92"/>
    <w:rsid w:val="00410BF0"/>
    <w:rsid w:val="00410D15"/>
    <w:rsid w:val="00410EC6"/>
    <w:rsid w:val="004122F1"/>
    <w:rsid w:val="004125D8"/>
    <w:rsid w:val="0041266B"/>
    <w:rsid w:val="0041267B"/>
    <w:rsid w:val="004132A4"/>
    <w:rsid w:val="0041359D"/>
    <w:rsid w:val="00413833"/>
    <w:rsid w:val="004138C4"/>
    <w:rsid w:val="00413B53"/>
    <w:rsid w:val="0041445D"/>
    <w:rsid w:val="0041454D"/>
    <w:rsid w:val="00414C09"/>
    <w:rsid w:val="00414D2E"/>
    <w:rsid w:val="00414EA8"/>
    <w:rsid w:val="004156B7"/>
    <w:rsid w:val="00415869"/>
    <w:rsid w:val="004160C4"/>
    <w:rsid w:val="00416331"/>
    <w:rsid w:val="004163F1"/>
    <w:rsid w:val="00416928"/>
    <w:rsid w:val="00416A08"/>
    <w:rsid w:val="00416B9C"/>
    <w:rsid w:val="00416C07"/>
    <w:rsid w:val="00416CDC"/>
    <w:rsid w:val="00416DC4"/>
    <w:rsid w:val="00416FB4"/>
    <w:rsid w:val="00416FDA"/>
    <w:rsid w:val="0041727A"/>
    <w:rsid w:val="004177BF"/>
    <w:rsid w:val="00417A99"/>
    <w:rsid w:val="00417F3E"/>
    <w:rsid w:val="004201EE"/>
    <w:rsid w:val="00420C0A"/>
    <w:rsid w:val="004219B8"/>
    <w:rsid w:val="00421B39"/>
    <w:rsid w:val="00421C07"/>
    <w:rsid w:val="00422911"/>
    <w:rsid w:val="00422D85"/>
    <w:rsid w:val="00422E91"/>
    <w:rsid w:val="004234FE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5D62"/>
    <w:rsid w:val="004260F7"/>
    <w:rsid w:val="004263E0"/>
    <w:rsid w:val="004275A6"/>
    <w:rsid w:val="00427A1E"/>
    <w:rsid w:val="00427AD8"/>
    <w:rsid w:val="00427E28"/>
    <w:rsid w:val="00430082"/>
    <w:rsid w:val="00430A6C"/>
    <w:rsid w:val="00431191"/>
    <w:rsid w:val="004313F0"/>
    <w:rsid w:val="0043140B"/>
    <w:rsid w:val="00431D52"/>
    <w:rsid w:val="00431D9D"/>
    <w:rsid w:val="00431E68"/>
    <w:rsid w:val="0043262D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982"/>
    <w:rsid w:val="0043520D"/>
    <w:rsid w:val="00435211"/>
    <w:rsid w:val="00435942"/>
    <w:rsid w:val="00435CD3"/>
    <w:rsid w:val="00435FED"/>
    <w:rsid w:val="00436044"/>
    <w:rsid w:val="0043655B"/>
    <w:rsid w:val="00436673"/>
    <w:rsid w:val="00436BAC"/>
    <w:rsid w:val="00436BDB"/>
    <w:rsid w:val="004373C7"/>
    <w:rsid w:val="00437418"/>
    <w:rsid w:val="0043749E"/>
    <w:rsid w:val="00440061"/>
    <w:rsid w:val="004404DD"/>
    <w:rsid w:val="004409CD"/>
    <w:rsid w:val="0044116A"/>
    <w:rsid w:val="00441509"/>
    <w:rsid w:val="004415FF"/>
    <w:rsid w:val="004416DD"/>
    <w:rsid w:val="004417B3"/>
    <w:rsid w:val="00441A9F"/>
    <w:rsid w:val="00441AEF"/>
    <w:rsid w:val="00441F08"/>
    <w:rsid w:val="004422AC"/>
    <w:rsid w:val="004422F2"/>
    <w:rsid w:val="004424A7"/>
    <w:rsid w:val="0044294D"/>
    <w:rsid w:val="00442DCA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157"/>
    <w:rsid w:val="00444162"/>
    <w:rsid w:val="00444880"/>
    <w:rsid w:val="004448F0"/>
    <w:rsid w:val="00445CB7"/>
    <w:rsid w:val="00446569"/>
    <w:rsid w:val="004469A0"/>
    <w:rsid w:val="00446B42"/>
    <w:rsid w:val="00446B55"/>
    <w:rsid w:val="00446C25"/>
    <w:rsid w:val="00447074"/>
    <w:rsid w:val="004471CB"/>
    <w:rsid w:val="00447C5B"/>
    <w:rsid w:val="004501F2"/>
    <w:rsid w:val="004503D1"/>
    <w:rsid w:val="0045062B"/>
    <w:rsid w:val="00450A8B"/>
    <w:rsid w:val="00450F04"/>
    <w:rsid w:val="004515AA"/>
    <w:rsid w:val="0045190D"/>
    <w:rsid w:val="00451F58"/>
    <w:rsid w:val="0045259E"/>
    <w:rsid w:val="00452F48"/>
    <w:rsid w:val="00453730"/>
    <w:rsid w:val="00453813"/>
    <w:rsid w:val="00454898"/>
    <w:rsid w:val="00454C4A"/>
    <w:rsid w:val="004550E4"/>
    <w:rsid w:val="00455364"/>
    <w:rsid w:val="00455FE4"/>
    <w:rsid w:val="0045643D"/>
    <w:rsid w:val="004565AC"/>
    <w:rsid w:val="00456669"/>
    <w:rsid w:val="004572A1"/>
    <w:rsid w:val="004603FD"/>
    <w:rsid w:val="00460645"/>
    <w:rsid w:val="00460956"/>
    <w:rsid w:val="00460AE6"/>
    <w:rsid w:val="00460D0B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A56"/>
    <w:rsid w:val="00462E3B"/>
    <w:rsid w:val="004631A3"/>
    <w:rsid w:val="00463556"/>
    <w:rsid w:val="00463A46"/>
    <w:rsid w:val="00463DF0"/>
    <w:rsid w:val="004640A7"/>
    <w:rsid w:val="004642B8"/>
    <w:rsid w:val="004649F1"/>
    <w:rsid w:val="00464A20"/>
    <w:rsid w:val="00465C6C"/>
    <w:rsid w:val="004664E7"/>
    <w:rsid w:val="00466D3D"/>
    <w:rsid w:val="00467100"/>
    <w:rsid w:val="0046738C"/>
    <w:rsid w:val="00467644"/>
    <w:rsid w:val="0046781F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C4A"/>
    <w:rsid w:val="00471DE6"/>
    <w:rsid w:val="00472220"/>
    <w:rsid w:val="004722D3"/>
    <w:rsid w:val="00472769"/>
    <w:rsid w:val="00472784"/>
    <w:rsid w:val="00472ADA"/>
    <w:rsid w:val="00472D44"/>
    <w:rsid w:val="00473589"/>
    <w:rsid w:val="00473623"/>
    <w:rsid w:val="0047395D"/>
    <w:rsid w:val="00473A6A"/>
    <w:rsid w:val="00473ED1"/>
    <w:rsid w:val="004744E7"/>
    <w:rsid w:val="0047502F"/>
    <w:rsid w:val="00475212"/>
    <w:rsid w:val="004757C4"/>
    <w:rsid w:val="004757ED"/>
    <w:rsid w:val="0047586F"/>
    <w:rsid w:val="00475B6A"/>
    <w:rsid w:val="00475CA9"/>
    <w:rsid w:val="00475F91"/>
    <w:rsid w:val="00476246"/>
    <w:rsid w:val="0047656E"/>
    <w:rsid w:val="00476872"/>
    <w:rsid w:val="004769AD"/>
    <w:rsid w:val="00476C57"/>
    <w:rsid w:val="004771C0"/>
    <w:rsid w:val="00477482"/>
    <w:rsid w:val="00477B6D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215D"/>
    <w:rsid w:val="00483106"/>
    <w:rsid w:val="004837CE"/>
    <w:rsid w:val="004837CF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66"/>
    <w:rsid w:val="00490081"/>
    <w:rsid w:val="004901E7"/>
    <w:rsid w:val="004902A7"/>
    <w:rsid w:val="00490521"/>
    <w:rsid w:val="00490B7B"/>
    <w:rsid w:val="00490B97"/>
    <w:rsid w:val="00490C63"/>
    <w:rsid w:val="00491201"/>
    <w:rsid w:val="0049129C"/>
    <w:rsid w:val="00491B2F"/>
    <w:rsid w:val="0049208A"/>
    <w:rsid w:val="004922FB"/>
    <w:rsid w:val="00492539"/>
    <w:rsid w:val="00492566"/>
    <w:rsid w:val="004928C1"/>
    <w:rsid w:val="00492D9F"/>
    <w:rsid w:val="00493283"/>
    <w:rsid w:val="004935A1"/>
    <w:rsid w:val="00493E11"/>
    <w:rsid w:val="00494148"/>
    <w:rsid w:val="004943BC"/>
    <w:rsid w:val="004947E6"/>
    <w:rsid w:val="00494A1B"/>
    <w:rsid w:val="00494D2E"/>
    <w:rsid w:val="00494D40"/>
    <w:rsid w:val="00494EF9"/>
    <w:rsid w:val="00495459"/>
    <w:rsid w:val="0049562F"/>
    <w:rsid w:val="00495BB0"/>
    <w:rsid w:val="00495BE1"/>
    <w:rsid w:val="0049614E"/>
    <w:rsid w:val="00496211"/>
    <w:rsid w:val="0049651E"/>
    <w:rsid w:val="004967D9"/>
    <w:rsid w:val="00496877"/>
    <w:rsid w:val="004969D6"/>
    <w:rsid w:val="00496BBD"/>
    <w:rsid w:val="00496DD7"/>
    <w:rsid w:val="00496DF0"/>
    <w:rsid w:val="004970F0"/>
    <w:rsid w:val="00497217"/>
    <w:rsid w:val="00497598"/>
    <w:rsid w:val="004978DB"/>
    <w:rsid w:val="00497987"/>
    <w:rsid w:val="004979F0"/>
    <w:rsid w:val="00497DC6"/>
    <w:rsid w:val="00497EC5"/>
    <w:rsid w:val="004A008F"/>
    <w:rsid w:val="004A0742"/>
    <w:rsid w:val="004A0FC9"/>
    <w:rsid w:val="004A13B6"/>
    <w:rsid w:val="004A1472"/>
    <w:rsid w:val="004A1F03"/>
    <w:rsid w:val="004A26DD"/>
    <w:rsid w:val="004A2AF9"/>
    <w:rsid w:val="004A33D9"/>
    <w:rsid w:val="004A3452"/>
    <w:rsid w:val="004A355C"/>
    <w:rsid w:val="004A35FF"/>
    <w:rsid w:val="004A360F"/>
    <w:rsid w:val="004A3C77"/>
    <w:rsid w:val="004A4296"/>
    <w:rsid w:val="004A45D1"/>
    <w:rsid w:val="004A5173"/>
    <w:rsid w:val="004A5204"/>
    <w:rsid w:val="004A52A3"/>
    <w:rsid w:val="004A5772"/>
    <w:rsid w:val="004A6117"/>
    <w:rsid w:val="004A6AF0"/>
    <w:rsid w:val="004A722E"/>
    <w:rsid w:val="004A7D1F"/>
    <w:rsid w:val="004A7E90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342E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4ED6"/>
    <w:rsid w:val="004B50A2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F07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0CED"/>
    <w:rsid w:val="004C1015"/>
    <w:rsid w:val="004C14A8"/>
    <w:rsid w:val="004C2225"/>
    <w:rsid w:val="004C22D9"/>
    <w:rsid w:val="004C231D"/>
    <w:rsid w:val="004C24EB"/>
    <w:rsid w:val="004C29FE"/>
    <w:rsid w:val="004C2BBF"/>
    <w:rsid w:val="004C3172"/>
    <w:rsid w:val="004C31A1"/>
    <w:rsid w:val="004C3205"/>
    <w:rsid w:val="004C3386"/>
    <w:rsid w:val="004C33FD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233"/>
    <w:rsid w:val="004C63E8"/>
    <w:rsid w:val="004C6B6A"/>
    <w:rsid w:val="004C6CCA"/>
    <w:rsid w:val="004C6E64"/>
    <w:rsid w:val="004C7439"/>
    <w:rsid w:val="004C7620"/>
    <w:rsid w:val="004C7CC9"/>
    <w:rsid w:val="004D02E7"/>
    <w:rsid w:val="004D09F2"/>
    <w:rsid w:val="004D10A2"/>
    <w:rsid w:val="004D1886"/>
    <w:rsid w:val="004D1991"/>
    <w:rsid w:val="004D1A13"/>
    <w:rsid w:val="004D1BDD"/>
    <w:rsid w:val="004D22D2"/>
    <w:rsid w:val="004D24B2"/>
    <w:rsid w:val="004D24B9"/>
    <w:rsid w:val="004D2825"/>
    <w:rsid w:val="004D2837"/>
    <w:rsid w:val="004D2846"/>
    <w:rsid w:val="004D2886"/>
    <w:rsid w:val="004D2B99"/>
    <w:rsid w:val="004D2D0D"/>
    <w:rsid w:val="004D34FC"/>
    <w:rsid w:val="004D3D46"/>
    <w:rsid w:val="004D49B3"/>
    <w:rsid w:val="004D5506"/>
    <w:rsid w:val="004D5910"/>
    <w:rsid w:val="004D5BBC"/>
    <w:rsid w:val="004D60B2"/>
    <w:rsid w:val="004D651C"/>
    <w:rsid w:val="004D6C98"/>
    <w:rsid w:val="004D6D77"/>
    <w:rsid w:val="004D73F8"/>
    <w:rsid w:val="004D7820"/>
    <w:rsid w:val="004D7BAE"/>
    <w:rsid w:val="004D7C54"/>
    <w:rsid w:val="004D7D54"/>
    <w:rsid w:val="004E017F"/>
    <w:rsid w:val="004E08A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BF0"/>
    <w:rsid w:val="004E2C94"/>
    <w:rsid w:val="004E31B6"/>
    <w:rsid w:val="004E3211"/>
    <w:rsid w:val="004E35AA"/>
    <w:rsid w:val="004E3660"/>
    <w:rsid w:val="004E3C1E"/>
    <w:rsid w:val="004E3F71"/>
    <w:rsid w:val="004E4381"/>
    <w:rsid w:val="004E4B4B"/>
    <w:rsid w:val="004E4DC3"/>
    <w:rsid w:val="004E4E06"/>
    <w:rsid w:val="004E4ED8"/>
    <w:rsid w:val="004E5227"/>
    <w:rsid w:val="004E55CB"/>
    <w:rsid w:val="004E55EC"/>
    <w:rsid w:val="004E59F9"/>
    <w:rsid w:val="004E5AE1"/>
    <w:rsid w:val="004E6BDE"/>
    <w:rsid w:val="004E70B3"/>
    <w:rsid w:val="004E71FD"/>
    <w:rsid w:val="004E75B1"/>
    <w:rsid w:val="004F02C5"/>
    <w:rsid w:val="004F052F"/>
    <w:rsid w:val="004F06E0"/>
    <w:rsid w:val="004F07A2"/>
    <w:rsid w:val="004F0DAC"/>
    <w:rsid w:val="004F0EF3"/>
    <w:rsid w:val="004F1207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403D"/>
    <w:rsid w:val="004F4324"/>
    <w:rsid w:val="004F4C06"/>
    <w:rsid w:val="004F5687"/>
    <w:rsid w:val="004F5A82"/>
    <w:rsid w:val="004F5E48"/>
    <w:rsid w:val="004F640D"/>
    <w:rsid w:val="004F663F"/>
    <w:rsid w:val="004F6AB1"/>
    <w:rsid w:val="004F730B"/>
    <w:rsid w:val="004F7675"/>
    <w:rsid w:val="004F7EA3"/>
    <w:rsid w:val="005000CD"/>
    <w:rsid w:val="00500C68"/>
    <w:rsid w:val="005013E6"/>
    <w:rsid w:val="00501A62"/>
    <w:rsid w:val="00501ED6"/>
    <w:rsid w:val="0050261D"/>
    <w:rsid w:val="00502798"/>
    <w:rsid w:val="005027E4"/>
    <w:rsid w:val="00502807"/>
    <w:rsid w:val="00502A43"/>
    <w:rsid w:val="00502BCF"/>
    <w:rsid w:val="00502BDC"/>
    <w:rsid w:val="00502F2A"/>
    <w:rsid w:val="00502F7B"/>
    <w:rsid w:val="00503854"/>
    <w:rsid w:val="0050398D"/>
    <w:rsid w:val="00503D96"/>
    <w:rsid w:val="00503E40"/>
    <w:rsid w:val="005042AB"/>
    <w:rsid w:val="0050446A"/>
    <w:rsid w:val="00505314"/>
    <w:rsid w:val="0050560E"/>
    <w:rsid w:val="0050638C"/>
    <w:rsid w:val="005068A4"/>
    <w:rsid w:val="005071D3"/>
    <w:rsid w:val="005074C9"/>
    <w:rsid w:val="00507821"/>
    <w:rsid w:val="005078C2"/>
    <w:rsid w:val="0050790E"/>
    <w:rsid w:val="00507D15"/>
    <w:rsid w:val="00510D34"/>
    <w:rsid w:val="005110A1"/>
    <w:rsid w:val="00511453"/>
    <w:rsid w:val="00511793"/>
    <w:rsid w:val="00511F12"/>
    <w:rsid w:val="00511FFE"/>
    <w:rsid w:val="00512D3E"/>
    <w:rsid w:val="00513433"/>
    <w:rsid w:val="005142EE"/>
    <w:rsid w:val="00514A75"/>
    <w:rsid w:val="00515459"/>
    <w:rsid w:val="00515477"/>
    <w:rsid w:val="00515945"/>
    <w:rsid w:val="0051619C"/>
    <w:rsid w:val="00516279"/>
    <w:rsid w:val="00516307"/>
    <w:rsid w:val="0051678E"/>
    <w:rsid w:val="00516A75"/>
    <w:rsid w:val="0051775E"/>
    <w:rsid w:val="00517DA1"/>
    <w:rsid w:val="00517F61"/>
    <w:rsid w:val="005205F7"/>
    <w:rsid w:val="00520755"/>
    <w:rsid w:val="00520965"/>
    <w:rsid w:val="00520A3F"/>
    <w:rsid w:val="005211C3"/>
    <w:rsid w:val="0052125B"/>
    <w:rsid w:val="00521DE4"/>
    <w:rsid w:val="0052205D"/>
    <w:rsid w:val="005220CD"/>
    <w:rsid w:val="005227D9"/>
    <w:rsid w:val="005233CE"/>
    <w:rsid w:val="005234F2"/>
    <w:rsid w:val="00523632"/>
    <w:rsid w:val="00523849"/>
    <w:rsid w:val="00523E78"/>
    <w:rsid w:val="00523F40"/>
    <w:rsid w:val="005244D0"/>
    <w:rsid w:val="0052454E"/>
    <w:rsid w:val="00524731"/>
    <w:rsid w:val="00525432"/>
    <w:rsid w:val="0052571A"/>
    <w:rsid w:val="0052629B"/>
    <w:rsid w:val="00526AB5"/>
    <w:rsid w:val="00526BEA"/>
    <w:rsid w:val="00526BFE"/>
    <w:rsid w:val="00527DBC"/>
    <w:rsid w:val="00527EFC"/>
    <w:rsid w:val="0053010F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E5"/>
    <w:rsid w:val="00531ADA"/>
    <w:rsid w:val="00531CD6"/>
    <w:rsid w:val="00531D34"/>
    <w:rsid w:val="00532007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713"/>
    <w:rsid w:val="0053377A"/>
    <w:rsid w:val="00533A82"/>
    <w:rsid w:val="0053400D"/>
    <w:rsid w:val="00534129"/>
    <w:rsid w:val="005341B1"/>
    <w:rsid w:val="005347B6"/>
    <w:rsid w:val="00534D8E"/>
    <w:rsid w:val="00534F69"/>
    <w:rsid w:val="005354EF"/>
    <w:rsid w:val="00535928"/>
    <w:rsid w:val="00535F35"/>
    <w:rsid w:val="0053615A"/>
    <w:rsid w:val="00536C3D"/>
    <w:rsid w:val="005375A7"/>
    <w:rsid w:val="0053773A"/>
    <w:rsid w:val="00537F29"/>
    <w:rsid w:val="0054005A"/>
    <w:rsid w:val="00540292"/>
    <w:rsid w:val="00540333"/>
    <w:rsid w:val="00540BEB"/>
    <w:rsid w:val="00540E7F"/>
    <w:rsid w:val="00541221"/>
    <w:rsid w:val="00541464"/>
    <w:rsid w:val="00541609"/>
    <w:rsid w:val="005416BC"/>
    <w:rsid w:val="005422F3"/>
    <w:rsid w:val="0054289B"/>
    <w:rsid w:val="00542B35"/>
    <w:rsid w:val="00542B60"/>
    <w:rsid w:val="00542DD6"/>
    <w:rsid w:val="005434CD"/>
    <w:rsid w:val="00543626"/>
    <w:rsid w:val="0054367F"/>
    <w:rsid w:val="005439C7"/>
    <w:rsid w:val="00543EFE"/>
    <w:rsid w:val="00543F49"/>
    <w:rsid w:val="00544599"/>
    <w:rsid w:val="005445EF"/>
    <w:rsid w:val="0054485C"/>
    <w:rsid w:val="005449DE"/>
    <w:rsid w:val="00544A0F"/>
    <w:rsid w:val="00544D89"/>
    <w:rsid w:val="00544E8C"/>
    <w:rsid w:val="00545AEE"/>
    <w:rsid w:val="00545B1E"/>
    <w:rsid w:val="00545B7B"/>
    <w:rsid w:val="00545E09"/>
    <w:rsid w:val="00546A9D"/>
    <w:rsid w:val="00546B12"/>
    <w:rsid w:val="00546F39"/>
    <w:rsid w:val="0054714B"/>
    <w:rsid w:val="0054771F"/>
    <w:rsid w:val="005479AD"/>
    <w:rsid w:val="00547A83"/>
    <w:rsid w:val="00547EAB"/>
    <w:rsid w:val="005501A5"/>
    <w:rsid w:val="005505DE"/>
    <w:rsid w:val="00550673"/>
    <w:rsid w:val="005507E0"/>
    <w:rsid w:val="00550A98"/>
    <w:rsid w:val="00550BC8"/>
    <w:rsid w:val="00550D34"/>
    <w:rsid w:val="00550D82"/>
    <w:rsid w:val="00550E05"/>
    <w:rsid w:val="00550FA3"/>
    <w:rsid w:val="00551008"/>
    <w:rsid w:val="005522F8"/>
    <w:rsid w:val="00552458"/>
    <w:rsid w:val="00552633"/>
    <w:rsid w:val="005526CF"/>
    <w:rsid w:val="0055275E"/>
    <w:rsid w:val="00552B21"/>
    <w:rsid w:val="00552D3E"/>
    <w:rsid w:val="00553244"/>
    <w:rsid w:val="005538CD"/>
    <w:rsid w:val="0055420D"/>
    <w:rsid w:val="005545EB"/>
    <w:rsid w:val="005546DF"/>
    <w:rsid w:val="00554717"/>
    <w:rsid w:val="00555332"/>
    <w:rsid w:val="005559F9"/>
    <w:rsid w:val="00555A7C"/>
    <w:rsid w:val="00555B5D"/>
    <w:rsid w:val="005567B7"/>
    <w:rsid w:val="0055691F"/>
    <w:rsid w:val="00556CC0"/>
    <w:rsid w:val="00556F9C"/>
    <w:rsid w:val="0055757E"/>
    <w:rsid w:val="00557A92"/>
    <w:rsid w:val="00557C73"/>
    <w:rsid w:val="00557D33"/>
    <w:rsid w:val="00557E04"/>
    <w:rsid w:val="005601D8"/>
    <w:rsid w:val="0056021B"/>
    <w:rsid w:val="005608DE"/>
    <w:rsid w:val="00560EE3"/>
    <w:rsid w:val="00560F24"/>
    <w:rsid w:val="0056191F"/>
    <w:rsid w:val="00561D5A"/>
    <w:rsid w:val="0056242B"/>
    <w:rsid w:val="005627B9"/>
    <w:rsid w:val="005627E0"/>
    <w:rsid w:val="00562D90"/>
    <w:rsid w:val="005630DE"/>
    <w:rsid w:val="00563350"/>
    <w:rsid w:val="00563696"/>
    <w:rsid w:val="005637E9"/>
    <w:rsid w:val="00563CCA"/>
    <w:rsid w:val="00563E4D"/>
    <w:rsid w:val="00564942"/>
    <w:rsid w:val="005655DC"/>
    <w:rsid w:val="00565B9E"/>
    <w:rsid w:val="00565E2D"/>
    <w:rsid w:val="00565FA8"/>
    <w:rsid w:val="00565FB1"/>
    <w:rsid w:val="00566770"/>
    <w:rsid w:val="00566CA1"/>
    <w:rsid w:val="00567493"/>
    <w:rsid w:val="005675EB"/>
    <w:rsid w:val="005679CC"/>
    <w:rsid w:val="005679E2"/>
    <w:rsid w:val="00567BAF"/>
    <w:rsid w:val="00567E80"/>
    <w:rsid w:val="00570BDA"/>
    <w:rsid w:val="00571050"/>
    <w:rsid w:val="005712A7"/>
    <w:rsid w:val="0057182F"/>
    <w:rsid w:val="00571DDA"/>
    <w:rsid w:val="005728B4"/>
    <w:rsid w:val="00572AE2"/>
    <w:rsid w:val="00572D4E"/>
    <w:rsid w:val="00572D9A"/>
    <w:rsid w:val="0057327B"/>
    <w:rsid w:val="00573524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ABD"/>
    <w:rsid w:val="00576BC3"/>
    <w:rsid w:val="0057739D"/>
    <w:rsid w:val="0057743E"/>
    <w:rsid w:val="00577678"/>
    <w:rsid w:val="0058041F"/>
    <w:rsid w:val="005806E8"/>
    <w:rsid w:val="0058076B"/>
    <w:rsid w:val="00580C83"/>
    <w:rsid w:val="00580FD4"/>
    <w:rsid w:val="00581652"/>
    <w:rsid w:val="0058174E"/>
    <w:rsid w:val="00581A78"/>
    <w:rsid w:val="00581F11"/>
    <w:rsid w:val="00582226"/>
    <w:rsid w:val="00582822"/>
    <w:rsid w:val="0058283B"/>
    <w:rsid w:val="0058316A"/>
    <w:rsid w:val="005843C0"/>
    <w:rsid w:val="00585022"/>
    <w:rsid w:val="00585390"/>
    <w:rsid w:val="00585612"/>
    <w:rsid w:val="00585699"/>
    <w:rsid w:val="00585862"/>
    <w:rsid w:val="0058689F"/>
    <w:rsid w:val="0058694F"/>
    <w:rsid w:val="00587092"/>
    <w:rsid w:val="00587AF2"/>
    <w:rsid w:val="00587D12"/>
    <w:rsid w:val="00587DF6"/>
    <w:rsid w:val="0059050F"/>
    <w:rsid w:val="00590784"/>
    <w:rsid w:val="00590CEE"/>
    <w:rsid w:val="0059121B"/>
    <w:rsid w:val="00591520"/>
    <w:rsid w:val="00591846"/>
    <w:rsid w:val="005918A5"/>
    <w:rsid w:val="00591C12"/>
    <w:rsid w:val="00591E4B"/>
    <w:rsid w:val="005922E0"/>
    <w:rsid w:val="005923AB"/>
    <w:rsid w:val="0059288A"/>
    <w:rsid w:val="00592B3F"/>
    <w:rsid w:val="005937C5"/>
    <w:rsid w:val="0059393E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851"/>
    <w:rsid w:val="00595916"/>
    <w:rsid w:val="0059601A"/>
    <w:rsid w:val="005964D7"/>
    <w:rsid w:val="005965A1"/>
    <w:rsid w:val="00596783"/>
    <w:rsid w:val="005968BB"/>
    <w:rsid w:val="00596DD1"/>
    <w:rsid w:val="005972D4"/>
    <w:rsid w:val="00597CF2"/>
    <w:rsid w:val="005A0070"/>
    <w:rsid w:val="005A01B2"/>
    <w:rsid w:val="005A03B6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ED3"/>
    <w:rsid w:val="005A71DD"/>
    <w:rsid w:val="005A7572"/>
    <w:rsid w:val="005A79C8"/>
    <w:rsid w:val="005A7C71"/>
    <w:rsid w:val="005A7D19"/>
    <w:rsid w:val="005A7DCD"/>
    <w:rsid w:val="005B018C"/>
    <w:rsid w:val="005B0312"/>
    <w:rsid w:val="005B1131"/>
    <w:rsid w:val="005B1470"/>
    <w:rsid w:val="005B154D"/>
    <w:rsid w:val="005B1878"/>
    <w:rsid w:val="005B1F2D"/>
    <w:rsid w:val="005B20DC"/>
    <w:rsid w:val="005B276F"/>
    <w:rsid w:val="005B29D2"/>
    <w:rsid w:val="005B303C"/>
    <w:rsid w:val="005B30C8"/>
    <w:rsid w:val="005B36BB"/>
    <w:rsid w:val="005B373C"/>
    <w:rsid w:val="005B3E25"/>
    <w:rsid w:val="005B41BE"/>
    <w:rsid w:val="005B4A7D"/>
    <w:rsid w:val="005B4ED7"/>
    <w:rsid w:val="005B547E"/>
    <w:rsid w:val="005B55A5"/>
    <w:rsid w:val="005B5DE5"/>
    <w:rsid w:val="005B61E7"/>
    <w:rsid w:val="005B6558"/>
    <w:rsid w:val="005B6F21"/>
    <w:rsid w:val="005B7DD8"/>
    <w:rsid w:val="005C058F"/>
    <w:rsid w:val="005C071B"/>
    <w:rsid w:val="005C0798"/>
    <w:rsid w:val="005C0C9A"/>
    <w:rsid w:val="005C18C2"/>
    <w:rsid w:val="005C1AD8"/>
    <w:rsid w:val="005C1E11"/>
    <w:rsid w:val="005C23FD"/>
    <w:rsid w:val="005C2BB6"/>
    <w:rsid w:val="005C2D3F"/>
    <w:rsid w:val="005C398C"/>
    <w:rsid w:val="005C475B"/>
    <w:rsid w:val="005C4F64"/>
    <w:rsid w:val="005C5196"/>
    <w:rsid w:val="005C551D"/>
    <w:rsid w:val="005C571B"/>
    <w:rsid w:val="005C5C7A"/>
    <w:rsid w:val="005C5F82"/>
    <w:rsid w:val="005C6103"/>
    <w:rsid w:val="005C612F"/>
    <w:rsid w:val="005C64D0"/>
    <w:rsid w:val="005C66BB"/>
    <w:rsid w:val="005C6C3C"/>
    <w:rsid w:val="005C71A2"/>
    <w:rsid w:val="005C7476"/>
    <w:rsid w:val="005C79BC"/>
    <w:rsid w:val="005C7C84"/>
    <w:rsid w:val="005D0159"/>
    <w:rsid w:val="005D0190"/>
    <w:rsid w:val="005D02F6"/>
    <w:rsid w:val="005D03BA"/>
    <w:rsid w:val="005D05DB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21C4"/>
    <w:rsid w:val="005D24B5"/>
    <w:rsid w:val="005D24F4"/>
    <w:rsid w:val="005D31A4"/>
    <w:rsid w:val="005D3510"/>
    <w:rsid w:val="005D359C"/>
    <w:rsid w:val="005D35CB"/>
    <w:rsid w:val="005D37A3"/>
    <w:rsid w:val="005D394A"/>
    <w:rsid w:val="005D4846"/>
    <w:rsid w:val="005D4852"/>
    <w:rsid w:val="005D5054"/>
    <w:rsid w:val="005D6019"/>
    <w:rsid w:val="005D6416"/>
    <w:rsid w:val="005D6633"/>
    <w:rsid w:val="005D66C0"/>
    <w:rsid w:val="005D6E52"/>
    <w:rsid w:val="005D7117"/>
    <w:rsid w:val="005D717E"/>
    <w:rsid w:val="005D7446"/>
    <w:rsid w:val="005D76AB"/>
    <w:rsid w:val="005D76AD"/>
    <w:rsid w:val="005D7721"/>
    <w:rsid w:val="005D79FD"/>
    <w:rsid w:val="005D7A92"/>
    <w:rsid w:val="005D7FE7"/>
    <w:rsid w:val="005E01E6"/>
    <w:rsid w:val="005E0314"/>
    <w:rsid w:val="005E03EA"/>
    <w:rsid w:val="005E0518"/>
    <w:rsid w:val="005E0799"/>
    <w:rsid w:val="005E084B"/>
    <w:rsid w:val="005E1226"/>
    <w:rsid w:val="005E1914"/>
    <w:rsid w:val="005E1D2F"/>
    <w:rsid w:val="005E1D7C"/>
    <w:rsid w:val="005E2775"/>
    <w:rsid w:val="005E309D"/>
    <w:rsid w:val="005E37A2"/>
    <w:rsid w:val="005E38CC"/>
    <w:rsid w:val="005E3961"/>
    <w:rsid w:val="005E3CCF"/>
    <w:rsid w:val="005E3E53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2F5"/>
    <w:rsid w:val="005E6CE5"/>
    <w:rsid w:val="005E6E4E"/>
    <w:rsid w:val="005E72C1"/>
    <w:rsid w:val="005E730A"/>
    <w:rsid w:val="005E746C"/>
    <w:rsid w:val="005E7781"/>
    <w:rsid w:val="005E79FB"/>
    <w:rsid w:val="005E7C5A"/>
    <w:rsid w:val="005E7EB9"/>
    <w:rsid w:val="005F0871"/>
    <w:rsid w:val="005F0A30"/>
    <w:rsid w:val="005F0D93"/>
    <w:rsid w:val="005F0F5F"/>
    <w:rsid w:val="005F1054"/>
    <w:rsid w:val="005F1095"/>
    <w:rsid w:val="005F10B5"/>
    <w:rsid w:val="005F1350"/>
    <w:rsid w:val="005F1888"/>
    <w:rsid w:val="005F1FF9"/>
    <w:rsid w:val="005F2604"/>
    <w:rsid w:val="005F2939"/>
    <w:rsid w:val="005F2985"/>
    <w:rsid w:val="005F33D1"/>
    <w:rsid w:val="005F3ADB"/>
    <w:rsid w:val="005F3D5F"/>
    <w:rsid w:val="005F4009"/>
    <w:rsid w:val="005F4B02"/>
    <w:rsid w:val="005F4CFA"/>
    <w:rsid w:val="005F4EAA"/>
    <w:rsid w:val="005F5443"/>
    <w:rsid w:val="005F592E"/>
    <w:rsid w:val="005F6AC8"/>
    <w:rsid w:val="005F6B96"/>
    <w:rsid w:val="005F6F09"/>
    <w:rsid w:val="005F6F91"/>
    <w:rsid w:val="005F7A9F"/>
    <w:rsid w:val="005F7E2B"/>
    <w:rsid w:val="006000E7"/>
    <w:rsid w:val="006005D3"/>
    <w:rsid w:val="0060061C"/>
    <w:rsid w:val="0060073E"/>
    <w:rsid w:val="006007FD"/>
    <w:rsid w:val="0060091F"/>
    <w:rsid w:val="00600D6B"/>
    <w:rsid w:val="00601212"/>
    <w:rsid w:val="006014D1"/>
    <w:rsid w:val="0060158E"/>
    <w:rsid w:val="006017B5"/>
    <w:rsid w:val="00601D7D"/>
    <w:rsid w:val="0060273B"/>
    <w:rsid w:val="00602A82"/>
    <w:rsid w:val="00603068"/>
    <w:rsid w:val="00604292"/>
    <w:rsid w:val="006042F0"/>
    <w:rsid w:val="00604449"/>
    <w:rsid w:val="006044D6"/>
    <w:rsid w:val="006050D3"/>
    <w:rsid w:val="0060570E"/>
    <w:rsid w:val="006057C0"/>
    <w:rsid w:val="006059D8"/>
    <w:rsid w:val="0060669F"/>
    <w:rsid w:val="006067E3"/>
    <w:rsid w:val="00606883"/>
    <w:rsid w:val="00606988"/>
    <w:rsid w:val="00606B76"/>
    <w:rsid w:val="006074B6"/>
    <w:rsid w:val="00610E0F"/>
    <w:rsid w:val="006115B2"/>
    <w:rsid w:val="006121BB"/>
    <w:rsid w:val="006122C0"/>
    <w:rsid w:val="00612997"/>
    <w:rsid w:val="00612D9D"/>
    <w:rsid w:val="0061363D"/>
    <w:rsid w:val="00613AF6"/>
    <w:rsid w:val="00613BBB"/>
    <w:rsid w:val="00613E20"/>
    <w:rsid w:val="00613EBD"/>
    <w:rsid w:val="006142B6"/>
    <w:rsid w:val="0061538C"/>
    <w:rsid w:val="0061581D"/>
    <w:rsid w:val="00615D56"/>
    <w:rsid w:val="0061629F"/>
    <w:rsid w:val="006164BA"/>
    <w:rsid w:val="00616A4C"/>
    <w:rsid w:val="00616ABC"/>
    <w:rsid w:val="00616EC6"/>
    <w:rsid w:val="00617711"/>
    <w:rsid w:val="00617A8A"/>
    <w:rsid w:val="00620205"/>
    <w:rsid w:val="00620359"/>
    <w:rsid w:val="006208BB"/>
    <w:rsid w:val="00620AA6"/>
    <w:rsid w:val="00620E36"/>
    <w:rsid w:val="0062120D"/>
    <w:rsid w:val="006214D5"/>
    <w:rsid w:val="006216B0"/>
    <w:rsid w:val="006216C1"/>
    <w:rsid w:val="00621E1B"/>
    <w:rsid w:val="00621EC3"/>
    <w:rsid w:val="0062241D"/>
    <w:rsid w:val="00622D20"/>
    <w:rsid w:val="00623620"/>
    <w:rsid w:val="00623933"/>
    <w:rsid w:val="00623AD0"/>
    <w:rsid w:val="00623C69"/>
    <w:rsid w:val="00623F98"/>
    <w:rsid w:val="006240DD"/>
    <w:rsid w:val="00624177"/>
    <w:rsid w:val="00624371"/>
    <w:rsid w:val="006243F5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70AA"/>
    <w:rsid w:val="006271B8"/>
    <w:rsid w:val="00627239"/>
    <w:rsid w:val="00627D10"/>
    <w:rsid w:val="00627E52"/>
    <w:rsid w:val="0063017F"/>
    <w:rsid w:val="006303D2"/>
    <w:rsid w:val="0063068E"/>
    <w:rsid w:val="006313C2"/>
    <w:rsid w:val="00631A04"/>
    <w:rsid w:val="00631CF8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836"/>
    <w:rsid w:val="00633B6D"/>
    <w:rsid w:val="00633BE9"/>
    <w:rsid w:val="00633DE1"/>
    <w:rsid w:val="00633E8E"/>
    <w:rsid w:val="00633F05"/>
    <w:rsid w:val="0063404D"/>
    <w:rsid w:val="006349D7"/>
    <w:rsid w:val="00634C3F"/>
    <w:rsid w:val="00635158"/>
    <w:rsid w:val="00635210"/>
    <w:rsid w:val="00636083"/>
    <w:rsid w:val="0063692B"/>
    <w:rsid w:val="006369B4"/>
    <w:rsid w:val="00636B70"/>
    <w:rsid w:val="00637D62"/>
    <w:rsid w:val="00637E16"/>
    <w:rsid w:val="00640943"/>
    <w:rsid w:val="00641143"/>
    <w:rsid w:val="0064187C"/>
    <w:rsid w:val="006418E7"/>
    <w:rsid w:val="00641BA1"/>
    <w:rsid w:val="00641CE7"/>
    <w:rsid w:val="0064201A"/>
    <w:rsid w:val="00642569"/>
    <w:rsid w:val="00642824"/>
    <w:rsid w:val="006428E8"/>
    <w:rsid w:val="006428F5"/>
    <w:rsid w:val="006432AD"/>
    <w:rsid w:val="00643479"/>
    <w:rsid w:val="00643556"/>
    <w:rsid w:val="00643A4D"/>
    <w:rsid w:val="00643EB2"/>
    <w:rsid w:val="00644193"/>
    <w:rsid w:val="00644AA4"/>
    <w:rsid w:val="00644AFD"/>
    <w:rsid w:val="006457E6"/>
    <w:rsid w:val="00645F53"/>
    <w:rsid w:val="0064607E"/>
    <w:rsid w:val="00646DC6"/>
    <w:rsid w:val="0064796E"/>
    <w:rsid w:val="00647DC2"/>
    <w:rsid w:val="006501E4"/>
    <w:rsid w:val="00650BC9"/>
    <w:rsid w:val="00651110"/>
    <w:rsid w:val="0065150C"/>
    <w:rsid w:val="006524A9"/>
    <w:rsid w:val="00652D71"/>
    <w:rsid w:val="00652D80"/>
    <w:rsid w:val="0065313A"/>
    <w:rsid w:val="00653146"/>
    <w:rsid w:val="00653379"/>
    <w:rsid w:val="006536F8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C5C"/>
    <w:rsid w:val="00660CC1"/>
    <w:rsid w:val="0066117D"/>
    <w:rsid w:val="006611F1"/>
    <w:rsid w:val="0066143A"/>
    <w:rsid w:val="0066184A"/>
    <w:rsid w:val="00661BE1"/>
    <w:rsid w:val="00661E79"/>
    <w:rsid w:val="006624AE"/>
    <w:rsid w:val="006628EF"/>
    <w:rsid w:val="0066290F"/>
    <w:rsid w:val="00662AE9"/>
    <w:rsid w:val="00662CC4"/>
    <w:rsid w:val="00662EBC"/>
    <w:rsid w:val="006635A1"/>
    <w:rsid w:val="006636F9"/>
    <w:rsid w:val="006638CA"/>
    <w:rsid w:val="006638F9"/>
    <w:rsid w:val="00663CD4"/>
    <w:rsid w:val="00664380"/>
    <w:rsid w:val="00664464"/>
    <w:rsid w:val="00664FB4"/>
    <w:rsid w:val="00665322"/>
    <w:rsid w:val="0066533D"/>
    <w:rsid w:val="00665AD3"/>
    <w:rsid w:val="00665C0C"/>
    <w:rsid w:val="00665FD1"/>
    <w:rsid w:val="0066601E"/>
    <w:rsid w:val="00666410"/>
    <w:rsid w:val="00666DF2"/>
    <w:rsid w:val="0066700C"/>
    <w:rsid w:val="00667A41"/>
    <w:rsid w:val="00667D2A"/>
    <w:rsid w:val="00670487"/>
    <w:rsid w:val="00670875"/>
    <w:rsid w:val="0067094F"/>
    <w:rsid w:val="00670AD0"/>
    <w:rsid w:val="0067142A"/>
    <w:rsid w:val="006714D8"/>
    <w:rsid w:val="00671CB3"/>
    <w:rsid w:val="00671E6E"/>
    <w:rsid w:val="006726AD"/>
    <w:rsid w:val="00672DA6"/>
    <w:rsid w:val="00673F03"/>
    <w:rsid w:val="006746E2"/>
    <w:rsid w:val="00674801"/>
    <w:rsid w:val="00674FD6"/>
    <w:rsid w:val="006752A3"/>
    <w:rsid w:val="00675A89"/>
    <w:rsid w:val="00675E54"/>
    <w:rsid w:val="006765B0"/>
    <w:rsid w:val="006768F9"/>
    <w:rsid w:val="00676B4A"/>
    <w:rsid w:val="00676B8F"/>
    <w:rsid w:val="00676E1D"/>
    <w:rsid w:val="006772A5"/>
    <w:rsid w:val="0067761A"/>
    <w:rsid w:val="00677879"/>
    <w:rsid w:val="006779A6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D19"/>
    <w:rsid w:val="0068109D"/>
    <w:rsid w:val="00681152"/>
    <w:rsid w:val="0068129A"/>
    <w:rsid w:val="0068192B"/>
    <w:rsid w:val="00682024"/>
    <w:rsid w:val="00682159"/>
    <w:rsid w:val="00682274"/>
    <w:rsid w:val="00682972"/>
    <w:rsid w:val="006829FB"/>
    <w:rsid w:val="00682BBC"/>
    <w:rsid w:val="00682D39"/>
    <w:rsid w:val="00683173"/>
    <w:rsid w:val="006832C1"/>
    <w:rsid w:val="0068369B"/>
    <w:rsid w:val="00683868"/>
    <w:rsid w:val="0068392F"/>
    <w:rsid w:val="00683C89"/>
    <w:rsid w:val="00683D34"/>
    <w:rsid w:val="00683D74"/>
    <w:rsid w:val="00684023"/>
    <w:rsid w:val="00684395"/>
    <w:rsid w:val="00684913"/>
    <w:rsid w:val="006849B6"/>
    <w:rsid w:val="00684D77"/>
    <w:rsid w:val="00685F4E"/>
    <w:rsid w:val="00685FF0"/>
    <w:rsid w:val="0068613F"/>
    <w:rsid w:val="0068636D"/>
    <w:rsid w:val="006863EB"/>
    <w:rsid w:val="0068655F"/>
    <w:rsid w:val="00686F7D"/>
    <w:rsid w:val="00687143"/>
    <w:rsid w:val="006876D8"/>
    <w:rsid w:val="006877E6"/>
    <w:rsid w:val="00687A14"/>
    <w:rsid w:val="00687FE2"/>
    <w:rsid w:val="00690159"/>
    <w:rsid w:val="0069060D"/>
    <w:rsid w:val="00690FA5"/>
    <w:rsid w:val="00691618"/>
    <w:rsid w:val="00691B9D"/>
    <w:rsid w:val="00691D43"/>
    <w:rsid w:val="006920D2"/>
    <w:rsid w:val="00692790"/>
    <w:rsid w:val="006930F9"/>
    <w:rsid w:val="00693259"/>
    <w:rsid w:val="00693280"/>
    <w:rsid w:val="006935B6"/>
    <w:rsid w:val="006936A5"/>
    <w:rsid w:val="00695159"/>
    <w:rsid w:val="0069515B"/>
    <w:rsid w:val="006956B9"/>
    <w:rsid w:val="00695808"/>
    <w:rsid w:val="00696A2A"/>
    <w:rsid w:val="00696D19"/>
    <w:rsid w:val="006971A3"/>
    <w:rsid w:val="00697E0D"/>
    <w:rsid w:val="00697F53"/>
    <w:rsid w:val="006A007E"/>
    <w:rsid w:val="006A0440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99"/>
    <w:rsid w:val="006A4367"/>
    <w:rsid w:val="006A492B"/>
    <w:rsid w:val="006A4969"/>
    <w:rsid w:val="006A4E09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B02A3"/>
    <w:rsid w:val="006B0303"/>
    <w:rsid w:val="006B04E8"/>
    <w:rsid w:val="006B084D"/>
    <w:rsid w:val="006B0B86"/>
    <w:rsid w:val="006B0E70"/>
    <w:rsid w:val="006B105B"/>
    <w:rsid w:val="006B1C25"/>
    <w:rsid w:val="006B1D80"/>
    <w:rsid w:val="006B23A0"/>
    <w:rsid w:val="006B246F"/>
    <w:rsid w:val="006B2D29"/>
    <w:rsid w:val="006B3143"/>
    <w:rsid w:val="006B3CDC"/>
    <w:rsid w:val="006B3DBC"/>
    <w:rsid w:val="006B3EF8"/>
    <w:rsid w:val="006B40F3"/>
    <w:rsid w:val="006B4492"/>
    <w:rsid w:val="006B460E"/>
    <w:rsid w:val="006B4EA2"/>
    <w:rsid w:val="006B5194"/>
    <w:rsid w:val="006B5C94"/>
    <w:rsid w:val="006B600E"/>
    <w:rsid w:val="006B64C9"/>
    <w:rsid w:val="006B64D1"/>
    <w:rsid w:val="006B6D6D"/>
    <w:rsid w:val="006B702D"/>
    <w:rsid w:val="006B7241"/>
    <w:rsid w:val="006B7332"/>
    <w:rsid w:val="006B79F1"/>
    <w:rsid w:val="006B7E94"/>
    <w:rsid w:val="006C04D5"/>
    <w:rsid w:val="006C0B65"/>
    <w:rsid w:val="006C1192"/>
    <w:rsid w:val="006C15FE"/>
    <w:rsid w:val="006C1625"/>
    <w:rsid w:val="006C1B41"/>
    <w:rsid w:val="006C1BC0"/>
    <w:rsid w:val="006C1FFB"/>
    <w:rsid w:val="006C20D9"/>
    <w:rsid w:val="006C24FB"/>
    <w:rsid w:val="006C25C4"/>
    <w:rsid w:val="006C33F1"/>
    <w:rsid w:val="006C3540"/>
    <w:rsid w:val="006C3C06"/>
    <w:rsid w:val="006C3E1F"/>
    <w:rsid w:val="006C444B"/>
    <w:rsid w:val="006C4476"/>
    <w:rsid w:val="006C4644"/>
    <w:rsid w:val="006C467F"/>
    <w:rsid w:val="006C58B3"/>
    <w:rsid w:val="006C5DCE"/>
    <w:rsid w:val="006C5F66"/>
    <w:rsid w:val="006C6835"/>
    <w:rsid w:val="006C6A94"/>
    <w:rsid w:val="006C720E"/>
    <w:rsid w:val="006C74FC"/>
    <w:rsid w:val="006C75BD"/>
    <w:rsid w:val="006C7A69"/>
    <w:rsid w:val="006C7AA4"/>
    <w:rsid w:val="006D06C2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588"/>
    <w:rsid w:val="006D26A2"/>
    <w:rsid w:val="006D2747"/>
    <w:rsid w:val="006D27A1"/>
    <w:rsid w:val="006D2DBC"/>
    <w:rsid w:val="006D35B8"/>
    <w:rsid w:val="006D395A"/>
    <w:rsid w:val="006D3A5F"/>
    <w:rsid w:val="006D3E4E"/>
    <w:rsid w:val="006D3FBB"/>
    <w:rsid w:val="006D43FC"/>
    <w:rsid w:val="006D457A"/>
    <w:rsid w:val="006D4735"/>
    <w:rsid w:val="006D479F"/>
    <w:rsid w:val="006D490F"/>
    <w:rsid w:val="006D527F"/>
    <w:rsid w:val="006D5410"/>
    <w:rsid w:val="006D5642"/>
    <w:rsid w:val="006D5B42"/>
    <w:rsid w:val="006D5C88"/>
    <w:rsid w:val="006D67B6"/>
    <w:rsid w:val="006D6D30"/>
    <w:rsid w:val="006D7738"/>
    <w:rsid w:val="006D7CD5"/>
    <w:rsid w:val="006E0278"/>
    <w:rsid w:val="006E04B3"/>
    <w:rsid w:val="006E0A18"/>
    <w:rsid w:val="006E0CAD"/>
    <w:rsid w:val="006E1AE0"/>
    <w:rsid w:val="006E20C3"/>
    <w:rsid w:val="006E20D6"/>
    <w:rsid w:val="006E2138"/>
    <w:rsid w:val="006E391D"/>
    <w:rsid w:val="006E3BA7"/>
    <w:rsid w:val="006E3ED8"/>
    <w:rsid w:val="006E42B0"/>
    <w:rsid w:val="006E43F6"/>
    <w:rsid w:val="006E4657"/>
    <w:rsid w:val="006E50E1"/>
    <w:rsid w:val="006E53FB"/>
    <w:rsid w:val="006E5786"/>
    <w:rsid w:val="006E62D1"/>
    <w:rsid w:val="006E679D"/>
    <w:rsid w:val="006E6D4A"/>
    <w:rsid w:val="006E71EE"/>
    <w:rsid w:val="006E7447"/>
    <w:rsid w:val="006E7D25"/>
    <w:rsid w:val="006F0096"/>
    <w:rsid w:val="006F0143"/>
    <w:rsid w:val="006F0214"/>
    <w:rsid w:val="006F072D"/>
    <w:rsid w:val="006F07B1"/>
    <w:rsid w:val="006F1444"/>
    <w:rsid w:val="006F1481"/>
    <w:rsid w:val="006F2052"/>
    <w:rsid w:val="006F2565"/>
    <w:rsid w:val="006F2791"/>
    <w:rsid w:val="006F3513"/>
    <w:rsid w:val="006F3562"/>
    <w:rsid w:val="006F3D94"/>
    <w:rsid w:val="006F3E4F"/>
    <w:rsid w:val="006F3FB9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53A"/>
    <w:rsid w:val="006F65A6"/>
    <w:rsid w:val="006F6703"/>
    <w:rsid w:val="006F69DB"/>
    <w:rsid w:val="006F6CC6"/>
    <w:rsid w:val="006F6E25"/>
    <w:rsid w:val="006F73D6"/>
    <w:rsid w:val="006F7781"/>
    <w:rsid w:val="006F7D20"/>
    <w:rsid w:val="006F7F16"/>
    <w:rsid w:val="007001B6"/>
    <w:rsid w:val="00700950"/>
    <w:rsid w:val="00700ADA"/>
    <w:rsid w:val="00700FD6"/>
    <w:rsid w:val="007015F0"/>
    <w:rsid w:val="007015F8"/>
    <w:rsid w:val="00701933"/>
    <w:rsid w:val="00701EDB"/>
    <w:rsid w:val="00701FD1"/>
    <w:rsid w:val="0070219C"/>
    <w:rsid w:val="007021E9"/>
    <w:rsid w:val="0070235D"/>
    <w:rsid w:val="00702396"/>
    <w:rsid w:val="00702632"/>
    <w:rsid w:val="0070286C"/>
    <w:rsid w:val="007029A9"/>
    <w:rsid w:val="00702E69"/>
    <w:rsid w:val="00702E9D"/>
    <w:rsid w:val="00702EA3"/>
    <w:rsid w:val="0070309E"/>
    <w:rsid w:val="00703EB2"/>
    <w:rsid w:val="00703FE7"/>
    <w:rsid w:val="00704222"/>
    <w:rsid w:val="00704677"/>
    <w:rsid w:val="00705022"/>
    <w:rsid w:val="007051E8"/>
    <w:rsid w:val="00705323"/>
    <w:rsid w:val="0070576A"/>
    <w:rsid w:val="00705B62"/>
    <w:rsid w:val="00705F2F"/>
    <w:rsid w:val="007065CB"/>
    <w:rsid w:val="00706E2D"/>
    <w:rsid w:val="007075E8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3234"/>
    <w:rsid w:val="007133DE"/>
    <w:rsid w:val="0071356E"/>
    <w:rsid w:val="007138AC"/>
    <w:rsid w:val="00714CEE"/>
    <w:rsid w:val="007150A2"/>
    <w:rsid w:val="007152DE"/>
    <w:rsid w:val="007154E1"/>
    <w:rsid w:val="0071564F"/>
    <w:rsid w:val="007163A2"/>
    <w:rsid w:val="0071685B"/>
    <w:rsid w:val="00716DF1"/>
    <w:rsid w:val="00716E7D"/>
    <w:rsid w:val="00716F83"/>
    <w:rsid w:val="00717361"/>
    <w:rsid w:val="00717549"/>
    <w:rsid w:val="00717C5C"/>
    <w:rsid w:val="007205DF"/>
    <w:rsid w:val="00720B80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A30"/>
    <w:rsid w:val="00723A33"/>
    <w:rsid w:val="00723D52"/>
    <w:rsid w:val="00724FA0"/>
    <w:rsid w:val="007252D7"/>
    <w:rsid w:val="0072556F"/>
    <w:rsid w:val="00725682"/>
    <w:rsid w:val="00725A86"/>
    <w:rsid w:val="007264A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DEA"/>
    <w:rsid w:val="00727FBA"/>
    <w:rsid w:val="0073043C"/>
    <w:rsid w:val="007304AF"/>
    <w:rsid w:val="007304DD"/>
    <w:rsid w:val="0073072D"/>
    <w:rsid w:val="00731087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BDC"/>
    <w:rsid w:val="00733F2D"/>
    <w:rsid w:val="0073493F"/>
    <w:rsid w:val="00734D28"/>
    <w:rsid w:val="00734E4D"/>
    <w:rsid w:val="0073506F"/>
    <w:rsid w:val="00736C2B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692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658"/>
    <w:rsid w:val="007500F2"/>
    <w:rsid w:val="0075077D"/>
    <w:rsid w:val="00750A49"/>
    <w:rsid w:val="00750C28"/>
    <w:rsid w:val="0075145E"/>
    <w:rsid w:val="00751B74"/>
    <w:rsid w:val="00751DED"/>
    <w:rsid w:val="00752286"/>
    <w:rsid w:val="0075229F"/>
    <w:rsid w:val="007522C4"/>
    <w:rsid w:val="00752516"/>
    <w:rsid w:val="007525E1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D7"/>
    <w:rsid w:val="0075455A"/>
    <w:rsid w:val="0075495E"/>
    <w:rsid w:val="00754EC6"/>
    <w:rsid w:val="00755181"/>
    <w:rsid w:val="00755412"/>
    <w:rsid w:val="0075542C"/>
    <w:rsid w:val="007556F4"/>
    <w:rsid w:val="00755C8B"/>
    <w:rsid w:val="00755DD1"/>
    <w:rsid w:val="007566DD"/>
    <w:rsid w:val="00756C7A"/>
    <w:rsid w:val="007570EA"/>
    <w:rsid w:val="007570F2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139F"/>
    <w:rsid w:val="007617A2"/>
    <w:rsid w:val="007618C4"/>
    <w:rsid w:val="00761D73"/>
    <w:rsid w:val="00761E9A"/>
    <w:rsid w:val="007624B9"/>
    <w:rsid w:val="007629AD"/>
    <w:rsid w:val="007629E1"/>
    <w:rsid w:val="00762B09"/>
    <w:rsid w:val="00763622"/>
    <w:rsid w:val="00763629"/>
    <w:rsid w:val="0076388E"/>
    <w:rsid w:val="0076474E"/>
    <w:rsid w:val="007649BA"/>
    <w:rsid w:val="0076526D"/>
    <w:rsid w:val="007653A3"/>
    <w:rsid w:val="007653F6"/>
    <w:rsid w:val="00765542"/>
    <w:rsid w:val="007656F1"/>
    <w:rsid w:val="0076571B"/>
    <w:rsid w:val="00765789"/>
    <w:rsid w:val="00765A97"/>
    <w:rsid w:val="00765ABB"/>
    <w:rsid w:val="00766CC0"/>
    <w:rsid w:val="00767353"/>
    <w:rsid w:val="00767974"/>
    <w:rsid w:val="00767AD7"/>
    <w:rsid w:val="0077027F"/>
    <w:rsid w:val="007709D7"/>
    <w:rsid w:val="00771D21"/>
    <w:rsid w:val="007720F6"/>
    <w:rsid w:val="0077229D"/>
    <w:rsid w:val="0077279F"/>
    <w:rsid w:val="00772BE3"/>
    <w:rsid w:val="00773086"/>
    <w:rsid w:val="0077336A"/>
    <w:rsid w:val="007735AA"/>
    <w:rsid w:val="00773622"/>
    <w:rsid w:val="007739FF"/>
    <w:rsid w:val="00773B56"/>
    <w:rsid w:val="0077408D"/>
    <w:rsid w:val="007743FB"/>
    <w:rsid w:val="00774797"/>
    <w:rsid w:val="007749A4"/>
    <w:rsid w:val="00774A59"/>
    <w:rsid w:val="00774B86"/>
    <w:rsid w:val="00774BD0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7047"/>
    <w:rsid w:val="0077766A"/>
    <w:rsid w:val="007776F1"/>
    <w:rsid w:val="007777DA"/>
    <w:rsid w:val="00777AF9"/>
    <w:rsid w:val="007800E9"/>
    <w:rsid w:val="00780117"/>
    <w:rsid w:val="007804D3"/>
    <w:rsid w:val="00780767"/>
    <w:rsid w:val="00780ABC"/>
    <w:rsid w:val="00780B61"/>
    <w:rsid w:val="0078127D"/>
    <w:rsid w:val="0078166B"/>
    <w:rsid w:val="007816D3"/>
    <w:rsid w:val="00781719"/>
    <w:rsid w:val="007817BC"/>
    <w:rsid w:val="00781C6F"/>
    <w:rsid w:val="00781CCA"/>
    <w:rsid w:val="00782174"/>
    <w:rsid w:val="007824AD"/>
    <w:rsid w:val="00782541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714"/>
    <w:rsid w:val="00784D45"/>
    <w:rsid w:val="00784DE2"/>
    <w:rsid w:val="00784DF4"/>
    <w:rsid w:val="00784E37"/>
    <w:rsid w:val="007856DB"/>
    <w:rsid w:val="00785730"/>
    <w:rsid w:val="00785739"/>
    <w:rsid w:val="00786A69"/>
    <w:rsid w:val="00786BED"/>
    <w:rsid w:val="00786F37"/>
    <w:rsid w:val="00786FD8"/>
    <w:rsid w:val="00787C93"/>
    <w:rsid w:val="00787E85"/>
    <w:rsid w:val="007903DB"/>
    <w:rsid w:val="0079051A"/>
    <w:rsid w:val="00790A3A"/>
    <w:rsid w:val="00790E60"/>
    <w:rsid w:val="0079111E"/>
    <w:rsid w:val="007916D6"/>
    <w:rsid w:val="00791718"/>
    <w:rsid w:val="0079172E"/>
    <w:rsid w:val="007918B3"/>
    <w:rsid w:val="00791D9D"/>
    <w:rsid w:val="00792025"/>
    <w:rsid w:val="0079312E"/>
    <w:rsid w:val="00793181"/>
    <w:rsid w:val="0079319D"/>
    <w:rsid w:val="007936EC"/>
    <w:rsid w:val="00793786"/>
    <w:rsid w:val="00793BA8"/>
    <w:rsid w:val="00793D2E"/>
    <w:rsid w:val="00793EA2"/>
    <w:rsid w:val="00793FA2"/>
    <w:rsid w:val="00793FFD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B86"/>
    <w:rsid w:val="00797C66"/>
    <w:rsid w:val="007A0293"/>
    <w:rsid w:val="007A0B20"/>
    <w:rsid w:val="007A0EDF"/>
    <w:rsid w:val="007A115A"/>
    <w:rsid w:val="007A11B1"/>
    <w:rsid w:val="007A1C72"/>
    <w:rsid w:val="007A1DB2"/>
    <w:rsid w:val="007A2567"/>
    <w:rsid w:val="007A271E"/>
    <w:rsid w:val="007A2F8F"/>
    <w:rsid w:val="007A315C"/>
    <w:rsid w:val="007A3243"/>
    <w:rsid w:val="007A3285"/>
    <w:rsid w:val="007A39A6"/>
    <w:rsid w:val="007A3C18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505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FF4"/>
    <w:rsid w:val="007B65FD"/>
    <w:rsid w:val="007B6B59"/>
    <w:rsid w:val="007B6BA6"/>
    <w:rsid w:val="007B7283"/>
    <w:rsid w:val="007B797C"/>
    <w:rsid w:val="007B7B3C"/>
    <w:rsid w:val="007C01B9"/>
    <w:rsid w:val="007C0357"/>
    <w:rsid w:val="007C04BB"/>
    <w:rsid w:val="007C13A7"/>
    <w:rsid w:val="007C1896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55D"/>
    <w:rsid w:val="007C4945"/>
    <w:rsid w:val="007C4D6A"/>
    <w:rsid w:val="007C5163"/>
    <w:rsid w:val="007C53AF"/>
    <w:rsid w:val="007C5565"/>
    <w:rsid w:val="007C5B1A"/>
    <w:rsid w:val="007C5E89"/>
    <w:rsid w:val="007C62E5"/>
    <w:rsid w:val="007C6499"/>
    <w:rsid w:val="007C6CF7"/>
    <w:rsid w:val="007C7463"/>
    <w:rsid w:val="007C7837"/>
    <w:rsid w:val="007C794D"/>
    <w:rsid w:val="007D075F"/>
    <w:rsid w:val="007D07D8"/>
    <w:rsid w:val="007D0B38"/>
    <w:rsid w:val="007D1086"/>
    <w:rsid w:val="007D1A24"/>
    <w:rsid w:val="007D1BAC"/>
    <w:rsid w:val="007D21C1"/>
    <w:rsid w:val="007D25BF"/>
    <w:rsid w:val="007D2CB9"/>
    <w:rsid w:val="007D2E80"/>
    <w:rsid w:val="007D2E8A"/>
    <w:rsid w:val="007D4171"/>
    <w:rsid w:val="007D435A"/>
    <w:rsid w:val="007D49E3"/>
    <w:rsid w:val="007D4EB5"/>
    <w:rsid w:val="007D54C5"/>
    <w:rsid w:val="007D5CC5"/>
    <w:rsid w:val="007D5E61"/>
    <w:rsid w:val="007D693D"/>
    <w:rsid w:val="007D6C10"/>
    <w:rsid w:val="007D6E7F"/>
    <w:rsid w:val="007D70C6"/>
    <w:rsid w:val="007D7DA5"/>
    <w:rsid w:val="007D7FBA"/>
    <w:rsid w:val="007E003D"/>
    <w:rsid w:val="007E0BE9"/>
    <w:rsid w:val="007E1167"/>
    <w:rsid w:val="007E126D"/>
    <w:rsid w:val="007E20F3"/>
    <w:rsid w:val="007E2120"/>
    <w:rsid w:val="007E22AE"/>
    <w:rsid w:val="007E2507"/>
    <w:rsid w:val="007E253F"/>
    <w:rsid w:val="007E2956"/>
    <w:rsid w:val="007E29FF"/>
    <w:rsid w:val="007E31B7"/>
    <w:rsid w:val="007E3212"/>
    <w:rsid w:val="007E3725"/>
    <w:rsid w:val="007E3D3E"/>
    <w:rsid w:val="007E4329"/>
    <w:rsid w:val="007E46D1"/>
    <w:rsid w:val="007E488D"/>
    <w:rsid w:val="007E48A1"/>
    <w:rsid w:val="007E4D79"/>
    <w:rsid w:val="007E4F24"/>
    <w:rsid w:val="007E521E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40D"/>
    <w:rsid w:val="007E75BA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5DE"/>
    <w:rsid w:val="007F25FF"/>
    <w:rsid w:val="007F27D2"/>
    <w:rsid w:val="007F29D9"/>
    <w:rsid w:val="007F2ABF"/>
    <w:rsid w:val="007F2BCF"/>
    <w:rsid w:val="007F310C"/>
    <w:rsid w:val="007F350D"/>
    <w:rsid w:val="007F3685"/>
    <w:rsid w:val="007F38BC"/>
    <w:rsid w:val="007F3CD8"/>
    <w:rsid w:val="007F3DE5"/>
    <w:rsid w:val="007F3E22"/>
    <w:rsid w:val="007F42D7"/>
    <w:rsid w:val="007F490F"/>
    <w:rsid w:val="007F4A28"/>
    <w:rsid w:val="007F4A3B"/>
    <w:rsid w:val="007F4B61"/>
    <w:rsid w:val="007F4E11"/>
    <w:rsid w:val="007F5116"/>
    <w:rsid w:val="007F5ACD"/>
    <w:rsid w:val="007F5FB5"/>
    <w:rsid w:val="007F60D8"/>
    <w:rsid w:val="007F66B1"/>
    <w:rsid w:val="007F6A9E"/>
    <w:rsid w:val="007F6CD9"/>
    <w:rsid w:val="007F6E08"/>
    <w:rsid w:val="007F774C"/>
    <w:rsid w:val="007F7C49"/>
    <w:rsid w:val="007F7D4B"/>
    <w:rsid w:val="007F7FDE"/>
    <w:rsid w:val="0080124F"/>
    <w:rsid w:val="00801B17"/>
    <w:rsid w:val="00801D32"/>
    <w:rsid w:val="00801EFE"/>
    <w:rsid w:val="00802585"/>
    <w:rsid w:val="00802709"/>
    <w:rsid w:val="00802CD6"/>
    <w:rsid w:val="00802EE1"/>
    <w:rsid w:val="00803C54"/>
    <w:rsid w:val="00803D2F"/>
    <w:rsid w:val="00803EED"/>
    <w:rsid w:val="008042ED"/>
    <w:rsid w:val="00804402"/>
    <w:rsid w:val="00804455"/>
    <w:rsid w:val="008047B6"/>
    <w:rsid w:val="00804A8C"/>
    <w:rsid w:val="00805138"/>
    <w:rsid w:val="00805D3D"/>
    <w:rsid w:val="00805F44"/>
    <w:rsid w:val="00805FC6"/>
    <w:rsid w:val="00806054"/>
    <w:rsid w:val="0080670F"/>
    <w:rsid w:val="008075C3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512"/>
    <w:rsid w:val="00812619"/>
    <w:rsid w:val="0081288C"/>
    <w:rsid w:val="00812A79"/>
    <w:rsid w:val="00812CE6"/>
    <w:rsid w:val="00812E5A"/>
    <w:rsid w:val="0081335D"/>
    <w:rsid w:val="008133F0"/>
    <w:rsid w:val="00813410"/>
    <w:rsid w:val="008137B4"/>
    <w:rsid w:val="00813DB6"/>
    <w:rsid w:val="008140F0"/>
    <w:rsid w:val="00814117"/>
    <w:rsid w:val="0081429B"/>
    <w:rsid w:val="008145E3"/>
    <w:rsid w:val="00814742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99F"/>
    <w:rsid w:val="00816A1B"/>
    <w:rsid w:val="00816EA7"/>
    <w:rsid w:val="00816F30"/>
    <w:rsid w:val="00816F73"/>
    <w:rsid w:val="00817999"/>
    <w:rsid w:val="00817E69"/>
    <w:rsid w:val="008209E5"/>
    <w:rsid w:val="00820A65"/>
    <w:rsid w:val="00820E0E"/>
    <w:rsid w:val="0082102E"/>
    <w:rsid w:val="0082188D"/>
    <w:rsid w:val="0082206A"/>
    <w:rsid w:val="00822099"/>
    <w:rsid w:val="00822282"/>
    <w:rsid w:val="00822675"/>
    <w:rsid w:val="00822B46"/>
    <w:rsid w:val="0082406F"/>
    <w:rsid w:val="008244A5"/>
    <w:rsid w:val="008244C9"/>
    <w:rsid w:val="00824ACE"/>
    <w:rsid w:val="00824C6A"/>
    <w:rsid w:val="00825352"/>
    <w:rsid w:val="00825B89"/>
    <w:rsid w:val="00825CBE"/>
    <w:rsid w:val="008266EC"/>
    <w:rsid w:val="0082681D"/>
    <w:rsid w:val="00826EDB"/>
    <w:rsid w:val="00827AD6"/>
    <w:rsid w:val="00830146"/>
    <w:rsid w:val="00830482"/>
    <w:rsid w:val="00830A9C"/>
    <w:rsid w:val="00830AA3"/>
    <w:rsid w:val="00830D17"/>
    <w:rsid w:val="00830FE8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DFC"/>
    <w:rsid w:val="00836341"/>
    <w:rsid w:val="0083637B"/>
    <w:rsid w:val="00836B4D"/>
    <w:rsid w:val="00836D3A"/>
    <w:rsid w:val="008370E9"/>
    <w:rsid w:val="00837154"/>
    <w:rsid w:val="00837644"/>
    <w:rsid w:val="00837B1C"/>
    <w:rsid w:val="008404FC"/>
    <w:rsid w:val="008409D6"/>
    <w:rsid w:val="00840A83"/>
    <w:rsid w:val="00840D5A"/>
    <w:rsid w:val="00841943"/>
    <w:rsid w:val="00841EE1"/>
    <w:rsid w:val="008421A9"/>
    <w:rsid w:val="008428BD"/>
    <w:rsid w:val="008429A1"/>
    <w:rsid w:val="008436BE"/>
    <w:rsid w:val="0084426A"/>
    <w:rsid w:val="008445C4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A4E"/>
    <w:rsid w:val="00847E83"/>
    <w:rsid w:val="008508B3"/>
    <w:rsid w:val="00852607"/>
    <w:rsid w:val="00852B08"/>
    <w:rsid w:val="00852DDE"/>
    <w:rsid w:val="00852F8F"/>
    <w:rsid w:val="0085313E"/>
    <w:rsid w:val="008532E7"/>
    <w:rsid w:val="0085333A"/>
    <w:rsid w:val="0085347C"/>
    <w:rsid w:val="0085351C"/>
    <w:rsid w:val="0085353A"/>
    <w:rsid w:val="00853672"/>
    <w:rsid w:val="00853F6B"/>
    <w:rsid w:val="00854013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9F4"/>
    <w:rsid w:val="00856EFA"/>
    <w:rsid w:val="0085774A"/>
    <w:rsid w:val="00857A5C"/>
    <w:rsid w:val="00857FF5"/>
    <w:rsid w:val="00860C21"/>
    <w:rsid w:val="00860FEC"/>
    <w:rsid w:val="00861472"/>
    <w:rsid w:val="0086176C"/>
    <w:rsid w:val="00861B70"/>
    <w:rsid w:val="00861EA1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D41"/>
    <w:rsid w:val="00866654"/>
    <w:rsid w:val="00866BAC"/>
    <w:rsid w:val="00867369"/>
    <w:rsid w:val="0086776D"/>
    <w:rsid w:val="00867EDB"/>
    <w:rsid w:val="00867F2A"/>
    <w:rsid w:val="008702B3"/>
    <w:rsid w:val="008706BB"/>
    <w:rsid w:val="00870752"/>
    <w:rsid w:val="00870D9E"/>
    <w:rsid w:val="00870F2D"/>
    <w:rsid w:val="00871231"/>
    <w:rsid w:val="008714D8"/>
    <w:rsid w:val="0087237F"/>
    <w:rsid w:val="00872D79"/>
    <w:rsid w:val="00872EF6"/>
    <w:rsid w:val="008733AF"/>
    <w:rsid w:val="008741E4"/>
    <w:rsid w:val="0087485B"/>
    <w:rsid w:val="00874BFD"/>
    <w:rsid w:val="00874DB4"/>
    <w:rsid w:val="0087512A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205D"/>
    <w:rsid w:val="008822BD"/>
    <w:rsid w:val="0088268B"/>
    <w:rsid w:val="0088278F"/>
    <w:rsid w:val="00882882"/>
    <w:rsid w:val="00882E22"/>
    <w:rsid w:val="0088370A"/>
    <w:rsid w:val="0088393C"/>
    <w:rsid w:val="00883B41"/>
    <w:rsid w:val="00884415"/>
    <w:rsid w:val="00884611"/>
    <w:rsid w:val="00884817"/>
    <w:rsid w:val="00884E3B"/>
    <w:rsid w:val="00884F36"/>
    <w:rsid w:val="0088554C"/>
    <w:rsid w:val="00885C54"/>
    <w:rsid w:val="00885C87"/>
    <w:rsid w:val="008860C7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E15"/>
    <w:rsid w:val="00890E9B"/>
    <w:rsid w:val="00891466"/>
    <w:rsid w:val="00891477"/>
    <w:rsid w:val="00891B8B"/>
    <w:rsid w:val="00891DC4"/>
    <w:rsid w:val="00891FEF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B5C"/>
    <w:rsid w:val="00893D43"/>
    <w:rsid w:val="00894553"/>
    <w:rsid w:val="00894A9F"/>
    <w:rsid w:val="00894C31"/>
    <w:rsid w:val="00895018"/>
    <w:rsid w:val="00895463"/>
    <w:rsid w:val="00895550"/>
    <w:rsid w:val="008956CE"/>
    <w:rsid w:val="008959C7"/>
    <w:rsid w:val="008963F5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713"/>
    <w:rsid w:val="008A0792"/>
    <w:rsid w:val="008A0944"/>
    <w:rsid w:val="008A0A4C"/>
    <w:rsid w:val="008A22E2"/>
    <w:rsid w:val="008A24EC"/>
    <w:rsid w:val="008A26B7"/>
    <w:rsid w:val="008A2ABE"/>
    <w:rsid w:val="008A2C7D"/>
    <w:rsid w:val="008A3175"/>
    <w:rsid w:val="008A31E2"/>
    <w:rsid w:val="008A3AAE"/>
    <w:rsid w:val="008A3C97"/>
    <w:rsid w:val="008A48EC"/>
    <w:rsid w:val="008A4F73"/>
    <w:rsid w:val="008A5B7B"/>
    <w:rsid w:val="008A5CAF"/>
    <w:rsid w:val="008A5EE5"/>
    <w:rsid w:val="008A6366"/>
    <w:rsid w:val="008A63FE"/>
    <w:rsid w:val="008A6E2F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DCD"/>
    <w:rsid w:val="008B1EF1"/>
    <w:rsid w:val="008B21C5"/>
    <w:rsid w:val="008B26A7"/>
    <w:rsid w:val="008B2E4D"/>
    <w:rsid w:val="008B31B7"/>
    <w:rsid w:val="008B336D"/>
    <w:rsid w:val="008B341D"/>
    <w:rsid w:val="008B3AD4"/>
    <w:rsid w:val="008B3B01"/>
    <w:rsid w:val="008B3D94"/>
    <w:rsid w:val="008B3FA1"/>
    <w:rsid w:val="008B415D"/>
    <w:rsid w:val="008B41C0"/>
    <w:rsid w:val="008B46C8"/>
    <w:rsid w:val="008B4D46"/>
    <w:rsid w:val="008B5258"/>
    <w:rsid w:val="008B5DFF"/>
    <w:rsid w:val="008B61D6"/>
    <w:rsid w:val="008B6E87"/>
    <w:rsid w:val="008B6EFF"/>
    <w:rsid w:val="008B7050"/>
    <w:rsid w:val="008B70B5"/>
    <w:rsid w:val="008B71AB"/>
    <w:rsid w:val="008B7DBE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2C76"/>
    <w:rsid w:val="008C3080"/>
    <w:rsid w:val="008C31AA"/>
    <w:rsid w:val="008C35B2"/>
    <w:rsid w:val="008C3B93"/>
    <w:rsid w:val="008C3D3F"/>
    <w:rsid w:val="008C3F7C"/>
    <w:rsid w:val="008C41F4"/>
    <w:rsid w:val="008C425A"/>
    <w:rsid w:val="008C466E"/>
    <w:rsid w:val="008C4C17"/>
    <w:rsid w:val="008C4C2E"/>
    <w:rsid w:val="008C53F4"/>
    <w:rsid w:val="008C5442"/>
    <w:rsid w:val="008C5693"/>
    <w:rsid w:val="008C57A5"/>
    <w:rsid w:val="008C5D4A"/>
    <w:rsid w:val="008C60EC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711"/>
    <w:rsid w:val="008D1EC3"/>
    <w:rsid w:val="008D1F66"/>
    <w:rsid w:val="008D2447"/>
    <w:rsid w:val="008D2572"/>
    <w:rsid w:val="008D2E3F"/>
    <w:rsid w:val="008D2F4D"/>
    <w:rsid w:val="008D3050"/>
    <w:rsid w:val="008D4355"/>
    <w:rsid w:val="008D4D15"/>
    <w:rsid w:val="008D573D"/>
    <w:rsid w:val="008D5763"/>
    <w:rsid w:val="008D58FC"/>
    <w:rsid w:val="008D621D"/>
    <w:rsid w:val="008D627D"/>
    <w:rsid w:val="008D64AB"/>
    <w:rsid w:val="008D668E"/>
    <w:rsid w:val="008D6D76"/>
    <w:rsid w:val="008D768A"/>
    <w:rsid w:val="008D796B"/>
    <w:rsid w:val="008D7A61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E93"/>
    <w:rsid w:val="008E2F9B"/>
    <w:rsid w:val="008E314B"/>
    <w:rsid w:val="008E320C"/>
    <w:rsid w:val="008E349A"/>
    <w:rsid w:val="008E36B3"/>
    <w:rsid w:val="008E3F63"/>
    <w:rsid w:val="008E416A"/>
    <w:rsid w:val="008E45BE"/>
    <w:rsid w:val="008E4664"/>
    <w:rsid w:val="008E48F3"/>
    <w:rsid w:val="008E4A70"/>
    <w:rsid w:val="008E4ACD"/>
    <w:rsid w:val="008E4C5E"/>
    <w:rsid w:val="008E528B"/>
    <w:rsid w:val="008E5321"/>
    <w:rsid w:val="008E55D3"/>
    <w:rsid w:val="008E5F40"/>
    <w:rsid w:val="008E6067"/>
    <w:rsid w:val="008E66BE"/>
    <w:rsid w:val="008E6B25"/>
    <w:rsid w:val="008E6CFA"/>
    <w:rsid w:val="008E6F79"/>
    <w:rsid w:val="008E739A"/>
    <w:rsid w:val="008E74B0"/>
    <w:rsid w:val="008F02B1"/>
    <w:rsid w:val="008F07A2"/>
    <w:rsid w:val="008F0962"/>
    <w:rsid w:val="008F120E"/>
    <w:rsid w:val="008F1671"/>
    <w:rsid w:val="008F18ED"/>
    <w:rsid w:val="008F1C0E"/>
    <w:rsid w:val="008F2114"/>
    <w:rsid w:val="008F2391"/>
    <w:rsid w:val="008F269A"/>
    <w:rsid w:val="008F286C"/>
    <w:rsid w:val="008F2A92"/>
    <w:rsid w:val="008F2AF5"/>
    <w:rsid w:val="008F2B95"/>
    <w:rsid w:val="008F2CE7"/>
    <w:rsid w:val="008F308B"/>
    <w:rsid w:val="008F355E"/>
    <w:rsid w:val="008F36E7"/>
    <w:rsid w:val="008F3783"/>
    <w:rsid w:val="008F3792"/>
    <w:rsid w:val="008F39C8"/>
    <w:rsid w:val="008F40A3"/>
    <w:rsid w:val="008F435E"/>
    <w:rsid w:val="008F47B8"/>
    <w:rsid w:val="008F4C65"/>
    <w:rsid w:val="008F68C9"/>
    <w:rsid w:val="008F6ACD"/>
    <w:rsid w:val="008F6BB1"/>
    <w:rsid w:val="008F6E3E"/>
    <w:rsid w:val="008F7379"/>
    <w:rsid w:val="008F7945"/>
    <w:rsid w:val="008F7F26"/>
    <w:rsid w:val="00900350"/>
    <w:rsid w:val="00900608"/>
    <w:rsid w:val="00900637"/>
    <w:rsid w:val="00900BB9"/>
    <w:rsid w:val="00900C5D"/>
    <w:rsid w:val="009014DB"/>
    <w:rsid w:val="0090173F"/>
    <w:rsid w:val="00901A1D"/>
    <w:rsid w:val="0090227B"/>
    <w:rsid w:val="0090283F"/>
    <w:rsid w:val="00902C92"/>
    <w:rsid w:val="00902E5D"/>
    <w:rsid w:val="00902E5F"/>
    <w:rsid w:val="00902FD1"/>
    <w:rsid w:val="00902FF1"/>
    <w:rsid w:val="0090378C"/>
    <w:rsid w:val="00903E52"/>
    <w:rsid w:val="00903EF7"/>
    <w:rsid w:val="009040AA"/>
    <w:rsid w:val="009047D8"/>
    <w:rsid w:val="00904EDA"/>
    <w:rsid w:val="00905896"/>
    <w:rsid w:val="00905F94"/>
    <w:rsid w:val="00905FB7"/>
    <w:rsid w:val="009061F5"/>
    <w:rsid w:val="0090677B"/>
    <w:rsid w:val="00906805"/>
    <w:rsid w:val="00906F95"/>
    <w:rsid w:val="00906F96"/>
    <w:rsid w:val="009071E7"/>
    <w:rsid w:val="00907270"/>
    <w:rsid w:val="0090757A"/>
    <w:rsid w:val="009076C8"/>
    <w:rsid w:val="009111D9"/>
    <w:rsid w:val="009117F9"/>
    <w:rsid w:val="00911B56"/>
    <w:rsid w:val="009121D7"/>
    <w:rsid w:val="00912213"/>
    <w:rsid w:val="00912771"/>
    <w:rsid w:val="00912A0A"/>
    <w:rsid w:val="00912A2C"/>
    <w:rsid w:val="00912CA9"/>
    <w:rsid w:val="009131BE"/>
    <w:rsid w:val="0091366A"/>
    <w:rsid w:val="009138A7"/>
    <w:rsid w:val="009138F6"/>
    <w:rsid w:val="009139E4"/>
    <w:rsid w:val="00913BDD"/>
    <w:rsid w:val="009141F6"/>
    <w:rsid w:val="00914D5E"/>
    <w:rsid w:val="00915113"/>
    <w:rsid w:val="00915A0F"/>
    <w:rsid w:val="00916450"/>
    <w:rsid w:val="0091650B"/>
    <w:rsid w:val="009169B5"/>
    <w:rsid w:val="00917046"/>
    <w:rsid w:val="00917423"/>
    <w:rsid w:val="00917444"/>
    <w:rsid w:val="00917466"/>
    <w:rsid w:val="00917CD0"/>
    <w:rsid w:val="00917D3F"/>
    <w:rsid w:val="009206F3"/>
    <w:rsid w:val="00920CCC"/>
    <w:rsid w:val="00920E01"/>
    <w:rsid w:val="00920E47"/>
    <w:rsid w:val="00920EF2"/>
    <w:rsid w:val="00920FEC"/>
    <w:rsid w:val="0092149D"/>
    <w:rsid w:val="00921510"/>
    <w:rsid w:val="009216E9"/>
    <w:rsid w:val="00921FA6"/>
    <w:rsid w:val="00922342"/>
    <w:rsid w:val="00922762"/>
    <w:rsid w:val="00922CA4"/>
    <w:rsid w:val="00922DA5"/>
    <w:rsid w:val="00922DDD"/>
    <w:rsid w:val="00922F7F"/>
    <w:rsid w:val="009234E7"/>
    <w:rsid w:val="00923610"/>
    <w:rsid w:val="009241EE"/>
    <w:rsid w:val="00924A90"/>
    <w:rsid w:val="00924B3B"/>
    <w:rsid w:val="00924D2B"/>
    <w:rsid w:val="00924FC8"/>
    <w:rsid w:val="00925452"/>
    <w:rsid w:val="009255AF"/>
    <w:rsid w:val="00925B7F"/>
    <w:rsid w:val="00925C6A"/>
    <w:rsid w:val="00925E5D"/>
    <w:rsid w:val="009261FB"/>
    <w:rsid w:val="009266AE"/>
    <w:rsid w:val="00926B10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60D"/>
    <w:rsid w:val="00930B3D"/>
    <w:rsid w:val="009311C3"/>
    <w:rsid w:val="009312A8"/>
    <w:rsid w:val="009312EC"/>
    <w:rsid w:val="0093137A"/>
    <w:rsid w:val="0093143A"/>
    <w:rsid w:val="009316A3"/>
    <w:rsid w:val="00931773"/>
    <w:rsid w:val="00932479"/>
    <w:rsid w:val="00932528"/>
    <w:rsid w:val="00932571"/>
    <w:rsid w:val="009326A5"/>
    <w:rsid w:val="00932B54"/>
    <w:rsid w:val="00932BBC"/>
    <w:rsid w:val="00932C1D"/>
    <w:rsid w:val="00933117"/>
    <w:rsid w:val="00933200"/>
    <w:rsid w:val="009333AF"/>
    <w:rsid w:val="00933C9F"/>
    <w:rsid w:val="00933D99"/>
    <w:rsid w:val="0093446C"/>
    <w:rsid w:val="00934498"/>
    <w:rsid w:val="009346EB"/>
    <w:rsid w:val="009355DA"/>
    <w:rsid w:val="00935B1C"/>
    <w:rsid w:val="00935D0C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607"/>
    <w:rsid w:val="009418A2"/>
    <w:rsid w:val="00941D5C"/>
    <w:rsid w:val="0094255A"/>
    <w:rsid w:val="00942791"/>
    <w:rsid w:val="00942E4C"/>
    <w:rsid w:val="00942E56"/>
    <w:rsid w:val="009430BB"/>
    <w:rsid w:val="0094328E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F8F"/>
    <w:rsid w:val="009461B2"/>
    <w:rsid w:val="0094648A"/>
    <w:rsid w:val="0094686F"/>
    <w:rsid w:val="00946D00"/>
    <w:rsid w:val="00946D80"/>
    <w:rsid w:val="00946E87"/>
    <w:rsid w:val="00946FF1"/>
    <w:rsid w:val="0094724E"/>
    <w:rsid w:val="00947BCB"/>
    <w:rsid w:val="00950484"/>
    <w:rsid w:val="0095072E"/>
    <w:rsid w:val="00950C1C"/>
    <w:rsid w:val="00951097"/>
    <w:rsid w:val="009510CA"/>
    <w:rsid w:val="009515EE"/>
    <w:rsid w:val="00951708"/>
    <w:rsid w:val="00951867"/>
    <w:rsid w:val="00951B79"/>
    <w:rsid w:val="00951BC0"/>
    <w:rsid w:val="009520AA"/>
    <w:rsid w:val="009521AB"/>
    <w:rsid w:val="00954621"/>
    <w:rsid w:val="00954EDC"/>
    <w:rsid w:val="00954EFD"/>
    <w:rsid w:val="009550BB"/>
    <w:rsid w:val="009554B1"/>
    <w:rsid w:val="00955640"/>
    <w:rsid w:val="00955759"/>
    <w:rsid w:val="00955DBF"/>
    <w:rsid w:val="00956278"/>
    <w:rsid w:val="009562E3"/>
    <w:rsid w:val="00956385"/>
    <w:rsid w:val="0095664A"/>
    <w:rsid w:val="009570AE"/>
    <w:rsid w:val="00957772"/>
    <w:rsid w:val="00957E3B"/>
    <w:rsid w:val="00957ECB"/>
    <w:rsid w:val="00960005"/>
    <w:rsid w:val="009600DB"/>
    <w:rsid w:val="009605D6"/>
    <w:rsid w:val="009606F5"/>
    <w:rsid w:val="00960701"/>
    <w:rsid w:val="00960C89"/>
    <w:rsid w:val="009612F3"/>
    <w:rsid w:val="0096151E"/>
    <w:rsid w:val="00961FA5"/>
    <w:rsid w:val="009621F4"/>
    <w:rsid w:val="009626D3"/>
    <w:rsid w:val="0096283E"/>
    <w:rsid w:val="00962ADF"/>
    <w:rsid w:val="00962B9E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48D4"/>
    <w:rsid w:val="0096490D"/>
    <w:rsid w:val="00964939"/>
    <w:rsid w:val="00964984"/>
    <w:rsid w:val="0096566D"/>
    <w:rsid w:val="00965AA1"/>
    <w:rsid w:val="00965C28"/>
    <w:rsid w:val="00965CBB"/>
    <w:rsid w:val="00967095"/>
    <w:rsid w:val="009671EA"/>
    <w:rsid w:val="00970846"/>
    <w:rsid w:val="00970D57"/>
    <w:rsid w:val="009716FB"/>
    <w:rsid w:val="0097170D"/>
    <w:rsid w:val="00972459"/>
    <w:rsid w:val="00972D2C"/>
    <w:rsid w:val="00972F4F"/>
    <w:rsid w:val="00972FB2"/>
    <w:rsid w:val="009734A4"/>
    <w:rsid w:val="009734CD"/>
    <w:rsid w:val="009739BA"/>
    <w:rsid w:val="00973BD2"/>
    <w:rsid w:val="009743A4"/>
    <w:rsid w:val="00974697"/>
    <w:rsid w:val="00975EBD"/>
    <w:rsid w:val="00976096"/>
    <w:rsid w:val="009762A7"/>
    <w:rsid w:val="00976329"/>
    <w:rsid w:val="009763E1"/>
    <w:rsid w:val="00976686"/>
    <w:rsid w:val="00976C3F"/>
    <w:rsid w:val="0097737C"/>
    <w:rsid w:val="009773D1"/>
    <w:rsid w:val="0097744C"/>
    <w:rsid w:val="0097759C"/>
    <w:rsid w:val="00977D40"/>
    <w:rsid w:val="00977E48"/>
    <w:rsid w:val="00980269"/>
    <w:rsid w:val="009802BA"/>
    <w:rsid w:val="009807DC"/>
    <w:rsid w:val="00980C83"/>
    <w:rsid w:val="00981012"/>
    <w:rsid w:val="00981140"/>
    <w:rsid w:val="00981399"/>
    <w:rsid w:val="009813E8"/>
    <w:rsid w:val="009814EC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ACB"/>
    <w:rsid w:val="009845AB"/>
    <w:rsid w:val="00984BBF"/>
    <w:rsid w:val="00984CA5"/>
    <w:rsid w:val="009853BF"/>
    <w:rsid w:val="00985457"/>
    <w:rsid w:val="009856B9"/>
    <w:rsid w:val="00985964"/>
    <w:rsid w:val="00985AA6"/>
    <w:rsid w:val="00986210"/>
    <w:rsid w:val="0098654D"/>
    <w:rsid w:val="00986762"/>
    <w:rsid w:val="0098711A"/>
    <w:rsid w:val="00987249"/>
    <w:rsid w:val="00987282"/>
    <w:rsid w:val="009875DA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10CB"/>
    <w:rsid w:val="00991297"/>
    <w:rsid w:val="0099146D"/>
    <w:rsid w:val="009916B5"/>
    <w:rsid w:val="00991A40"/>
    <w:rsid w:val="00991DBC"/>
    <w:rsid w:val="00991EAA"/>
    <w:rsid w:val="00992DC3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7286"/>
    <w:rsid w:val="0099733B"/>
    <w:rsid w:val="0099742A"/>
    <w:rsid w:val="00997AC7"/>
    <w:rsid w:val="00997CED"/>
    <w:rsid w:val="00997FCD"/>
    <w:rsid w:val="009A04EF"/>
    <w:rsid w:val="009A0534"/>
    <w:rsid w:val="009A0858"/>
    <w:rsid w:val="009A1387"/>
    <w:rsid w:val="009A1493"/>
    <w:rsid w:val="009A1C76"/>
    <w:rsid w:val="009A1DB3"/>
    <w:rsid w:val="009A1E70"/>
    <w:rsid w:val="009A1ECC"/>
    <w:rsid w:val="009A2063"/>
    <w:rsid w:val="009A2443"/>
    <w:rsid w:val="009A26E1"/>
    <w:rsid w:val="009A2C97"/>
    <w:rsid w:val="009A2FA8"/>
    <w:rsid w:val="009A3237"/>
    <w:rsid w:val="009A33B3"/>
    <w:rsid w:val="009A3732"/>
    <w:rsid w:val="009A3D2B"/>
    <w:rsid w:val="009A3F47"/>
    <w:rsid w:val="009A4065"/>
    <w:rsid w:val="009A41F2"/>
    <w:rsid w:val="009A4523"/>
    <w:rsid w:val="009A45F9"/>
    <w:rsid w:val="009A4624"/>
    <w:rsid w:val="009A4E26"/>
    <w:rsid w:val="009A53CC"/>
    <w:rsid w:val="009A5764"/>
    <w:rsid w:val="009A57F0"/>
    <w:rsid w:val="009A5F1E"/>
    <w:rsid w:val="009A64D9"/>
    <w:rsid w:val="009A667D"/>
    <w:rsid w:val="009A6C87"/>
    <w:rsid w:val="009A70F1"/>
    <w:rsid w:val="009A7331"/>
    <w:rsid w:val="009A755C"/>
    <w:rsid w:val="009A76F3"/>
    <w:rsid w:val="009B0570"/>
    <w:rsid w:val="009B0880"/>
    <w:rsid w:val="009B097A"/>
    <w:rsid w:val="009B09E3"/>
    <w:rsid w:val="009B146B"/>
    <w:rsid w:val="009B15DC"/>
    <w:rsid w:val="009B187A"/>
    <w:rsid w:val="009B1FC8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4154"/>
    <w:rsid w:val="009B44A1"/>
    <w:rsid w:val="009B450E"/>
    <w:rsid w:val="009B46DF"/>
    <w:rsid w:val="009B4A5F"/>
    <w:rsid w:val="009B4CBA"/>
    <w:rsid w:val="009B4F95"/>
    <w:rsid w:val="009B57E4"/>
    <w:rsid w:val="009B67A0"/>
    <w:rsid w:val="009B69B6"/>
    <w:rsid w:val="009B6A2F"/>
    <w:rsid w:val="009B7303"/>
    <w:rsid w:val="009B76AC"/>
    <w:rsid w:val="009B7753"/>
    <w:rsid w:val="009B78DC"/>
    <w:rsid w:val="009B7E7C"/>
    <w:rsid w:val="009C01DA"/>
    <w:rsid w:val="009C034A"/>
    <w:rsid w:val="009C04B0"/>
    <w:rsid w:val="009C0ECB"/>
    <w:rsid w:val="009C0F24"/>
    <w:rsid w:val="009C1374"/>
    <w:rsid w:val="009C160A"/>
    <w:rsid w:val="009C166A"/>
    <w:rsid w:val="009C1767"/>
    <w:rsid w:val="009C1BC3"/>
    <w:rsid w:val="009C22F8"/>
    <w:rsid w:val="009C27FC"/>
    <w:rsid w:val="009C307B"/>
    <w:rsid w:val="009C3429"/>
    <w:rsid w:val="009C35AF"/>
    <w:rsid w:val="009C3B22"/>
    <w:rsid w:val="009C41B8"/>
    <w:rsid w:val="009C4209"/>
    <w:rsid w:val="009C432E"/>
    <w:rsid w:val="009C43A1"/>
    <w:rsid w:val="009C4733"/>
    <w:rsid w:val="009C4D5D"/>
    <w:rsid w:val="009C4DDD"/>
    <w:rsid w:val="009C599C"/>
    <w:rsid w:val="009C5BC9"/>
    <w:rsid w:val="009C5C3E"/>
    <w:rsid w:val="009C6264"/>
    <w:rsid w:val="009C66E4"/>
    <w:rsid w:val="009C6D6B"/>
    <w:rsid w:val="009C6DE5"/>
    <w:rsid w:val="009C7253"/>
    <w:rsid w:val="009C738E"/>
    <w:rsid w:val="009C7435"/>
    <w:rsid w:val="009C7C83"/>
    <w:rsid w:val="009C7CF4"/>
    <w:rsid w:val="009C7FD3"/>
    <w:rsid w:val="009D0168"/>
    <w:rsid w:val="009D020C"/>
    <w:rsid w:val="009D04AA"/>
    <w:rsid w:val="009D0652"/>
    <w:rsid w:val="009D0B02"/>
    <w:rsid w:val="009D0B8A"/>
    <w:rsid w:val="009D0E2A"/>
    <w:rsid w:val="009D12EA"/>
    <w:rsid w:val="009D1826"/>
    <w:rsid w:val="009D1C08"/>
    <w:rsid w:val="009D2193"/>
    <w:rsid w:val="009D2C77"/>
    <w:rsid w:val="009D3165"/>
    <w:rsid w:val="009D38D2"/>
    <w:rsid w:val="009D3D40"/>
    <w:rsid w:val="009D3F85"/>
    <w:rsid w:val="009D3FBD"/>
    <w:rsid w:val="009D46DB"/>
    <w:rsid w:val="009D49D9"/>
    <w:rsid w:val="009D4B3A"/>
    <w:rsid w:val="009D595F"/>
    <w:rsid w:val="009D5ABE"/>
    <w:rsid w:val="009D5B87"/>
    <w:rsid w:val="009D5D29"/>
    <w:rsid w:val="009D61FB"/>
    <w:rsid w:val="009D6303"/>
    <w:rsid w:val="009D7254"/>
    <w:rsid w:val="009D730E"/>
    <w:rsid w:val="009D7570"/>
    <w:rsid w:val="009D79F5"/>
    <w:rsid w:val="009D7B2E"/>
    <w:rsid w:val="009D7E2A"/>
    <w:rsid w:val="009D7FF8"/>
    <w:rsid w:val="009E033E"/>
    <w:rsid w:val="009E0EF2"/>
    <w:rsid w:val="009E0F93"/>
    <w:rsid w:val="009E1184"/>
    <w:rsid w:val="009E191F"/>
    <w:rsid w:val="009E2262"/>
    <w:rsid w:val="009E244D"/>
    <w:rsid w:val="009E2716"/>
    <w:rsid w:val="009E2756"/>
    <w:rsid w:val="009E3245"/>
    <w:rsid w:val="009E350B"/>
    <w:rsid w:val="009E35C3"/>
    <w:rsid w:val="009E38C9"/>
    <w:rsid w:val="009E3A7B"/>
    <w:rsid w:val="009E3BB1"/>
    <w:rsid w:val="009E4483"/>
    <w:rsid w:val="009E4577"/>
    <w:rsid w:val="009E509F"/>
    <w:rsid w:val="009E51CB"/>
    <w:rsid w:val="009E5380"/>
    <w:rsid w:val="009E5F4E"/>
    <w:rsid w:val="009E60FD"/>
    <w:rsid w:val="009E63D7"/>
    <w:rsid w:val="009E63E0"/>
    <w:rsid w:val="009E6F34"/>
    <w:rsid w:val="009E71FD"/>
    <w:rsid w:val="009E7821"/>
    <w:rsid w:val="009E7A0C"/>
    <w:rsid w:val="009E7A4D"/>
    <w:rsid w:val="009F0017"/>
    <w:rsid w:val="009F003B"/>
    <w:rsid w:val="009F00DE"/>
    <w:rsid w:val="009F03F5"/>
    <w:rsid w:val="009F0C49"/>
    <w:rsid w:val="009F14ED"/>
    <w:rsid w:val="009F1533"/>
    <w:rsid w:val="009F1C68"/>
    <w:rsid w:val="009F1D77"/>
    <w:rsid w:val="009F1F45"/>
    <w:rsid w:val="009F222B"/>
    <w:rsid w:val="009F28FE"/>
    <w:rsid w:val="009F2B10"/>
    <w:rsid w:val="009F3ABD"/>
    <w:rsid w:val="009F4495"/>
    <w:rsid w:val="009F465A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A0"/>
    <w:rsid w:val="009F79B0"/>
    <w:rsid w:val="009F7A25"/>
    <w:rsid w:val="009F7D7A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4345"/>
    <w:rsid w:val="00A046DC"/>
    <w:rsid w:val="00A0475B"/>
    <w:rsid w:val="00A04983"/>
    <w:rsid w:val="00A04A27"/>
    <w:rsid w:val="00A04E46"/>
    <w:rsid w:val="00A0509E"/>
    <w:rsid w:val="00A050B3"/>
    <w:rsid w:val="00A050F1"/>
    <w:rsid w:val="00A052FE"/>
    <w:rsid w:val="00A05BDD"/>
    <w:rsid w:val="00A05E4E"/>
    <w:rsid w:val="00A06068"/>
    <w:rsid w:val="00A06340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5A"/>
    <w:rsid w:val="00A11987"/>
    <w:rsid w:val="00A12126"/>
    <w:rsid w:val="00A12377"/>
    <w:rsid w:val="00A1247B"/>
    <w:rsid w:val="00A129A2"/>
    <w:rsid w:val="00A129FF"/>
    <w:rsid w:val="00A130EF"/>
    <w:rsid w:val="00A13A4A"/>
    <w:rsid w:val="00A13DA7"/>
    <w:rsid w:val="00A14088"/>
    <w:rsid w:val="00A14486"/>
    <w:rsid w:val="00A1495C"/>
    <w:rsid w:val="00A14FB7"/>
    <w:rsid w:val="00A15FAE"/>
    <w:rsid w:val="00A161BB"/>
    <w:rsid w:val="00A165FD"/>
    <w:rsid w:val="00A16DBB"/>
    <w:rsid w:val="00A1746E"/>
    <w:rsid w:val="00A17917"/>
    <w:rsid w:val="00A2024E"/>
    <w:rsid w:val="00A203DE"/>
    <w:rsid w:val="00A2084D"/>
    <w:rsid w:val="00A20CB7"/>
    <w:rsid w:val="00A219FD"/>
    <w:rsid w:val="00A22163"/>
    <w:rsid w:val="00A22364"/>
    <w:rsid w:val="00A225F4"/>
    <w:rsid w:val="00A22AF7"/>
    <w:rsid w:val="00A232E4"/>
    <w:rsid w:val="00A23463"/>
    <w:rsid w:val="00A237F0"/>
    <w:rsid w:val="00A238D7"/>
    <w:rsid w:val="00A248E1"/>
    <w:rsid w:val="00A249F5"/>
    <w:rsid w:val="00A24BC4"/>
    <w:rsid w:val="00A25162"/>
    <w:rsid w:val="00A2540E"/>
    <w:rsid w:val="00A25586"/>
    <w:rsid w:val="00A2559C"/>
    <w:rsid w:val="00A2599B"/>
    <w:rsid w:val="00A25C45"/>
    <w:rsid w:val="00A25C75"/>
    <w:rsid w:val="00A25DD7"/>
    <w:rsid w:val="00A260BF"/>
    <w:rsid w:val="00A26758"/>
    <w:rsid w:val="00A26DAC"/>
    <w:rsid w:val="00A272A3"/>
    <w:rsid w:val="00A27CA0"/>
    <w:rsid w:val="00A27EF0"/>
    <w:rsid w:val="00A3022F"/>
    <w:rsid w:val="00A3028C"/>
    <w:rsid w:val="00A30680"/>
    <w:rsid w:val="00A30AB0"/>
    <w:rsid w:val="00A31072"/>
    <w:rsid w:val="00A3137E"/>
    <w:rsid w:val="00A323F3"/>
    <w:rsid w:val="00A325B0"/>
    <w:rsid w:val="00A3296A"/>
    <w:rsid w:val="00A32ED9"/>
    <w:rsid w:val="00A33221"/>
    <w:rsid w:val="00A33623"/>
    <w:rsid w:val="00A33E9F"/>
    <w:rsid w:val="00A33EDC"/>
    <w:rsid w:val="00A34B46"/>
    <w:rsid w:val="00A34EC2"/>
    <w:rsid w:val="00A353A3"/>
    <w:rsid w:val="00A35756"/>
    <w:rsid w:val="00A35775"/>
    <w:rsid w:val="00A35812"/>
    <w:rsid w:val="00A359BF"/>
    <w:rsid w:val="00A35E27"/>
    <w:rsid w:val="00A36527"/>
    <w:rsid w:val="00A36C75"/>
    <w:rsid w:val="00A36E1A"/>
    <w:rsid w:val="00A37149"/>
    <w:rsid w:val="00A37456"/>
    <w:rsid w:val="00A37601"/>
    <w:rsid w:val="00A376D4"/>
    <w:rsid w:val="00A376F6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929"/>
    <w:rsid w:val="00A41E7C"/>
    <w:rsid w:val="00A41E83"/>
    <w:rsid w:val="00A424A5"/>
    <w:rsid w:val="00A424A7"/>
    <w:rsid w:val="00A4255E"/>
    <w:rsid w:val="00A42E4C"/>
    <w:rsid w:val="00A4311C"/>
    <w:rsid w:val="00A434EC"/>
    <w:rsid w:val="00A44138"/>
    <w:rsid w:val="00A44326"/>
    <w:rsid w:val="00A44373"/>
    <w:rsid w:val="00A44F04"/>
    <w:rsid w:val="00A44F11"/>
    <w:rsid w:val="00A453E3"/>
    <w:rsid w:val="00A458F5"/>
    <w:rsid w:val="00A4592A"/>
    <w:rsid w:val="00A45B55"/>
    <w:rsid w:val="00A45ED9"/>
    <w:rsid w:val="00A4620B"/>
    <w:rsid w:val="00A46304"/>
    <w:rsid w:val="00A46F2E"/>
    <w:rsid w:val="00A473AF"/>
    <w:rsid w:val="00A4799A"/>
    <w:rsid w:val="00A47F31"/>
    <w:rsid w:val="00A507A0"/>
    <w:rsid w:val="00A50E7A"/>
    <w:rsid w:val="00A5105C"/>
    <w:rsid w:val="00A5147C"/>
    <w:rsid w:val="00A516FB"/>
    <w:rsid w:val="00A51B45"/>
    <w:rsid w:val="00A52057"/>
    <w:rsid w:val="00A52293"/>
    <w:rsid w:val="00A52612"/>
    <w:rsid w:val="00A533F9"/>
    <w:rsid w:val="00A538A8"/>
    <w:rsid w:val="00A5436B"/>
    <w:rsid w:val="00A54582"/>
    <w:rsid w:val="00A54902"/>
    <w:rsid w:val="00A55266"/>
    <w:rsid w:val="00A554ED"/>
    <w:rsid w:val="00A55754"/>
    <w:rsid w:val="00A558DF"/>
    <w:rsid w:val="00A55A7F"/>
    <w:rsid w:val="00A55AAD"/>
    <w:rsid w:val="00A55CC3"/>
    <w:rsid w:val="00A569F9"/>
    <w:rsid w:val="00A57297"/>
    <w:rsid w:val="00A57634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A0"/>
    <w:rsid w:val="00A619BD"/>
    <w:rsid w:val="00A619E4"/>
    <w:rsid w:val="00A627F6"/>
    <w:rsid w:val="00A62D8C"/>
    <w:rsid w:val="00A63444"/>
    <w:rsid w:val="00A636A8"/>
    <w:rsid w:val="00A638BB"/>
    <w:rsid w:val="00A641EA"/>
    <w:rsid w:val="00A64A30"/>
    <w:rsid w:val="00A64BB1"/>
    <w:rsid w:val="00A64E8B"/>
    <w:rsid w:val="00A65055"/>
    <w:rsid w:val="00A65087"/>
    <w:rsid w:val="00A6563E"/>
    <w:rsid w:val="00A6569F"/>
    <w:rsid w:val="00A656DE"/>
    <w:rsid w:val="00A66192"/>
    <w:rsid w:val="00A664E5"/>
    <w:rsid w:val="00A66BF5"/>
    <w:rsid w:val="00A6784C"/>
    <w:rsid w:val="00A70066"/>
    <w:rsid w:val="00A703F0"/>
    <w:rsid w:val="00A70EE6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11C"/>
    <w:rsid w:val="00A735BD"/>
    <w:rsid w:val="00A738D4"/>
    <w:rsid w:val="00A73C1B"/>
    <w:rsid w:val="00A73EC2"/>
    <w:rsid w:val="00A74208"/>
    <w:rsid w:val="00A74607"/>
    <w:rsid w:val="00A74A94"/>
    <w:rsid w:val="00A74B89"/>
    <w:rsid w:val="00A75587"/>
    <w:rsid w:val="00A75615"/>
    <w:rsid w:val="00A76831"/>
    <w:rsid w:val="00A769A9"/>
    <w:rsid w:val="00A76A5B"/>
    <w:rsid w:val="00A76B18"/>
    <w:rsid w:val="00A76B85"/>
    <w:rsid w:val="00A77573"/>
    <w:rsid w:val="00A776FA"/>
    <w:rsid w:val="00A77D10"/>
    <w:rsid w:val="00A80483"/>
    <w:rsid w:val="00A80F9C"/>
    <w:rsid w:val="00A812B1"/>
    <w:rsid w:val="00A817D4"/>
    <w:rsid w:val="00A81D48"/>
    <w:rsid w:val="00A81F79"/>
    <w:rsid w:val="00A8268F"/>
    <w:rsid w:val="00A828B7"/>
    <w:rsid w:val="00A829A2"/>
    <w:rsid w:val="00A837FB"/>
    <w:rsid w:val="00A84B7E"/>
    <w:rsid w:val="00A84C0B"/>
    <w:rsid w:val="00A84E2C"/>
    <w:rsid w:val="00A85742"/>
    <w:rsid w:val="00A85A4E"/>
    <w:rsid w:val="00A85F7F"/>
    <w:rsid w:val="00A86193"/>
    <w:rsid w:val="00A863A0"/>
    <w:rsid w:val="00A8667E"/>
    <w:rsid w:val="00A868C8"/>
    <w:rsid w:val="00A86A27"/>
    <w:rsid w:val="00A86B63"/>
    <w:rsid w:val="00A86DA3"/>
    <w:rsid w:val="00A86E03"/>
    <w:rsid w:val="00A86F0D"/>
    <w:rsid w:val="00A87023"/>
    <w:rsid w:val="00A87255"/>
    <w:rsid w:val="00A8780F"/>
    <w:rsid w:val="00A87C35"/>
    <w:rsid w:val="00A90107"/>
    <w:rsid w:val="00A90790"/>
    <w:rsid w:val="00A908FB"/>
    <w:rsid w:val="00A90B3D"/>
    <w:rsid w:val="00A90C5B"/>
    <w:rsid w:val="00A92076"/>
    <w:rsid w:val="00A92211"/>
    <w:rsid w:val="00A92498"/>
    <w:rsid w:val="00A9292C"/>
    <w:rsid w:val="00A92BBA"/>
    <w:rsid w:val="00A92CBA"/>
    <w:rsid w:val="00A93263"/>
    <w:rsid w:val="00A932C3"/>
    <w:rsid w:val="00A9370B"/>
    <w:rsid w:val="00A94485"/>
    <w:rsid w:val="00A94904"/>
    <w:rsid w:val="00A94CFE"/>
    <w:rsid w:val="00A94FFE"/>
    <w:rsid w:val="00A950ED"/>
    <w:rsid w:val="00A9581C"/>
    <w:rsid w:val="00A95E10"/>
    <w:rsid w:val="00A95F62"/>
    <w:rsid w:val="00A9612D"/>
    <w:rsid w:val="00A962E0"/>
    <w:rsid w:val="00A96701"/>
    <w:rsid w:val="00A96998"/>
    <w:rsid w:val="00A97415"/>
    <w:rsid w:val="00A9741F"/>
    <w:rsid w:val="00A974AA"/>
    <w:rsid w:val="00A97C88"/>
    <w:rsid w:val="00AA043E"/>
    <w:rsid w:val="00AA0832"/>
    <w:rsid w:val="00AA0CA4"/>
    <w:rsid w:val="00AA0EBA"/>
    <w:rsid w:val="00AA141C"/>
    <w:rsid w:val="00AA15E8"/>
    <w:rsid w:val="00AA1EA6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669E"/>
    <w:rsid w:val="00AA66B1"/>
    <w:rsid w:val="00AA688F"/>
    <w:rsid w:val="00AA68F5"/>
    <w:rsid w:val="00AA7855"/>
    <w:rsid w:val="00AB04B4"/>
    <w:rsid w:val="00AB06F1"/>
    <w:rsid w:val="00AB0873"/>
    <w:rsid w:val="00AB112E"/>
    <w:rsid w:val="00AB114B"/>
    <w:rsid w:val="00AB1593"/>
    <w:rsid w:val="00AB1648"/>
    <w:rsid w:val="00AB187B"/>
    <w:rsid w:val="00AB2A77"/>
    <w:rsid w:val="00AB2C70"/>
    <w:rsid w:val="00AB2F9B"/>
    <w:rsid w:val="00AB2FB2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B9"/>
    <w:rsid w:val="00AB5107"/>
    <w:rsid w:val="00AB54F2"/>
    <w:rsid w:val="00AB5AAF"/>
    <w:rsid w:val="00AB5DB4"/>
    <w:rsid w:val="00AB5EEF"/>
    <w:rsid w:val="00AB5F0F"/>
    <w:rsid w:val="00AB62BC"/>
    <w:rsid w:val="00AB635B"/>
    <w:rsid w:val="00AB6702"/>
    <w:rsid w:val="00AB6890"/>
    <w:rsid w:val="00AB6898"/>
    <w:rsid w:val="00AB6D96"/>
    <w:rsid w:val="00AB700F"/>
    <w:rsid w:val="00AB771E"/>
    <w:rsid w:val="00AB7A6F"/>
    <w:rsid w:val="00AC0027"/>
    <w:rsid w:val="00AC00A2"/>
    <w:rsid w:val="00AC0D64"/>
    <w:rsid w:val="00AC1740"/>
    <w:rsid w:val="00AC177B"/>
    <w:rsid w:val="00AC1D6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446B"/>
    <w:rsid w:val="00AC490C"/>
    <w:rsid w:val="00AC4E2F"/>
    <w:rsid w:val="00AC5773"/>
    <w:rsid w:val="00AC5B57"/>
    <w:rsid w:val="00AC62C0"/>
    <w:rsid w:val="00AC62D4"/>
    <w:rsid w:val="00AC6666"/>
    <w:rsid w:val="00AC67CB"/>
    <w:rsid w:val="00AC79F7"/>
    <w:rsid w:val="00AC7DC8"/>
    <w:rsid w:val="00AD00F5"/>
    <w:rsid w:val="00AD0162"/>
    <w:rsid w:val="00AD088B"/>
    <w:rsid w:val="00AD08D5"/>
    <w:rsid w:val="00AD13B6"/>
    <w:rsid w:val="00AD1853"/>
    <w:rsid w:val="00AD196F"/>
    <w:rsid w:val="00AD1D1C"/>
    <w:rsid w:val="00AD1DA7"/>
    <w:rsid w:val="00AD1DB5"/>
    <w:rsid w:val="00AD238D"/>
    <w:rsid w:val="00AD23B1"/>
    <w:rsid w:val="00AD2456"/>
    <w:rsid w:val="00AD2577"/>
    <w:rsid w:val="00AD2A39"/>
    <w:rsid w:val="00AD2AB9"/>
    <w:rsid w:val="00AD2B73"/>
    <w:rsid w:val="00AD30C4"/>
    <w:rsid w:val="00AD366C"/>
    <w:rsid w:val="00AD3E64"/>
    <w:rsid w:val="00AD4315"/>
    <w:rsid w:val="00AD4340"/>
    <w:rsid w:val="00AD4706"/>
    <w:rsid w:val="00AD47CC"/>
    <w:rsid w:val="00AD481E"/>
    <w:rsid w:val="00AD5DC7"/>
    <w:rsid w:val="00AD6380"/>
    <w:rsid w:val="00AD6844"/>
    <w:rsid w:val="00AD696C"/>
    <w:rsid w:val="00AD6ADD"/>
    <w:rsid w:val="00AD74FA"/>
    <w:rsid w:val="00AD75A3"/>
    <w:rsid w:val="00AD7662"/>
    <w:rsid w:val="00AD7805"/>
    <w:rsid w:val="00AD790B"/>
    <w:rsid w:val="00AD7985"/>
    <w:rsid w:val="00AD7C93"/>
    <w:rsid w:val="00AD7F17"/>
    <w:rsid w:val="00AE0063"/>
    <w:rsid w:val="00AE0315"/>
    <w:rsid w:val="00AE043F"/>
    <w:rsid w:val="00AE08D1"/>
    <w:rsid w:val="00AE09A3"/>
    <w:rsid w:val="00AE0A50"/>
    <w:rsid w:val="00AE0F79"/>
    <w:rsid w:val="00AE0F8D"/>
    <w:rsid w:val="00AE15B4"/>
    <w:rsid w:val="00AE15E5"/>
    <w:rsid w:val="00AE1706"/>
    <w:rsid w:val="00AE1945"/>
    <w:rsid w:val="00AE19D8"/>
    <w:rsid w:val="00AE2339"/>
    <w:rsid w:val="00AE2A6C"/>
    <w:rsid w:val="00AE2D6D"/>
    <w:rsid w:val="00AE30F6"/>
    <w:rsid w:val="00AE32E7"/>
    <w:rsid w:val="00AE346E"/>
    <w:rsid w:val="00AE34CF"/>
    <w:rsid w:val="00AE361B"/>
    <w:rsid w:val="00AE3C45"/>
    <w:rsid w:val="00AE3CCF"/>
    <w:rsid w:val="00AE3FA5"/>
    <w:rsid w:val="00AE4210"/>
    <w:rsid w:val="00AE44A6"/>
    <w:rsid w:val="00AE4520"/>
    <w:rsid w:val="00AE4B41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F0CAD"/>
    <w:rsid w:val="00AF0D0F"/>
    <w:rsid w:val="00AF1C35"/>
    <w:rsid w:val="00AF1FEC"/>
    <w:rsid w:val="00AF234A"/>
    <w:rsid w:val="00AF26FA"/>
    <w:rsid w:val="00AF2783"/>
    <w:rsid w:val="00AF2BFF"/>
    <w:rsid w:val="00AF3010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EC8"/>
    <w:rsid w:val="00AF60B2"/>
    <w:rsid w:val="00AF6159"/>
    <w:rsid w:val="00AF6DD9"/>
    <w:rsid w:val="00AF79EA"/>
    <w:rsid w:val="00AF7C50"/>
    <w:rsid w:val="00AF7C5D"/>
    <w:rsid w:val="00AF7D1E"/>
    <w:rsid w:val="00B00118"/>
    <w:rsid w:val="00B002F8"/>
    <w:rsid w:val="00B0049B"/>
    <w:rsid w:val="00B00778"/>
    <w:rsid w:val="00B00A3E"/>
    <w:rsid w:val="00B00B76"/>
    <w:rsid w:val="00B00BD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71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83"/>
    <w:rsid w:val="00B04A08"/>
    <w:rsid w:val="00B05327"/>
    <w:rsid w:val="00B0557E"/>
    <w:rsid w:val="00B05986"/>
    <w:rsid w:val="00B05A97"/>
    <w:rsid w:val="00B06713"/>
    <w:rsid w:val="00B06830"/>
    <w:rsid w:val="00B07090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322"/>
    <w:rsid w:val="00B12018"/>
    <w:rsid w:val="00B125F8"/>
    <w:rsid w:val="00B12B26"/>
    <w:rsid w:val="00B13185"/>
    <w:rsid w:val="00B134AC"/>
    <w:rsid w:val="00B135A9"/>
    <w:rsid w:val="00B14E98"/>
    <w:rsid w:val="00B15326"/>
    <w:rsid w:val="00B158B9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815"/>
    <w:rsid w:val="00B20709"/>
    <w:rsid w:val="00B20759"/>
    <w:rsid w:val="00B20D5E"/>
    <w:rsid w:val="00B20D9D"/>
    <w:rsid w:val="00B20FE0"/>
    <w:rsid w:val="00B2164D"/>
    <w:rsid w:val="00B2192F"/>
    <w:rsid w:val="00B21BD8"/>
    <w:rsid w:val="00B22000"/>
    <w:rsid w:val="00B229A4"/>
    <w:rsid w:val="00B22D28"/>
    <w:rsid w:val="00B22EAB"/>
    <w:rsid w:val="00B234A8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468"/>
    <w:rsid w:val="00B25979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51A"/>
    <w:rsid w:val="00B27A37"/>
    <w:rsid w:val="00B27CA7"/>
    <w:rsid w:val="00B27D78"/>
    <w:rsid w:val="00B3027A"/>
    <w:rsid w:val="00B30284"/>
    <w:rsid w:val="00B302B5"/>
    <w:rsid w:val="00B304A3"/>
    <w:rsid w:val="00B30B3C"/>
    <w:rsid w:val="00B30DE5"/>
    <w:rsid w:val="00B30EC6"/>
    <w:rsid w:val="00B31C98"/>
    <w:rsid w:val="00B31F1E"/>
    <w:rsid w:val="00B321B0"/>
    <w:rsid w:val="00B331D5"/>
    <w:rsid w:val="00B336F1"/>
    <w:rsid w:val="00B33FD2"/>
    <w:rsid w:val="00B342B3"/>
    <w:rsid w:val="00B34450"/>
    <w:rsid w:val="00B34913"/>
    <w:rsid w:val="00B34C64"/>
    <w:rsid w:val="00B361C2"/>
    <w:rsid w:val="00B363EF"/>
    <w:rsid w:val="00B364AA"/>
    <w:rsid w:val="00B365E7"/>
    <w:rsid w:val="00B367AD"/>
    <w:rsid w:val="00B367E2"/>
    <w:rsid w:val="00B36866"/>
    <w:rsid w:val="00B36928"/>
    <w:rsid w:val="00B36BFA"/>
    <w:rsid w:val="00B36CAC"/>
    <w:rsid w:val="00B36D3F"/>
    <w:rsid w:val="00B36EDC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64D"/>
    <w:rsid w:val="00B42DF6"/>
    <w:rsid w:val="00B4374C"/>
    <w:rsid w:val="00B43F19"/>
    <w:rsid w:val="00B43FC7"/>
    <w:rsid w:val="00B4402B"/>
    <w:rsid w:val="00B441FD"/>
    <w:rsid w:val="00B44695"/>
    <w:rsid w:val="00B44796"/>
    <w:rsid w:val="00B44A82"/>
    <w:rsid w:val="00B44F20"/>
    <w:rsid w:val="00B45AEA"/>
    <w:rsid w:val="00B45AF3"/>
    <w:rsid w:val="00B461E6"/>
    <w:rsid w:val="00B464BC"/>
    <w:rsid w:val="00B4697C"/>
    <w:rsid w:val="00B46AB2"/>
    <w:rsid w:val="00B46B75"/>
    <w:rsid w:val="00B46BC8"/>
    <w:rsid w:val="00B46BF5"/>
    <w:rsid w:val="00B46C9C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F9"/>
    <w:rsid w:val="00B51339"/>
    <w:rsid w:val="00B52030"/>
    <w:rsid w:val="00B53156"/>
    <w:rsid w:val="00B53851"/>
    <w:rsid w:val="00B539DC"/>
    <w:rsid w:val="00B54DD9"/>
    <w:rsid w:val="00B554F6"/>
    <w:rsid w:val="00B56153"/>
    <w:rsid w:val="00B5650C"/>
    <w:rsid w:val="00B5679B"/>
    <w:rsid w:val="00B575BC"/>
    <w:rsid w:val="00B578AA"/>
    <w:rsid w:val="00B5796D"/>
    <w:rsid w:val="00B57A82"/>
    <w:rsid w:val="00B57E2A"/>
    <w:rsid w:val="00B6085C"/>
    <w:rsid w:val="00B6227D"/>
    <w:rsid w:val="00B62D0E"/>
    <w:rsid w:val="00B62DF9"/>
    <w:rsid w:val="00B6308A"/>
    <w:rsid w:val="00B6309E"/>
    <w:rsid w:val="00B634A6"/>
    <w:rsid w:val="00B63777"/>
    <w:rsid w:val="00B638A4"/>
    <w:rsid w:val="00B6391F"/>
    <w:rsid w:val="00B63A76"/>
    <w:rsid w:val="00B63E31"/>
    <w:rsid w:val="00B640AA"/>
    <w:rsid w:val="00B64208"/>
    <w:rsid w:val="00B6437A"/>
    <w:rsid w:val="00B646B4"/>
    <w:rsid w:val="00B64816"/>
    <w:rsid w:val="00B64899"/>
    <w:rsid w:val="00B64974"/>
    <w:rsid w:val="00B649BE"/>
    <w:rsid w:val="00B64CC5"/>
    <w:rsid w:val="00B64D42"/>
    <w:rsid w:val="00B65911"/>
    <w:rsid w:val="00B659E9"/>
    <w:rsid w:val="00B65CF1"/>
    <w:rsid w:val="00B661F5"/>
    <w:rsid w:val="00B66574"/>
    <w:rsid w:val="00B6658C"/>
    <w:rsid w:val="00B666A9"/>
    <w:rsid w:val="00B67103"/>
    <w:rsid w:val="00B67B53"/>
    <w:rsid w:val="00B67D8D"/>
    <w:rsid w:val="00B67E8F"/>
    <w:rsid w:val="00B700A4"/>
    <w:rsid w:val="00B70440"/>
    <w:rsid w:val="00B70724"/>
    <w:rsid w:val="00B70CD8"/>
    <w:rsid w:val="00B71439"/>
    <w:rsid w:val="00B715CA"/>
    <w:rsid w:val="00B71750"/>
    <w:rsid w:val="00B71768"/>
    <w:rsid w:val="00B720B8"/>
    <w:rsid w:val="00B724F0"/>
    <w:rsid w:val="00B72A31"/>
    <w:rsid w:val="00B72D07"/>
    <w:rsid w:val="00B73031"/>
    <w:rsid w:val="00B7308C"/>
    <w:rsid w:val="00B73219"/>
    <w:rsid w:val="00B73F2B"/>
    <w:rsid w:val="00B742A6"/>
    <w:rsid w:val="00B74406"/>
    <w:rsid w:val="00B753B1"/>
    <w:rsid w:val="00B7540A"/>
    <w:rsid w:val="00B75BB6"/>
    <w:rsid w:val="00B76136"/>
    <w:rsid w:val="00B770CC"/>
    <w:rsid w:val="00B772AF"/>
    <w:rsid w:val="00B77A53"/>
    <w:rsid w:val="00B77A5C"/>
    <w:rsid w:val="00B77EA1"/>
    <w:rsid w:val="00B809BA"/>
    <w:rsid w:val="00B809C8"/>
    <w:rsid w:val="00B809EB"/>
    <w:rsid w:val="00B80FC6"/>
    <w:rsid w:val="00B81236"/>
    <w:rsid w:val="00B81830"/>
    <w:rsid w:val="00B81D06"/>
    <w:rsid w:val="00B82392"/>
    <w:rsid w:val="00B824AE"/>
    <w:rsid w:val="00B824C4"/>
    <w:rsid w:val="00B827F3"/>
    <w:rsid w:val="00B82803"/>
    <w:rsid w:val="00B82A62"/>
    <w:rsid w:val="00B82B71"/>
    <w:rsid w:val="00B8324F"/>
    <w:rsid w:val="00B83251"/>
    <w:rsid w:val="00B83EF5"/>
    <w:rsid w:val="00B8402D"/>
    <w:rsid w:val="00B843F9"/>
    <w:rsid w:val="00B84684"/>
    <w:rsid w:val="00B848CC"/>
    <w:rsid w:val="00B84B12"/>
    <w:rsid w:val="00B84E18"/>
    <w:rsid w:val="00B85262"/>
    <w:rsid w:val="00B85518"/>
    <w:rsid w:val="00B85657"/>
    <w:rsid w:val="00B8573E"/>
    <w:rsid w:val="00B86897"/>
    <w:rsid w:val="00B86F3F"/>
    <w:rsid w:val="00B86F75"/>
    <w:rsid w:val="00B871FF"/>
    <w:rsid w:val="00B87233"/>
    <w:rsid w:val="00B87324"/>
    <w:rsid w:val="00B8750B"/>
    <w:rsid w:val="00B875B0"/>
    <w:rsid w:val="00B8769C"/>
    <w:rsid w:val="00B87709"/>
    <w:rsid w:val="00B87A54"/>
    <w:rsid w:val="00B87BC3"/>
    <w:rsid w:val="00B90296"/>
    <w:rsid w:val="00B903FB"/>
    <w:rsid w:val="00B908CA"/>
    <w:rsid w:val="00B90ACB"/>
    <w:rsid w:val="00B91A01"/>
    <w:rsid w:val="00B9269E"/>
    <w:rsid w:val="00B92935"/>
    <w:rsid w:val="00B92F7E"/>
    <w:rsid w:val="00B93009"/>
    <w:rsid w:val="00B93C75"/>
    <w:rsid w:val="00B93CAB"/>
    <w:rsid w:val="00B941F4"/>
    <w:rsid w:val="00B94802"/>
    <w:rsid w:val="00B94E94"/>
    <w:rsid w:val="00B9524D"/>
    <w:rsid w:val="00B9526F"/>
    <w:rsid w:val="00B95455"/>
    <w:rsid w:val="00B955D4"/>
    <w:rsid w:val="00B95977"/>
    <w:rsid w:val="00B95C09"/>
    <w:rsid w:val="00B96303"/>
    <w:rsid w:val="00B97CAC"/>
    <w:rsid w:val="00BA01B6"/>
    <w:rsid w:val="00BA0280"/>
    <w:rsid w:val="00BA0884"/>
    <w:rsid w:val="00BA0E08"/>
    <w:rsid w:val="00BA147C"/>
    <w:rsid w:val="00BA172D"/>
    <w:rsid w:val="00BA17C1"/>
    <w:rsid w:val="00BA1D89"/>
    <w:rsid w:val="00BA1E2E"/>
    <w:rsid w:val="00BA218B"/>
    <w:rsid w:val="00BA2518"/>
    <w:rsid w:val="00BA25D5"/>
    <w:rsid w:val="00BA2A7A"/>
    <w:rsid w:val="00BA3AA6"/>
    <w:rsid w:val="00BA416B"/>
    <w:rsid w:val="00BA4187"/>
    <w:rsid w:val="00BA4441"/>
    <w:rsid w:val="00BA472D"/>
    <w:rsid w:val="00BA4BA3"/>
    <w:rsid w:val="00BA4BF5"/>
    <w:rsid w:val="00BA4C4A"/>
    <w:rsid w:val="00BA507E"/>
    <w:rsid w:val="00BA5455"/>
    <w:rsid w:val="00BA5BE7"/>
    <w:rsid w:val="00BA5D0D"/>
    <w:rsid w:val="00BA5D3E"/>
    <w:rsid w:val="00BA67BC"/>
    <w:rsid w:val="00BA6A6F"/>
    <w:rsid w:val="00BA6B4E"/>
    <w:rsid w:val="00BA6EEB"/>
    <w:rsid w:val="00BA7363"/>
    <w:rsid w:val="00BA7791"/>
    <w:rsid w:val="00BA7889"/>
    <w:rsid w:val="00BA7CF8"/>
    <w:rsid w:val="00BA7EA6"/>
    <w:rsid w:val="00BB00A0"/>
    <w:rsid w:val="00BB037C"/>
    <w:rsid w:val="00BB0441"/>
    <w:rsid w:val="00BB055D"/>
    <w:rsid w:val="00BB0771"/>
    <w:rsid w:val="00BB0862"/>
    <w:rsid w:val="00BB09A8"/>
    <w:rsid w:val="00BB10DC"/>
    <w:rsid w:val="00BB1D2F"/>
    <w:rsid w:val="00BB1DE0"/>
    <w:rsid w:val="00BB1E58"/>
    <w:rsid w:val="00BB2494"/>
    <w:rsid w:val="00BB25FD"/>
    <w:rsid w:val="00BB26B2"/>
    <w:rsid w:val="00BB28FB"/>
    <w:rsid w:val="00BB2DFB"/>
    <w:rsid w:val="00BB31C9"/>
    <w:rsid w:val="00BB35AA"/>
    <w:rsid w:val="00BB3726"/>
    <w:rsid w:val="00BB3D6D"/>
    <w:rsid w:val="00BB4254"/>
    <w:rsid w:val="00BB479B"/>
    <w:rsid w:val="00BB480E"/>
    <w:rsid w:val="00BB4A85"/>
    <w:rsid w:val="00BB4BB5"/>
    <w:rsid w:val="00BB4EFD"/>
    <w:rsid w:val="00BB53C2"/>
    <w:rsid w:val="00BB5488"/>
    <w:rsid w:val="00BB5AF1"/>
    <w:rsid w:val="00BB608E"/>
    <w:rsid w:val="00BB668B"/>
    <w:rsid w:val="00BB6E5D"/>
    <w:rsid w:val="00BB7024"/>
    <w:rsid w:val="00BB70BB"/>
    <w:rsid w:val="00BB7324"/>
    <w:rsid w:val="00BB7C20"/>
    <w:rsid w:val="00BB7E34"/>
    <w:rsid w:val="00BB7EB5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406B"/>
    <w:rsid w:val="00BC4222"/>
    <w:rsid w:val="00BC4602"/>
    <w:rsid w:val="00BC4B87"/>
    <w:rsid w:val="00BC4E8D"/>
    <w:rsid w:val="00BC5C4E"/>
    <w:rsid w:val="00BC64EA"/>
    <w:rsid w:val="00BC67CA"/>
    <w:rsid w:val="00BC6FA6"/>
    <w:rsid w:val="00BC745F"/>
    <w:rsid w:val="00BC756D"/>
    <w:rsid w:val="00BC777F"/>
    <w:rsid w:val="00BC7E8C"/>
    <w:rsid w:val="00BC7FC9"/>
    <w:rsid w:val="00BD081D"/>
    <w:rsid w:val="00BD08C5"/>
    <w:rsid w:val="00BD0968"/>
    <w:rsid w:val="00BD0970"/>
    <w:rsid w:val="00BD11EE"/>
    <w:rsid w:val="00BD157C"/>
    <w:rsid w:val="00BD170D"/>
    <w:rsid w:val="00BD17C0"/>
    <w:rsid w:val="00BD1BD5"/>
    <w:rsid w:val="00BD1C49"/>
    <w:rsid w:val="00BD1CB0"/>
    <w:rsid w:val="00BD3012"/>
    <w:rsid w:val="00BD3866"/>
    <w:rsid w:val="00BD458E"/>
    <w:rsid w:val="00BD4BE8"/>
    <w:rsid w:val="00BD6032"/>
    <w:rsid w:val="00BD6098"/>
    <w:rsid w:val="00BD61BF"/>
    <w:rsid w:val="00BD6EB6"/>
    <w:rsid w:val="00BD71EA"/>
    <w:rsid w:val="00BD74F4"/>
    <w:rsid w:val="00BD7723"/>
    <w:rsid w:val="00BD77EA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303"/>
    <w:rsid w:val="00BE2BC9"/>
    <w:rsid w:val="00BE35CE"/>
    <w:rsid w:val="00BE3BCE"/>
    <w:rsid w:val="00BE43B1"/>
    <w:rsid w:val="00BE4481"/>
    <w:rsid w:val="00BE49AC"/>
    <w:rsid w:val="00BE49FA"/>
    <w:rsid w:val="00BE4D93"/>
    <w:rsid w:val="00BE4E10"/>
    <w:rsid w:val="00BE5952"/>
    <w:rsid w:val="00BE59C3"/>
    <w:rsid w:val="00BE6263"/>
    <w:rsid w:val="00BE7CEB"/>
    <w:rsid w:val="00BE7E97"/>
    <w:rsid w:val="00BE7EC7"/>
    <w:rsid w:val="00BE7F2B"/>
    <w:rsid w:val="00BF0294"/>
    <w:rsid w:val="00BF0392"/>
    <w:rsid w:val="00BF0575"/>
    <w:rsid w:val="00BF05C3"/>
    <w:rsid w:val="00BF08F4"/>
    <w:rsid w:val="00BF0A9C"/>
    <w:rsid w:val="00BF0B89"/>
    <w:rsid w:val="00BF0BD5"/>
    <w:rsid w:val="00BF0CDD"/>
    <w:rsid w:val="00BF0D12"/>
    <w:rsid w:val="00BF1127"/>
    <w:rsid w:val="00BF1319"/>
    <w:rsid w:val="00BF1324"/>
    <w:rsid w:val="00BF13E2"/>
    <w:rsid w:val="00BF16BE"/>
    <w:rsid w:val="00BF1934"/>
    <w:rsid w:val="00BF204A"/>
    <w:rsid w:val="00BF24CC"/>
    <w:rsid w:val="00BF24E3"/>
    <w:rsid w:val="00BF267E"/>
    <w:rsid w:val="00BF2906"/>
    <w:rsid w:val="00BF30AB"/>
    <w:rsid w:val="00BF32DF"/>
    <w:rsid w:val="00BF3309"/>
    <w:rsid w:val="00BF39EE"/>
    <w:rsid w:val="00BF3B0D"/>
    <w:rsid w:val="00BF3D89"/>
    <w:rsid w:val="00BF42FA"/>
    <w:rsid w:val="00BF47A4"/>
    <w:rsid w:val="00BF484B"/>
    <w:rsid w:val="00BF4995"/>
    <w:rsid w:val="00BF4FA0"/>
    <w:rsid w:val="00BF5A15"/>
    <w:rsid w:val="00BF5BD5"/>
    <w:rsid w:val="00BF5FF8"/>
    <w:rsid w:val="00BF6100"/>
    <w:rsid w:val="00BF6666"/>
    <w:rsid w:val="00BF6BF7"/>
    <w:rsid w:val="00BF7014"/>
    <w:rsid w:val="00BF7365"/>
    <w:rsid w:val="00BF7811"/>
    <w:rsid w:val="00BF7A4F"/>
    <w:rsid w:val="00BF7BD3"/>
    <w:rsid w:val="00C0006D"/>
    <w:rsid w:val="00C0012B"/>
    <w:rsid w:val="00C005F2"/>
    <w:rsid w:val="00C00FDE"/>
    <w:rsid w:val="00C017A2"/>
    <w:rsid w:val="00C01B13"/>
    <w:rsid w:val="00C02785"/>
    <w:rsid w:val="00C030DE"/>
    <w:rsid w:val="00C03463"/>
    <w:rsid w:val="00C03B06"/>
    <w:rsid w:val="00C03B92"/>
    <w:rsid w:val="00C03C2A"/>
    <w:rsid w:val="00C03EA5"/>
    <w:rsid w:val="00C03FEB"/>
    <w:rsid w:val="00C048D7"/>
    <w:rsid w:val="00C04ED5"/>
    <w:rsid w:val="00C0529D"/>
    <w:rsid w:val="00C05553"/>
    <w:rsid w:val="00C0579C"/>
    <w:rsid w:val="00C05AD1"/>
    <w:rsid w:val="00C0601F"/>
    <w:rsid w:val="00C061BD"/>
    <w:rsid w:val="00C06384"/>
    <w:rsid w:val="00C065CE"/>
    <w:rsid w:val="00C06D9E"/>
    <w:rsid w:val="00C070AE"/>
    <w:rsid w:val="00C07416"/>
    <w:rsid w:val="00C075B5"/>
    <w:rsid w:val="00C0767E"/>
    <w:rsid w:val="00C07C94"/>
    <w:rsid w:val="00C100F2"/>
    <w:rsid w:val="00C101BE"/>
    <w:rsid w:val="00C106A3"/>
    <w:rsid w:val="00C10FF8"/>
    <w:rsid w:val="00C110F6"/>
    <w:rsid w:val="00C11108"/>
    <w:rsid w:val="00C11BE9"/>
    <w:rsid w:val="00C11DA4"/>
    <w:rsid w:val="00C11DFE"/>
    <w:rsid w:val="00C12182"/>
    <w:rsid w:val="00C124FF"/>
    <w:rsid w:val="00C12743"/>
    <w:rsid w:val="00C12DB6"/>
    <w:rsid w:val="00C12F4B"/>
    <w:rsid w:val="00C130F7"/>
    <w:rsid w:val="00C1313C"/>
    <w:rsid w:val="00C139DC"/>
    <w:rsid w:val="00C1421F"/>
    <w:rsid w:val="00C1436B"/>
    <w:rsid w:val="00C148C5"/>
    <w:rsid w:val="00C149CB"/>
    <w:rsid w:val="00C150FB"/>
    <w:rsid w:val="00C155C1"/>
    <w:rsid w:val="00C15961"/>
    <w:rsid w:val="00C15E42"/>
    <w:rsid w:val="00C15F5D"/>
    <w:rsid w:val="00C16087"/>
    <w:rsid w:val="00C16216"/>
    <w:rsid w:val="00C16502"/>
    <w:rsid w:val="00C16974"/>
    <w:rsid w:val="00C16E2E"/>
    <w:rsid w:val="00C170A5"/>
    <w:rsid w:val="00C17239"/>
    <w:rsid w:val="00C1768D"/>
    <w:rsid w:val="00C178E2"/>
    <w:rsid w:val="00C17B88"/>
    <w:rsid w:val="00C17D95"/>
    <w:rsid w:val="00C2011E"/>
    <w:rsid w:val="00C2037B"/>
    <w:rsid w:val="00C20B34"/>
    <w:rsid w:val="00C20B7F"/>
    <w:rsid w:val="00C20C07"/>
    <w:rsid w:val="00C20D3A"/>
    <w:rsid w:val="00C20DC0"/>
    <w:rsid w:val="00C20DC9"/>
    <w:rsid w:val="00C21164"/>
    <w:rsid w:val="00C21345"/>
    <w:rsid w:val="00C216C9"/>
    <w:rsid w:val="00C2180C"/>
    <w:rsid w:val="00C21ADA"/>
    <w:rsid w:val="00C23950"/>
    <w:rsid w:val="00C2397B"/>
    <w:rsid w:val="00C2502E"/>
    <w:rsid w:val="00C252BB"/>
    <w:rsid w:val="00C255AE"/>
    <w:rsid w:val="00C25C47"/>
    <w:rsid w:val="00C26280"/>
    <w:rsid w:val="00C263E6"/>
    <w:rsid w:val="00C268E9"/>
    <w:rsid w:val="00C2692C"/>
    <w:rsid w:val="00C26A89"/>
    <w:rsid w:val="00C26F70"/>
    <w:rsid w:val="00C27366"/>
    <w:rsid w:val="00C27C63"/>
    <w:rsid w:val="00C27E58"/>
    <w:rsid w:val="00C30181"/>
    <w:rsid w:val="00C30C76"/>
    <w:rsid w:val="00C3140C"/>
    <w:rsid w:val="00C3144C"/>
    <w:rsid w:val="00C31526"/>
    <w:rsid w:val="00C3178E"/>
    <w:rsid w:val="00C3189D"/>
    <w:rsid w:val="00C31A5A"/>
    <w:rsid w:val="00C31FC2"/>
    <w:rsid w:val="00C32C46"/>
    <w:rsid w:val="00C334EB"/>
    <w:rsid w:val="00C33845"/>
    <w:rsid w:val="00C33B13"/>
    <w:rsid w:val="00C344BA"/>
    <w:rsid w:val="00C344D7"/>
    <w:rsid w:val="00C35510"/>
    <w:rsid w:val="00C3574E"/>
    <w:rsid w:val="00C35955"/>
    <w:rsid w:val="00C35F6C"/>
    <w:rsid w:val="00C365E8"/>
    <w:rsid w:val="00C36FC8"/>
    <w:rsid w:val="00C37254"/>
    <w:rsid w:val="00C37374"/>
    <w:rsid w:val="00C37395"/>
    <w:rsid w:val="00C3743D"/>
    <w:rsid w:val="00C3769D"/>
    <w:rsid w:val="00C37918"/>
    <w:rsid w:val="00C37C95"/>
    <w:rsid w:val="00C40744"/>
    <w:rsid w:val="00C40A10"/>
    <w:rsid w:val="00C40B53"/>
    <w:rsid w:val="00C40BBB"/>
    <w:rsid w:val="00C40C82"/>
    <w:rsid w:val="00C41103"/>
    <w:rsid w:val="00C416A2"/>
    <w:rsid w:val="00C41ED9"/>
    <w:rsid w:val="00C41EFD"/>
    <w:rsid w:val="00C429B2"/>
    <w:rsid w:val="00C42A5E"/>
    <w:rsid w:val="00C4300C"/>
    <w:rsid w:val="00C431D6"/>
    <w:rsid w:val="00C43674"/>
    <w:rsid w:val="00C43BB0"/>
    <w:rsid w:val="00C45068"/>
    <w:rsid w:val="00C45627"/>
    <w:rsid w:val="00C45839"/>
    <w:rsid w:val="00C45931"/>
    <w:rsid w:val="00C4757E"/>
    <w:rsid w:val="00C475A1"/>
    <w:rsid w:val="00C47897"/>
    <w:rsid w:val="00C47989"/>
    <w:rsid w:val="00C47D5E"/>
    <w:rsid w:val="00C5005A"/>
    <w:rsid w:val="00C50BD6"/>
    <w:rsid w:val="00C50F3A"/>
    <w:rsid w:val="00C510A4"/>
    <w:rsid w:val="00C51352"/>
    <w:rsid w:val="00C5147F"/>
    <w:rsid w:val="00C517CB"/>
    <w:rsid w:val="00C51FC4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168"/>
    <w:rsid w:val="00C543F5"/>
    <w:rsid w:val="00C54EBE"/>
    <w:rsid w:val="00C55689"/>
    <w:rsid w:val="00C55837"/>
    <w:rsid w:val="00C55BB4"/>
    <w:rsid w:val="00C55C57"/>
    <w:rsid w:val="00C55C5B"/>
    <w:rsid w:val="00C565ED"/>
    <w:rsid w:val="00C56C8A"/>
    <w:rsid w:val="00C56F4D"/>
    <w:rsid w:val="00C56F89"/>
    <w:rsid w:val="00C57036"/>
    <w:rsid w:val="00C574AB"/>
    <w:rsid w:val="00C575AA"/>
    <w:rsid w:val="00C575AD"/>
    <w:rsid w:val="00C5788D"/>
    <w:rsid w:val="00C57B42"/>
    <w:rsid w:val="00C6029B"/>
    <w:rsid w:val="00C604FC"/>
    <w:rsid w:val="00C60FF9"/>
    <w:rsid w:val="00C623E4"/>
    <w:rsid w:val="00C6297A"/>
    <w:rsid w:val="00C629C6"/>
    <w:rsid w:val="00C62BFF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426B"/>
    <w:rsid w:val="00C646EF"/>
    <w:rsid w:val="00C64A65"/>
    <w:rsid w:val="00C64BD5"/>
    <w:rsid w:val="00C650F2"/>
    <w:rsid w:val="00C653C0"/>
    <w:rsid w:val="00C657D9"/>
    <w:rsid w:val="00C65CDC"/>
    <w:rsid w:val="00C665D6"/>
    <w:rsid w:val="00C66980"/>
    <w:rsid w:val="00C66BA7"/>
    <w:rsid w:val="00C66E02"/>
    <w:rsid w:val="00C672CE"/>
    <w:rsid w:val="00C6732E"/>
    <w:rsid w:val="00C67875"/>
    <w:rsid w:val="00C6796D"/>
    <w:rsid w:val="00C70833"/>
    <w:rsid w:val="00C70BB0"/>
    <w:rsid w:val="00C70F29"/>
    <w:rsid w:val="00C71A2F"/>
    <w:rsid w:val="00C71E24"/>
    <w:rsid w:val="00C72010"/>
    <w:rsid w:val="00C7218E"/>
    <w:rsid w:val="00C7229F"/>
    <w:rsid w:val="00C72377"/>
    <w:rsid w:val="00C725BA"/>
    <w:rsid w:val="00C72DD5"/>
    <w:rsid w:val="00C72E9B"/>
    <w:rsid w:val="00C72EAB"/>
    <w:rsid w:val="00C735D8"/>
    <w:rsid w:val="00C7371B"/>
    <w:rsid w:val="00C73C1F"/>
    <w:rsid w:val="00C74630"/>
    <w:rsid w:val="00C75625"/>
    <w:rsid w:val="00C7578D"/>
    <w:rsid w:val="00C75A02"/>
    <w:rsid w:val="00C75A60"/>
    <w:rsid w:val="00C761E7"/>
    <w:rsid w:val="00C76205"/>
    <w:rsid w:val="00C76526"/>
    <w:rsid w:val="00C76632"/>
    <w:rsid w:val="00C766EE"/>
    <w:rsid w:val="00C76722"/>
    <w:rsid w:val="00C77152"/>
    <w:rsid w:val="00C777F1"/>
    <w:rsid w:val="00C77859"/>
    <w:rsid w:val="00C7790E"/>
    <w:rsid w:val="00C80435"/>
    <w:rsid w:val="00C804B8"/>
    <w:rsid w:val="00C80C1F"/>
    <w:rsid w:val="00C8110D"/>
    <w:rsid w:val="00C8173E"/>
    <w:rsid w:val="00C81A1E"/>
    <w:rsid w:val="00C81B8C"/>
    <w:rsid w:val="00C82490"/>
    <w:rsid w:val="00C825FF"/>
    <w:rsid w:val="00C82B10"/>
    <w:rsid w:val="00C82F20"/>
    <w:rsid w:val="00C82F5E"/>
    <w:rsid w:val="00C849E0"/>
    <w:rsid w:val="00C84AA8"/>
    <w:rsid w:val="00C84D42"/>
    <w:rsid w:val="00C84F64"/>
    <w:rsid w:val="00C84F8C"/>
    <w:rsid w:val="00C85353"/>
    <w:rsid w:val="00C85530"/>
    <w:rsid w:val="00C856EE"/>
    <w:rsid w:val="00C85EBE"/>
    <w:rsid w:val="00C860CD"/>
    <w:rsid w:val="00C86392"/>
    <w:rsid w:val="00C8691A"/>
    <w:rsid w:val="00C87329"/>
    <w:rsid w:val="00C874D4"/>
    <w:rsid w:val="00C87D80"/>
    <w:rsid w:val="00C87EA4"/>
    <w:rsid w:val="00C900BD"/>
    <w:rsid w:val="00C905DD"/>
    <w:rsid w:val="00C90DAF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743"/>
    <w:rsid w:val="00C92FAC"/>
    <w:rsid w:val="00C932F9"/>
    <w:rsid w:val="00C93621"/>
    <w:rsid w:val="00C93636"/>
    <w:rsid w:val="00C93E2D"/>
    <w:rsid w:val="00C94A13"/>
    <w:rsid w:val="00C954AB"/>
    <w:rsid w:val="00C9587A"/>
    <w:rsid w:val="00C95B93"/>
    <w:rsid w:val="00C95BB1"/>
    <w:rsid w:val="00C963D7"/>
    <w:rsid w:val="00C965C4"/>
    <w:rsid w:val="00C96B47"/>
    <w:rsid w:val="00C96D89"/>
    <w:rsid w:val="00C96F04"/>
    <w:rsid w:val="00C97117"/>
    <w:rsid w:val="00C9725E"/>
    <w:rsid w:val="00C97814"/>
    <w:rsid w:val="00CA03CF"/>
    <w:rsid w:val="00CA0626"/>
    <w:rsid w:val="00CA0804"/>
    <w:rsid w:val="00CA08FD"/>
    <w:rsid w:val="00CA0BEE"/>
    <w:rsid w:val="00CA0ED4"/>
    <w:rsid w:val="00CA0F63"/>
    <w:rsid w:val="00CA1260"/>
    <w:rsid w:val="00CA15F6"/>
    <w:rsid w:val="00CA19D0"/>
    <w:rsid w:val="00CA1B02"/>
    <w:rsid w:val="00CA2201"/>
    <w:rsid w:val="00CA2448"/>
    <w:rsid w:val="00CA24F5"/>
    <w:rsid w:val="00CA2593"/>
    <w:rsid w:val="00CA26BA"/>
    <w:rsid w:val="00CA28F1"/>
    <w:rsid w:val="00CA3136"/>
    <w:rsid w:val="00CA330E"/>
    <w:rsid w:val="00CA356D"/>
    <w:rsid w:val="00CA39C3"/>
    <w:rsid w:val="00CA3A23"/>
    <w:rsid w:val="00CA40CA"/>
    <w:rsid w:val="00CA456E"/>
    <w:rsid w:val="00CA4783"/>
    <w:rsid w:val="00CA4D1A"/>
    <w:rsid w:val="00CA5376"/>
    <w:rsid w:val="00CA5377"/>
    <w:rsid w:val="00CA53BB"/>
    <w:rsid w:val="00CA5885"/>
    <w:rsid w:val="00CA5DA8"/>
    <w:rsid w:val="00CA5DBB"/>
    <w:rsid w:val="00CA6778"/>
    <w:rsid w:val="00CA6E2D"/>
    <w:rsid w:val="00CA6F33"/>
    <w:rsid w:val="00CA70D6"/>
    <w:rsid w:val="00CA72D0"/>
    <w:rsid w:val="00CA74C3"/>
    <w:rsid w:val="00CA7A59"/>
    <w:rsid w:val="00CA7CAC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F0B"/>
    <w:rsid w:val="00CB31A3"/>
    <w:rsid w:val="00CB335E"/>
    <w:rsid w:val="00CB3454"/>
    <w:rsid w:val="00CB4067"/>
    <w:rsid w:val="00CB45E7"/>
    <w:rsid w:val="00CB46F1"/>
    <w:rsid w:val="00CB4874"/>
    <w:rsid w:val="00CB4989"/>
    <w:rsid w:val="00CB4A9A"/>
    <w:rsid w:val="00CB5262"/>
    <w:rsid w:val="00CB57CE"/>
    <w:rsid w:val="00CB6736"/>
    <w:rsid w:val="00CB68CB"/>
    <w:rsid w:val="00CB6A8C"/>
    <w:rsid w:val="00CB6CDB"/>
    <w:rsid w:val="00CB7020"/>
    <w:rsid w:val="00CB70A7"/>
    <w:rsid w:val="00CB755D"/>
    <w:rsid w:val="00CC0338"/>
    <w:rsid w:val="00CC0450"/>
    <w:rsid w:val="00CC0589"/>
    <w:rsid w:val="00CC0876"/>
    <w:rsid w:val="00CC13A2"/>
    <w:rsid w:val="00CC1CA8"/>
    <w:rsid w:val="00CC205E"/>
    <w:rsid w:val="00CC271C"/>
    <w:rsid w:val="00CC3740"/>
    <w:rsid w:val="00CC3C13"/>
    <w:rsid w:val="00CC4035"/>
    <w:rsid w:val="00CC4040"/>
    <w:rsid w:val="00CC4119"/>
    <w:rsid w:val="00CC41A5"/>
    <w:rsid w:val="00CC435D"/>
    <w:rsid w:val="00CC44FB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F1"/>
    <w:rsid w:val="00CC7D3A"/>
    <w:rsid w:val="00CD0183"/>
    <w:rsid w:val="00CD0E98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649"/>
    <w:rsid w:val="00CD36C5"/>
    <w:rsid w:val="00CD3B03"/>
    <w:rsid w:val="00CD499F"/>
    <w:rsid w:val="00CD5065"/>
    <w:rsid w:val="00CD5132"/>
    <w:rsid w:val="00CD60F6"/>
    <w:rsid w:val="00CD6F5A"/>
    <w:rsid w:val="00CD7831"/>
    <w:rsid w:val="00CD789A"/>
    <w:rsid w:val="00CE07F2"/>
    <w:rsid w:val="00CE0C05"/>
    <w:rsid w:val="00CE1098"/>
    <w:rsid w:val="00CE11C8"/>
    <w:rsid w:val="00CE191C"/>
    <w:rsid w:val="00CE19AA"/>
    <w:rsid w:val="00CE1A8E"/>
    <w:rsid w:val="00CE1B7D"/>
    <w:rsid w:val="00CE29F9"/>
    <w:rsid w:val="00CE2A53"/>
    <w:rsid w:val="00CE2C79"/>
    <w:rsid w:val="00CE3540"/>
    <w:rsid w:val="00CE36E2"/>
    <w:rsid w:val="00CE3A44"/>
    <w:rsid w:val="00CE4135"/>
    <w:rsid w:val="00CE4330"/>
    <w:rsid w:val="00CE448D"/>
    <w:rsid w:val="00CE45AA"/>
    <w:rsid w:val="00CE46B4"/>
    <w:rsid w:val="00CE4725"/>
    <w:rsid w:val="00CE4C4E"/>
    <w:rsid w:val="00CE5329"/>
    <w:rsid w:val="00CE5FBF"/>
    <w:rsid w:val="00CE65F3"/>
    <w:rsid w:val="00CE6B52"/>
    <w:rsid w:val="00CE6BE7"/>
    <w:rsid w:val="00CE6C04"/>
    <w:rsid w:val="00CE6D02"/>
    <w:rsid w:val="00CE728C"/>
    <w:rsid w:val="00CE7775"/>
    <w:rsid w:val="00CE79DB"/>
    <w:rsid w:val="00CE7B03"/>
    <w:rsid w:val="00CF0168"/>
    <w:rsid w:val="00CF0909"/>
    <w:rsid w:val="00CF0ABA"/>
    <w:rsid w:val="00CF0BB7"/>
    <w:rsid w:val="00CF0C41"/>
    <w:rsid w:val="00CF0CA9"/>
    <w:rsid w:val="00CF16D6"/>
    <w:rsid w:val="00CF16E9"/>
    <w:rsid w:val="00CF1967"/>
    <w:rsid w:val="00CF1F37"/>
    <w:rsid w:val="00CF202E"/>
    <w:rsid w:val="00CF214E"/>
    <w:rsid w:val="00CF3342"/>
    <w:rsid w:val="00CF364F"/>
    <w:rsid w:val="00CF382C"/>
    <w:rsid w:val="00CF3C5C"/>
    <w:rsid w:val="00CF4616"/>
    <w:rsid w:val="00CF50C0"/>
    <w:rsid w:val="00CF54C1"/>
    <w:rsid w:val="00CF5778"/>
    <w:rsid w:val="00CF5820"/>
    <w:rsid w:val="00CF5B5F"/>
    <w:rsid w:val="00CF6843"/>
    <w:rsid w:val="00CF6857"/>
    <w:rsid w:val="00CF70A5"/>
    <w:rsid w:val="00CF70E9"/>
    <w:rsid w:val="00CF7697"/>
    <w:rsid w:val="00CF78AF"/>
    <w:rsid w:val="00D0006B"/>
    <w:rsid w:val="00D0058D"/>
    <w:rsid w:val="00D0067E"/>
    <w:rsid w:val="00D011EE"/>
    <w:rsid w:val="00D01388"/>
    <w:rsid w:val="00D01E1A"/>
    <w:rsid w:val="00D0209C"/>
    <w:rsid w:val="00D0249E"/>
    <w:rsid w:val="00D024C3"/>
    <w:rsid w:val="00D02ABD"/>
    <w:rsid w:val="00D02B64"/>
    <w:rsid w:val="00D032FC"/>
    <w:rsid w:val="00D033F9"/>
    <w:rsid w:val="00D04010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1037B"/>
    <w:rsid w:val="00D10407"/>
    <w:rsid w:val="00D10543"/>
    <w:rsid w:val="00D1061A"/>
    <w:rsid w:val="00D10E4A"/>
    <w:rsid w:val="00D116B5"/>
    <w:rsid w:val="00D11CB7"/>
    <w:rsid w:val="00D12021"/>
    <w:rsid w:val="00D120E4"/>
    <w:rsid w:val="00D12370"/>
    <w:rsid w:val="00D12826"/>
    <w:rsid w:val="00D12D8F"/>
    <w:rsid w:val="00D13719"/>
    <w:rsid w:val="00D13948"/>
    <w:rsid w:val="00D13978"/>
    <w:rsid w:val="00D13BC0"/>
    <w:rsid w:val="00D1405C"/>
    <w:rsid w:val="00D14A12"/>
    <w:rsid w:val="00D14D57"/>
    <w:rsid w:val="00D157F4"/>
    <w:rsid w:val="00D159F8"/>
    <w:rsid w:val="00D15A69"/>
    <w:rsid w:val="00D15C7F"/>
    <w:rsid w:val="00D15DFF"/>
    <w:rsid w:val="00D1643A"/>
    <w:rsid w:val="00D16671"/>
    <w:rsid w:val="00D16A3B"/>
    <w:rsid w:val="00D16AA6"/>
    <w:rsid w:val="00D16AAB"/>
    <w:rsid w:val="00D16E35"/>
    <w:rsid w:val="00D1705E"/>
    <w:rsid w:val="00D17502"/>
    <w:rsid w:val="00D176AB"/>
    <w:rsid w:val="00D17886"/>
    <w:rsid w:val="00D2001F"/>
    <w:rsid w:val="00D20451"/>
    <w:rsid w:val="00D20C91"/>
    <w:rsid w:val="00D210BD"/>
    <w:rsid w:val="00D2134A"/>
    <w:rsid w:val="00D213DB"/>
    <w:rsid w:val="00D214E8"/>
    <w:rsid w:val="00D220A5"/>
    <w:rsid w:val="00D222E9"/>
    <w:rsid w:val="00D227D7"/>
    <w:rsid w:val="00D229A7"/>
    <w:rsid w:val="00D22B68"/>
    <w:rsid w:val="00D23441"/>
    <w:rsid w:val="00D235F3"/>
    <w:rsid w:val="00D238E0"/>
    <w:rsid w:val="00D24A11"/>
    <w:rsid w:val="00D24D9D"/>
    <w:rsid w:val="00D24FCD"/>
    <w:rsid w:val="00D253E3"/>
    <w:rsid w:val="00D254E9"/>
    <w:rsid w:val="00D25811"/>
    <w:rsid w:val="00D259AA"/>
    <w:rsid w:val="00D25A6F"/>
    <w:rsid w:val="00D2642B"/>
    <w:rsid w:val="00D26B96"/>
    <w:rsid w:val="00D270F7"/>
    <w:rsid w:val="00D27334"/>
    <w:rsid w:val="00D27957"/>
    <w:rsid w:val="00D279A6"/>
    <w:rsid w:val="00D27AE0"/>
    <w:rsid w:val="00D27F11"/>
    <w:rsid w:val="00D304C8"/>
    <w:rsid w:val="00D30952"/>
    <w:rsid w:val="00D32702"/>
    <w:rsid w:val="00D32AB2"/>
    <w:rsid w:val="00D32C2A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4861"/>
    <w:rsid w:val="00D34B95"/>
    <w:rsid w:val="00D35199"/>
    <w:rsid w:val="00D35783"/>
    <w:rsid w:val="00D35994"/>
    <w:rsid w:val="00D35B2B"/>
    <w:rsid w:val="00D35D5B"/>
    <w:rsid w:val="00D35E91"/>
    <w:rsid w:val="00D36388"/>
    <w:rsid w:val="00D36632"/>
    <w:rsid w:val="00D36927"/>
    <w:rsid w:val="00D3696C"/>
    <w:rsid w:val="00D36FC5"/>
    <w:rsid w:val="00D3785B"/>
    <w:rsid w:val="00D37B99"/>
    <w:rsid w:val="00D403E8"/>
    <w:rsid w:val="00D40668"/>
    <w:rsid w:val="00D4077D"/>
    <w:rsid w:val="00D410C3"/>
    <w:rsid w:val="00D414E2"/>
    <w:rsid w:val="00D41B70"/>
    <w:rsid w:val="00D41CC2"/>
    <w:rsid w:val="00D41DEE"/>
    <w:rsid w:val="00D425D2"/>
    <w:rsid w:val="00D4296B"/>
    <w:rsid w:val="00D429D3"/>
    <w:rsid w:val="00D42F21"/>
    <w:rsid w:val="00D430B7"/>
    <w:rsid w:val="00D432ED"/>
    <w:rsid w:val="00D433EB"/>
    <w:rsid w:val="00D4372F"/>
    <w:rsid w:val="00D4379D"/>
    <w:rsid w:val="00D4385A"/>
    <w:rsid w:val="00D43CD6"/>
    <w:rsid w:val="00D43E33"/>
    <w:rsid w:val="00D44329"/>
    <w:rsid w:val="00D44762"/>
    <w:rsid w:val="00D44932"/>
    <w:rsid w:val="00D44CBE"/>
    <w:rsid w:val="00D44E50"/>
    <w:rsid w:val="00D4515A"/>
    <w:rsid w:val="00D45867"/>
    <w:rsid w:val="00D459CC"/>
    <w:rsid w:val="00D45D07"/>
    <w:rsid w:val="00D4643C"/>
    <w:rsid w:val="00D464AC"/>
    <w:rsid w:val="00D465B3"/>
    <w:rsid w:val="00D465BA"/>
    <w:rsid w:val="00D466AA"/>
    <w:rsid w:val="00D468B5"/>
    <w:rsid w:val="00D4729E"/>
    <w:rsid w:val="00D47A93"/>
    <w:rsid w:val="00D50016"/>
    <w:rsid w:val="00D50626"/>
    <w:rsid w:val="00D50C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368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C79"/>
    <w:rsid w:val="00D57F4A"/>
    <w:rsid w:val="00D60185"/>
    <w:rsid w:val="00D602D8"/>
    <w:rsid w:val="00D603FA"/>
    <w:rsid w:val="00D60617"/>
    <w:rsid w:val="00D608EB"/>
    <w:rsid w:val="00D62142"/>
    <w:rsid w:val="00D62410"/>
    <w:rsid w:val="00D624C3"/>
    <w:rsid w:val="00D62AF3"/>
    <w:rsid w:val="00D62FEA"/>
    <w:rsid w:val="00D63091"/>
    <w:rsid w:val="00D63CBA"/>
    <w:rsid w:val="00D64219"/>
    <w:rsid w:val="00D647BE"/>
    <w:rsid w:val="00D64A38"/>
    <w:rsid w:val="00D64B0D"/>
    <w:rsid w:val="00D64FB8"/>
    <w:rsid w:val="00D65078"/>
    <w:rsid w:val="00D651E7"/>
    <w:rsid w:val="00D65775"/>
    <w:rsid w:val="00D65B4F"/>
    <w:rsid w:val="00D65EC0"/>
    <w:rsid w:val="00D662A8"/>
    <w:rsid w:val="00D66AAB"/>
    <w:rsid w:val="00D66AC6"/>
    <w:rsid w:val="00D66E3E"/>
    <w:rsid w:val="00D67073"/>
    <w:rsid w:val="00D671DD"/>
    <w:rsid w:val="00D672B4"/>
    <w:rsid w:val="00D673A1"/>
    <w:rsid w:val="00D6746B"/>
    <w:rsid w:val="00D67ED1"/>
    <w:rsid w:val="00D70063"/>
    <w:rsid w:val="00D700EC"/>
    <w:rsid w:val="00D7012C"/>
    <w:rsid w:val="00D7137B"/>
    <w:rsid w:val="00D72AFA"/>
    <w:rsid w:val="00D731EE"/>
    <w:rsid w:val="00D733B0"/>
    <w:rsid w:val="00D7340C"/>
    <w:rsid w:val="00D73B64"/>
    <w:rsid w:val="00D741B5"/>
    <w:rsid w:val="00D74B42"/>
    <w:rsid w:val="00D74D6D"/>
    <w:rsid w:val="00D74EDB"/>
    <w:rsid w:val="00D751E4"/>
    <w:rsid w:val="00D7552B"/>
    <w:rsid w:val="00D75AFB"/>
    <w:rsid w:val="00D75B84"/>
    <w:rsid w:val="00D75F38"/>
    <w:rsid w:val="00D75FD9"/>
    <w:rsid w:val="00D7600F"/>
    <w:rsid w:val="00D761C2"/>
    <w:rsid w:val="00D7641F"/>
    <w:rsid w:val="00D764C5"/>
    <w:rsid w:val="00D76999"/>
    <w:rsid w:val="00D76B64"/>
    <w:rsid w:val="00D76D18"/>
    <w:rsid w:val="00D76E64"/>
    <w:rsid w:val="00D76E94"/>
    <w:rsid w:val="00D77024"/>
    <w:rsid w:val="00D771F1"/>
    <w:rsid w:val="00D77719"/>
    <w:rsid w:val="00D77758"/>
    <w:rsid w:val="00D7780A"/>
    <w:rsid w:val="00D779CE"/>
    <w:rsid w:val="00D77A13"/>
    <w:rsid w:val="00D77B12"/>
    <w:rsid w:val="00D77C30"/>
    <w:rsid w:val="00D77F26"/>
    <w:rsid w:val="00D80D8D"/>
    <w:rsid w:val="00D817E0"/>
    <w:rsid w:val="00D8196A"/>
    <w:rsid w:val="00D821F6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53DB"/>
    <w:rsid w:val="00D8560B"/>
    <w:rsid w:val="00D85A80"/>
    <w:rsid w:val="00D85A8B"/>
    <w:rsid w:val="00D85DED"/>
    <w:rsid w:val="00D85E24"/>
    <w:rsid w:val="00D8614D"/>
    <w:rsid w:val="00D8650C"/>
    <w:rsid w:val="00D86662"/>
    <w:rsid w:val="00D868EF"/>
    <w:rsid w:val="00D86D34"/>
    <w:rsid w:val="00D86DCC"/>
    <w:rsid w:val="00D872E9"/>
    <w:rsid w:val="00D8769D"/>
    <w:rsid w:val="00D87AE0"/>
    <w:rsid w:val="00D90001"/>
    <w:rsid w:val="00D9026E"/>
    <w:rsid w:val="00D90418"/>
    <w:rsid w:val="00D90608"/>
    <w:rsid w:val="00D90641"/>
    <w:rsid w:val="00D90B55"/>
    <w:rsid w:val="00D91231"/>
    <w:rsid w:val="00D9155E"/>
    <w:rsid w:val="00D91651"/>
    <w:rsid w:val="00D92FA0"/>
    <w:rsid w:val="00D92FE7"/>
    <w:rsid w:val="00D93145"/>
    <w:rsid w:val="00D93254"/>
    <w:rsid w:val="00D932DB"/>
    <w:rsid w:val="00D9358E"/>
    <w:rsid w:val="00D935E8"/>
    <w:rsid w:val="00D9432E"/>
    <w:rsid w:val="00D946F5"/>
    <w:rsid w:val="00D94880"/>
    <w:rsid w:val="00D94ECF"/>
    <w:rsid w:val="00D9533C"/>
    <w:rsid w:val="00D953C9"/>
    <w:rsid w:val="00D953D8"/>
    <w:rsid w:val="00D9578F"/>
    <w:rsid w:val="00D95790"/>
    <w:rsid w:val="00D95A89"/>
    <w:rsid w:val="00D95B24"/>
    <w:rsid w:val="00D95E47"/>
    <w:rsid w:val="00D96032"/>
    <w:rsid w:val="00D963AB"/>
    <w:rsid w:val="00D96773"/>
    <w:rsid w:val="00D96BFA"/>
    <w:rsid w:val="00D97A2B"/>
    <w:rsid w:val="00D97CD4"/>
    <w:rsid w:val="00D97FB1"/>
    <w:rsid w:val="00DA02DF"/>
    <w:rsid w:val="00DA107B"/>
    <w:rsid w:val="00DA10AF"/>
    <w:rsid w:val="00DA10CE"/>
    <w:rsid w:val="00DA19AA"/>
    <w:rsid w:val="00DA1C7A"/>
    <w:rsid w:val="00DA20D3"/>
    <w:rsid w:val="00DA2488"/>
    <w:rsid w:val="00DA249D"/>
    <w:rsid w:val="00DA2883"/>
    <w:rsid w:val="00DA2B98"/>
    <w:rsid w:val="00DA3042"/>
    <w:rsid w:val="00DA3C27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5D41"/>
    <w:rsid w:val="00DA6884"/>
    <w:rsid w:val="00DA6A56"/>
    <w:rsid w:val="00DA6BA0"/>
    <w:rsid w:val="00DA7030"/>
    <w:rsid w:val="00DA7268"/>
    <w:rsid w:val="00DA7271"/>
    <w:rsid w:val="00DA7543"/>
    <w:rsid w:val="00DA7BB7"/>
    <w:rsid w:val="00DA7E92"/>
    <w:rsid w:val="00DA7EB3"/>
    <w:rsid w:val="00DB0112"/>
    <w:rsid w:val="00DB0595"/>
    <w:rsid w:val="00DB0894"/>
    <w:rsid w:val="00DB0EB7"/>
    <w:rsid w:val="00DB252B"/>
    <w:rsid w:val="00DB253D"/>
    <w:rsid w:val="00DB2644"/>
    <w:rsid w:val="00DB2A5E"/>
    <w:rsid w:val="00DB2EFC"/>
    <w:rsid w:val="00DB3440"/>
    <w:rsid w:val="00DB3B45"/>
    <w:rsid w:val="00DB3F01"/>
    <w:rsid w:val="00DB4855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331"/>
    <w:rsid w:val="00DB6603"/>
    <w:rsid w:val="00DB695B"/>
    <w:rsid w:val="00DB6EEC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13D"/>
    <w:rsid w:val="00DC13F2"/>
    <w:rsid w:val="00DC1E78"/>
    <w:rsid w:val="00DC205A"/>
    <w:rsid w:val="00DC29B8"/>
    <w:rsid w:val="00DC2CCA"/>
    <w:rsid w:val="00DC31FF"/>
    <w:rsid w:val="00DC328D"/>
    <w:rsid w:val="00DC35C6"/>
    <w:rsid w:val="00DC4526"/>
    <w:rsid w:val="00DC4562"/>
    <w:rsid w:val="00DC4D3C"/>
    <w:rsid w:val="00DC4D5F"/>
    <w:rsid w:val="00DC4E9B"/>
    <w:rsid w:val="00DC503F"/>
    <w:rsid w:val="00DC51C8"/>
    <w:rsid w:val="00DC53ED"/>
    <w:rsid w:val="00DC59A0"/>
    <w:rsid w:val="00DC5CAF"/>
    <w:rsid w:val="00DC62EF"/>
    <w:rsid w:val="00DC688B"/>
    <w:rsid w:val="00DC68BA"/>
    <w:rsid w:val="00DC6C4F"/>
    <w:rsid w:val="00DC6CBE"/>
    <w:rsid w:val="00DC74AD"/>
    <w:rsid w:val="00DC76AA"/>
    <w:rsid w:val="00DC76D2"/>
    <w:rsid w:val="00DC78FF"/>
    <w:rsid w:val="00DC7C84"/>
    <w:rsid w:val="00DC7F99"/>
    <w:rsid w:val="00DD031A"/>
    <w:rsid w:val="00DD04E9"/>
    <w:rsid w:val="00DD08D1"/>
    <w:rsid w:val="00DD0E27"/>
    <w:rsid w:val="00DD12FE"/>
    <w:rsid w:val="00DD17C5"/>
    <w:rsid w:val="00DD1BDD"/>
    <w:rsid w:val="00DD1C00"/>
    <w:rsid w:val="00DD203D"/>
    <w:rsid w:val="00DD2B6C"/>
    <w:rsid w:val="00DD36A0"/>
    <w:rsid w:val="00DD3A5A"/>
    <w:rsid w:val="00DD4006"/>
    <w:rsid w:val="00DD42DF"/>
    <w:rsid w:val="00DD555D"/>
    <w:rsid w:val="00DD58BD"/>
    <w:rsid w:val="00DD5B9D"/>
    <w:rsid w:val="00DD5F55"/>
    <w:rsid w:val="00DD5F98"/>
    <w:rsid w:val="00DD6463"/>
    <w:rsid w:val="00DD6533"/>
    <w:rsid w:val="00DD6C71"/>
    <w:rsid w:val="00DD76BA"/>
    <w:rsid w:val="00DD7CDA"/>
    <w:rsid w:val="00DD7DE0"/>
    <w:rsid w:val="00DD7DE5"/>
    <w:rsid w:val="00DE00EC"/>
    <w:rsid w:val="00DE06A0"/>
    <w:rsid w:val="00DE0BD7"/>
    <w:rsid w:val="00DE0CCE"/>
    <w:rsid w:val="00DE13C9"/>
    <w:rsid w:val="00DE1DB0"/>
    <w:rsid w:val="00DE1F34"/>
    <w:rsid w:val="00DE22D7"/>
    <w:rsid w:val="00DE2363"/>
    <w:rsid w:val="00DE28E2"/>
    <w:rsid w:val="00DE297C"/>
    <w:rsid w:val="00DE3605"/>
    <w:rsid w:val="00DE364F"/>
    <w:rsid w:val="00DE4666"/>
    <w:rsid w:val="00DE47C3"/>
    <w:rsid w:val="00DE4BDA"/>
    <w:rsid w:val="00DE4CB1"/>
    <w:rsid w:val="00DE5298"/>
    <w:rsid w:val="00DE57CC"/>
    <w:rsid w:val="00DE5A64"/>
    <w:rsid w:val="00DE5AB6"/>
    <w:rsid w:val="00DE5C65"/>
    <w:rsid w:val="00DE5FAC"/>
    <w:rsid w:val="00DE64D7"/>
    <w:rsid w:val="00DE67EC"/>
    <w:rsid w:val="00DE6A05"/>
    <w:rsid w:val="00DE6A2D"/>
    <w:rsid w:val="00DE7A3C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505"/>
    <w:rsid w:val="00DF2A2D"/>
    <w:rsid w:val="00DF2E4A"/>
    <w:rsid w:val="00DF2FB4"/>
    <w:rsid w:val="00DF3259"/>
    <w:rsid w:val="00DF3340"/>
    <w:rsid w:val="00DF35FB"/>
    <w:rsid w:val="00DF3C09"/>
    <w:rsid w:val="00DF4543"/>
    <w:rsid w:val="00DF496F"/>
    <w:rsid w:val="00DF4AD8"/>
    <w:rsid w:val="00DF4CDA"/>
    <w:rsid w:val="00DF4D33"/>
    <w:rsid w:val="00DF525C"/>
    <w:rsid w:val="00DF5560"/>
    <w:rsid w:val="00DF55AD"/>
    <w:rsid w:val="00DF5A79"/>
    <w:rsid w:val="00DF5CDE"/>
    <w:rsid w:val="00DF5D48"/>
    <w:rsid w:val="00DF605B"/>
    <w:rsid w:val="00DF616B"/>
    <w:rsid w:val="00DF631C"/>
    <w:rsid w:val="00DF659F"/>
    <w:rsid w:val="00DF6BAB"/>
    <w:rsid w:val="00DF704A"/>
    <w:rsid w:val="00DF70E4"/>
    <w:rsid w:val="00DF757D"/>
    <w:rsid w:val="00DF7776"/>
    <w:rsid w:val="00DF7AA8"/>
    <w:rsid w:val="00E000ED"/>
    <w:rsid w:val="00E002CD"/>
    <w:rsid w:val="00E0043D"/>
    <w:rsid w:val="00E00499"/>
    <w:rsid w:val="00E011C5"/>
    <w:rsid w:val="00E01221"/>
    <w:rsid w:val="00E013BF"/>
    <w:rsid w:val="00E01427"/>
    <w:rsid w:val="00E0185F"/>
    <w:rsid w:val="00E0205C"/>
    <w:rsid w:val="00E021B3"/>
    <w:rsid w:val="00E02262"/>
    <w:rsid w:val="00E02750"/>
    <w:rsid w:val="00E02BFE"/>
    <w:rsid w:val="00E02D43"/>
    <w:rsid w:val="00E03903"/>
    <w:rsid w:val="00E03981"/>
    <w:rsid w:val="00E03DAA"/>
    <w:rsid w:val="00E04297"/>
    <w:rsid w:val="00E0459D"/>
    <w:rsid w:val="00E047E2"/>
    <w:rsid w:val="00E04C48"/>
    <w:rsid w:val="00E04E40"/>
    <w:rsid w:val="00E04F01"/>
    <w:rsid w:val="00E051AF"/>
    <w:rsid w:val="00E05580"/>
    <w:rsid w:val="00E055A0"/>
    <w:rsid w:val="00E05AF0"/>
    <w:rsid w:val="00E05B89"/>
    <w:rsid w:val="00E05EE9"/>
    <w:rsid w:val="00E06207"/>
    <w:rsid w:val="00E06535"/>
    <w:rsid w:val="00E0688F"/>
    <w:rsid w:val="00E06F4D"/>
    <w:rsid w:val="00E07C7A"/>
    <w:rsid w:val="00E07D83"/>
    <w:rsid w:val="00E07E3C"/>
    <w:rsid w:val="00E07FDB"/>
    <w:rsid w:val="00E1027A"/>
    <w:rsid w:val="00E1099D"/>
    <w:rsid w:val="00E10BFE"/>
    <w:rsid w:val="00E1149A"/>
    <w:rsid w:val="00E11C9C"/>
    <w:rsid w:val="00E12B45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F32"/>
    <w:rsid w:val="00E151E8"/>
    <w:rsid w:val="00E155A9"/>
    <w:rsid w:val="00E1575D"/>
    <w:rsid w:val="00E15DFA"/>
    <w:rsid w:val="00E162FF"/>
    <w:rsid w:val="00E16A0A"/>
    <w:rsid w:val="00E16CB1"/>
    <w:rsid w:val="00E16D76"/>
    <w:rsid w:val="00E1762F"/>
    <w:rsid w:val="00E17A5C"/>
    <w:rsid w:val="00E2042A"/>
    <w:rsid w:val="00E2058B"/>
    <w:rsid w:val="00E2067F"/>
    <w:rsid w:val="00E206AD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B91"/>
    <w:rsid w:val="00E22C0C"/>
    <w:rsid w:val="00E22C32"/>
    <w:rsid w:val="00E22CAE"/>
    <w:rsid w:val="00E2310A"/>
    <w:rsid w:val="00E23199"/>
    <w:rsid w:val="00E234A7"/>
    <w:rsid w:val="00E23DD0"/>
    <w:rsid w:val="00E24206"/>
    <w:rsid w:val="00E24365"/>
    <w:rsid w:val="00E245BF"/>
    <w:rsid w:val="00E2462B"/>
    <w:rsid w:val="00E2462F"/>
    <w:rsid w:val="00E24E7C"/>
    <w:rsid w:val="00E25268"/>
    <w:rsid w:val="00E25D79"/>
    <w:rsid w:val="00E25F5C"/>
    <w:rsid w:val="00E26250"/>
    <w:rsid w:val="00E26577"/>
    <w:rsid w:val="00E26CCA"/>
    <w:rsid w:val="00E277C7"/>
    <w:rsid w:val="00E277DF"/>
    <w:rsid w:val="00E27EDE"/>
    <w:rsid w:val="00E3094B"/>
    <w:rsid w:val="00E30A7E"/>
    <w:rsid w:val="00E31283"/>
    <w:rsid w:val="00E3166A"/>
    <w:rsid w:val="00E31998"/>
    <w:rsid w:val="00E31C1D"/>
    <w:rsid w:val="00E31C80"/>
    <w:rsid w:val="00E31EE1"/>
    <w:rsid w:val="00E32228"/>
    <w:rsid w:val="00E32241"/>
    <w:rsid w:val="00E3236F"/>
    <w:rsid w:val="00E323A9"/>
    <w:rsid w:val="00E32564"/>
    <w:rsid w:val="00E32D69"/>
    <w:rsid w:val="00E32F41"/>
    <w:rsid w:val="00E330A2"/>
    <w:rsid w:val="00E33414"/>
    <w:rsid w:val="00E334CA"/>
    <w:rsid w:val="00E3387A"/>
    <w:rsid w:val="00E3398D"/>
    <w:rsid w:val="00E339E6"/>
    <w:rsid w:val="00E33EBC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40632"/>
    <w:rsid w:val="00E40909"/>
    <w:rsid w:val="00E409B4"/>
    <w:rsid w:val="00E40A0B"/>
    <w:rsid w:val="00E40B9B"/>
    <w:rsid w:val="00E40D92"/>
    <w:rsid w:val="00E41594"/>
    <w:rsid w:val="00E41599"/>
    <w:rsid w:val="00E41831"/>
    <w:rsid w:val="00E41B06"/>
    <w:rsid w:val="00E41C35"/>
    <w:rsid w:val="00E41F3F"/>
    <w:rsid w:val="00E42369"/>
    <w:rsid w:val="00E4298C"/>
    <w:rsid w:val="00E43AB1"/>
    <w:rsid w:val="00E43B87"/>
    <w:rsid w:val="00E43CA9"/>
    <w:rsid w:val="00E44204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C08"/>
    <w:rsid w:val="00E47CB8"/>
    <w:rsid w:val="00E47D43"/>
    <w:rsid w:val="00E5014D"/>
    <w:rsid w:val="00E507AC"/>
    <w:rsid w:val="00E51965"/>
    <w:rsid w:val="00E52140"/>
    <w:rsid w:val="00E5217D"/>
    <w:rsid w:val="00E526E4"/>
    <w:rsid w:val="00E527A8"/>
    <w:rsid w:val="00E52DDC"/>
    <w:rsid w:val="00E537A8"/>
    <w:rsid w:val="00E53874"/>
    <w:rsid w:val="00E538D1"/>
    <w:rsid w:val="00E539D8"/>
    <w:rsid w:val="00E5411E"/>
    <w:rsid w:val="00E541D5"/>
    <w:rsid w:val="00E54236"/>
    <w:rsid w:val="00E54AAF"/>
    <w:rsid w:val="00E5536D"/>
    <w:rsid w:val="00E558FB"/>
    <w:rsid w:val="00E55EF4"/>
    <w:rsid w:val="00E56320"/>
    <w:rsid w:val="00E56638"/>
    <w:rsid w:val="00E56B5A"/>
    <w:rsid w:val="00E57345"/>
    <w:rsid w:val="00E57A6C"/>
    <w:rsid w:val="00E57BCC"/>
    <w:rsid w:val="00E57ED1"/>
    <w:rsid w:val="00E605BA"/>
    <w:rsid w:val="00E610CE"/>
    <w:rsid w:val="00E61439"/>
    <w:rsid w:val="00E616F1"/>
    <w:rsid w:val="00E61A0A"/>
    <w:rsid w:val="00E61A91"/>
    <w:rsid w:val="00E61FC3"/>
    <w:rsid w:val="00E625DB"/>
    <w:rsid w:val="00E62657"/>
    <w:rsid w:val="00E62A89"/>
    <w:rsid w:val="00E62E8B"/>
    <w:rsid w:val="00E62EAF"/>
    <w:rsid w:val="00E63407"/>
    <w:rsid w:val="00E63EE8"/>
    <w:rsid w:val="00E64132"/>
    <w:rsid w:val="00E64251"/>
    <w:rsid w:val="00E643E5"/>
    <w:rsid w:val="00E6543C"/>
    <w:rsid w:val="00E659DE"/>
    <w:rsid w:val="00E65FAE"/>
    <w:rsid w:val="00E66236"/>
    <w:rsid w:val="00E662F4"/>
    <w:rsid w:val="00E6667F"/>
    <w:rsid w:val="00E66CDE"/>
    <w:rsid w:val="00E66D38"/>
    <w:rsid w:val="00E6705C"/>
    <w:rsid w:val="00E6730B"/>
    <w:rsid w:val="00E6757D"/>
    <w:rsid w:val="00E67BF3"/>
    <w:rsid w:val="00E7011E"/>
    <w:rsid w:val="00E7027B"/>
    <w:rsid w:val="00E70E1A"/>
    <w:rsid w:val="00E71078"/>
    <w:rsid w:val="00E715D7"/>
    <w:rsid w:val="00E71BBF"/>
    <w:rsid w:val="00E71FBB"/>
    <w:rsid w:val="00E7223D"/>
    <w:rsid w:val="00E72E7B"/>
    <w:rsid w:val="00E731B0"/>
    <w:rsid w:val="00E739DC"/>
    <w:rsid w:val="00E73E1C"/>
    <w:rsid w:val="00E74076"/>
    <w:rsid w:val="00E741AB"/>
    <w:rsid w:val="00E7441C"/>
    <w:rsid w:val="00E745BD"/>
    <w:rsid w:val="00E74848"/>
    <w:rsid w:val="00E74B2C"/>
    <w:rsid w:val="00E74B32"/>
    <w:rsid w:val="00E74C34"/>
    <w:rsid w:val="00E750CB"/>
    <w:rsid w:val="00E754B9"/>
    <w:rsid w:val="00E7565B"/>
    <w:rsid w:val="00E758BA"/>
    <w:rsid w:val="00E75D47"/>
    <w:rsid w:val="00E75EA2"/>
    <w:rsid w:val="00E75EB3"/>
    <w:rsid w:val="00E760D2"/>
    <w:rsid w:val="00E76544"/>
    <w:rsid w:val="00E76B08"/>
    <w:rsid w:val="00E76EE1"/>
    <w:rsid w:val="00E77167"/>
    <w:rsid w:val="00E80286"/>
    <w:rsid w:val="00E80BAF"/>
    <w:rsid w:val="00E80D46"/>
    <w:rsid w:val="00E811F1"/>
    <w:rsid w:val="00E81316"/>
    <w:rsid w:val="00E814DD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48D"/>
    <w:rsid w:val="00E84AC1"/>
    <w:rsid w:val="00E84DF0"/>
    <w:rsid w:val="00E84F33"/>
    <w:rsid w:val="00E8517B"/>
    <w:rsid w:val="00E8526C"/>
    <w:rsid w:val="00E854F6"/>
    <w:rsid w:val="00E861BF"/>
    <w:rsid w:val="00E86612"/>
    <w:rsid w:val="00E869E5"/>
    <w:rsid w:val="00E86A1A"/>
    <w:rsid w:val="00E86FC0"/>
    <w:rsid w:val="00E87519"/>
    <w:rsid w:val="00E87B0F"/>
    <w:rsid w:val="00E87E63"/>
    <w:rsid w:val="00E90253"/>
    <w:rsid w:val="00E90D68"/>
    <w:rsid w:val="00E90F32"/>
    <w:rsid w:val="00E91293"/>
    <w:rsid w:val="00E918BC"/>
    <w:rsid w:val="00E9197E"/>
    <w:rsid w:val="00E9298F"/>
    <w:rsid w:val="00E92D79"/>
    <w:rsid w:val="00E935E0"/>
    <w:rsid w:val="00E93C5A"/>
    <w:rsid w:val="00E94198"/>
    <w:rsid w:val="00E944E6"/>
    <w:rsid w:val="00E946C3"/>
    <w:rsid w:val="00E94DAC"/>
    <w:rsid w:val="00E95150"/>
    <w:rsid w:val="00E95410"/>
    <w:rsid w:val="00E95437"/>
    <w:rsid w:val="00E959E1"/>
    <w:rsid w:val="00E95D1D"/>
    <w:rsid w:val="00E95E3B"/>
    <w:rsid w:val="00E960EA"/>
    <w:rsid w:val="00E9647B"/>
    <w:rsid w:val="00E9662B"/>
    <w:rsid w:val="00E967C4"/>
    <w:rsid w:val="00E96BC6"/>
    <w:rsid w:val="00E96E5B"/>
    <w:rsid w:val="00E97562"/>
    <w:rsid w:val="00E97664"/>
    <w:rsid w:val="00E97BC7"/>
    <w:rsid w:val="00EA0191"/>
    <w:rsid w:val="00EA0494"/>
    <w:rsid w:val="00EA05FC"/>
    <w:rsid w:val="00EA0C9E"/>
    <w:rsid w:val="00EA12DA"/>
    <w:rsid w:val="00EA1667"/>
    <w:rsid w:val="00EA17B3"/>
    <w:rsid w:val="00EA1F88"/>
    <w:rsid w:val="00EA2178"/>
    <w:rsid w:val="00EA22CC"/>
    <w:rsid w:val="00EA2A73"/>
    <w:rsid w:val="00EA3183"/>
    <w:rsid w:val="00EA31C3"/>
    <w:rsid w:val="00EA3DEA"/>
    <w:rsid w:val="00EA3F12"/>
    <w:rsid w:val="00EA4A15"/>
    <w:rsid w:val="00EA4BCA"/>
    <w:rsid w:val="00EA57FA"/>
    <w:rsid w:val="00EA58BE"/>
    <w:rsid w:val="00EA6145"/>
    <w:rsid w:val="00EA6BC6"/>
    <w:rsid w:val="00EA6C24"/>
    <w:rsid w:val="00EA6D96"/>
    <w:rsid w:val="00EA7230"/>
    <w:rsid w:val="00EA7911"/>
    <w:rsid w:val="00EA7B13"/>
    <w:rsid w:val="00EA7C66"/>
    <w:rsid w:val="00EB00F5"/>
    <w:rsid w:val="00EB0191"/>
    <w:rsid w:val="00EB0508"/>
    <w:rsid w:val="00EB1330"/>
    <w:rsid w:val="00EB1EF2"/>
    <w:rsid w:val="00EB2487"/>
    <w:rsid w:val="00EB24F6"/>
    <w:rsid w:val="00EB25CC"/>
    <w:rsid w:val="00EB25DA"/>
    <w:rsid w:val="00EB2B04"/>
    <w:rsid w:val="00EB338E"/>
    <w:rsid w:val="00EB46BF"/>
    <w:rsid w:val="00EB4EC3"/>
    <w:rsid w:val="00EB529D"/>
    <w:rsid w:val="00EB5658"/>
    <w:rsid w:val="00EB5680"/>
    <w:rsid w:val="00EB59B8"/>
    <w:rsid w:val="00EB7CE7"/>
    <w:rsid w:val="00EC0195"/>
    <w:rsid w:val="00EC0A88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BA4"/>
    <w:rsid w:val="00EC3D31"/>
    <w:rsid w:val="00EC3E7F"/>
    <w:rsid w:val="00EC420A"/>
    <w:rsid w:val="00EC4326"/>
    <w:rsid w:val="00EC46AF"/>
    <w:rsid w:val="00EC4B8B"/>
    <w:rsid w:val="00EC4E17"/>
    <w:rsid w:val="00EC52F9"/>
    <w:rsid w:val="00EC5554"/>
    <w:rsid w:val="00EC56FC"/>
    <w:rsid w:val="00EC5809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1404"/>
    <w:rsid w:val="00ED16B6"/>
    <w:rsid w:val="00ED1A92"/>
    <w:rsid w:val="00ED1B04"/>
    <w:rsid w:val="00ED1E5B"/>
    <w:rsid w:val="00ED28AC"/>
    <w:rsid w:val="00ED2D83"/>
    <w:rsid w:val="00ED3228"/>
    <w:rsid w:val="00ED3570"/>
    <w:rsid w:val="00ED36C6"/>
    <w:rsid w:val="00ED3713"/>
    <w:rsid w:val="00ED37D7"/>
    <w:rsid w:val="00ED4321"/>
    <w:rsid w:val="00ED46CA"/>
    <w:rsid w:val="00ED4AF9"/>
    <w:rsid w:val="00ED511E"/>
    <w:rsid w:val="00ED5B79"/>
    <w:rsid w:val="00ED5DC4"/>
    <w:rsid w:val="00ED63A8"/>
    <w:rsid w:val="00ED6790"/>
    <w:rsid w:val="00ED6866"/>
    <w:rsid w:val="00ED6D02"/>
    <w:rsid w:val="00ED6E71"/>
    <w:rsid w:val="00ED7147"/>
    <w:rsid w:val="00ED71A1"/>
    <w:rsid w:val="00ED795B"/>
    <w:rsid w:val="00ED7AB3"/>
    <w:rsid w:val="00EE01E2"/>
    <w:rsid w:val="00EE0399"/>
    <w:rsid w:val="00EE04A4"/>
    <w:rsid w:val="00EE09E4"/>
    <w:rsid w:val="00EE0A8F"/>
    <w:rsid w:val="00EE0D42"/>
    <w:rsid w:val="00EE0D67"/>
    <w:rsid w:val="00EE0E07"/>
    <w:rsid w:val="00EE12F6"/>
    <w:rsid w:val="00EE13BD"/>
    <w:rsid w:val="00EE19F4"/>
    <w:rsid w:val="00EE29D5"/>
    <w:rsid w:val="00EE2B20"/>
    <w:rsid w:val="00EE304D"/>
    <w:rsid w:val="00EE3128"/>
    <w:rsid w:val="00EE3F8E"/>
    <w:rsid w:val="00EE499A"/>
    <w:rsid w:val="00EE520D"/>
    <w:rsid w:val="00EE5219"/>
    <w:rsid w:val="00EE5693"/>
    <w:rsid w:val="00EE62C6"/>
    <w:rsid w:val="00EE62D3"/>
    <w:rsid w:val="00EE6528"/>
    <w:rsid w:val="00EE6BE9"/>
    <w:rsid w:val="00EE6FF3"/>
    <w:rsid w:val="00EE704C"/>
    <w:rsid w:val="00EF0313"/>
    <w:rsid w:val="00EF037A"/>
    <w:rsid w:val="00EF07B2"/>
    <w:rsid w:val="00EF08FE"/>
    <w:rsid w:val="00EF09E8"/>
    <w:rsid w:val="00EF0D06"/>
    <w:rsid w:val="00EF10C9"/>
    <w:rsid w:val="00EF1167"/>
    <w:rsid w:val="00EF135C"/>
    <w:rsid w:val="00EF13F6"/>
    <w:rsid w:val="00EF1402"/>
    <w:rsid w:val="00EF1559"/>
    <w:rsid w:val="00EF15C9"/>
    <w:rsid w:val="00EF1792"/>
    <w:rsid w:val="00EF1950"/>
    <w:rsid w:val="00EF1A3B"/>
    <w:rsid w:val="00EF1E87"/>
    <w:rsid w:val="00EF1F01"/>
    <w:rsid w:val="00EF240F"/>
    <w:rsid w:val="00EF25B0"/>
    <w:rsid w:val="00EF2B36"/>
    <w:rsid w:val="00EF2DDF"/>
    <w:rsid w:val="00EF2F7E"/>
    <w:rsid w:val="00EF2FC4"/>
    <w:rsid w:val="00EF30EB"/>
    <w:rsid w:val="00EF359F"/>
    <w:rsid w:val="00EF35D7"/>
    <w:rsid w:val="00EF3C77"/>
    <w:rsid w:val="00EF46E6"/>
    <w:rsid w:val="00EF4ABB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C6"/>
    <w:rsid w:val="00EF6BDA"/>
    <w:rsid w:val="00F0050C"/>
    <w:rsid w:val="00F00C9E"/>
    <w:rsid w:val="00F00D1C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C2B"/>
    <w:rsid w:val="00F02D2C"/>
    <w:rsid w:val="00F0313F"/>
    <w:rsid w:val="00F032C2"/>
    <w:rsid w:val="00F03667"/>
    <w:rsid w:val="00F037A9"/>
    <w:rsid w:val="00F037AF"/>
    <w:rsid w:val="00F03A1A"/>
    <w:rsid w:val="00F03C15"/>
    <w:rsid w:val="00F03C1A"/>
    <w:rsid w:val="00F0465F"/>
    <w:rsid w:val="00F05174"/>
    <w:rsid w:val="00F056FF"/>
    <w:rsid w:val="00F05A65"/>
    <w:rsid w:val="00F05E7D"/>
    <w:rsid w:val="00F06474"/>
    <w:rsid w:val="00F0669B"/>
    <w:rsid w:val="00F06BC4"/>
    <w:rsid w:val="00F06CB2"/>
    <w:rsid w:val="00F07354"/>
    <w:rsid w:val="00F076AE"/>
    <w:rsid w:val="00F07854"/>
    <w:rsid w:val="00F079E1"/>
    <w:rsid w:val="00F07B47"/>
    <w:rsid w:val="00F07FF4"/>
    <w:rsid w:val="00F105F4"/>
    <w:rsid w:val="00F10A22"/>
    <w:rsid w:val="00F10A44"/>
    <w:rsid w:val="00F10A83"/>
    <w:rsid w:val="00F11140"/>
    <w:rsid w:val="00F11AD0"/>
    <w:rsid w:val="00F11C43"/>
    <w:rsid w:val="00F123E2"/>
    <w:rsid w:val="00F123EA"/>
    <w:rsid w:val="00F124D6"/>
    <w:rsid w:val="00F1294A"/>
    <w:rsid w:val="00F12BCB"/>
    <w:rsid w:val="00F12C7F"/>
    <w:rsid w:val="00F12DF1"/>
    <w:rsid w:val="00F13220"/>
    <w:rsid w:val="00F1392B"/>
    <w:rsid w:val="00F13E8F"/>
    <w:rsid w:val="00F14538"/>
    <w:rsid w:val="00F146D7"/>
    <w:rsid w:val="00F15094"/>
    <w:rsid w:val="00F15271"/>
    <w:rsid w:val="00F15751"/>
    <w:rsid w:val="00F15757"/>
    <w:rsid w:val="00F15F0C"/>
    <w:rsid w:val="00F175B4"/>
    <w:rsid w:val="00F177D6"/>
    <w:rsid w:val="00F200D4"/>
    <w:rsid w:val="00F202DB"/>
    <w:rsid w:val="00F204FF"/>
    <w:rsid w:val="00F20604"/>
    <w:rsid w:val="00F2074C"/>
    <w:rsid w:val="00F20C4B"/>
    <w:rsid w:val="00F20F5B"/>
    <w:rsid w:val="00F2115D"/>
    <w:rsid w:val="00F22493"/>
    <w:rsid w:val="00F22724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A6A"/>
    <w:rsid w:val="00F24CD2"/>
    <w:rsid w:val="00F25356"/>
    <w:rsid w:val="00F255DD"/>
    <w:rsid w:val="00F25949"/>
    <w:rsid w:val="00F25DE5"/>
    <w:rsid w:val="00F263D6"/>
    <w:rsid w:val="00F264FF"/>
    <w:rsid w:val="00F26C39"/>
    <w:rsid w:val="00F26FDC"/>
    <w:rsid w:val="00F27179"/>
    <w:rsid w:val="00F2731C"/>
    <w:rsid w:val="00F27E80"/>
    <w:rsid w:val="00F27E89"/>
    <w:rsid w:val="00F302CA"/>
    <w:rsid w:val="00F308F4"/>
    <w:rsid w:val="00F30922"/>
    <w:rsid w:val="00F30A26"/>
    <w:rsid w:val="00F30CD6"/>
    <w:rsid w:val="00F30E32"/>
    <w:rsid w:val="00F31041"/>
    <w:rsid w:val="00F3127D"/>
    <w:rsid w:val="00F31479"/>
    <w:rsid w:val="00F31AED"/>
    <w:rsid w:val="00F31E2E"/>
    <w:rsid w:val="00F32594"/>
    <w:rsid w:val="00F32935"/>
    <w:rsid w:val="00F33272"/>
    <w:rsid w:val="00F332E6"/>
    <w:rsid w:val="00F33B0B"/>
    <w:rsid w:val="00F34133"/>
    <w:rsid w:val="00F34457"/>
    <w:rsid w:val="00F34689"/>
    <w:rsid w:val="00F3475B"/>
    <w:rsid w:val="00F34A92"/>
    <w:rsid w:val="00F34AA9"/>
    <w:rsid w:val="00F34D73"/>
    <w:rsid w:val="00F34DC8"/>
    <w:rsid w:val="00F350DC"/>
    <w:rsid w:val="00F358A3"/>
    <w:rsid w:val="00F364C6"/>
    <w:rsid w:val="00F367D4"/>
    <w:rsid w:val="00F3682C"/>
    <w:rsid w:val="00F36BD9"/>
    <w:rsid w:val="00F36F0C"/>
    <w:rsid w:val="00F3727D"/>
    <w:rsid w:val="00F37A47"/>
    <w:rsid w:val="00F40329"/>
    <w:rsid w:val="00F40C15"/>
    <w:rsid w:val="00F40C5D"/>
    <w:rsid w:val="00F4109C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029"/>
    <w:rsid w:val="00F441C2"/>
    <w:rsid w:val="00F4456F"/>
    <w:rsid w:val="00F449F2"/>
    <w:rsid w:val="00F44A81"/>
    <w:rsid w:val="00F44D9E"/>
    <w:rsid w:val="00F44E80"/>
    <w:rsid w:val="00F46223"/>
    <w:rsid w:val="00F465B6"/>
    <w:rsid w:val="00F4677C"/>
    <w:rsid w:val="00F469B1"/>
    <w:rsid w:val="00F46D1C"/>
    <w:rsid w:val="00F46F4B"/>
    <w:rsid w:val="00F47479"/>
    <w:rsid w:val="00F475E3"/>
    <w:rsid w:val="00F47950"/>
    <w:rsid w:val="00F5002C"/>
    <w:rsid w:val="00F50713"/>
    <w:rsid w:val="00F511DD"/>
    <w:rsid w:val="00F512C9"/>
    <w:rsid w:val="00F5155A"/>
    <w:rsid w:val="00F5171A"/>
    <w:rsid w:val="00F51BA2"/>
    <w:rsid w:val="00F51C42"/>
    <w:rsid w:val="00F51C90"/>
    <w:rsid w:val="00F51E7F"/>
    <w:rsid w:val="00F51EBA"/>
    <w:rsid w:val="00F52072"/>
    <w:rsid w:val="00F52687"/>
    <w:rsid w:val="00F52710"/>
    <w:rsid w:val="00F52C28"/>
    <w:rsid w:val="00F52DAD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222"/>
    <w:rsid w:val="00F55739"/>
    <w:rsid w:val="00F55925"/>
    <w:rsid w:val="00F55B0D"/>
    <w:rsid w:val="00F55C73"/>
    <w:rsid w:val="00F55D49"/>
    <w:rsid w:val="00F55FC0"/>
    <w:rsid w:val="00F56011"/>
    <w:rsid w:val="00F56459"/>
    <w:rsid w:val="00F5658D"/>
    <w:rsid w:val="00F56D73"/>
    <w:rsid w:val="00F570D6"/>
    <w:rsid w:val="00F573F4"/>
    <w:rsid w:val="00F57F2D"/>
    <w:rsid w:val="00F60243"/>
    <w:rsid w:val="00F608D5"/>
    <w:rsid w:val="00F60C09"/>
    <w:rsid w:val="00F60CB5"/>
    <w:rsid w:val="00F60CCD"/>
    <w:rsid w:val="00F611BF"/>
    <w:rsid w:val="00F61562"/>
    <w:rsid w:val="00F6166D"/>
    <w:rsid w:val="00F616D7"/>
    <w:rsid w:val="00F62CF5"/>
    <w:rsid w:val="00F62E32"/>
    <w:rsid w:val="00F631F0"/>
    <w:rsid w:val="00F6335E"/>
    <w:rsid w:val="00F633A6"/>
    <w:rsid w:val="00F634B2"/>
    <w:rsid w:val="00F638B9"/>
    <w:rsid w:val="00F63D52"/>
    <w:rsid w:val="00F641A7"/>
    <w:rsid w:val="00F6479D"/>
    <w:rsid w:val="00F64862"/>
    <w:rsid w:val="00F64C98"/>
    <w:rsid w:val="00F6581F"/>
    <w:rsid w:val="00F65869"/>
    <w:rsid w:val="00F65881"/>
    <w:rsid w:val="00F66077"/>
    <w:rsid w:val="00F66324"/>
    <w:rsid w:val="00F6651A"/>
    <w:rsid w:val="00F66AE8"/>
    <w:rsid w:val="00F66B4A"/>
    <w:rsid w:val="00F67B1B"/>
    <w:rsid w:val="00F70A89"/>
    <w:rsid w:val="00F70B27"/>
    <w:rsid w:val="00F70BBA"/>
    <w:rsid w:val="00F70D44"/>
    <w:rsid w:val="00F71431"/>
    <w:rsid w:val="00F717CF"/>
    <w:rsid w:val="00F71BC1"/>
    <w:rsid w:val="00F72A19"/>
    <w:rsid w:val="00F72A6D"/>
    <w:rsid w:val="00F72BDE"/>
    <w:rsid w:val="00F72D8D"/>
    <w:rsid w:val="00F72DA3"/>
    <w:rsid w:val="00F72EF2"/>
    <w:rsid w:val="00F7321D"/>
    <w:rsid w:val="00F7360A"/>
    <w:rsid w:val="00F73877"/>
    <w:rsid w:val="00F74000"/>
    <w:rsid w:val="00F740C0"/>
    <w:rsid w:val="00F74344"/>
    <w:rsid w:val="00F74543"/>
    <w:rsid w:val="00F7460F"/>
    <w:rsid w:val="00F74C7F"/>
    <w:rsid w:val="00F74F68"/>
    <w:rsid w:val="00F750C2"/>
    <w:rsid w:val="00F75248"/>
    <w:rsid w:val="00F7546A"/>
    <w:rsid w:val="00F75636"/>
    <w:rsid w:val="00F75A11"/>
    <w:rsid w:val="00F75C8B"/>
    <w:rsid w:val="00F75E66"/>
    <w:rsid w:val="00F76244"/>
    <w:rsid w:val="00F7661D"/>
    <w:rsid w:val="00F768DF"/>
    <w:rsid w:val="00F76D2B"/>
    <w:rsid w:val="00F76F5E"/>
    <w:rsid w:val="00F77615"/>
    <w:rsid w:val="00F778FF"/>
    <w:rsid w:val="00F77992"/>
    <w:rsid w:val="00F77BDA"/>
    <w:rsid w:val="00F77E22"/>
    <w:rsid w:val="00F80436"/>
    <w:rsid w:val="00F8064A"/>
    <w:rsid w:val="00F8085E"/>
    <w:rsid w:val="00F80A11"/>
    <w:rsid w:val="00F80B04"/>
    <w:rsid w:val="00F80B4B"/>
    <w:rsid w:val="00F810F1"/>
    <w:rsid w:val="00F8182C"/>
    <w:rsid w:val="00F819F7"/>
    <w:rsid w:val="00F81A0F"/>
    <w:rsid w:val="00F81D3D"/>
    <w:rsid w:val="00F81EAA"/>
    <w:rsid w:val="00F8286C"/>
    <w:rsid w:val="00F82DB4"/>
    <w:rsid w:val="00F849F3"/>
    <w:rsid w:val="00F852D8"/>
    <w:rsid w:val="00F8544E"/>
    <w:rsid w:val="00F85DF7"/>
    <w:rsid w:val="00F861A8"/>
    <w:rsid w:val="00F86397"/>
    <w:rsid w:val="00F864ED"/>
    <w:rsid w:val="00F86AD6"/>
    <w:rsid w:val="00F86B37"/>
    <w:rsid w:val="00F86CA9"/>
    <w:rsid w:val="00F86D7B"/>
    <w:rsid w:val="00F86E21"/>
    <w:rsid w:val="00F87A14"/>
    <w:rsid w:val="00F87AF2"/>
    <w:rsid w:val="00F87DC2"/>
    <w:rsid w:val="00F90142"/>
    <w:rsid w:val="00F90912"/>
    <w:rsid w:val="00F90D60"/>
    <w:rsid w:val="00F90E6E"/>
    <w:rsid w:val="00F91361"/>
    <w:rsid w:val="00F9147D"/>
    <w:rsid w:val="00F91481"/>
    <w:rsid w:val="00F91700"/>
    <w:rsid w:val="00F91D50"/>
    <w:rsid w:val="00F9215B"/>
    <w:rsid w:val="00F924B6"/>
    <w:rsid w:val="00F92902"/>
    <w:rsid w:val="00F9291E"/>
    <w:rsid w:val="00F92B47"/>
    <w:rsid w:val="00F9381F"/>
    <w:rsid w:val="00F94095"/>
    <w:rsid w:val="00F9409A"/>
    <w:rsid w:val="00F94151"/>
    <w:rsid w:val="00F9416F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1262"/>
    <w:rsid w:val="00FA17DF"/>
    <w:rsid w:val="00FA1928"/>
    <w:rsid w:val="00FA1A45"/>
    <w:rsid w:val="00FA310B"/>
    <w:rsid w:val="00FA384A"/>
    <w:rsid w:val="00FA3A01"/>
    <w:rsid w:val="00FA40DD"/>
    <w:rsid w:val="00FA4151"/>
    <w:rsid w:val="00FA4AA9"/>
    <w:rsid w:val="00FA4B3A"/>
    <w:rsid w:val="00FA4B89"/>
    <w:rsid w:val="00FA502D"/>
    <w:rsid w:val="00FA5433"/>
    <w:rsid w:val="00FA549C"/>
    <w:rsid w:val="00FA5580"/>
    <w:rsid w:val="00FA5731"/>
    <w:rsid w:val="00FA5F90"/>
    <w:rsid w:val="00FA6188"/>
    <w:rsid w:val="00FA6321"/>
    <w:rsid w:val="00FA6560"/>
    <w:rsid w:val="00FA698C"/>
    <w:rsid w:val="00FA7305"/>
    <w:rsid w:val="00FA780C"/>
    <w:rsid w:val="00FA7D71"/>
    <w:rsid w:val="00FB01B8"/>
    <w:rsid w:val="00FB0232"/>
    <w:rsid w:val="00FB0381"/>
    <w:rsid w:val="00FB0571"/>
    <w:rsid w:val="00FB07D3"/>
    <w:rsid w:val="00FB0C0F"/>
    <w:rsid w:val="00FB0F67"/>
    <w:rsid w:val="00FB1328"/>
    <w:rsid w:val="00FB1EBE"/>
    <w:rsid w:val="00FB1F35"/>
    <w:rsid w:val="00FB2238"/>
    <w:rsid w:val="00FB29AB"/>
    <w:rsid w:val="00FB2EEE"/>
    <w:rsid w:val="00FB3375"/>
    <w:rsid w:val="00FB34A4"/>
    <w:rsid w:val="00FB3602"/>
    <w:rsid w:val="00FB381C"/>
    <w:rsid w:val="00FB388D"/>
    <w:rsid w:val="00FB3FC1"/>
    <w:rsid w:val="00FB4559"/>
    <w:rsid w:val="00FB584A"/>
    <w:rsid w:val="00FB5B5B"/>
    <w:rsid w:val="00FB5BB9"/>
    <w:rsid w:val="00FB605E"/>
    <w:rsid w:val="00FB6430"/>
    <w:rsid w:val="00FB6D3F"/>
    <w:rsid w:val="00FB6EFC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3102"/>
    <w:rsid w:val="00FC3436"/>
    <w:rsid w:val="00FC3E67"/>
    <w:rsid w:val="00FC445F"/>
    <w:rsid w:val="00FC475E"/>
    <w:rsid w:val="00FC4929"/>
    <w:rsid w:val="00FC4956"/>
    <w:rsid w:val="00FC4CF0"/>
    <w:rsid w:val="00FC506C"/>
    <w:rsid w:val="00FC51AE"/>
    <w:rsid w:val="00FC58AB"/>
    <w:rsid w:val="00FC597F"/>
    <w:rsid w:val="00FC5AD2"/>
    <w:rsid w:val="00FC5B80"/>
    <w:rsid w:val="00FC615F"/>
    <w:rsid w:val="00FC61C0"/>
    <w:rsid w:val="00FC62F5"/>
    <w:rsid w:val="00FC6318"/>
    <w:rsid w:val="00FC64F8"/>
    <w:rsid w:val="00FC654F"/>
    <w:rsid w:val="00FC65E3"/>
    <w:rsid w:val="00FC76FB"/>
    <w:rsid w:val="00FC7F03"/>
    <w:rsid w:val="00FD0082"/>
    <w:rsid w:val="00FD0159"/>
    <w:rsid w:val="00FD01DE"/>
    <w:rsid w:val="00FD0242"/>
    <w:rsid w:val="00FD04D3"/>
    <w:rsid w:val="00FD04F4"/>
    <w:rsid w:val="00FD05F9"/>
    <w:rsid w:val="00FD08AD"/>
    <w:rsid w:val="00FD0E2F"/>
    <w:rsid w:val="00FD0F99"/>
    <w:rsid w:val="00FD1054"/>
    <w:rsid w:val="00FD145D"/>
    <w:rsid w:val="00FD1797"/>
    <w:rsid w:val="00FD2112"/>
    <w:rsid w:val="00FD2628"/>
    <w:rsid w:val="00FD26A2"/>
    <w:rsid w:val="00FD282E"/>
    <w:rsid w:val="00FD287E"/>
    <w:rsid w:val="00FD2B22"/>
    <w:rsid w:val="00FD2B63"/>
    <w:rsid w:val="00FD30CC"/>
    <w:rsid w:val="00FD313D"/>
    <w:rsid w:val="00FD3241"/>
    <w:rsid w:val="00FD345B"/>
    <w:rsid w:val="00FD34E1"/>
    <w:rsid w:val="00FD3F12"/>
    <w:rsid w:val="00FD47EA"/>
    <w:rsid w:val="00FD4891"/>
    <w:rsid w:val="00FD5507"/>
    <w:rsid w:val="00FD55A8"/>
    <w:rsid w:val="00FD57B5"/>
    <w:rsid w:val="00FD5874"/>
    <w:rsid w:val="00FD5925"/>
    <w:rsid w:val="00FD5BA5"/>
    <w:rsid w:val="00FD5CCA"/>
    <w:rsid w:val="00FD65B2"/>
    <w:rsid w:val="00FD6815"/>
    <w:rsid w:val="00FD6AA7"/>
    <w:rsid w:val="00FD6CF0"/>
    <w:rsid w:val="00FD71FC"/>
    <w:rsid w:val="00FD77D8"/>
    <w:rsid w:val="00FE02A7"/>
    <w:rsid w:val="00FE06E9"/>
    <w:rsid w:val="00FE0B37"/>
    <w:rsid w:val="00FE0B78"/>
    <w:rsid w:val="00FE1FF0"/>
    <w:rsid w:val="00FE2286"/>
    <w:rsid w:val="00FE24C5"/>
    <w:rsid w:val="00FE26F7"/>
    <w:rsid w:val="00FE2BAD"/>
    <w:rsid w:val="00FE310D"/>
    <w:rsid w:val="00FE3249"/>
    <w:rsid w:val="00FE3F95"/>
    <w:rsid w:val="00FE46D9"/>
    <w:rsid w:val="00FE4702"/>
    <w:rsid w:val="00FE4ADF"/>
    <w:rsid w:val="00FE4C2A"/>
    <w:rsid w:val="00FE578F"/>
    <w:rsid w:val="00FE591D"/>
    <w:rsid w:val="00FE5949"/>
    <w:rsid w:val="00FE5BBC"/>
    <w:rsid w:val="00FE6111"/>
    <w:rsid w:val="00FE61AA"/>
    <w:rsid w:val="00FE643C"/>
    <w:rsid w:val="00FE6533"/>
    <w:rsid w:val="00FE729C"/>
    <w:rsid w:val="00FE73E1"/>
    <w:rsid w:val="00FE7722"/>
    <w:rsid w:val="00FE7812"/>
    <w:rsid w:val="00FE7A2E"/>
    <w:rsid w:val="00FF022A"/>
    <w:rsid w:val="00FF052E"/>
    <w:rsid w:val="00FF0A91"/>
    <w:rsid w:val="00FF0AB0"/>
    <w:rsid w:val="00FF0DE5"/>
    <w:rsid w:val="00FF0EFB"/>
    <w:rsid w:val="00FF10B4"/>
    <w:rsid w:val="00FF1198"/>
    <w:rsid w:val="00FF139F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292"/>
    <w:rsid w:val="00FF378F"/>
    <w:rsid w:val="00FF4331"/>
    <w:rsid w:val="00FF4601"/>
    <w:rsid w:val="00FF48BE"/>
    <w:rsid w:val="00FF4C34"/>
    <w:rsid w:val="00FF4DB4"/>
    <w:rsid w:val="00FF5281"/>
    <w:rsid w:val="00FF5890"/>
    <w:rsid w:val="00FF5CE2"/>
    <w:rsid w:val="00FF5EED"/>
    <w:rsid w:val="00FF6080"/>
    <w:rsid w:val="00FF6333"/>
    <w:rsid w:val="00FF6336"/>
    <w:rsid w:val="00FF6555"/>
    <w:rsid w:val="00FF6C2F"/>
    <w:rsid w:val="00FF6E4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DC547087-971F-4F8E-8935-4FEE46DB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5C612F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5C612F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uiPriority w:val="99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5DFE-DF59-4E06-9C66-D842858A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51</Pages>
  <Words>21105</Words>
  <Characters>120299</Characters>
  <Application>Microsoft Office Word</Application>
  <DocSecurity>4</DocSecurity>
  <Lines>1002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141122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Chidapa Amralikit</cp:lastModifiedBy>
  <cp:revision>2</cp:revision>
  <cp:lastPrinted>2019-02-27T05:43:00Z</cp:lastPrinted>
  <dcterms:created xsi:type="dcterms:W3CDTF">2019-02-27T13:08:00Z</dcterms:created>
  <dcterms:modified xsi:type="dcterms:W3CDTF">2019-02-27T13:08:00Z</dcterms:modified>
</cp:coreProperties>
</file>