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BCD" w:rsidRDefault="00E93BCD" w:rsidP="005514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:rsidR="00E93BCD" w:rsidRDefault="00E93BCD" w:rsidP="005514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40B22" w:rsidRDefault="00940B22" w:rsidP="005514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E93BCD" w:rsidRDefault="00E93BCD" w:rsidP="005514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3202EE" w:rsidRDefault="003202EE" w:rsidP="005514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CF0856" w:rsidRPr="00BD13C6" w:rsidRDefault="00CF0856" w:rsidP="00CF08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48"/>
          <w:szCs w:val="48"/>
        </w:rPr>
      </w:pPr>
      <w:r w:rsidRPr="00BD13C6">
        <w:rPr>
          <w:rFonts w:ascii="Angsana New" w:hAnsi="Angsana New" w:cs="Angsana New"/>
          <w:sz w:val="48"/>
          <w:szCs w:val="48"/>
          <w:cs/>
        </w:rPr>
        <w:t xml:space="preserve">บริษัท </w:t>
      </w:r>
      <w:proofErr w:type="spellStart"/>
      <w:r w:rsidRPr="00BD13C6">
        <w:rPr>
          <w:rFonts w:ascii="Angsana New" w:hAnsi="Angsana New" w:cs="Angsana New" w:hint="cs"/>
          <w:sz w:val="48"/>
          <w:szCs w:val="48"/>
          <w:cs/>
        </w:rPr>
        <w:t>สโตนเฮ้นจ์</w:t>
      </w:r>
      <w:proofErr w:type="spellEnd"/>
      <w:r w:rsidRPr="00BD13C6">
        <w:rPr>
          <w:rFonts w:ascii="Angsana New" w:hAnsi="Angsana New" w:cs="Angsana New" w:hint="cs"/>
          <w:sz w:val="48"/>
          <w:szCs w:val="48"/>
          <w:cs/>
        </w:rPr>
        <w:t xml:space="preserve"> อินเตอร์</w:t>
      </w:r>
      <w:r w:rsidRPr="00BD13C6">
        <w:rPr>
          <w:rFonts w:ascii="Angsana New" w:hAnsi="Angsana New" w:cs="Angsana New"/>
          <w:sz w:val="48"/>
          <w:szCs w:val="48"/>
        </w:rPr>
        <w:t xml:space="preserve"> </w:t>
      </w:r>
      <w:r w:rsidRPr="00BD13C6">
        <w:rPr>
          <w:rFonts w:ascii="Angsana New" w:hAnsi="Angsana New" w:cs="Angsana New"/>
          <w:sz w:val="48"/>
          <w:szCs w:val="48"/>
          <w:cs/>
        </w:rPr>
        <w:t>จำกัด</w:t>
      </w:r>
      <w:r w:rsidRPr="00BD13C6">
        <w:rPr>
          <w:rFonts w:ascii="Angsana New" w:hAnsi="Angsana New" w:cs="Angsana New"/>
          <w:sz w:val="48"/>
          <w:szCs w:val="48"/>
        </w:rPr>
        <w:t xml:space="preserve"> (</w:t>
      </w:r>
      <w:r w:rsidRPr="00BD13C6">
        <w:rPr>
          <w:rFonts w:ascii="Angsana New" w:hAnsi="Angsana New" w:cs="Angsana New" w:hint="cs"/>
          <w:sz w:val="48"/>
          <w:szCs w:val="48"/>
          <w:cs/>
        </w:rPr>
        <w:t>มหาชน)</w:t>
      </w:r>
      <w:r w:rsidRPr="00BD13C6">
        <w:rPr>
          <w:rFonts w:ascii="Angsana New" w:hAnsi="Angsana New" w:cs="Angsana New"/>
          <w:sz w:val="48"/>
          <w:szCs w:val="48"/>
        </w:rPr>
        <w:t xml:space="preserve"> </w:t>
      </w:r>
      <w:r w:rsidRPr="00BD13C6">
        <w:rPr>
          <w:rFonts w:ascii="Angsana New" w:hAnsi="Angsana New" w:cs="Angsana New"/>
          <w:sz w:val="48"/>
          <w:szCs w:val="48"/>
          <w:cs/>
        </w:rPr>
        <w:t>และบริษัทย่อย</w:t>
      </w:r>
    </w:p>
    <w:p w:rsidR="00CF0856" w:rsidRPr="00BD13C6" w:rsidRDefault="00CF0856" w:rsidP="00CF08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48"/>
          <w:szCs w:val="48"/>
          <w:cs/>
        </w:rPr>
      </w:pPr>
      <w:r w:rsidRPr="00BD13C6">
        <w:rPr>
          <w:rFonts w:ascii="Angsana New" w:hAnsi="Angsana New" w:cs="Angsana New"/>
          <w:sz w:val="48"/>
          <w:szCs w:val="48"/>
        </w:rPr>
        <w:t>(</w:t>
      </w:r>
      <w:r w:rsidRPr="00BD13C6">
        <w:rPr>
          <w:rFonts w:ascii="Angsana New" w:hAnsi="Angsana New" w:cs="Angsana New"/>
          <w:sz w:val="48"/>
          <w:szCs w:val="48"/>
          <w:cs/>
        </w:rPr>
        <w:t xml:space="preserve">เดิมชื่อ บริษัท </w:t>
      </w:r>
      <w:proofErr w:type="spellStart"/>
      <w:r w:rsidRPr="00BD13C6">
        <w:rPr>
          <w:rFonts w:ascii="Angsana New" w:hAnsi="Angsana New" w:cs="Angsana New" w:hint="cs"/>
          <w:sz w:val="48"/>
          <w:szCs w:val="48"/>
          <w:cs/>
        </w:rPr>
        <w:t>สโตนเฮ้นจ์</w:t>
      </w:r>
      <w:proofErr w:type="spellEnd"/>
      <w:r w:rsidRPr="00BD13C6">
        <w:rPr>
          <w:rFonts w:ascii="Angsana New" w:hAnsi="Angsana New" w:cs="Angsana New" w:hint="cs"/>
          <w:sz w:val="48"/>
          <w:szCs w:val="48"/>
          <w:cs/>
        </w:rPr>
        <w:t xml:space="preserve"> อินเตอร์</w:t>
      </w:r>
      <w:r w:rsidRPr="00BD13C6">
        <w:rPr>
          <w:rFonts w:ascii="Angsana New" w:hAnsi="Angsana New" w:cs="Angsana New"/>
          <w:sz w:val="48"/>
          <w:szCs w:val="48"/>
        </w:rPr>
        <w:t xml:space="preserve"> </w:t>
      </w:r>
      <w:r w:rsidRPr="00BD13C6">
        <w:rPr>
          <w:rFonts w:ascii="Angsana New" w:hAnsi="Angsana New" w:cs="Angsana New"/>
          <w:sz w:val="48"/>
          <w:szCs w:val="48"/>
          <w:cs/>
        </w:rPr>
        <w:t>จำกัด)</w:t>
      </w:r>
    </w:p>
    <w:p w:rsidR="005514EA" w:rsidRPr="00225D4D" w:rsidRDefault="005514EA" w:rsidP="005514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5A5AFC" w:rsidRPr="00CD2BA0" w:rsidRDefault="005A5AFC" w:rsidP="005A5AF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D2BA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771296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B1063A">
        <w:rPr>
          <w:rFonts w:ascii="Angsana New" w:hAnsi="Angsana New" w:cs="Angsana New"/>
          <w:b w:val="0"/>
          <w:bCs w:val="0"/>
          <w:sz w:val="32"/>
          <w:szCs w:val="32"/>
        </w:rPr>
        <w:t>61</w:t>
      </w:r>
    </w:p>
    <w:p w:rsidR="005A5AFC" w:rsidRPr="00CD2BA0" w:rsidRDefault="005A5AFC" w:rsidP="005A5AF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D2BA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5A5AFC" w:rsidRPr="00CD2BA0" w:rsidRDefault="005A5AFC" w:rsidP="005A5AF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D2BA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5514EA" w:rsidRPr="00A4230F" w:rsidRDefault="005514EA" w:rsidP="005514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5514EA" w:rsidRPr="00A4230F" w:rsidRDefault="005514EA" w:rsidP="005514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:rsidR="005514EA" w:rsidRPr="005514EA" w:rsidRDefault="00452B31" w:rsidP="00452B31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highlight w:val="lightGray"/>
        </w:rPr>
      </w:pPr>
      <w:r w:rsidRPr="005514EA">
        <w:rPr>
          <w:rFonts w:ascii="Angsana New" w:hAnsi="Angsana New"/>
          <w:sz w:val="30"/>
          <w:szCs w:val="30"/>
          <w:highlight w:val="lightGray"/>
        </w:rPr>
        <w:t xml:space="preserve"> </w:t>
      </w:r>
    </w:p>
    <w:p w:rsidR="003202EE" w:rsidRDefault="003202EE" w:rsidP="005514EA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  <w:highlight w:val="lightGray"/>
        </w:rPr>
        <w:sectPr w:rsidR="003202EE" w:rsidSect="00771296">
          <w:headerReference w:type="even" r:id="rId8"/>
          <w:headerReference w:type="default" r:id="rId9"/>
          <w:footerReference w:type="default" r:id="rId10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:rsidR="003719EC" w:rsidRDefault="003719EC" w:rsidP="003202E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:rsidR="003719EC" w:rsidRDefault="003719EC" w:rsidP="003202E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:rsidR="003719EC" w:rsidRDefault="003719EC" w:rsidP="003202E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:rsidR="003719EC" w:rsidRPr="00057CA4" w:rsidRDefault="003719EC" w:rsidP="003202E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:rsidR="003719EC" w:rsidRPr="00057CA4" w:rsidRDefault="003719EC" w:rsidP="003202E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:rsidR="003719EC" w:rsidRPr="00057CA4" w:rsidRDefault="003719EC" w:rsidP="003202E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:rsidR="003719EC" w:rsidRPr="00057CA4" w:rsidRDefault="003719EC" w:rsidP="003202E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</w:p>
    <w:p w:rsidR="003202EE" w:rsidRPr="00057CA4" w:rsidRDefault="003202EE" w:rsidP="003202E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057CA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3202EE" w:rsidRPr="00057CA4" w:rsidRDefault="003202EE" w:rsidP="003202EE">
      <w:pPr>
        <w:rPr>
          <w:rFonts w:ascii="Angsana New" w:hAnsi="Angsana New"/>
          <w:b/>
          <w:bCs/>
          <w:sz w:val="28"/>
          <w:szCs w:val="28"/>
        </w:rPr>
      </w:pPr>
    </w:p>
    <w:p w:rsidR="003202EE" w:rsidRDefault="003202EE" w:rsidP="003202EE">
      <w:pPr>
        <w:rPr>
          <w:rFonts w:ascii="Angsana New" w:hAnsi="Angsana New"/>
          <w:b/>
          <w:bCs/>
          <w:sz w:val="30"/>
          <w:szCs w:val="30"/>
        </w:rPr>
      </w:pPr>
      <w:r w:rsidRPr="00057CA4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proofErr w:type="spellStart"/>
      <w:r w:rsidRPr="00057CA4">
        <w:rPr>
          <w:rFonts w:ascii="Angsana New" w:hAnsi="Angsana New"/>
          <w:b/>
          <w:bCs/>
          <w:sz w:val="30"/>
          <w:szCs w:val="30"/>
          <w:cs/>
        </w:rPr>
        <w:t>สโตนเฮ้นจ์</w:t>
      </w:r>
      <w:proofErr w:type="spellEnd"/>
      <w:r w:rsidRPr="00057CA4">
        <w:rPr>
          <w:rFonts w:ascii="Angsana New" w:hAnsi="Angsana New"/>
          <w:b/>
          <w:bCs/>
          <w:sz w:val="30"/>
          <w:szCs w:val="30"/>
          <w:cs/>
        </w:rPr>
        <w:t xml:space="preserve"> อินเตอร์ จำกัด</w:t>
      </w:r>
      <w:r w:rsidR="00BF2B29">
        <w:rPr>
          <w:rFonts w:ascii="Angsana New" w:hAnsi="Angsana New"/>
          <w:b/>
          <w:bCs/>
          <w:sz w:val="30"/>
          <w:szCs w:val="30"/>
        </w:rPr>
        <w:t xml:space="preserve"> </w:t>
      </w:r>
      <w:r w:rsidR="00BF2B29">
        <w:rPr>
          <w:rFonts w:ascii="Angsana New" w:hAnsi="Angsana New" w:hint="cs"/>
          <w:b/>
          <w:bCs/>
          <w:sz w:val="30"/>
          <w:szCs w:val="30"/>
          <w:cs/>
        </w:rPr>
        <w:t>(มหาชน)</w:t>
      </w:r>
      <w:r w:rsidRPr="00057CA4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205966" w:rsidRPr="00205966" w:rsidRDefault="00205966" w:rsidP="003202EE">
      <w:pPr>
        <w:rPr>
          <w:rFonts w:ascii="Angsana New" w:hAnsi="Angsana New"/>
          <w:b/>
          <w:bCs/>
          <w:sz w:val="30"/>
          <w:szCs w:val="30"/>
          <w:cs/>
        </w:rPr>
      </w:pPr>
      <w:r w:rsidRPr="00205966">
        <w:rPr>
          <w:rFonts w:ascii="Angsana New" w:hAnsi="Angsana New"/>
          <w:b/>
          <w:bCs/>
          <w:sz w:val="30"/>
          <w:szCs w:val="30"/>
        </w:rPr>
        <w:t>(</w:t>
      </w:r>
      <w:r w:rsidRPr="00205966">
        <w:rPr>
          <w:rFonts w:ascii="Angsana New" w:hAnsi="Angsana New"/>
          <w:b/>
          <w:bCs/>
          <w:sz w:val="30"/>
          <w:szCs w:val="30"/>
          <w:cs/>
        </w:rPr>
        <w:t xml:space="preserve">เดิมชื่อ บริษัท </w:t>
      </w:r>
      <w:proofErr w:type="spellStart"/>
      <w:r w:rsidRPr="00205966">
        <w:rPr>
          <w:rFonts w:ascii="Angsana New" w:hAnsi="Angsana New"/>
          <w:b/>
          <w:bCs/>
          <w:sz w:val="30"/>
          <w:szCs w:val="30"/>
          <w:cs/>
        </w:rPr>
        <w:t>สโตนเฮ้นจ์</w:t>
      </w:r>
      <w:proofErr w:type="spellEnd"/>
      <w:r w:rsidRPr="00205966">
        <w:rPr>
          <w:rFonts w:ascii="Angsana New" w:hAnsi="Angsana New"/>
          <w:b/>
          <w:bCs/>
          <w:sz w:val="30"/>
          <w:szCs w:val="30"/>
          <w:cs/>
        </w:rPr>
        <w:t xml:space="preserve"> อินเตอร์ จำกัด)</w:t>
      </w:r>
    </w:p>
    <w:p w:rsidR="003202EE" w:rsidRPr="00057CA4" w:rsidRDefault="003202EE" w:rsidP="003202EE">
      <w:pPr>
        <w:rPr>
          <w:rFonts w:ascii="Angsana New" w:hAnsi="Angsana New"/>
          <w:b/>
          <w:bCs/>
          <w:sz w:val="28"/>
          <w:szCs w:val="28"/>
        </w:rPr>
      </w:pPr>
    </w:p>
    <w:p w:rsidR="00762879" w:rsidRPr="00057CA4" w:rsidRDefault="00762879" w:rsidP="0076287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57CA4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762879" w:rsidRPr="00057CA4" w:rsidRDefault="00762879" w:rsidP="0076287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762879" w:rsidRPr="00057CA4" w:rsidRDefault="00762879" w:rsidP="0076287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057CA4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057C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57CA4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proofErr w:type="spellStart"/>
      <w:r w:rsidRPr="00057CA4">
        <w:rPr>
          <w:rFonts w:ascii="Angsana New" w:eastAsia="Calibri" w:hAnsi="Angsana New"/>
          <w:sz w:val="30"/>
          <w:szCs w:val="30"/>
          <w:cs/>
        </w:rPr>
        <w:t>สโตนเฮ้นจ์</w:t>
      </w:r>
      <w:proofErr w:type="spellEnd"/>
      <w:r w:rsidRPr="00057CA4">
        <w:rPr>
          <w:rFonts w:ascii="Angsana New" w:eastAsia="Calibri" w:hAnsi="Angsana New"/>
          <w:sz w:val="30"/>
          <w:szCs w:val="30"/>
          <w:cs/>
        </w:rPr>
        <w:t xml:space="preserve"> อินเตอร์ จำกัด</w:t>
      </w:r>
      <w:r w:rsidR="00BF2B29">
        <w:rPr>
          <w:rFonts w:ascii="Angsana New" w:eastAsia="Calibri" w:hAnsi="Angsana New" w:hint="cs"/>
          <w:sz w:val="30"/>
          <w:szCs w:val="30"/>
          <w:cs/>
        </w:rPr>
        <w:t xml:space="preserve"> (มหาชน)</w:t>
      </w:r>
      <w:r w:rsidRPr="00057CA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57CA4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Pr="00057CA4">
        <w:rPr>
          <w:rFonts w:ascii="Angsana New" w:hAnsi="Angsana New"/>
          <w:sz w:val="30"/>
          <w:szCs w:val="30"/>
        </w:rPr>
        <w:t xml:space="preserve"> </w:t>
      </w:r>
      <w:r w:rsidRPr="00057CA4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proofErr w:type="spellStart"/>
      <w:r w:rsidRPr="00057CA4">
        <w:rPr>
          <w:rFonts w:ascii="Angsana New" w:hAnsi="Angsana New"/>
          <w:sz w:val="30"/>
          <w:szCs w:val="30"/>
          <w:cs/>
        </w:rPr>
        <w:t>สโตนเฮ้นจ์</w:t>
      </w:r>
      <w:proofErr w:type="spellEnd"/>
      <w:r w:rsidRPr="00057CA4">
        <w:rPr>
          <w:rFonts w:ascii="Angsana New" w:hAnsi="Angsana New"/>
          <w:sz w:val="30"/>
          <w:szCs w:val="30"/>
          <w:cs/>
        </w:rPr>
        <w:t xml:space="preserve"> อินเตอร์ จำ</w:t>
      </w:r>
      <w:r w:rsidR="0068115D">
        <w:rPr>
          <w:rFonts w:ascii="Angsana New" w:hAnsi="Angsana New" w:hint="cs"/>
          <w:sz w:val="30"/>
          <w:szCs w:val="30"/>
          <w:cs/>
        </w:rPr>
        <w:t>กัด</w:t>
      </w:r>
      <w:r w:rsidR="00BF2B29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057CA4">
        <w:rPr>
          <w:rFonts w:ascii="Angsana New" w:hAnsi="Angsana New"/>
          <w:sz w:val="30"/>
          <w:szCs w:val="30"/>
          <w:cs/>
        </w:rPr>
        <w:t xml:space="preserve"> (บริษัท) ตามลำดับ </w:t>
      </w:r>
      <w:r w:rsidRPr="00057CA4">
        <w:rPr>
          <w:rFonts w:ascii="Angsana New" w:eastAsia="Calibri" w:hAnsi="Angsana New"/>
          <w:sz w:val="30"/>
          <w:szCs w:val="30"/>
          <w:cs/>
        </w:rPr>
        <w:t>ซึ่งประกอบด้วย</w:t>
      </w:r>
      <w:r w:rsidR="00115860">
        <w:rPr>
          <w:rFonts w:ascii="Angsana New" w:eastAsia="Calibri" w:hAnsi="Angsana New"/>
          <w:sz w:val="30"/>
          <w:szCs w:val="30"/>
        </w:rPr>
        <w:br/>
      </w:r>
      <w:r w:rsidRPr="00057CA4">
        <w:rPr>
          <w:rFonts w:ascii="Angsana New" w:eastAsia="Calibri" w:hAnsi="Angsana New"/>
          <w:sz w:val="30"/>
          <w:szCs w:val="30"/>
          <w:cs/>
        </w:rPr>
        <w:t>งบแสดงฐานะการเงิน</w:t>
      </w:r>
      <w:r w:rsidRPr="00057CA4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057CA4">
        <w:rPr>
          <w:rFonts w:ascii="Angsana New" w:hAnsi="Angsana New"/>
          <w:sz w:val="30"/>
          <w:szCs w:val="30"/>
        </w:rPr>
        <w:t xml:space="preserve"> </w:t>
      </w:r>
      <w:r w:rsidRPr="00057CA4">
        <w:rPr>
          <w:rFonts w:ascii="Angsana New" w:hAnsi="Angsana New"/>
          <w:sz w:val="30"/>
          <w:szCs w:val="30"/>
          <w:cs/>
        </w:rPr>
        <w:t>ณ</w:t>
      </w:r>
      <w:r w:rsidRPr="00057CA4">
        <w:rPr>
          <w:rFonts w:ascii="Angsana New" w:hAnsi="Angsana New"/>
          <w:sz w:val="30"/>
          <w:szCs w:val="30"/>
        </w:rPr>
        <w:t xml:space="preserve"> </w:t>
      </w:r>
      <w:r w:rsidRPr="00057CA4">
        <w:rPr>
          <w:rFonts w:ascii="Angsana New" w:hAnsi="Angsana New"/>
          <w:sz w:val="30"/>
          <w:szCs w:val="30"/>
          <w:cs/>
        </w:rPr>
        <w:t xml:space="preserve">วันที่ </w:t>
      </w:r>
      <w:r w:rsidRPr="00057CA4">
        <w:rPr>
          <w:rFonts w:ascii="Angsana New" w:hAnsi="Angsana New"/>
          <w:sz w:val="30"/>
          <w:szCs w:val="30"/>
        </w:rPr>
        <w:t xml:space="preserve">31 </w:t>
      </w:r>
      <w:r w:rsidRPr="00057CA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57CA4">
        <w:rPr>
          <w:rFonts w:ascii="Angsana New" w:hAnsi="Angsana New"/>
          <w:sz w:val="30"/>
          <w:szCs w:val="30"/>
        </w:rPr>
        <w:t>25</w:t>
      </w:r>
      <w:r w:rsidR="00F376F1" w:rsidRPr="00057CA4">
        <w:rPr>
          <w:rFonts w:ascii="Angsana New" w:hAnsi="Angsana New"/>
          <w:sz w:val="30"/>
          <w:szCs w:val="30"/>
        </w:rPr>
        <w:t>6</w:t>
      </w:r>
      <w:r w:rsidR="00B1063A">
        <w:rPr>
          <w:rFonts w:ascii="Angsana New" w:hAnsi="Angsana New"/>
          <w:sz w:val="30"/>
          <w:szCs w:val="30"/>
        </w:rPr>
        <w:t>1</w:t>
      </w:r>
      <w:r w:rsidRPr="00057CA4">
        <w:rPr>
          <w:rFonts w:ascii="Angsana New" w:hAnsi="Angsana New"/>
          <w:sz w:val="30"/>
          <w:szCs w:val="30"/>
        </w:rPr>
        <w:t xml:space="preserve"> </w:t>
      </w:r>
      <w:r w:rsidRPr="00057CA4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57CA4">
        <w:rPr>
          <w:rFonts w:ascii="Angsana New" w:hAnsi="Angsana New"/>
          <w:sz w:val="30"/>
          <w:szCs w:val="30"/>
        </w:rPr>
        <w:t xml:space="preserve"> </w:t>
      </w:r>
      <w:r w:rsidRPr="00057CA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057CA4">
        <w:rPr>
          <w:rFonts w:ascii="Angsana New" w:hAnsi="Angsana New"/>
          <w:sz w:val="30"/>
          <w:szCs w:val="30"/>
        </w:rPr>
        <w:t xml:space="preserve"> </w:t>
      </w:r>
      <w:r w:rsidRPr="00057CA4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057CA4">
        <w:rPr>
          <w:rFonts w:ascii="Angsana New" w:hAnsi="Angsana New" w:hint="cs"/>
          <w:sz w:val="30"/>
          <w:szCs w:val="30"/>
          <w:cs/>
        </w:rPr>
        <w:t>รวมถึง</w:t>
      </w:r>
      <w:r w:rsidRPr="00057CA4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057CA4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057CA4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057CA4">
        <w:rPr>
          <w:rFonts w:ascii="Angsana New" w:hAnsi="Angsana New"/>
          <w:sz w:val="30"/>
          <w:szCs w:val="30"/>
          <w:cs/>
        </w:rPr>
        <w:t>ญ</w:t>
      </w:r>
      <w:r w:rsidRPr="00057CA4">
        <w:rPr>
          <w:rFonts w:ascii="Angsana New" w:hAnsi="Angsana New" w:hint="cs"/>
          <w:sz w:val="30"/>
          <w:szCs w:val="30"/>
          <w:cs/>
        </w:rPr>
        <w:t xml:space="preserve">และเรื่องอื่น ๆ </w:t>
      </w:r>
    </w:p>
    <w:p w:rsidR="00762879" w:rsidRPr="00057CA4" w:rsidRDefault="00762879" w:rsidP="00762879">
      <w:pPr>
        <w:rPr>
          <w:rFonts w:ascii="Angsana New" w:hAnsi="Angsana New"/>
          <w:b/>
          <w:bCs/>
          <w:sz w:val="30"/>
          <w:szCs w:val="30"/>
        </w:rPr>
      </w:pPr>
    </w:p>
    <w:p w:rsidR="00762879" w:rsidRPr="00057CA4" w:rsidRDefault="003719EC" w:rsidP="00762879">
      <w:pPr>
        <w:jc w:val="thaiDistribute"/>
        <w:outlineLvl w:val="0"/>
        <w:rPr>
          <w:rFonts w:ascii="Angsana New" w:eastAsia="Calibri" w:hAnsi="Angsana New"/>
          <w:sz w:val="30"/>
          <w:szCs w:val="30"/>
        </w:rPr>
      </w:pPr>
      <w:r w:rsidRPr="00057CA4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31 ธันวาคม 256</w:t>
      </w:r>
      <w:r w:rsidR="00B1063A">
        <w:rPr>
          <w:rFonts w:ascii="Angsana New" w:eastAsia="Calibri" w:hAnsi="Angsana New"/>
          <w:sz w:val="30"/>
          <w:szCs w:val="30"/>
        </w:rPr>
        <w:t>1</w:t>
      </w:r>
      <w:r w:rsidRPr="00057CA4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3719EC" w:rsidRPr="00057CA4" w:rsidRDefault="003719EC" w:rsidP="00762879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:rsidR="00762879" w:rsidRPr="00057CA4" w:rsidRDefault="00762879" w:rsidP="0076287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57CA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762879" w:rsidRPr="00057CA4" w:rsidRDefault="00762879" w:rsidP="00762879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3719EC" w:rsidRPr="00057CA4" w:rsidRDefault="003719EC" w:rsidP="003719EC">
      <w:pPr>
        <w:jc w:val="thaiDistribute"/>
        <w:rPr>
          <w:rFonts w:ascii="Angsana New" w:hAnsi="Angsana New"/>
          <w:sz w:val="30"/>
          <w:szCs w:val="30"/>
        </w:rPr>
      </w:pPr>
      <w:r w:rsidRPr="00057CA4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57CA4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057CA4">
        <w:rPr>
          <w:rFonts w:ascii="Angsana New" w:eastAsia="Calibri" w:hAnsi="Angsana New"/>
          <w:sz w:val="30"/>
          <w:szCs w:val="30"/>
        </w:rPr>
        <w:t xml:space="preserve"> </w:t>
      </w:r>
      <w:r w:rsidR="003B5882">
        <w:rPr>
          <w:rFonts w:ascii="Angsana New" w:eastAsia="Calibri" w:hAnsi="Angsana New"/>
          <w:sz w:val="30"/>
          <w:szCs w:val="30"/>
        </w:rPr>
        <w:br/>
      </w:r>
      <w:r w:rsidRPr="00057CA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57CA4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057CA4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057CA4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057CA4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57CA4">
        <w:rPr>
          <w:rFonts w:ascii="Angsana New" w:eastAsia="Calibri" w:hAnsi="Angsana New"/>
          <w:sz w:val="30"/>
          <w:szCs w:val="30"/>
        </w:rPr>
        <w:t xml:space="preserve"> </w:t>
      </w:r>
      <w:r w:rsidRPr="00057CA4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55202" w:rsidRDefault="00455202" w:rsidP="003719EC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455202" w:rsidSect="0045520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3719EC" w:rsidRPr="00057CA4" w:rsidRDefault="003719EC" w:rsidP="003719E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57CA4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3719EC" w:rsidRPr="00057CA4" w:rsidRDefault="003719EC" w:rsidP="003719EC">
      <w:pPr>
        <w:jc w:val="thaiDistribute"/>
        <w:rPr>
          <w:rFonts w:ascii="Angsana New" w:eastAsia="Calibri" w:hAnsi="Angsana New"/>
          <w:sz w:val="22"/>
          <w:szCs w:val="22"/>
        </w:rPr>
      </w:pPr>
    </w:p>
    <w:p w:rsidR="003719EC" w:rsidRPr="00057CA4" w:rsidRDefault="003719EC" w:rsidP="00205966">
      <w:pPr>
        <w:jc w:val="thaiDistribute"/>
        <w:rPr>
          <w:rFonts w:ascii="Angsana New" w:eastAsia="Calibri" w:hAnsi="Angsana New"/>
          <w:sz w:val="30"/>
          <w:szCs w:val="30"/>
        </w:rPr>
      </w:pPr>
      <w:r w:rsidRPr="00057CA4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057C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57CA4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057CA4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</w:t>
      </w:r>
      <w:r w:rsidR="00205966">
        <w:rPr>
          <w:rFonts w:ascii="Angsana New" w:eastAsia="Calibri" w:hAnsi="Angsana New"/>
          <w:spacing w:val="16"/>
          <w:sz w:val="30"/>
          <w:szCs w:val="30"/>
          <w:cs/>
        </w:rPr>
        <w:t>้าได้นำเรื่องเหล่านี้มาพิจารณาใ</w:t>
      </w:r>
      <w:r w:rsidR="00205966">
        <w:rPr>
          <w:rFonts w:ascii="Angsana New" w:eastAsia="Calibri" w:hAnsi="Angsana New" w:hint="cs"/>
          <w:spacing w:val="16"/>
          <w:sz w:val="30"/>
          <w:szCs w:val="30"/>
          <w:cs/>
        </w:rPr>
        <w:t>น</w:t>
      </w:r>
      <w:r w:rsidRPr="00057CA4">
        <w:rPr>
          <w:rFonts w:ascii="Angsana New" w:eastAsia="Calibri" w:hAnsi="Angsana New"/>
          <w:spacing w:val="16"/>
          <w:sz w:val="30"/>
          <w:szCs w:val="30"/>
          <w:cs/>
        </w:rPr>
        <w:t>บริบทของ</w:t>
      </w:r>
      <w:r w:rsidRPr="00057CA4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057C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57CA4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057CA4">
        <w:rPr>
          <w:rFonts w:ascii="Angsana New" w:hAnsi="Angsana New"/>
          <w:sz w:val="30"/>
          <w:szCs w:val="30"/>
          <w:cs/>
        </w:rPr>
        <w:t>ข้าพเจ้า</w:t>
      </w:r>
      <w:r w:rsidRPr="00057CA4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057CA4">
        <w:rPr>
          <w:rFonts w:ascii="Angsana New" w:hAnsi="Angsana New"/>
          <w:sz w:val="30"/>
          <w:szCs w:val="30"/>
          <w:cs/>
        </w:rPr>
        <w:t>ข้าพเจ้า</w:t>
      </w:r>
      <w:r w:rsidRPr="00057CA4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3719EC" w:rsidRPr="00057CA4" w:rsidRDefault="003719EC" w:rsidP="003719EC">
      <w:pPr>
        <w:autoSpaceDE w:val="0"/>
        <w:autoSpaceDN w:val="0"/>
        <w:adjustRightInd w:val="0"/>
        <w:jc w:val="thaiDistribute"/>
        <w:rPr>
          <w:rFonts w:ascii="Angsana New" w:hAnsi="Angsana New"/>
          <w:sz w:val="22"/>
          <w:szCs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950"/>
      </w:tblGrid>
      <w:tr w:rsidR="002976D0" w:rsidRPr="00057CA4" w:rsidTr="00AA7C28">
        <w:tc>
          <w:tcPr>
            <w:tcW w:w="9828" w:type="dxa"/>
            <w:gridSpan w:val="2"/>
            <w:shd w:val="clear" w:color="auto" w:fill="auto"/>
          </w:tcPr>
          <w:p w:rsidR="003719EC" w:rsidRPr="00057CA4" w:rsidRDefault="003719EC" w:rsidP="0029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7CA4">
              <w:rPr>
                <w:rFonts w:ascii="Angsana New" w:eastAsia="SimSun" w:hAnsi="Angsana New"/>
                <w:sz w:val="30"/>
                <w:szCs w:val="30"/>
                <w:cs/>
              </w:rPr>
              <w:t>การรับรู้รายได้ตามสัญญา</w:t>
            </w:r>
            <w:r w:rsidR="000241E5">
              <w:rPr>
                <w:rFonts w:ascii="Angsana New" w:eastAsia="SimSun" w:hAnsi="Angsana New" w:hint="cs"/>
                <w:sz w:val="30"/>
                <w:szCs w:val="30"/>
                <w:cs/>
              </w:rPr>
              <w:t>บริการ</w:t>
            </w:r>
          </w:p>
        </w:tc>
      </w:tr>
      <w:tr w:rsidR="00057CA4" w:rsidRPr="00057CA4" w:rsidTr="00AA7C28">
        <w:tc>
          <w:tcPr>
            <w:tcW w:w="9828" w:type="dxa"/>
            <w:gridSpan w:val="2"/>
            <w:shd w:val="clear" w:color="auto" w:fill="auto"/>
          </w:tcPr>
          <w:p w:rsidR="003719EC" w:rsidRPr="00057CA4" w:rsidRDefault="003719EC" w:rsidP="00057CA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7CA4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0241E5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057CA4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Pr="00057CA4">
              <w:rPr>
                <w:rFonts w:ascii="Angsana New" w:hAnsi="Angsana New"/>
                <w:sz w:val="30"/>
                <w:szCs w:val="30"/>
                <w:rtl/>
                <w:cs/>
              </w:rPr>
              <w:t>(ง)</w:t>
            </w:r>
            <w:r w:rsidRPr="00057C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57CA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Pr="00057CA4">
              <w:rPr>
                <w:rFonts w:ascii="Angsana New" w:hAnsi="Angsana New"/>
                <w:sz w:val="30"/>
                <w:szCs w:val="30"/>
              </w:rPr>
              <w:t>3(</w:t>
            </w:r>
            <w:r w:rsidR="0068115D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057CA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057C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57C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2976D0" w:rsidRPr="00057CA4" w:rsidTr="00AA7C28">
        <w:tc>
          <w:tcPr>
            <w:tcW w:w="4878" w:type="dxa"/>
            <w:shd w:val="clear" w:color="auto" w:fill="auto"/>
          </w:tcPr>
          <w:p w:rsidR="003719EC" w:rsidRPr="00057CA4" w:rsidRDefault="003719EC" w:rsidP="0029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C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:rsidR="003719EC" w:rsidRPr="00057CA4" w:rsidRDefault="003719EC" w:rsidP="0029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C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057C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057C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57CA4" w:rsidRPr="00057CA4" w:rsidTr="00AA7C28">
        <w:tc>
          <w:tcPr>
            <w:tcW w:w="4878" w:type="dxa"/>
            <w:shd w:val="clear" w:color="auto" w:fill="auto"/>
          </w:tcPr>
          <w:p w:rsidR="00057CA4" w:rsidRPr="00057CA4" w:rsidRDefault="00057CA4" w:rsidP="00205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21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line="240" w:lineRule="atLeast"/>
              <w:jc w:val="thaiDistribute"/>
              <w:rPr>
                <w:rFonts w:ascii="Angsana New" w:eastAsia="SimSun" w:hAnsi="Angsana New"/>
                <w:sz w:val="30"/>
                <w:szCs w:val="30"/>
              </w:rPr>
            </w:pPr>
            <w:r w:rsidRPr="00057CA4">
              <w:rPr>
                <w:rFonts w:ascii="Angsana New" w:eastAsia="SimSun" w:hAnsi="Angsana New"/>
                <w:sz w:val="30"/>
                <w:szCs w:val="30"/>
                <w:cs/>
              </w:rPr>
              <w:t>รายได้หลักของกลุ่มบริษัทมาจากการให้บริการบริหารงานและควบคุมงานก่อสร้าง  บริการด้านการออกแบบงาน</w:t>
            </w:r>
            <w:r w:rsidR="00973B63" w:rsidRPr="00057CA4">
              <w:rPr>
                <w:rFonts w:ascii="Angsana New" w:eastAsia="SimSun" w:hAnsi="Angsana New"/>
                <w:sz w:val="30"/>
                <w:szCs w:val="30"/>
                <w:cs/>
              </w:rPr>
              <w:t>สถาปัตยกรรม</w:t>
            </w:r>
            <w:r w:rsidRPr="00057CA4">
              <w:rPr>
                <w:rFonts w:ascii="Angsana New" w:eastAsia="SimSun" w:hAnsi="Angsana New"/>
                <w:sz w:val="30"/>
                <w:szCs w:val="30"/>
                <w:cs/>
              </w:rPr>
              <w:t xml:space="preserve"> และงาน</w:t>
            </w:r>
            <w:r w:rsidR="00973B63" w:rsidRPr="00057CA4">
              <w:rPr>
                <w:rFonts w:ascii="Angsana New" w:eastAsia="SimSun" w:hAnsi="Angsana New"/>
                <w:sz w:val="30"/>
                <w:szCs w:val="30"/>
                <w:cs/>
              </w:rPr>
              <w:t>วิศวกรรม</w:t>
            </w:r>
            <w:r w:rsidRPr="00057CA4">
              <w:rPr>
                <w:rFonts w:ascii="Angsana New" w:eastAsia="SimSun" w:hAnsi="Angsana New"/>
                <w:sz w:val="30"/>
                <w:szCs w:val="30"/>
                <w:cs/>
              </w:rPr>
              <w:t xml:space="preserve"> ซึ่งแต่ละสัญญา</w:t>
            </w:r>
            <w:r w:rsidR="000E7534">
              <w:rPr>
                <w:rFonts w:ascii="Angsana New" w:eastAsia="SimSun" w:hAnsi="Angsana New"/>
                <w:sz w:val="30"/>
                <w:szCs w:val="30"/>
                <w:cs/>
              </w:rPr>
              <w:br/>
            </w:r>
            <w:r w:rsidRPr="00057CA4">
              <w:rPr>
                <w:rFonts w:ascii="Angsana New" w:eastAsia="SimSun" w:hAnsi="Angsana New"/>
                <w:sz w:val="30"/>
                <w:szCs w:val="30"/>
                <w:cs/>
              </w:rPr>
              <w:t xml:space="preserve">การให้บริการจะรับรู้รายได้และกำไรตามขั้นความสำเร็จของงานโดยอ้างอิงกับอัตราส่วนของต้นทุนที่เกิดขึ้นจริง ณ วันสิ้นรอบระยะเวลารายงาน กับประมาณการต้นทุนทั้งสิ้นเมื่อสิ้นสุดสัญญา </w:t>
            </w:r>
          </w:p>
          <w:p w:rsidR="00057CA4" w:rsidRPr="00057CA4" w:rsidRDefault="00057CA4" w:rsidP="0020596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60"/>
              <w:jc w:val="thaiDistribute"/>
              <w:rPr>
                <w:rFonts w:ascii="Angsana New" w:eastAsia="SimSun" w:hAnsi="Angsana New"/>
                <w:sz w:val="30"/>
                <w:szCs w:val="30"/>
              </w:rPr>
            </w:pPr>
            <w:r w:rsidRPr="00057CA4">
              <w:rPr>
                <w:rFonts w:ascii="Angsana New" w:eastAsia="SimSun" w:hAnsi="Angsana New"/>
                <w:sz w:val="30"/>
                <w:szCs w:val="30"/>
                <w:cs/>
              </w:rPr>
              <w:t xml:space="preserve"> </w:t>
            </w:r>
          </w:p>
          <w:p w:rsidR="00057CA4" w:rsidRPr="00057CA4" w:rsidRDefault="00057CA4" w:rsidP="00205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60" w:line="240" w:lineRule="atLeast"/>
              <w:jc w:val="thaiDistribute"/>
              <w:rPr>
                <w:rFonts w:ascii="Angsana New" w:eastAsia="SimSun" w:hAnsi="Angsana New"/>
                <w:sz w:val="30"/>
                <w:szCs w:val="30"/>
              </w:rPr>
            </w:pPr>
            <w:r w:rsidRPr="00057CA4">
              <w:rPr>
                <w:rFonts w:ascii="Angsana New" w:eastAsia="SimSun" w:hAnsi="Angsana New"/>
                <w:sz w:val="30"/>
                <w:szCs w:val="30"/>
                <w:cs/>
              </w:rPr>
              <w:t>เนื่องจาก</w:t>
            </w:r>
            <w:r w:rsidRPr="00057CA4">
              <w:rPr>
                <w:rFonts w:ascii="Angsana New" w:eastAsia="MS Mincho" w:hAnsi="Angsana New"/>
                <w:sz w:val="30"/>
                <w:szCs w:val="30"/>
                <w:cs/>
              </w:rPr>
              <w:t>มีการใช้การประมาณการและวิจารณญาณ</w:t>
            </w:r>
            <w:r w:rsidR="009A39D0">
              <w:rPr>
                <w:rFonts w:ascii="Angsana New" w:eastAsia="MS Mincho" w:hAnsi="Angsana New" w:hint="cs"/>
                <w:sz w:val="30"/>
                <w:szCs w:val="30"/>
                <w:cs/>
              </w:rPr>
              <w:t>อย่างมีนัยสำคัญ</w:t>
            </w:r>
            <w:r w:rsidRPr="00057CA4">
              <w:rPr>
                <w:rFonts w:ascii="Angsana New" w:eastAsia="MS Mincho" w:hAnsi="Angsana New"/>
                <w:sz w:val="30"/>
                <w:szCs w:val="30"/>
                <w:cs/>
              </w:rPr>
              <w:t>ของผู้บริหารในการประมาณการ</w:t>
            </w:r>
            <w:r w:rsidRPr="00057CA4">
              <w:rPr>
                <w:rFonts w:ascii="Angsana New" w:eastAsia="SimSun" w:hAnsi="Angsana New"/>
                <w:sz w:val="30"/>
                <w:szCs w:val="30"/>
                <w:cs/>
              </w:rPr>
              <w:t>ต้นทุนทั้งสิ้นของสัญญา ซึ่งมีผลต่อการ</w:t>
            </w:r>
            <w:r w:rsidR="00B52D9A">
              <w:rPr>
                <w:rFonts w:ascii="Angsana New" w:eastAsia="SimSun" w:hAnsi="Angsana New" w:hint="cs"/>
                <w:sz w:val="30"/>
                <w:szCs w:val="30"/>
                <w:cs/>
              </w:rPr>
              <w:t>กำหนด</w:t>
            </w:r>
            <w:r w:rsidRPr="00057CA4">
              <w:rPr>
                <w:rFonts w:ascii="Angsana New" w:eastAsia="MS Mincho" w:hAnsi="Angsana New"/>
                <w:sz w:val="30"/>
                <w:szCs w:val="30"/>
                <w:cs/>
              </w:rPr>
              <w:t>ขั้นค</w:t>
            </w:r>
            <w:r w:rsidRPr="00057CA4">
              <w:rPr>
                <w:rFonts w:ascii="Angsana New" w:eastAsia="SimSun" w:hAnsi="Angsana New"/>
                <w:sz w:val="30"/>
                <w:szCs w:val="30"/>
                <w:cs/>
              </w:rPr>
              <w:t>วามสำเร็จของงาน ณ วันสิ้นรอบระยะเวลารายงาน</w:t>
            </w:r>
            <w:r w:rsidRPr="00057CA4">
              <w:rPr>
                <w:rFonts w:ascii="Angsana New" w:eastAsia="SimSun" w:hAnsi="Angsana New"/>
                <w:sz w:val="30"/>
                <w:szCs w:val="30"/>
              </w:rPr>
              <w:t xml:space="preserve"> </w:t>
            </w:r>
            <w:r w:rsidRPr="00057CA4">
              <w:rPr>
                <w:rFonts w:ascii="Angsana New" w:eastAsia="SimSun" w:hAnsi="Angsana New"/>
                <w:sz w:val="30"/>
                <w:szCs w:val="30"/>
                <w:cs/>
              </w:rPr>
              <w:t>ข้าพเจ้าจึงให้ความสำคัญในการตรวจสอบเรื่องดังกล่าว</w:t>
            </w:r>
          </w:p>
          <w:p w:rsidR="00057CA4" w:rsidRPr="00057CA4" w:rsidRDefault="00057CA4" w:rsidP="00205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after="60" w:line="240" w:lineRule="atLeast"/>
              <w:jc w:val="thaiDistribute"/>
              <w:rPr>
                <w:rFonts w:ascii="Angsana New" w:eastAsia="SimSun" w:hAnsi="Angsana New"/>
                <w:sz w:val="30"/>
                <w:szCs w:val="30"/>
              </w:rPr>
            </w:pPr>
          </w:p>
          <w:p w:rsidR="00057CA4" w:rsidRPr="00057CA4" w:rsidRDefault="00057CA4" w:rsidP="00205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after="60" w:line="240" w:lineRule="atLeast"/>
              <w:jc w:val="thaiDistribute"/>
              <w:rPr>
                <w:rFonts w:ascii="Angsana New" w:eastAsia="SimSun" w:hAnsi="Angsana New"/>
                <w:sz w:val="30"/>
                <w:szCs w:val="30"/>
              </w:rPr>
            </w:pPr>
            <w:r w:rsidRPr="00057CA4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50" w:type="dxa"/>
            <w:shd w:val="clear" w:color="auto" w:fill="auto"/>
          </w:tcPr>
          <w:p w:rsidR="00057CA4" w:rsidRPr="00057CA4" w:rsidRDefault="00057CA4" w:rsidP="002059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/>
              <w:jc w:val="thaiDistribute"/>
              <w:rPr>
                <w:rFonts w:ascii="Angsana New" w:eastAsia="SimSun" w:hAnsi="Angsana New"/>
                <w:sz w:val="30"/>
                <w:szCs w:val="30"/>
              </w:rPr>
            </w:pPr>
            <w:r w:rsidRPr="00057CA4">
              <w:rPr>
                <w:rFonts w:ascii="Angsana New" w:eastAsia="SimSun" w:hAnsi="Angsana New"/>
                <w:sz w:val="30"/>
                <w:szCs w:val="30"/>
                <w:cs/>
              </w:rPr>
              <w:t xml:space="preserve">วิธีการตรวจสอบของข้าพเจ้ารวมถึง             </w:t>
            </w:r>
          </w:p>
          <w:p w:rsidR="00057CA4" w:rsidRPr="00057CA4" w:rsidRDefault="00057CA4" w:rsidP="00406A98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  <w:r w:rsidRPr="00057CA4">
              <w:rPr>
                <w:rFonts w:ascii="Angsana New" w:eastAsia="MS Mincho" w:hAnsi="Angsana New"/>
                <w:sz w:val="30"/>
                <w:szCs w:val="30"/>
                <w:cs/>
              </w:rPr>
              <w:t>ทำความเข้าใจกระบวนการในการ</w:t>
            </w:r>
            <w:r w:rsidR="000241E5">
              <w:rPr>
                <w:rFonts w:ascii="Angsana New" w:eastAsia="MS Mincho" w:hAnsi="Angsana New" w:hint="cs"/>
                <w:sz w:val="30"/>
                <w:szCs w:val="30"/>
                <w:cs/>
              </w:rPr>
              <w:t>กำหนด</w:t>
            </w:r>
            <w:r w:rsidRPr="00057CA4">
              <w:rPr>
                <w:rFonts w:ascii="Angsana New" w:eastAsia="MS Mincho" w:hAnsi="Angsana New"/>
                <w:sz w:val="30"/>
                <w:szCs w:val="30"/>
                <w:cs/>
              </w:rPr>
              <w:t>ขั้นความสำเร็จของงาน ซึ่งรวมถึงการประมาณการต้นทุนทั้งสิ้นของสัญญาของผู้บริหาร และทดสอบการออกแบบการควบคุมภายใน ทดสอบการนำมาปฏิบัติ และสุ่มทดสอบประสิทธิผลของการควบคุมที่เกี่ยวข้อง</w:t>
            </w:r>
          </w:p>
          <w:p w:rsidR="00057CA4" w:rsidRPr="00B52D9A" w:rsidRDefault="00057CA4" w:rsidP="00406A98">
            <w:pPr>
              <w:numPr>
                <w:ilvl w:val="0"/>
                <w:numId w:val="24"/>
              </w:numPr>
              <w:spacing w:line="240" w:lineRule="atLeast"/>
              <w:contextualSpacing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52D9A">
              <w:rPr>
                <w:rFonts w:ascii="Angsana New" w:eastAsia="MS Mincho" w:hAnsi="Angsana New"/>
                <w:sz w:val="30"/>
                <w:szCs w:val="30"/>
                <w:cs/>
              </w:rPr>
              <w:t>ประเมินความสมเหตุสมผล</w:t>
            </w:r>
            <w:r w:rsidR="00B52D9A" w:rsidRPr="00B52D9A">
              <w:rPr>
                <w:rFonts w:ascii="Angsana New" w:eastAsia="MS Mincho" w:hAnsi="Angsana New" w:hint="cs"/>
                <w:sz w:val="30"/>
                <w:szCs w:val="30"/>
                <w:cs/>
              </w:rPr>
              <w:t>ของ</w:t>
            </w:r>
            <w:r w:rsidRPr="00B52D9A">
              <w:rPr>
                <w:rFonts w:ascii="Angsana New" w:eastAsia="MS Mincho" w:hAnsi="Angsana New"/>
                <w:sz w:val="30"/>
                <w:szCs w:val="30"/>
                <w:cs/>
              </w:rPr>
              <w:t>ประมาณการ</w:t>
            </w:r>
            <w:r w:rsidRPr="00B52D9A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ต้นทุนและขั้นความสำเร็จของงานที่ประเมินโดยผู้บริหาร</w:t>
            </w:r>
            <w:r w:rsidR="00B52D9A" w:rsidRPr="00B52D9A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B52D9A">
              <w:rPr>
                <w:rFonts w:ascii="Angsana New" w:eastAsia="MS Mincho" w:hAnsi="Angsana New" w:hint="cs"/>
                <w:sz w:val="30"/>
                <w:szCs w:val="30"/>
                <w:cs/>
              </w:rPr>
              <w:t>โดยการ</w:t>
            </w:r>
            <w:r w:rsidRPr="00B52D9A">
              <w:rPr>
                <w:rFonts w:ascii="Angsana New" w:eastAsia="MS Mincho" w:hAnsi="Angsana New"/>
                <w:sz w:val="30"/>
                <w:szCs w:val="30"/>
                <w:cs/>
              </w:rPr>
              <w:t>เปรียบเทียบ</w:t>
            </w:r>
            <w:r w:rsidRPr="00B52D9A">
              <w:rPr>
                <w:rFonts w:ascii="Angsana New" w:eastAsia="Calibri" w:hAnsi="Angsana New"/>
                <w:sz w:val="30"/>
                <w:szCs w:val="30"/>
                <w:cs/>
              </w:rPr>
              <w:t>ต้นทุนที่เกิดขึ้นจริง</w:t>
            </w:r>
            <w:r w:rsidRPr="00B52D9A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B52D9A">
              <w:rPr>
                <w:rFonts w:ascii="Angsana New" w:eastAsia="MS Mincho" w:hAnsi="Angsana New"/>
                <w:sz w:val="30"/>
                <w:szCs w:val="30"/>
                <w:cs/>
              </w:rPr>
              <w:t>ประมาณการต้นทุน</w:t>
            </w:r>
            <w:r w:rsidRPr="00B52D9A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B52D9A">
              <w:rPr>
                <w:rFonts w:ascii="Angsana New" w:eastAsia="MS Mincho" w:hAnsi="Angsana New"/>
                <w:sz w:val="30"/>
                <w:szCs w:val="30"/>
                <w:cs/>
              </w:rPr>
              <w:t>และต้นทุนที่คาดว่าจะเกิดขึ้นเพื่อให้เสร็จตามสัญญา และ</w:t>
            </w:r>
            <w:r w:rsidRPr="00B52D9A">
              <w:rPr>
                <w:rFonts w:ascii="Angsana New" w:eastAsia="Calibri" w:hAnsi="Angsana New"/>
                <w:sz w:val="30"/>
                <w:szCs w:val="30"/>
                <w:cs/>
              </w:rPr>
              <w:t>ทดสอบการคำนวณ</w:t>
            </w:r>
          </w:p>
          <w:p w:rsidR="00057CA4" w:rsidRPr="00057CA4" w:rsidRDefault="00057CA4" w:rsidP="00406A98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057CA4">
              <w:rPr>
                <w:rFonts w:ascii="Angsana New" w:eastAsia="Calibri" w:hAnsi="Angsana New" w:hint="cs"/>
                <w:sz w:val="30"/>
                <w:szCs w:val="30"/>
                <w:cs/>
              </w:rPr>
              <w:t>สุ่ม</w:t>
            </w:r>
            <w:r w:rsidRPr="00057CA4">
              <w:rPr>
                <w:rFonts w:ascii="Angsana New" w:eastAsia="Calibri" w:hAnsi="Angsana New"/>
                <w:sz w:val="30"/>
                <w:szCs w:val="30"/>
                <w:cs/>
              </w:rPr>
              <w:t>ทดสอบรายละเอียดของต้นทุนที่เกิดขึ้นจริง</w:t>
            </w:r>
            <w:r w:rsidRPr="00057CA4">
              <w:rPr>
                <w:rFonts w:ascii="Angsana New" w:eastAsia="Calibri" w:hAnsi="Angsana New" w:hint="cs"/>
                <w:sz w:val="30"/>
                <w:szCs w:val="30"/>
                <w:cs/>
              </w:rPr>
              <w:t>และรายได้กับ</w:t>
            </w:r>
            <w:r w:rsidRPr="00057CA4">
              <w:rPr>
                <w:rFonts w:ascii="Angsana New" w:eastAsia="Calibri" w:hAnsi="Angsana New"/>
                <w:sz w:val="30"/>
                <w:szCs w:val="30"/>
                <w:cs/>
              </w:rPr>
              <w:t>เอกสารประกอบที่เกี่ยวข้อง</w:t>
            </w:r>
            <w:r w:rsidR="000241E5">
              <w:rPr>
                <w:rFonts w:ascii="Angsana New" w:eastAsia="Calibri" w:hAnsi="Angsana New" w:hint="cs"/>
                <w:sz w:val="30"/>
                <w:szCs w:val="30"/>
                <w:cs/>
              </w:rPr>
              <w:t>และสัญญา ตลอดจนสุ่มทดสอบกับ</w:t>
            </w:r>
            <w:r w:rsidRPr="00057C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เอกสารภายหลังรอบระยะเวลารายงาน </w:t>
            </w:r>
          </w:p>
          <w:p w:rsidR="00057CA4" w:rsidRPr="00057CA4" w:rsidRDefault="00057CA4" w:rsidP="00406A98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057CA4">
              <w:rPr>
                <w:rFonts w:ascii="Angsana New" w:eastAsia="Calibri" w:hAnsi="Angsana New"/>
                <w:sz w:val="30"/>
                <w:szCs w:val="30"/>
                <w:cs/>
              </w:rPr>
              <w:t>พิจารณาความเหมาะสมของการเปิดเผยข้อมูล</w:t>
            </w:r>
            <w:r w:rsidRPr="00057CA4">
              <w:rPr>
                <w:rFonts w:ascii="Angsana New" w:eastAsia="Calibri" w:hAnsi="Angsana New" w:hint="cs"/>
                <w:sz w:val="30"/>
                <w:szCs w:val="30"/>
                <w:cs/>
              </w:rPr>
              <w:t>ตามมาตรฐานการรายงานทางการเงินที่เกี่ยวข้อง</w:t>
            </w:r>
          </w:p>
        </w:tc>
      </w:tr>
    </w:tbl>
    <w:p w:rsidR="003719EC" w:rsidRPr="00057CA4" w:rsidRDefault="003719EC" w:rsidP="003719EC">
      <w:pPr>
        <w:pStyle w:val="Default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:rsidR="00B23A8A" w:rsidRPr="00C101D5" w:rsidRDefault="00057CA4" w:rsidP="00B23A8A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57CA4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  <w:r w:rsidR="00B23A8A" w:rsidRPr="00C101D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:rsidR="00B23A8A" w:rsidRPr="00B23A8A" w:rsidRDefault="00B23A8A" w:rsidP="00B23A8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B23A8A" w:rsidRPr="00B23A8A" w:rsidRDefault="00B23A8A" w:rsidP="00B23A8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B23A8A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</w:t>
      </w:r>
      <w:r w:rsidRPr="00B23A8A">
        <w:rPr>
          <w:rFonts w:ascii="Angsana New" w:eastAsia="Calibri" w:hAnsi="Angsana New"/>
          <w:sz w:val="30"/>
          <w:szCs w:val="30"/>
          <w:cs/>
        </w:rPr>
        <w:t>ผู้รับผิดชอบต่อข้อมูลอื่น</w:t>
      </w:r>
      <w:r w:rsidRPr="00B23A8A">
        <w:rPr>
          <w:rFonts w:ascii="Angsana New" w:eastAsia="Calibri" w:hAnsi="Angsana New"/>
          <w:sz w:val="30"/>
          <w:szCs w:val="30"/>
        </w:rPr>
        <w:t xml:space="preserve"> </w:t>
      </w:r>
      <w:r w:rsidRPr="00B23A8A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23A8A">
        <w:rPr>
          <w:rFonts w:ascii="Angsana New" w:eastAsia="Calibri" w:hAnsi="Angsana New"/>
          <w:sz w:val="30"/>
          <w:szCs w:val="30"/>
        </w:rPr>
        <w:t xml:space="preserve"> </w:t>
      </w:r>
      <w:r w:rsidRPr="00B23A8A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B23A8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23A8A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23A8A">
        <w:rPr>
          <w:rFonts w:ascii="Angsana New" w:eastAsia="Calibri" w:hAnsi="Angsana New"/>
          <w:sz w:val="30"/>
          <w:szCs w:val="30"/>
        </w:rPr>
        <w:t xml:space="preserve"> </w:t>
      </w:r>
      <w:r w:rsidRPr="00B23A8A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B23A8A" w:rsidRPr="00B23A8A" w:rsidRDefault="00B23A8A" w:rsidP="00B23A8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B23A8A" w:rsidRPr="00B23A8A" w:rsidRDefault="00B23A8A" w:rsidP="00B23A8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B23A8A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B23A8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23A8A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23A8A">
        <w:rPr>
          <w:rFonts w:ascii="Angsana New" w:eastAsia="Calibri" w:hAnsi="Angsana New"/>
          <w:sz w:val="30"/>
          <w:szCs w:val="30"/>
        </w:rPr>
        <w:t xml:space="preserve"> </w:t>
      </w:r>
    </w:p>
    <w:p w:rsidR="00B23A8A" w:rsidRPr="00B23A8A" w:rsidRDefault="00B23A8A" w:rsidP="00B23A8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B23A8A" w:rsidRPr="00B23A8A" w:rsidRDefault="00B23A8A" w:rsidP="00B23A8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B23A8A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23A8A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B23A8A">
        <w:rPr>
          <w:rFonts w:ascii="Angsana New" w:eastAsia="Calibri" w:hAnsi="Angsana New"/>
          <w:sz w:val="30"/>
          <w:szCs w:val="30"/>
          <w:cs/>
        </w:rPr>
        <w:t>คือ</w:t>
      </w:r>
      <w:r w:rsidRPr="00B23A8A">
        <w:rPr>
          <w:rFonts w:ascii="Angsana New" w:eastAsia="Calibri" w:hAnsi="Angsana New"/>
          <w:sz w:val="30"/>
          <w:szCs w:val="30"/>
        </w:rPr>
        <w:t xml:space="preserve"> </w:t>
      </w:r>
      <w:r w:rsidRPr="00B23A8A">
        <w:rPr>
          <w:rFonts w:ascii="Angsana New" w:eastAsia="Calibri" w:hAnsi="Angsana New"/>
          <w:sz w:val="30"/>
          <w:szCs w:val="30"/>
          <w:cs/>
        </w:rPr>
        <w:t>การอ่าน</w:t>
      </w:r>
      <w:r w:rsidRPr="00B23A8A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B23A8A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B23A8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23A8A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23A8A">
        <w:rPr>
          <w:rFonts w:ascii="Angsana New" w:eastAsia="Calibri" w:hAnsi="Angsana New"/>
          <w:sz w:val="30"/>
          <w:szCs w:val="30"/>
        </w:rPr>
        <w:t xml:space="preserve"> </w:t>
      </w:r>
      <w:r w:rsidRPr="00B23A8A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23A8A">
        <w:rPr>
          <w:rFonts w:ascii="Angsana New" w:eastAsia="Calibri" w:hAnsi="Angsana New"/>
          <w:sz w:val="30"/>
          <w:szCs w:val="30"/>
        </w:rPr>
        <w:t xml:space="preserve"> </w:t>
      </w:r>
    </w:p>
    <w:p w:rsidR="00B23A8A" w:rsidRPr="00B23A8A" w:rsidRDefault="00B23A8A" w:rsidP="00B23A8A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B23A8A" w:rsidRPr="00B23A8A" w:rsidRDefault="00B23A8A" w:rsidP="00B23A8A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23A8A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B23A8A" w:rsidRDefault="00B23A8A" w:rsidP="0076287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762879" w:rsidRPr="00057CA4" w:rsidRDefault="00762879" w:rsidP="0076287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57CA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57CA4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762879" w:rsidRPr="00057CA4" w:rsidRDefault="00762879" w:rsidP="00762879">
      <w:pPr>
        <w:jc w:val="thaiDistribute"/>
        <w:rPr>
          <w:rFonts w:ascii="Angsana New" w:eastAsia="Calibri" w:hAnsi="Angsana New"/>
          <w:sz w:val="28"/>
          <w:szCs w:val="28"/>
        </w:rPr>
      </w:pPr>
    </w:p>
    <w:p w:rsidR="003719EC" w:rsidRPr="00057CA4" w:rsidRDefault="003719EC" w:rsidP="003719EC">
      <w:pPr>
        <w:jc w:val="thaiDistribute"/>
        <w:rPr>
          <w:rFonts w:ascii="Angsana New" w:eastAsia="Calibri" w:hAnsi="Angsana New"/>
          <w:sz w:val="30"/>
          <w:szCs w:val="30"/>
        </w:rPr>
      </w:pPr>
      <w:r w:rsidRPr="00057CA4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057C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57CA4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57C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57CA4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3719EC" w:rsidRPr="00057CA4" w:rsidRDefault="003719EC" w:rsidP="003719EC">
      <w:pPr>
        <w:jc w:val="thaiDistribute"/>
        <w:rPr>
          <w:rFonts w:ascii="Angsana New" w:eastAsia="Calibri" w:hAnsi="Angsana New"/>
          <w:sz w:val="28"/>
          <w:szCs w:val="28"/>
        </w:rPr>
      </w:pPr>
    </w:p>
    <w:p w:rsidR="003719EC" w:rsidRPr="00057CA4" w:rsidRDefault="003719EC" w:rsidP="003719EC">
      <w:pPr>
        <w:jc w:val="thaiDistribute"/>
        <w:rPr>
          <w:rFonts w:ascii="Angsana New" w:eastAsia="Calibri" w:hAnsi="Angsana New"/>
          <w:sz w:val="30"/>
          <w:szCs w:val="30"/>
        </w:rPr>
      </w:pPr>
      <w:r w:rsidRPr="00057CA4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057CA4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057CA4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057CA4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57CA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57CA4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057CA4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057CA4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057CA4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057CA4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057CA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57CA4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3719EC" w:rsidRPr="00057CA4" w:rsidRDefault="003719EC" w:rsidP="003719EC">
      <w:pPr>
        <w:jc w:val="thaiDistribute"/>
        <w:rPr>
          <w:rFonts w:ascii="Angsana New" w:eastAsia="Calibri" w:hAnsi="Angsana New"/>
          <w:sz w:val="28"/>
          <w:szCs w:val="28"/>
        </w:rPr>
      </w:pPr>
    </w:p>
    <w:p w:rsidR="003719EC" w:rsidRPr="00057CA4" w:rsidRDefault="003719EC" w:rsidP="003719EC">
      <w:pPr>
        <w:jc w:val="thaiDistribute"/>
        <w:rPr>
          <w:rFonts w:ascii="Angsana New" w:hAnsi="Angsana New"/>
          <w:sz w:val="30"/>
          <w:szCs w:val="30"/>
          <w:cs/>
        </w:rPr>
      </w:pPr>
      <w:r w:rsidRPr="00057CA4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057CA4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F64F1F" w:rsidRPr="00057CA4" w:rsidRDefault="00F64F1F" w:rsidP="00762879">
      <w:pPr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B23A8A" w:rsidRDefault="00B23A8A" w:rsidP="00762879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/>
      </w:r>
    </w:p>
    <w:p w:rsidR="00357E61" w:rsidRDefault="00357E61">
      <w:pPr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762879" w:rsidRPr="00057CA4" w:rsidRDefault="00762879" w:rsidP="0076287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57CA4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762879" w:rsidRPr="00057CA4" w:rsidRDefault="00762879" w:rsidP="00762879">
      <w:pPr>
        <w:jc w:val="thaiDistribute"/>
        <w:rPr>
          <w:rFonts w:ascii="Angsana New" w:eastAsia="Calibri" w:hAnsi="Angsana New"/>
          <w:sz w:val="28"/>
          <w:szCs w:val="28"/>
        </w:rPr>
      </w:pPr>
    </w:p>
    <w:p w:rsidR="003719EC" w:rsidRPr="00057CA4" w:rsidRDefault="003719EC" w:rsidP="003719EC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57CA4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</w:t>
      </w:r>
      <w:bookmarkStart w:id="0" w:name="_GoBack"/>
      <w:bookmarkEnd w:id="0"/>
      <w:r w:rsidRPr="00057CA4">
        <w:rPr>
          <w:rFonts w:ascii="Angsana New" w:eastAsia="Calibri" w:hAnsi="Angsana New"/>
          <w:sz w:val="30"/>
          <w:szCs w:val="30"/>
          <w:cs/>
        </w:rPr>
        <w:t>มเชื่อมั่นอย่างสมเหตุสมผลว่างบการเงิน</w:t>
      </w:r>
      <w:r w:rsidRPr="00057C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57CA4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57CA4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835F14" w:rsidRPr="00057CA4" w:rsidRDefault="00835F14" w:rsidP="00762879">
      <w:pPr>
        <w:jc w:val="thaiDistribute"/>
        <w:rPr>
          <w:rFonts w:ascii="Angsana New" w:hAnsi="Angsana New"/>
          <w:sz w:val="28"/>
          <w:szCs w:val="28"/>
          <w:rtl/>
          <w:cs/>
        </w:rPr>
      </w:pPr>
    </w:p>
    <w:p w:rsidR="00762879" w:rsidRPr="00057CA4" w:rsidRDefault="00762879" w:rsidP="00762879">
      <w:pPr>
        <w:jc w:val="thaiDistribute"/>
        <w:rPr>
          <w:rFonts w:ascii="Angsana New" w:hAnsi="Angsana New"/>
          <w:sz w:val="30"/>
          <w:szCs w:val="30"/>
        </w:rPr>
      </w:pPr>
      <w:r w:rsidRPr="00057CA4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762879" w:rsidRPr="00057CA4" w:rsidRDefault="00762879" w:rsidP="008E5E81">
      <w:pPr>
        <w:numPr>
          <w:ilvl w:val="0"/>
          <w:numId w:val="23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57CA4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42357E" w:rsidRPr="00057CA4">
        <w:rPr>
          <w:rFonts w:ascii="Angsana New" w:hAnsi="Angsana New"/>
          <w:sz w:val="30"/>
          <w:szCs w:val="30"/>
          <w:cs/>
        </w:rPr>
        <w:t>รวมและ</w:t>
      </w:r>
      <w:r w:rsidR="00603E25">
        <w:rPr>
          <w:rFonts w:ascii="Angsana New" w:hAnsi="Angsana New"/>
          <w:sz w:val="30"/>
          <w:szCs w:val="30"/>
        </w:rPr>
        <w:br/>
      </w:r>
      <w:r w:rsidR="00805CA6" w:rsidRPr="00057CA4">
        <w:rPr>
          <w:rFonts w:ascii="Angsana New" w:hAnsi="Angsana New" w:hint="cs"/>
          <w:sz w:val="30"/>
          <w:szCs w:val="30"/>
          <w:cs/>
        </w:rPr>
        <w:t>งบ</w:t>
      </w:r>
      <w:r w:rsidRPr="00057CA4">
        <w:rPr>
          <w:rFonts w:ascii="Angsana New" w:hAnsi="Angsana New"/>
          <w:sz w:val="30"/>
          <w:szCs w:val="30"/>
          <w:cs/>
        </w:rPr>
        <w:t>การเงินเฉพาะกิจการ</w:t>
      </w:r>
      <w:r w:rsidRPr="00057CA4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57CA4">
        <w:rPr>
          <w:rFonts w:ascii="Angsana New" w:hAnsi="Angsana New"/>
          <w:sz w:val="30"/>
          <w:szCs w:val="30"/>
          <w:cs/>
        </w:rPr>
        <w:t>ายใน</w:t>
      </w:r>
    </w:p>
    <w:p w:rsidR="00762879" w:rsidRPr="00057CA4" w:rsidRDefault="00762879" w:rsidP="008E5E81">
      <w:pPr>
        <w:numPr>
          <w:ilvl w:val="0"/>
          <w:numId w:val="23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057CA4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057CA4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057CA4">
        <w:rPr>
          <w:rFonts w:ascii="Angsana New" w:hAnsi="Angsana New"/>
          <w:sz w:val="30"/>
          <w:szCs w:val="30"/>
          <w:cs/>
        </w:rPr>
        <w:t>บริษัท</w:t>
      </w:r>
    </w:p>
    <w:p w:rsidR="00762879" w:rsidRPr="00057CA4" w:rsidRDefault="00762879" w:rsidP="008E5E81">
      <w:pPr>
        <w:numPr>
          <w:ilvl w:val="0"/>
          <w:numId w:val="23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57CA4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57CA4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3719EC" w:rsidRPr="00057CA4" w:rsidRDefault="003719EC" w:rsidP="008E5E81">
      <w:pPr>
        <w:numPr>
          <w:ilvl w:val="0"/>
          <w:numId w:val="23"/>
        </w:numPr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57CA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057CA4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057CA4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057CA4">
        <w:rPr>
          <w:rFonts w:ascii="Angsana New" w:hAnsi="Angsana New" w:hint="cs"/>
          <w:sz w:val="30"/>
          <w:szCs w:val="30"/>
          <w:cs/>
        </w:rPr>
        <w:t xml:space="preserve"> </w:t>
      </w:r>
      <w:r w:rsidRPr="00057CA4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057CA4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057CA4">
        <w:rPr>
          <w:rFonts w:ascii="Angsana New" w:hAnsi="Angsana New"/>
          <w:sz w:val="30"/>
          <w:szCs w:val="30"/>
          <w:cs/>
        </w:rPr>
        <w:t>ถึงการเปิดเผย</w:t>
      </w:r>
      <w:r w:rsidRPr="00057CA4">
        <w:rPr>
          <w:rFonts w:ascii="Angsana New" w:hAnsi="Angsana New" w:hint="cs"/>
          <w:sz w:val="30"/>
          <w:szCs w:val="30"/>
          <w:cs/>
        </w:rPr>
        <w:t>ข้อมูล</w:t>
      </w:r>
      <w:r w:rsidRPr="00057CA4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057CA4">
        <w:rPr>
          <w:rFonts w:ascii="Angsana New" w:hAnsi="Angsana New" w:hint="cs"/>
          <w:sz w:val="30"/>
          <w:szCs w:val="30"/>
          <w:cs/>
        </w:rPr>
        <w:t xml:space="preserve"> </w:t>
      </w:r>
      <w:r w:rsidRPr="00057CA4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057CA4">
        <w:rPr>
          <w:rFonts w:ascii="Angsana New" w:hAnsi="Angsana New" w:hint="cs"/>
          <w:sz w:val="30"/>
          <w:szCs w:val="30"/>
          <w:cs/>
        </w:rPr>
        <w:t>ข้อมูล</w:t>
      </w:r>
      <w:r w:rsidRPr="00057CA4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057CA4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057CA4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3719EC" w:rsidRPr="00057CA4" w:rsidRDefault="003719EC" w:rsidP="008E5E81">
      <w:pPr>
        <w:numPr>
          <w:ilvl w:val="0"/>
          <w:numId w:val="23"/>
        </w:numPr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57CA4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057CA4">
        <w:rPr>
          <w:rFonts w:ascii="Angsana New" w:hAnsi="Angsana New" w:hint="cs"/>
          <w:sz w:val="30"/>
          <w:szCs w:val="30"/>
          <w:cs/>
        </w:rPr>
        <w:t>ข้อมูล</w:t>
      </w:r>
      <w:r w:rsidRPr="00057CA4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057CA4">
        <w:rPr>
          <w:rFonts w:ascii="Angsana New" w:hAnsi="Angsana New" w:hint="cs"/>
          <w:sz w:val="30"/>
          <w:szCs w:val="30"/>
          <w:cs/>
        </w:rPr>
        <w:t>หรือไม่</w:t>
      </w:r>
      <w:r w:rsidRPr="00057CA4">
        <w:rPr>
          <w:rFonts w:ascii="Angsana New" w:hAnsi="Angsana New"/>
          <w:sz w:val="30"/>
          <w:szCs w:val="30"/>
          <w:cs/>
        </w:rPr>
        <w:t xml:space="preserve">   </w:t>
      </w:r>
    </w:p>
    <w:p w:rsidR="003719EC" w:rsidRPr="00057CA4" w:rsidRDefault="003719EC" w:rsidP="008E5E8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057CA4">
        <w:rPr>
          <w:rFonts w:ascii="Angsana New" w:hAnsi="Angsana New"/>
          <w:sz w:val="30"/>
          <w:szCs w:val="30"/>
          <w:cs/>
        </w:rPr>
        <w:lastRenderedPageBreak/>
        <w:t>ได้</w:t>
      </w:r>
      <w:r w:rsidRPr="00057CA4">
        <w:rPr>
          <w:rFonts w:ascii="Angsana New" w:hAnsi="Angsana New" w:hint="cs"/>
          <w:sz w:val="30"/>
          <w:szCs w:val="30"/>
          <w:cs/>
        </w:rPr>
        <w:t>รับ</w:t>
      </w:r>
      <w:r w:rsidRPr="00057CA4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57CA4">
        <w:rPr>
          <w:rFonts w:ascii="Angsana New" w:hAnsi="Angsana New"/>
          <w:sz w:val="30"/>
          <w:szCs w:val="30"/>
        </w:rPr>
        <w:t xml:space="preserve"> </w:t>
      </w:r>
      <w:r w:rsidRPr="00057CA4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057CA4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057CA4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057CA4">
        <w:rPr>
          <w:rFonts w:ascii="Angsana New" w:hAnsi="Angsana New"/>
          <w:sz w:val="30"/>
          <w:szCs w:val="30"/>
        </w:rPr>
        <w:t xml:space="preserve"> </w:t>
      </w:r>
      <w:r w:rsidRPr="00057CA4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835F14" w:rsidRPr="00346267" w:rsidRDefault="00835F14" w:rsidP="003719EC">
      <w:pPr>
        <w:jc w:val="thaiDistribute"/>
        <w:rPr>
          <w:rFonts w:ascii="Angsana New" w:eastAsia="Calibri" w:hAnsi="Angsana New"/>
          <w:sz w:val="28"/>
          <w:szCs w:val="28"/>
        </w:rPr>
      </w:pPr>
    </w:p>
    <w:p w:rsidR="003719EC" w:rsidRPr="00057CA4" w:rsidRDefault="003719EC" w:rsidP="003719EC">
      <w:pPr>
        <w:jc w:val="thaiDistribute"/>
        <w:rPr>
          <w:rFonts w:ascii="Angsana New" w:hAnsi="Angsana New"/>
          <w:sz w:val="30"/>
          <w:szCs w:val="30"/>
        </w:rPr>
      </w:pPr>
      <w:r w:rsidRPr="00057CA4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057CA4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057CA4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57CA4">
        <w:rPr>
          <w:rFonts w:ascii="Angsana New" w:eastAsia="Calibri" w:hAnsi="Angsana New" w:hint="cs"/>
          <w:sz w:val="30"/>
          <w:szCs w:val="30"/>
          <w:cs/>
        </w:rPr>
        <w:t>หาก</w:t>
      </w:r>
      <w:r w:rsidRPr="00057CA4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057CA4">
        <w:rPr>
          <w:rFonts w:ascii="Angsana New" w:hAnsi="Angsana New"/>
          <w:sz w:val="30"/>
          <w:szCs w:val="30"/>
          <w:cs/>
        </w:rPr>
        <w:t>งข้าพเจ้า</w:t>
      </w:r>
    </w:p>
    <w:p w:rsidR="00762879" w:rsidRDefault="00762879" w:rsidP="00762879">
      <w:pPr>
        <w:jc w:val="thaiDistribute"/>
        <w:rPr>
          <w:rFonts w:ascii="Angsana New" w:hAnsi="Angsana New"/>
          <w:sz w:val="28"/>
          <w:szCs w:val="28"/>
        </w:rPr>
      </w:pPr>
    </w:p>
    <w:p w:rsidR="00B23A8A" w:rsidRDefault="00B122DC" w:rsidP="00B122DC">
      <w:pPr>
        <w:jc w:val="thaiDistribute"/>
        <w:rPr>
          <w:rFonts w:ascii="Angsana New" w:eastAsia="Calibri" w:hAnsi="Angsana New"/>
          <w:sz w:val="30"/>
          <w:szCs w:val="30"/>
        </w:rPr>
      </w:pPr>
      <w:r w:rsidRPr="00B52D9A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23A8A" w:rsidRDefault="00B23A8A" w:rsidP="00B122D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B23A8A" w:rsidRPr="00F25831" w:rsidRDefault="00B23A8A" w:rsidP="00B23A8A">
      <w:pPr>
        <w:jc w:val="thaiDistribute"/>
        <w:rPr>
          <w:rFonts w:ascii="Angsana New" w:hAnsi="Angsana New"/>
          <w:sz w:val="30"/>
          <w:szCs w:val="30"/>
        </w:rPr>
      </w:pPr>
      <w:r w:rsidRPr="00F25831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406A98">
        <w:rPr>
          <w:rFonts w:ascii="Angsana New" w:hAnsi="Angsana New"/>
          <w:sz w:val="30"/>
          <w:szCs w:val="30"/>
        </w:rPr>
        <w:br/>
      </w:r>
      <w:r w:rsidRPr="00F2583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23A8A" w:rsidRDefault="00B23A8A" w:rsidP="00B122D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B122DC" w:rsidRDefault="00B122DC" w:rsidP="0076287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B23A8A" w:rsidRPr="00967C71" w:rsidRDefault="00B23A8A" w:rsidP="0076287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762879" w:rsidRPr="00967C71" w:rsidRDefault="00762879" w:rsidP="00762879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762879" w:rsidRPr="00967C71" w:rsidRDefault="00762879" w:rsidP="00857D4E">
      <w:pPr>
        <w:pStyle w:val="T"/>
        <w:ind w:left="0"/>
        <w:jc w:val="both"/>
        <w:rPr>
          <w:rFonts w:ascii="Angsana New" w:hAnsi="Angsana New" w:cs="Angsana New"/>
          <w:cs/>
        </w:rPr>
      </w:pPr>
      <w:r w:rsidRPr="00967C71">
        <w:rPr>
          <w:rFonts w:ascii="Angsana New" w:hAnsi="Angsana New" w:cs="Angsana New"/>
          <w:cs/>
        </w:rPr>
        <w:t>(</w:t>
      </w:r>
      <w:r w:rsidR="00356A89" w:rsidRPr="00356A89">
        <w:rPr>
          <w:rFonts w:ascii="Angsana New" w:hAnsi="Angsana New" w:cs="Angsana New"/>
          <w:cs/>
          <w:lang w:val="en-US"/>
        </w:rPr>
        <w:t>วิไล</w:t>
      </w:r>
      <w:proofErr w:type="spellStart"/>
      <w:r w:rsidR="00356A89" w:rsidRPr="00356A89">
        <w:rPr>
          <w:rFonts w:ascii="Angsana New" w:hAnsi="Angsana New" w:cs="Angsana New"/>
          <w:cs/>
          <w:lang w:val="en-US"/>
        </w:rPr>
        <w:t>วรรณ</w:t>
      </w:r>
      <w:proofErr w:type="spellEnd"/>
      <w:r w:rsidR="00356A89" w:rsidRPr="00356A89">
        <w:rPr>
          <w:rFonts w:ascii="Angsana New" w:hAnsi="Angsana New" w:cs="Angsana New"/>
          <w:cs/>
          <w:lang w:val="en-US"/>
        </w:rPr>
        <w:t xml:space="preserve"> ผลประเสริฐ</w:t>
      </w:r>
      <w:r w:rsidRPr="00967C71">
        <w:rPr>
          <w:rFonts w:ascii="Angsana New" w:hAnsi="Angsana New" w:cs="Angsana New" w:hint="cs"/>
          <w:cs/>
        </w:rPr>
        <w:t>)</w:t>
      </w:r>
    </w:p>
    <w:p w:rsidR="00762879" w:rsidRPr="00967C71" w:rsidRDefault="00762879" w:rsidP="00857D4E">
      <w:pPr>
        <w:pStyle w:val="T"/>
        <w:ind w:left="0"/>
        <w:jc w:val="both"/>
        <w:rPr>
          <w:rFonts w:ascii="Angsana New" w:hAnsi="Angsana New" w:cs="Angsana New"/>
          <w:cs/>
        </w:rPr>
      </w:pPr>
      <w:r w:rsidRPr="00967C71">
        <w:rPr>
          <w:rFonts w:ascii="Angsana New" w:hAnsi="Angsana New" w:cs="Angsana New"/>
          <w:cs/>
        </w:rPr>
        <w:t>ผู้สอบบัญชีรับอนุญาต</w:t>
      </w:r>
    </w:p>
    <w:p w:rsidR="00762879" w:rsidRPr="00967C71" w:rsidRDefault="00762879" w:rsidP="00857D4E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967C71">
        <w:rPr>
          <w:rFonts w:ascii="Angsana New" w:hAnsi="Angsana New" w:cs="Angsana New"/>
          <w:cs/>
        </w:rPr>
        <w:t xml:space="preserve">เลขทะเบียน </w:t>
      </w:r>
      <w:r w:rsidR="00356A89" w:rsidRPr="00356A89">
        <w:rPr>
          <w:rFonts w:ascii="Angsana New" w:hAnsi="Angsana New" w:cs="Angsana New"/>
          <w:lang w:val="en-US"/>
        </w:rPr>
        <w:t>8420</w:t>
      </w:r>
    </w:p>
    <w:p w:rsidR="00762879" w:rsidRPr="00967C71" w:rsidRDefault="00762879" w:rsidP="00857D4E">
      <w:pPr>
        <w:ind w:right="29"/>
        <w:jc w:val="both"/>
        <w:rPr>
          <w:rFonts w:ascii="Angsana New" w:hAnsi="Angsana New"/>
          <w:sz w:val="30"/>
          <w:szCs w:val="30"/>
        </w:rPr>
      </w:pPr>
    </w:p>
    <w:p w:rsidR="00762879" w:rsidRPr="00967C71" w:rsidRDefault="00762879" w:rsidP="00857D4E">
      <w:pPr>
        <w:ind w:right="29"/>
        <w:jc w:val="both"/>
        <w:rPr>
          <w:rFonts w:ascii="Angsana New" w:hAnsi="Angsana New"/>
          <w:sz w:val="30"/>
          <w:szCs w:val="30"/>
        </w:rPr>
      </w:pPr>
      <w:r w:rsidRPr="00967C71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967C71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967C71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967C71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967C71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762879" w:rsidRPr="00967C71" w:rsidRDefault="00762879" w:rsidP="00857D4E">
      <w:pPr>
        <w:rPr>
          <w:rFonts w:ascii="Angsana New" w:hAnsi="Angsana New"/>
          <w:sz w:val="30"/>
          <w:szCs w:val="30"/>
          <w:rtl/>
          <w:cs/>
          <w:lang w:val="th-TH"/>
        </w:rPr>
      </w:pPr>
      <w:r w:rsidRPr="00967C71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62879" w:rsidRDefault="00CF0856" w:rsidP="00857D4E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27</w:t>
      </w:r>
      <w:r w:rsidR="009E2F54">
        <w:rPr>
          <w:rFonts w:ascii="Angsana New" w:hAnsi="Angsana New"/>
          <w:sz w:val="30"/>
          <w:szCs w:val="30"/>
        </w:rPr>
        <w:t xml:space="preserve"> </w:t>
      </w:r>
      <w:r w:rsidR="009E2F5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F376F1">
        <w:rPr>
          <w:rFonts w:ascii="Angsana New" w:hAnsi="Angsana New"/>
          <w:sz w:val="30"/>
          <w:szCs w:val="30"/>
        </w:rPr>
        <w:t>256</w:t>
      </w:r>
      <w:r w:rsidR="00B1063A">
        <w:rPr>
          <w:rFonts w:ascii="Angsana New" w:hAnsi="Angsana New"/>
          <w:sz w:val="30"/>
          <w:szCs w:val="30"/>
        </w:rPr>
        <w:t>2</w:t>
      </w:r>
    </w:p>
    <w:p w:rsidR="002107D2" w:rsidRDefault="002107D2" w:rsidP="00B74E01">
      <w:pPr>
        <w:ind w:left="576"/>
        <w:jc w:val="thaiDistribute"/>
        <w:rPr>
          <w:rFonts w:ascii="Angsana New" w:hAnsi="Angsana New"/>
          <w:sz w:val="30"/>
          <w:szCs w:val="30"/>
        </w:rPr>
      </w:pPr>
    </w:p>
    <w:sectPr w:rsidR="002107D2" w:rsidSect="00771296">
      <w:headerReference w:type="default" r:id="rId13"/>
      <w:foot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256" w:rsidRDefault="00773256">
      <w:r>
        <w:separator/>
      </w:r>
    </w:p>
  </w:endnote>
  <w:endnote w:type="continuationSeparator" w:id="0">
    <w:p w:rsidR="00773256" w:rsidRDefault="00773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56A" w:rsidRPr="007916B1" w:rsidRDefault="002D056A">
    <w:pPr>
      <w:pStyle w:val="Footer"/>
      <w:framePr w:wrap="around" w:vAnchor="text" w:hAnchor="margin" w:xAlign="right" w:y="1"/>
      <w:tabs>
        <w:tab w:val="clear" w:pos="4536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:rsidR="002D056A" w:rsidRPr="007E35F5" w:rsidRDefault="002D056A" w:rsidP="005514EA">
    <w:pPr>
      <w:tabs>
        <w:tab w:val="left" w:pos="8895"/>
        <w:tab w:val="right" w:pos="8955"/>
      </w:tabs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7E35F5">
      <w:rPr>
        <w:rFonts w:ascii="Angsana New" w:hAnsi="Angsana New"/>
        <w:i/>
        <w:iCs/>
        <w:color w:val="0000FF"/>
        <w:sz w:val="30"/>
        <w:szCs w:val="30"/>
      </w:rPr>
      <w:tab/>
    </w:r>
    <w:r w:rsidRPr="007E35F5">
      <w:rPr>
        <w:rFonts w:ascii="Angsana New" w:hAnsi="Angsana New"/>
        <w:i/>
        <w:iCs/>
        <w:color w:val="0000FF"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56A" w:rsidRPr="00852752" w:rsidRDefault="002D056A" w:rsidP="00575DE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56A" w:rsidRPr="00CC37F9" w:rsidRDefault="002D056A">
    <w:pPr>
      <w:pStyle w:val="Footer"/>
      <w:jc w:val="center"/>
      <w:rPr>
        <w:rFonts w:ascii="Angsana New" w:hAnsi="Angsana New"/>
        <w:sz w:val="30"/>
        <w:szCs w:val="30"/>
      </w:rPr>
    </w:pPr>
    <w:r w:rsidRPr="00CC37F9">
      <w:rPr>
        <w:rFonts w:ascii="Angsana New" w:hAnsi="Angsana New"/>
        <w:sz w:val="30"/>
        <w:szCs w:val="30"/>
      </w:rPr>
      <w:fldChar w:fldCharType="begin"/>
    </w:r>
    <w:r w:rsidRPr="00CC37F9">
      <w:rPr>
        <w:rFonts w:ascii="Angsana New" w:hAnsi="Angsana New"/>
        <w:sz w:val="30"/>
        <w:szCs w:val="30"/>
      </w:rPr>
      <w:instrText xml:space="preserve"> PAGE   \* MERGEFORMAT </w:instrText>
    </w:r>
    <w:r w:rsidRPr="00CC37F9">
      <w:rPr>
        <w:rFonts w:ascii="Angsana New" w:hAnsi="Angsana New"/>
        <w:sz w:val="30"/>
        <w:szCs w:val="30"/>
      </w:rPr>
      <w:fldChar w:fldCharType="separate"/>
    </w:r>
    <w:r w:rsidR="00357E61">
      <w:rPr>
        <w:rFonts w:ascii="Angsana New" w:hAnsi="Angsana New"/>
        <w:noProof/>
        <w:sz w:val="30"/>
        <w:szCs w:val="30"/>
      </w:rPr>
      <w:t>4</w:t>
    </w:r>
    <w:r w:rsidRPr="00CC37F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256" w:rsidRDefault="00773256">
      <w:r>
        <w:separator/>
      </w:r>
    </w:p>
  </w:footnote>
  <w:footnote w:type="continuationSeparator" w:id="0">
    <w:p w:rsidR="00773256" w:rsidRDefault="00773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56A" w:rsidRPr="00FA7747" w:rsidRDefault="002D056A" w:rsidP="005514EA">
    <w:pPr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proofErr w:type="spellStart"/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proofErr w:type="spellEnd"/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:rsidR="002D056A" w:rsidRPr="00FA7747" w:rsidRDefault="002D056A" w:rsidP="005514EA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:rsidR="002D056A" w:rsidRPr="00AF256D" w:rsidRDefault="002D056A" w:rsidP="005514E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30 กันยายน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2D056A" w:rsidRPr="00713C50" w:rsidRDefault="002D056A" w:rsidP="005514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56A" w:rsidRDefault="002D056A" w:rsidP="005514EA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  <w:p w:rsidR="002D056A" w:rsidRDefault="002D056A" w:rsidP="005514EA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  <w:p w:rsidR="002D056A" w:rsidRDefault="002D056A" w:rsidP="005514EA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56A" w:rsidRDefault="002D056A" w:rsidP="00771296">
    <w:pPr>
      <w:pStyle w:val="acctmainheading"/>
      <w:spacing w:after="0" w:line="240" w:lineRule="auto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  <w:p w:rsidR="002D056A" w:rsidRDefault="002D056A" w:rsidP="00771296">
    <w:pPr>
      <w:pStyle w:val="acctmainheading"/>
      <w:spacing w:after="0" w:line="240" w:lineRule="auto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56A" w:rsidRPr="00F92CFD" w:rsidRDefault="002D056A" w:rsidP="00F92CFD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918C34E8"/>
    <w:lvl w:ilvl="0" w:tplc="0B5E84B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D61314"/>
    <w:multiLevelType w:val="hybridMultilevel"/>
    <w:tmpl w:val="A482C108"/>
    <w:lvl w:ilvl="0" w:tplc="053E622E">
      <w:start w:val="1"/>
      <w:numFmt w:val="thaiLetters"/>
      <w:pStyle w:val="AccPolicyHeading"/>
      <w:lvlText w:val="(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8AF7A89"/>
    <w:multiLevelType w:val="hybridMultilevel"/>
    <w:tmpl w:val="0406B42C"/>
    <w:lvl w:ilvl="0" w:tplc="6032E05E">
      <w:start w:val="1"/>
      <w:numFmt w:val="decimal"/>
      <w:lvlText w:val="(%1)"/>
      <w:lvlJc w:val="left"/>
      <w:pPr>
        <w:ind w:left="1161" w:hanging="58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295B3BA2"/>
    <w:multiLevelType w:val="hybridMultilevel"/>
    <w:tmpl w:val="DB249F1E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594E49"/>
    <w:multiLevelType w:val="hybridMultilevel"/>
    <w:tmpl w:val="146EFD7C"/>
    <w:lvl w:ilvl="0" w:tplc="2118DD74">
      <w:start w:val="3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8C3694F4"/>
    <w:lvl w:ilvl="0" w:tplc="E35AA5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B1936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A6760CF"/>
    <w:multiLevelType w:val="hybridMultilevel"/>
    <w:tmpl w:val="A8CE5FFE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C4F6B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751447FE"/>
    <w:multiLevelType w:val="multilevel"/>
    <w:tmpl w:val="C4CC81E0"/>
    <w:lvl w:ilvl="0">
      <w:start w:val="1"/>
      <w:numFmt w:val="thaiLetters"/>
      <w:lvlText w:val="(%1)"/>
      <w:lvlJc w:val="left"/>
      <w:pPr>
        <w:ind w:left="54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260" w:hanging="360"/>
      </w:pPr>
    </w:lvl>
    <w:lvl w:ilvl="2" w:tentative="1">
      <w:start w:val="1"/>
      <w:numFmt w:val="lowerRoman"/>
      <w:lvlText w:val="%3."/>
      <w:lvlJc w:val="right"/>
      <w:pPr>
        <w:ind w:left="1980" w:hanging="180"/>
      </w:pPr>
    </w:lvl>
    <w:lvl w:ilvl="3" w:tentative="1">
      <w:start w:val="1"/>
      <w:numFmt w:val="decimal"/>
      <w:lvlText w:val="%4."/>
      <w:lvlJc w:val="left"/>
      <w:pPr>
        <w:ind w:left="2700" w:hanging="360"/>
      </w:pPr>
    </w:lvl>
    <w:lvl w:ilvl="4" w:tentative="1">
      <w:start w:val="1"/>
      <w:numFmt w:val="lowerLetter"/>
      <w:lvlText w:val="%5."/>
      <w:lvlJc w:val="left"/>
      <w:pPr>
        <w:ind w:left="3420" w:hanging="360"/>
      </w:pPr>
    </w:lvl>
    <w:lvl w:ilvl="5" w:tentative="1">
      <w:start w:val="1"/>
      <w:numFmt w:val="lowerRoman"/>
      <w:lvlText w:val="%6."/>
      <w:lvlJc w:val="right"/>
      <w:pPr>
        <w:ind w:left="4140" w:hanging="180"/>
      </w:pPr>
    </w:lvl>
    <w:lvl w:ilvl="6" w:tentative="1">
      <w:start w:val="1"/>
      <w:numFmt w:val="decimal"/>
      <w:lvlText w:val="%7."/>
      <w:lvlJc w:val="left"/>
      <w:pPr>
        <w:ind w:left="4860" w:hanging="360"/>
      </w:pPr>
    </w:lvl>
    <w:lvl w:ilvl="7" w:tentative="1">
      <w:start w:val="1"/>
      <w:numFmt w:val="lowerLetter"/>
      <w:lvlText w:val="%8."/>
      <w:lvlJc w:val="left"/>
      <w:pPr>
        <w:ind w:left="5580" w:hanging="360"/>
      </w:pPr>
    </w:lvl>
    <w:lvl w:ilvl="8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77497185"/>
    <w:multiLevelType w:val="hybridMultilevel"/>
    <w:tmpl w:val="14624D62"/>
    <w:lvl w:ilvl="0" w:tplc="8FA43002">
      <w:start w:val="1"/>
      <w:numFmt w:val="thaiLetters"/>
      <w:lvlText w:val="(%1)"/>
      <w:lvlJc w:val="left"/>
      <w:pPr>
        <w:ind w:left="9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6"/>
  </w:num>
  <w:num w:numId="13">
    <w:abstractNumId w:val="28"/>
  </w:num>
  <w:num w:numId="14">
    <w:abstractNumId w:val="20"/>
  </w:num>
  <w:num w:numId="15">
    <w:abstractNumId w:val="22"/>
  </w:num>
  <w:num w:numId="16">
    <w:abstractNumId w:val="10"/>
  </w:num>
  <w:num w:numId="17">
    <w:abstractNumId w:val="26"/>
  </w:num>
  <w:num w:numId="18">
    <w:abstractNumId w:val="23"/>
  </w:num>
  <w:num w:numId="19">
    <w:abstractNumId w:val="19"/>
  </w:num>
  <w:num w:numId="20">
    <w:abstractNumId w:val="12"/>
  </w:num>
  <w:num w:numId="21">
    <w:abstractNumId w:val="18"/>
  </w:num>
  <w:num w:numId="22">
    <w:abstractNumId w:val="25"/>
  </w:num>
  <w:num w:numId="23">
    <w:abstractNumId w:val="11"/>
  </w:num>
  <w:num w:numId="24">
    <w:abstractNumId w:val="29"/>
  </w:num>
  <w:num w:numId="25">
    <w:abstractNumId w:val="27"/>
  </w:num>
  <w:num w:numId="26">
    <w:abstractNumId w:val="24"/>
  </w:num>
  <w:num w:numId="27">
    <w:abstractNumId w:val="13"/>
  </w:num>
  <w:num w:numId="28">
    <w:abstractNumId w:val="15"/>
  </w:num>
  <w:num w:numId="29">
    <w:abstractNumId w:val="31"/>
  </w:num>
  <w:num w:numId="30">
    <w:abstractNumId w:val="17"/>
  </w:num>
  <w:num w:numId="31">
    <w:abstractNumId w:val="30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8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EBE"/>
    <w:rsid w:val="000006EA"/>
    <w:rsid w:val="000008E0"/>
    <w:rsid w:val="00000A23"/>
    <w:rsid w:val="00001049"/>
    <w:rsid w:val="0000143A"/>
    <w:rsid w:val="00002740"/>
    <w:rsid w:val="00003241"/>
    <w:rsid w:val="000035CC"/>
    <w:rsid w:val="00004B9B"/>
    <w:rsid w:val="0000507E"/>
    <w:rsid w:val="00005143"/>
    <w:rsid w:val="0000555A"/>
    <w:rsid w:val="00006E02"/>
    <w:rsid w:val="00006ED9"/>
    <w:rsid w:val="00006EF2"/>
    <w:rsid w:val="000073C6"/>
    <w:rsid w:val="000076BA"/>
    <w:rsid w:val="00010072"/>
    <w:rsid w:val="00011648"/>
    <w:rsid w:val="00011C99"/>
    <w:rsid w:val="00012D51"/>
    <w:rsid w:val="00013C2A"/>
    <w:rsid w:val="00014262"/>
    <w:rsid w:val="0001436A"/>
    <w:rsid w:val="00014A60"/>
    <w:rsid w:val="000166B1"/>
    <w:rsid w:val="0001786B"/>
    <w:rsid w:val="000178C7"/>
    <w:rsid w:val="00017BF8"/>
    <w:rsid w:val="00017C42"/>
    <w:rsid w:val="00017D71"/>
    <w:rsid w:val="00020A06"/>
    <w:rsid w:val="00020DA6"/>
    <w:rsid w:val="00020E0C"/>
    <w:rsid w:val="00021ED1"/>
    <w:rsid w:val="00022395"/>
    <w:rsid w:val="00022758"/>
    <w:rsid w:val="0002297F"/>
    <w:rsid w:val="00022D15"/>
    <w:rsid w:val="00022FED"/>
    <w:rsid w:val="000234AD"/>
    <w:rsid w:val="00023A4E"/>
    <w:rsid w:val="000241E5"/>
    <w:rsid w:val="000242C7"/>
    <w:rsid w:val="00024AC8"/>
    <w:rsid w:val="000254AC"/>
    <w:rsid w:val="00025A46"/>
    <w:rsid w:val="00025C88"/>
    <w:rsid w:val="00027C48"/>
    <w:rsid w:val="000302D3"/>
    <w:rsid w:val="000306FE"/>
    <w:rsid w:val="0003086F"/>
    <w:rsid w:val="000309A1"/>
    <w:rsid w:val="00030ADD"/>
    <w:rsid w:val="00031144"/>
    <w:rsid w:val="00032573"/>
    <w:rsid w:val="00032881"/>
    <w:rsid w:val="00032AC8"/>
    <w:rsid w:val="00032E27"/>
    <w:rsid w:val="000336AF"/>
    <w:rsid w:val="000344B6"/>
    <w:rsid w:val="0003704B"/>
    <w:rsid w:val="0003706C"/>
    <w:rsid w:val="0003752C"/>
    <w:rsid w:val="0004145C"/>
    <w:rsid w:val="00041A8B"/>
    <w:rsid w:val="00041B88"/>
    <w:rsid w:val="00041C4D"/>
    <w:rsid w:val="00042748"/>
    <w:rsid w:val="00042FBA"/>
    <w:rsid w:val="000432C1"/>
    <w:rsid w:val="00043474"/>
    <w:rsid w:val="00043A83"/>
    <w:rsid w:val="00044345"/>
    <w:rsid w:val="00044556"/>
    <w:rsid w:val="00044C28"/>
    <w:rsid w:val="0004559F"/>
    <w:rsid w:val="00046AB7"/>
    <w:rsid w:val="00046BBA"/>
    <w:rsid w:val="00046C9C"/>
    <w:rsid w:val="000477BC"/>
    <w:rsid w:val="00047D36"/>
    <w:rsid w:val="00047E0A"/>
    <w:rsid w:val="0005078A"/>
    <w:rsid w:val="000509C1"/>
    <w:rsid w:val="000514D6"/>
    <w:rsid w:val="0005291C"/>
    <w:rsid w:val="00052C7E"/>
    <w:rsid w:val="00052D6A"/>
    <w:rsid w:val="0005304F"/>
    <w:rsid w:val="00053B89"/>
    <w:rsid w:val="00056253"/>
    <w:rsid w:val="0005636A"/>
    <w:rsid w:val="000567E3"/>
    <w:rsid w:val="00056C16"/>
    <w:rsid w:val="00057CA4"/>
    <w:rsid w:val="00057CDF"/>
    <w:rsid w:val="00061EC9"/>
    <w:rsid w:val="0006255D"/>
    <w:rsid w:val="00062962"/>
    <w:rsid w:val="00062BD6"/>
    <w:rsid w:val="00062D4D"/>
    <w:rsid w:val="00063009"/>
    <w:rsid w:val="00063F64"/>
    <w:rsid w:val="00064100"/>
    <w:rsid w:val="000646F4"/>
    <w:rsid w:val="0006522F"/>
    <w:rsid w:val="000653E1"/>
    <w:rsid w:val="0006563C"/>
    <w:rsid w:val="0006572C"/>
    <w:rsid w:val="00065A2D"/>
    <w:rsid w:val="00066A24"/>
    <w:rsid w:val="00066F18"/>
    <w:rsid w:val="0006707A"/>
    <w:rsid w:val="0006755C"/>
    <w:rsid w:val="00067CE2"/>
    <w:rsid w:val="00067E38"/>
    <w:rsid w:val="000724A9"/>
    <w:rsid w:val="000727BB"/>
    <w:rsid w:val="00073FB9"/>
    <w:rsid w:val="00074587"/>
    <w:rsid w:val="00074F1D"/>
    <w:rsid w:val="00074F74"/>
    <w:rsid w:val="0007567D"/>
    <w:rsid w:val="0007572D"/>
    <w:rsid w:val="00076A0D"/>
    <w:rsid w:val="00076D3E"/>
    <w:rsid w:val="00080331"/>
    <w:rsid w:val="00080492"/>
    <w:rsid w:val="000814D1"/>
    <w:rsid w:val="00081A94"/>
    <w:rsid w:val="00082056"/>
    <w:rsid w:val="000821BC"/>
    <w:rsid w:val="000829B1"/>
    <w:rsid w:val="00083860"/>
    <w:rsid w:val="00085A43"/>
    <w:rsid w:val="0008615B"/>
    <w:rsid w:val="00087EC3"/>
    <w:rsid w:val="000909D1"/>
    <w:rsid w:val="0009168F"/>
    <w:rsid w:val="00092250"/>
    <w:rsid w:val="0009229F"/>
    <w:rsid w:val="00093062"/>
    <w:rsid w:val="00093817"/>
    <w:rsid w:val="00093950"/>
    <w:rsid w:val="00094974"/>
    <w:rsid w:val="00095471"/>
    <w:rsid w:val="00095647"/>
    <w:rsid w:val="000956EA"/>
    <w:rsid w:val="00096560"/>
    <w:rsid w:val="00096F4B"/>
    <w:rsid w:val="00097084"/>
    <w:rsid w:val="00097178"/>
    <w:rsid w:val="000974CA"/>
    <w:rsid w:val="000A12D1"/>
    <w:rsid w:val="000A1499"/>
    <w:rsid w:val="000A1935"/>
    <w:rsid w:val="000A2788"/>
    <w:rsid w:val="000A2A10"/>
    <w:rsid w:val="000A2C87"/>
    <w:rsid w:val="000A3192"/>
    <w:rsid w:val="000A35AD"/>
    <w:rsid w:val="000A3B03"/>
    <w:rsid w:val="000A3CC4"/>
    <w:rsid w:val="000A3F4B"/>
    <w:rsid w:val="000A5722"/>
    <w:rsid w:val="000A5A12"/>
    <w:rsid w:val="000A5B27"/>
    <w:rsid w:val="000A64D7"/>
    <w:rsid w:val="000A69FA"/>
    <w:rsid w:val="000A73B0"/>
    <w:rsid w:val="000A7485"/>
    <w:rsid w:val="000A7492"/>
    <w:rsid w:val="000A767C"/>
    <w:rsid w:val="000A7FB3"/>
    <w:rsid w:val="000B0538"/>
    <w:rsid w:val="000B0BD2"/>
    <w:rsid w:val="000B0FBD"/>
    <w:rsid w:val="000B18C4"/>
    <w:rsid w:val="000B195C"/>
    <w:rsid w:val="000B1DF6"/>
    <w:rsid w:val="000B2D72"/>
    <w:rsid w:val="000B3D12"/>
    <w:rsid w:val="000B3ECD"/>
    <w:rsid w:val="000B46A4"/>
    <w:rsid w:val="000B4BC9"/>
    <w:rsid w:val="000B4C3E"/>
    <w:rsid w:val="000B55C7"/>
    <w:rsid w:val="000B5B5F"/>
    <w:rsid w:val="000B72B9"/>
    <w:rsid w:val="000B7FF0"/>
    <w:rsid w:val="000C0537"/>
    <w:rsid w:val="000C095A"/>
    <w:rsid w:val="000C14A0"/>
    <w:rsid w:val="000C1F5E"/>
    <w:rsid w:val="000C40F7"/>
    <w:rsid w:val="000C41AF"/>
    <w:rsid w:val="000C626B"/>
    <w:rsid w:val="000C630A"/>
    <w:rsid w:val="000C6A1C"/>
    <w:rsid w:val="000C7083"/>
    <w:rsid w:val="000C7C6C"/>
    <w:rsid w:val="000C7CCA"/>
    <w:rsid w:val="000D03B7"/>
    <w:rsid w:val="000D0661"/>
    <w:rsid w:val="000D11CD"/>
    <w:rsid w:val="000D18E3"/>
    <w:rsid w:val="000D220D"/>
    <w:rsid w:val="000D339B"/>
    <w:rsid w:val="000D39EB"/>
    <w:rsid w:val="000D45F7"/>
    <w:rsid w:val="000D6CAC"/>
    <w:rsid w:val="000D6E3E"/>
    <w:rsid w:val="000D7D32"/>
    <w:rsid w:val="000D7FC3"/>
    <w:rsid w:val="000E008F"/>
    <w:rsid w:val="000E01C0"/>
    <w:rsid w:val="000E112F"/>
    <w:rsid w:val="000E174F"/>
    <w:rsid w:val="000E1E2E"/>
    <w:rsid w:val="000E22EF"/>
    <w:rsid w:val="000E3DC3"/>
    <w:rsid w:val="000E3F2E"/>
    <w:rsid w:val="000E4242"/>
    <w:rsid w:val="000E43BF"/>
    <w:rsid w:val="000E4A50"/>
    <w:rsid w:val="000E4D1D"/>
    <w:rsid w:val="000E54B3"/>
    <w:rsid w:val="000E5584"/>
    <w:rsid w:val="000E5FCB"/>
    <w:rsid w:val="000E6D79"/>
    <w:rsid w:val="000E7332"/>
    <w:rsid w:val="000E7534"/>
    <w:rsid w:val="000E7E5D"/>
    <w:rsid w:val="000F069B"/>
    <w:rsid w:val="000F0B21"/>
    <w:rsid w:val="000F12D2"/>
    <w:rsid w:val="000F14DE"/>
    <w:rsid w:val="000F25DD"/>
    <w:rsid w:val="000F2E3B"/>
    <w:rsid w:val="000F328F"/>
    <w:rsid w:val="000F32F0"/>
    <w:rsid w:val="000F3F8A"/>
    <w:rsid w:val="000F4EF4"/>
    <w:rsid w:val="000F577B"/>
    <w:rsid w:val="000F5BC6"/>
    <w:rsid w:val="000F5DC4"/>
    <w:rsid w:val="000F65A9"/>
    <w:rsid w:val="000F6779"/>
    <w:rsid w:val="000F6C5E"/>
    <w:rsid w:val="000F77D2"/>
    <w:rsid w:val="000F7E03"/>
    <w:rsid w:val="00100588"/>
    <w:rsid w:val="00100FFC"/>
    <w:rsid w:val="00101619"/>
    <w:rsid w:val="00104632"/>
    <w:rsid w:val="001047BC"/>
    <w:rsid w:val="00104ED4"/>
    <w:rsid w:val="0010529B"/>
    <w:rsid w:val="00105B56"/>
    <w:rsid w:val="00105E28"/>
    <w:rsid w:val="0010621C"/>
    <w:rsid w:val="001064B9"/>
    <w:rsid w:val="001073D8"/>
    <w:rsid w:val="001078D7"/>
    <w:rsid w:val="00110043"/>
    <w:rsid w:val="001102CF"/>
    <w:rsid w:val="0011048B"/>
    <w:rsid w:val="00111B09"/>
    <w:rsid w:val="00111DB1"/>
    <w:rsid w:val="00111E8A"/>
    <w:rsid w:val="00112239"/>
    <w:rsid w:val="0011287E"/>
    <w:rsid w:val="00113370"/>
    <w:rsid w:val="001151F1"/>
    <w:rsid w:val="00115860"/>
    <w:rsid w:val="0011646A"/>
    <w:rsid w:val="00116C98"/>
    <w:rsid w:val="0011734C"/>
    <w:rsid w:val="0011794A"/>
    <w:rsid w:val="00120BAB"/>
    <w:rsid w:val="00120CF0"/>
    <w:rsid w:val="00120E1A"/>
    <w:rsid w:val="00120EFC"/>
    <w:rsid w:val="00120F36"/>
    <w:rsid w:val="001213C8"/>
    <w:rsid w:val="0012181C"/>
    <w:rsid w:val="0012232C"/>
    <w:rsid w:val="001234D0"/>
    <w:rsid w:val="001240C8"/>
    <w:rsid w:val="0012462A"/>
    <w:rsid w:val="0012588D"/>
    <w:rsid w:val="00125961"/>
    <w:rsid w:val="00125A8F"/>
    <w:rsid w:val="0012675F"/>
    <w:rsid w:val="00126E6F"/>
    <w:rsid w:val="001273EF"/>
    <w:rsid w:val="00127507"/>
    <w:rsid w:val="001276E5"/>
    <w:rsid w:val="00131206"/>
    <w:rsid w:val="00131FD4"/>
    <w:rsid w:val="00132334"/>
    <w:rsid w:val="001324F0"/>
    <w:rsid w:val="001338FD"/>
    <w:rsid w:val="00133997"/>
    <w:rsid w:val="00133DC8"/>
    <w:rsid w:val="0013515C"/>
    <w:rsid w:val="001365FB"/>
    <w:rsid w:val="00136A28"/>
    <w:rsid w:val="001372C7"/>
    <w:rsid w:val="00137977"/>
    <w:rsid w:val="00137C8D"/>
    <w:rsid w:val="00137D23"/>
    <w:rsid w:val="00140167"/>
    <w:rsid w:val="00140181"/>
    <w:rsid w:val="001404D4"/>
    <w:rsid w:val="00140C90"/>
    <w:rsid w:val="00141E22"/>
    <w:rsid w:val="00142721"/>
    <w:rsid w:val="00142AD9"/>
    <w:rsid w:val="00142D8A"/>
    <w:rsid w:val="00144ACE"/>
    <w:rsid w:val="00145534"/>
    <w:rsid w:val="00145637"/>
    <w:rsid w:val="001457F3"/>
    <w:rsid w:val="00145B82"/>
    <w:rsid w:val="00145EC3"/>
    <w:rsid w:val="00146566"/>
    <w:rsid w:val="00146725"/>
    <w:rsid w:val="00146CF0"/>
    <w:rsid w:val="00146F9F"/>
    <w:rsid w:val="00147B1F"/>
    <w:rsid w:val="00147F07"/>
    <w:rsid w:val="00150AFA"/>
    <w:rsid w:val="00150FBA"/>
    <w:rsid w:val="001514E2"/>
    <w:rsid w:val="00151E83"/>
    <w:rsid w:val="00153472"/>
    <w:rsid w:val="00153660"/>
    <w:rsid w:val="001545E1"/>
    <w:rsid w:val="00155C9C"/>
    <w:rsid w:val="00156082"/>
    <w:rsid w:val="00156147"/>
    <w:rsid w:val="00156964"/>
    <w:rsid w:val="00156F1A"/>
    <w:rsid w:val="001577B5"/>
    <w:rsid w:val="00157936"/>
    <w:rsid w:val="00157F07"/>
    <w:rsid w:val="00160E70"/>
    <w:rsid w:val="0016156C"/>
    <w:rsid w:val="00161A41"/>
    <w:rsid w:val="00162125"/>
    <w:rsid w:val="001628CB"/>
    <w:rsid w:val="00163384"/>
    <w:rsid w:val="00163A3B"/>
    <w:rsid w:val="00163B7A"/>
    <w:rsid w:val="00163D2E"/>
    <w:rsid w:val="00164185"/>
    <w:rsid w:val="001641D8"/>
    <w:rsid w:val="001646ED"/>
    <w:rsid w:val="00164CEE"/>
    <w:rsid w:val="00164D8E"/>
    <w:rsid w:val="001651DF"/>
    <w:rsid w:val="00165860"/>
    <w:rsid w:val="00166EB2"/>
    <w:rsid w:val="00167753"/>
    <w:rsid w:val="001703B8"/>
    <w:rsid w:val="00170660"/>
    <w:rsid w:val="00170EEF"/>
    <w:rsid w:val="00170FB3"/>
    <w:rsid w:val="0017102D"/>
    <w:rsid w:val="001711FA"/>
    <w:rsid w:val="00173049"/>
    <w:rsid w:val="001734BB"/>
    <w:rsid w:val="00173DB7"/>
    <w:rsid w:val="00174EB6"/>
    <w:rsid w:val="00174FE3"/>
    <w:rsid w:val="00175C0B"/>
    <w:rsid w:val="00175CD6"/>
    <w:rsid w:val="00176E07"/>
    <w:rsid w:val="001775E2"/>
    <w:rsid w:val="001778A3"/>
    <w:rsid w:val="00180132"/>
    <w:rsid w:val="0018105E"/>
    <w:rsid w:val="001810ED"/>
    <w:rsid w:val="001816B4"/>
    <w:rsid w:val="00182E79"/>
    <w:rsid w:val="00184117"/>
    <w:rsid w:val="00184581"/>
    <w:rsid w:val="00184599"/>
    <w:rsid w:val="00184610"/>
    <w:rsid w:val="001846C2"/>
    <w:rsid w:val="0018501E"/>
    <w:rsid w:val="00186107"/>
    <w:rsid w:val="001870B8"/>
    <w:rsid w:val="001870CD"/>
    <w:rsid w:val="001872DC"/>
    <w:rsid w:val="00187962"/>
    <w:rsid w:val="00187CB3"/>
    <w:rsid w:val="00187D9F"/>
    <w:rsid w:val="00187F3B"/>
    <w:rsid w:val="00190EBA"/>
    <w:rsid w:val="00191110"/>
    <w:rsid w:val="00191AA0"/>
    <w:rsid w:val="00191AFF"/>
    <w:rsid w:val="00191EE1"/>
    <w:rsid w:val="00191FB9"/>
    <w:rsid w:val="001922F8"/>
    <w:rsid w:val="001925CD"/>
    <w:rsid w:val="00193221"/>
    <w:rsid w:val="00193337"/>
    <w:rsid w:val="00194C62"/>
    <w:rsid w:val="001955AD"/>
    <w:rsid w:val="001957EC"/>
    <w:rsid w:val="00195A14"/>
    <w:rsid w:val="001965C8"/>
    <w:rsid w:val="00196688"/>
    <w:rsid w:val="00196EF2"/>
    <w:rsid w:val="00197413"/>
    <w:rsid w:val="001A02A9"/>
    <w:rsid w:val="001A0956"/>
    <w:rsid w:val="001A0CC0"/>
    <w:rsid w:val="001A114C"/>
    <w:rsid w:val="001A1815"/>
    <w:rsid w:val="001A1C0D"/>
    <w:rsid w:val="001A1D68"/>
    <w:rsid w:val="001A1EDD"/>
    <w:rsid w:val="001A3243"/>
    <w:rsid w:val="001A39BA"/>
    <w:rsid w:val="001A434A"/>
    <w:rsid w:val="001A4E62"/>
    <w:rsid w:val="001A52CB"/>
    <w:rsid w:val="001A5EE8"/>
    <w:rsid w:val="001A6B75"/>
    <w:rsid w:val="001A6BC2"/>
    <w:rsid w:val="001A6D7B"/>
    <w:rsid w:val="001A769C"/>
    <w:rsid w:val="001A7F8D"/>
    <w:rsid w:val="001B0907"/>
    <w:rsid w:val="001B0B6D"/>
    <w:rsid w:val="001B0FED"/>
    <w:rsid w:val="001B100F"/>
    <w:rsid w:val="001B1177"/>
    <w:rsid w:val="001B18FB"/>
    <w:rsid w:val="001B21A2"/>
    <w:rsid w:val="001B23CD"/>
    <w:rsid w:val="001B2805"/>
    <w:rsid w:val="001B33F6"/>
    <w:rsid w:val="001B36A4"/>
    <w:rsid w:val="001B5421"/>
    <w:rsid w:val="001B55D8"/>
    <w:rsid w:val="001B5F8C"/>
    <w:rsid w:val="001B64FB"/>
    <w:rsid w:val="001B6534"/>
    <w:rsid w:val="001B6CC1"/>
    <w:rsid w:val="001B705D"/>
    <w:rsid w:val="001B7806"/>
    <w:rsid w:val="001C0606"/>
    <w:rsid w:val="001C08D9"/>
    <w:rsid w:val="001C092D"/>
    <w:rsid w:val="001C0BAF"/>
    <w:rsid w:val="001C1CF8"/>
    <w:rsid w:val="001C2B11"/>
    <w:rsid w:val="001C3310"/>
    <w:rsid w:val="001C36CE"/>
    <w:rsid w:val="001C3865"/>
    <w:rsid w:val="001C38B4"/>
    <w:rsid w:val="001C3B33"/>
    <w:rsid w:val="001C3D9D"/>
    <w:rsid w:val="001C435F"/>
    <w:rsid w:val="001C4987"/>
    <w:rsid w:val="001C4B7A"/>
    <w:rsid w:val="001C4BC8"/>
    <w:rsid w:val="001C4E3B"/>
    <w:rsid w:val="001C52CD"/>
    <w:rsid w:val="001C5A9D"/>
    <w:rsid w:val="001C671A"/>
    <w:rsid w:val="001C6BC4"/>
    <w:rsid w:val="001C6E22"/>
    <w:rsid w:val="001C73E0"/>
    <w:rsid w:val="001C7FDF"/>
    <w:rsid w:val="001D06F7"/>
    <w:rsid w:val="001D0FA5"/>
    <w:rsid w:val="001D1037"/>
    <w:rsid w:val="001D10F3"/>
    <w:rsid w:val="001D1A12"/>
    <w:rsid w:val="001D2A28"/>
    <w:rsid w:val="001D2C11"/>
    <w:rsid w:val="001D2E26"/>
    <w:rsid w:val="001D30DF"/>
    <w:rsid w:val="001D3141"/>
    <w:rsid w:val="001D3773"/>
    <w:rsid w:val="001D3B9C"/>
    <w:rsid w:val="001D3ED3"/>
    <w:rsid w:val="001D4472"/>
    <w:rsid w:val="001D46EE"/>
    <w:rsid w:val="001D4A09"/>
    <w:rsid w:val="001D4C60"/>
    <w:rsid w:val="001D4F5A"/>
    <w:rsid w:val="001D52F5"/>
    <w:rsid w:val="001D5798"/>
    <w:rsid w:val="001D5A6A"/>
    <w:rsid w:val="001D5DF4"/>
    <w:rsid w:val="001D6400"/>
    <w:rsid w:val="001D6513"/>
    <w:rsid w:val="001D6FAF"/>
    <w:rsid w:val="001D7285"/>
    <w:rsid w:val="001D7313"/>
    <w:rsid w:val="001D7604"/>
    <w:rsid w:val="001E054C"/>
    <w:rsid w:val="001E06C0"/>
    <w:rsid w:val="001E06E0"/>
    <w:rsid w:val="001E0B85"/>
    <w:rsid w:val="001E0E26"/>
    <w:rsid w:val="001E1EC6"/>
    <w:rsid w:val="001E1EF0"/>
    <w:rsid w:val="001E20B6"/>
    <w:rsid w:val="001E2188"/>
    <w:rsid w:val="001E2AD8"/>
    <w:rsid w:val="001E3545"/>
    <w:rsid w:val="001E388C"/>
    <w:rsid w:val="001E58E2"/>
    <w:rsid w:val="001E6064"/>
    <w:rsid w:val="001E692D"/>
    <w:rsid w:val="001E6A8B"/>
    <w:rsid w:val="001E74FF"/>
    <w:rsid w:val="001E7619"/>
    <w:rsid w:val="001E7720"/>
    <w:rsid w:val="001E79A0"/>
    <w:rsid w:val="001F188B"/>
    <w:rsid w:val="001F1F88"/>
    <w:rsid w:val="001F2560"/>
    <w:rsid w:val="001F261D"/>
    <w:rsid w:val="001F2A43"/>
    <w:rsid w:val="001F35BE"/>
    <w:rsid w:val="001F4E4F"/>
    <w:rsid w:val="001F6070"/>
    <w:rsid w:val="001F63CD"/>
    <w:rsid w:val="001F64B9"/>
    <w:rsid w:val="001F6938"/>
    <w:rsid w:val="001F7086"/>
    <w:rsid w:val="001F7107"/>
    <w:rsid w:val="001F763B"/>
    <w:rsid w:val="001F7DA9"/>
    <w:rsid w:val="002006D4"/>
    <w:rsid w:val="002010CA"/>
    <w:rsid w:val="00201320"/>
    <w:rsid w:val="0020218D"/>
    <w:rsid w:val="0020233E"/>
    <w:rsid w:val="00202DA1"/>
    <w:rsid w:val="00203E34"/>
    <w:rsid w:val="00205966"/>
    <w:rsid w:val="00205E52"/>
    <w:rsid w:val="00206A0E"/>
    <w:rsid w:val="00206D5C"/>
    <w:rsid w:val="00210116"/>
    <w:rsid w:val="00210161"/>
    <w:rsid w:val="002101EB"/>
    <w:rsid w:val="00210573"/>
    <w:rsid w:val="002107D2"/>
    <w:rsid w:val="00210FCC"/>
    <w:rsid w:val="0021204B"/>
    <w:rsid w:val="00212B5A"/>
    <w:rsid w:val="00212DDA"/>
    <w:rsid w:val="002149BE"/>
    <w:rsid w:val="00214DD1"/>
    <w:rsid w:val="00214FD9"/>
    <w:rsid w:val="00215517"/>
    <w:rsid w:val="002162FA"/>
    <w:rsid w:val="00216574"/>
    <w:rsid w:val="00216C44"/>
    <w:rsid w:val="00216D0D"/>
    <w:rsid w:val="002205B1"/>
    <w:rsid w:val="00222E40"/>
    <w:rsid w:val="00222F04"/>
    <w:rsid w:val="00223FC2"/>
    <w:rsid w:val="002249C6"/>
    <w:rsid w:val="00224CF4"/>
    <w:rsid w:val="00224EE0"/>
    <w:rsid w:val="00225107"/>
    <w:rsid w:val="0022514A"/>
    <w:rsid w:val="002251DE"/>
    <w:rsid w:val="002255E5"/>
    <w:rsid w:val="00225CE6"/>
    <w:rsid w:val="002260B7"/>
    <w:rsid w:val="0022620B"/>
    <w:rsid w:val="002266CF"/>
    <w:rsid w:val="002269A9"/>
    <w:rsid w:val="00226E83"/>
    <w:rsid w:val="002273D7"/>
    <w:rsid w:val="002278A6"/>
    <w:rsid w:val="00227DA6"/>
    <w:rsid w:val="00230031"/>
    <w:rsid w:val="00230113"/>
    <w:rsid w:val="0023032C"/>
    <w:rsid w:val="002322E2"/>
    <w:rsid w:val="00232442"/>
    <w:rsid w:val="002326C4"/>
    <w:rsid w:val="00232C3D"/>
    <w:rsid w:val="00232E23"/>
    <w:rsid w:val="00233536"/>
    <w:rsid w:val="00233726"/>
    <w:rsid w:val="00234274"/>
    <w:rsid w:val="00234F41"/>
    <w:rsid w:val="00234F50"/>
    <w:rsid w:val="0023557E"/>
    <w:rsid w:val="002355D0"/>
    <w:rsid w:val="0023566E"/>
    <w:rsid w:val="00235711"/>
    <w:rsid w:val="002357EE"/>
    <w:rsid w:val="00235819"/>
    <w:rsid w:val="00235B34"/>
    <w:rsid w:val="00235D9E"/>
    <w:rsid w:val="0023636F"/>
    <w:rsid w:val="002365DB"/>
    <w:rsid w:val="00236BBD"/>
    <w:rsid w:val="00237482"/>
    <w:rsid w:val="0023752C"/>
    <w:rsid w:val="002379AF"/>
    <w:rsid w:val="0024000F"/>
    <w:rsid w:val="002408AE"/>
    <w:rsid w:val="00240EBC"/>
    <w:rsid w:val="00241070"/>
    <w:rsid w:val="0024109C"/>
    <w:rsid w:val="002423E8"/>
    <w:rsid w:val="002426F5"/>
    <w:rsid w:val="00242891"/>
    <w:rsid w:val="002431D5"/>
    <w:rsid w:val="00243205"/>
    <w:rsid w:val="002434EB"/>
    <w:rsid w:val="00243C6B"/>
    <w:rsid w:val="00244940"/>
    <w:rsid w:val="0024598E"/>
    <w:rsid w:val="0024614D"/>
    <w:rsid w:val="002466E0"/>
    <w:rsid w:val="00246B4A"/>
    <w:rsid w:val="00246DBA"/>
    <w:rsid w:val="0024767D"/>
    <w:rsid w:val="00247825"/>
    <w:rsid w:val="002478E3"/>
    <w:rsid w:val="00247F6D"/>
    <w:rsid w:val="00250558"/>
    <w:rsid w:val="00251319"/>
    <w:rsid w:val="00251802"/>
    <w:rsid w:val="00251930"/>
    <w:rsid w:val="00251A49"/>
    <w:rsid w:val="00251AF4"/>
    <w:rsid w:val="002526BA"/>
    <w:rsid w:val="0025330A"/>
    <w:rsid w:val="002534AC"/>
    <w:rsid w:val="0025480F"/>
    <w:rsid w:val="0025492E"/>
    <w:rsid w:val="00254A20"/>
    <w:rsid w:val="00254DAB"/>
    <w:rsid w:val="00254E5C"/>
    <w:rsid w:val="002550BC"/>
    <w:rsid w:val="002558F5"/>
    <w:rsid w:val="00256A1D"/>
    <w:rsid w:val="00256C82"/>
    <w:rsid w:val="00256FFC"/>
    <w:rsid w:val="0026000F"/>
    <w:rsid w:val="00260BAC"/>
    <w:rsid w:val="00263B40"/>
    <w:rsid w:val="00263D92"/>
    <w:rsid w:val="00263F3E"/>
    <w:rsid w:val="0026442B"/>
    <w:rsid w:val="00264A9E"/>
    <w:rsid w:val="00264E4F"/>
    <w:rsid w:val="0026538F"/>
    <w:rsid w:val="00265C44"/>
    <w:rsid w:val="00265DEF"/>
    <w:rsid w:val="00266980"/>
    <w:rsid w:val="00267DB7"/>
    <w:rsid w:val="002705A2"/>
    <w:rsid w:val="00270D20"/>
    <w:rsid w:val="00271367"/>
    <w:rsid w:val="002719C1"/>
    <w:rsid w:val="00271AA4"/>
    <w:rsid w:val="0027210E"/>
    <w:rsid w:val="002733CD"/>
    <w:rsid w:val="00273B80"/>
    <w:rsid w:val="00273E90"/>
    <w:rsid w:val="00274AFE"/>
    <w:rsid w:val="002750A1"/>
    <w:rsid w:val="002753B4"/>
    <w:rsid w:val="002756FC"/>
    <w:rsid w:val="00276941"/>
    <w:rsid w:val="00277292"/>
    <w:rsid w:val="00280AA0"/>
    <w:rsid w:val="00280B40"/>
    <w:rsid w:val="00281175"/>
    <w:rsid w:val="00281713"/>
    <w:rsid w:val="00282C54"/>
    <w:rsid w:val="0028344C"/>
    <w:rsid w:val="00283910"/>
    <w:rsid w:val="00283B2F"/>
    <w:rsid w:val="00284EF2"/>
    <w:rsid w:val="0028511F"/>
    <w:rsid w:val="002851DB"/>
    <w:rsid w:val="002852C4"/>
    <w:rsid w:val="00285693"/>
    <w:rsid w:val="00285E3A"/>
    <w:rsid w:val="00286744"/>
    <w:rsid w:val="0028691A"/>
    <w:rsid w:val="00286CE9"/>
    <w:rsid w:val="00286EA3"/>
    <w:rsid w:val="00287393"/>
    <w:rsid w:val="00287843"/>
    <w:rsid w:val="00287AB8"/>
    <w:rsid w:val="00287EC4"/>
    <w:rsid w:val="00287EC6"/>
    <w:rsid w:val="00287EC9"/>
    <w:rsid w:val="002910D5"/>
    <w:rsid w:val="002911AE"/>
    <w:rsid w:val="00291F48"/>
    <w:rsid w:val="0029293D"/>
    <w:rsid w:val="00292CD7"/>
    <w:rsid w:val="00292D79"/>
    <w:rsid w:val="00293AFD"/>
    <w:rsid w:val="00293BE7"/>
    <w:rsid w:val="00293D5A"/>
    <w:rsid w:val="00294865"/>
    <w:rsid w:val="0029496D"/>
    <w:rsid w:val="00296500"/>
    <w:rsid w:val="00296D3A"/>
    <w:rsid w:val="00297051"/>
    <w:rsid w:val="0029739E"/>
    <w:rsid w:val="002975CE"/>
    <w:rsid w:val="002976D0"/>
    <w:rsid w:val="00297F22"/>
    <w:rsid w:val="00297FCB"/>
    <w:rsid w:val="002A0281"/>
    <w:rsid w:val="002A0BC2"/>
    <w:rsid w:val="002A19B9"/>
    <w:rsid w:val="002A1CB4"/>
    <w:rsid w:val="002A238D"/>
    <w:rsid w:val="002A2990"/>
    <w:rsid w:val="002A2BFB"/>
    <w:rsid w:val="002A47FA"/>
    <w:rsid w:val="002A528B"/>
    <w:rsid w:val="002A5D9E"/>
    <w:rsid w:val="002A6FB2"/>
    <w:rsid w:val="002A7206"/>
    <w:rsid w:val="002A778E"/>
    <w:rsid w:val="002A7C19"/>
    <w:rsid w:val="002A7FB9"/>
    <w:rsid w:val="002B29D0"/>
    <w:rsid w:val="002B2FA3"/>
    <w:rsid w:val="002B3277"/>
    <w:rsid w:val="002B3FAB"/>
    <w:rsid w:val="002B4375"/>
    <w:rsid w:val="002B5602"/>
    <w:rsid w:val="002B5C11"/>
    <w:rsid w:val="002B62C1"/>
    <w:rsid w:val="002B62E5"/>
    <w:rsid w:val="002B68B6"/>
    <w:rsid w:val="002B68DB"/>
    <w:rsid w:val="002B6FE0"/>
    <w:rsid w:val="002B7C57"/>
    <w:rsid w:val="002B7FD7"/>
    <w:rsid w:val="002C103D"/>
    <w:rsid w:val="002C11AD"/>
    <w:rsid w:val="002C1AC0"/>
    <w:rsid w:val="002C28F9"/>
    <w:rsid w:val="002C2EB6"/>
    <w:rsid w:val="002C3554"/>
    <w:rsid w:val="002C358A"/>
    <w:rsid w:val="002C36C6"/>
    <w:rsid w:val="002C4AAA"/>
    <w:rsid w:val="002C5172"/>
    <w:rsid w:val="002C517B"/>
    <w:rsid w:val="002C562D"/>
    <w:rsid w:val="002C6588"/>
    <w:rsid w:val="002C6F1A"/>
    <w:rsid w:val="002C6F95"/>
    <w:rsid w:val="002C793B"/>
    <w:rsid w:val="002D056A"/>
    <w:rsid w:val="002D0A00"/>
    <w:rsid w:val="002D0DFB"/>
    <w:rsid w:val="002D1E45"/>
    <w:rsid w:val="002D23F5"/>
    <w:rsid w:val="002D2797"/>
    <w:rsid w:val="002D2B9A"/>
    <w:rsid w:val="002D2BB7"/>
    <w:rsid w:val="002D3716"/>
    <w:rsid w:val="002D3C09"/>
    <w:rsid w:val="002D4D12"/>
    <w:rsid w:val="002D5067"/>
    <w:rsid w:val="002D6B24"/>
    <w:rsid w:val="002D76B3"/>
    <w:rsid w:val="002E0895"/>
    <w:rsid w:val="002E0A61"/>
    <w:rsid w:val="002E0CAC"/>
    <w:rsid w:val="002E0CF8"/>
    <w:rsid w:val="002E0E17"/>
    <w:rsid w:val="002E12CA"/>
    <w:rsid w:val="002E187A"/>
    <w:rsid w:val="002E1EAC"/>
    <w:rsid w:val="002E247E"/>
    <w:rsid w:val="002E2517"/>
    <w:rsid w:val="002E26A4"/>
    <w:rsid w:val="002E3966"/>
    <w:rsid w:val="002E4323"/>
    <w:rsid w:val="002E56CC"/>
    <w:rsid w:val="002E5B20"/>
    <w:rsid w:val="002E5B61"/>
    <w:rsid w:val="002E6149"/>
    <w:rsid w:val="002E6571"/>
    <w:rsid w:val="002E6707"/>
    <w:rsid w:val="002E6D40"/>
    <w:rsid w:val="002E6D4B"/>
    <w:rsid w:val="002E710A"/>
    <w:rsid w:val="002E784E"/>
    <w:rsid w:val="002E7D4E"/>
    <w:rsid w:val="002F079D"/>
    <w:rsid w:val="002F0B9B"/>
    <w:rsid w:val="002F0E3F"/>
    <w:rsid w:val="002F1073"/>
    <w:rsid w:val="002F1CCF"/>
    <w:rsid w:val="002F24BF"/>
    <w:rsid w:val="002F2585"/>
    <w:rsid w:val="002F28A0"/>
    <w:rsid w:val="002F2D40"/>
    <w:rsid w:val="002F302A"/>
    <w:rsid w:val="002F3043"/>
    <w:rsid w:val="002F322A"/>
    <w:rsid w:val="002F35A8"/>
    <w:rsid w:val="002F3664"/>
    <w:rsid w:val="002F3A07"/>
    <w:rsid w:val="002F3A4C"/>
    <w:rsid w:val="002F3A67"/>
    <w:rsid w:val="002F4093"/>
    <w:rsid w:val="002F608C"/>
    <w:rsid w:val="002F658A"/>
    <w:rsid w:val="002F6F5D"/>
    <w:rsid w:val="002F7639"/>
    <w:rsid w:val="002F7825"/>
    <w:rsid w:val="00300333"/>
    <w:rsid w:val="003014EB"/>
    <w:rsid w:val="0030169A"/>
    <w:rsid w:val="00301EA6"/>
    <w:rsid w:val="00303DAB"/>
    <w:rsid w:val="00304168"/>
    <w:rsid w:val="003047EE"/>
    <w:rsid w:val="003049B2"/>
    <w:rsid w:val="003050A8"/>
    <w:rsid w:val="00305301"/>
    <w:rsid w:val="00305FF7"/>
    <w:rsid w:val="003063D4"/>
    <w:rsid w:val="00306A40"/>
    <w:rsid w:val="0030737C"/>
    <w:rsid w:val="00307792"/>
    <w:rsid w:val="0031012D"/>
    <w:rsid w:val="00310EA9"/>
    <w:rsid w:val="003121B6"/>
    <w:rsid w:val="0031221C"/>
    <w:rsid w:val="0031286F"/>
    <w:rsid w:val="003132AA"/>
    <w:rsid w:val="00313811"/>
    <w:rsid w:val="00314C23"/>
    <w:rsid w:val="00314F22"/>
    <w:rsid w:val="00315545"/>
    <w:rsid w:val="003162B6"/>
    <w:rsid w:val="003162F8"/>
    <w:rsid w:val="00316367"/>
    <w:rsid w:val="00316F5C"/>
    <w:rsid w:val="003170C1"/>
    <w:rsid w:val="003175A2"/>
    <w:rsid w:val="003177BE"/>
    <w:rsid w:val="00317897"/>
    <w:rsid w:val="003202EE"/>
    <w:rsid w:val="0032073E"/>
    <w:rsid w:val="00320923"/>
    <w:rsid w:val="00320B5B"/>
    <w:rsid w:val="0032168A"/>
    <w:rsid w:val="003217C5"/>
    <w:rsid w:val="00321E32"/>
    <w:rsid w:val="00321E4D"/>
    <w:rsid w:val="0032220B"/>
    <w:rsid w:val="00322714"/>
    <w:rsid w:val="00322F73"/>
    <w:rsid w:val="0032313E"/>
    <w:rsid w:val="00323C95"/>
    <w:rsid w:val="00324476"/>
    <w:rsid w:val="0032478C"/>
    <w:rsid w:val="00324894"/>
    <w:rsid w:val="00324A91"/>
    <w:rsid w:val="00325866"/>
    <w:rsid w:val="00325FED"/>
    <w:rsid w:val="003274D7"/>
    <w:rsid w:val="00327A00"/>
    <w:rsid w:val="003302A8"/>
    <w:rsid w:val="00330418"/>
    <w:rsid w:val="003304E2"/>
    <w:rsid w:val="00330782"/>
    <w:rsid w:val="003307BF"/>
    <w:rsid w:val="003307CF"/>
    <w:rsid w:val="00330845"/>
    <w:rsid w:val="00330BAD"/>
    <w:rsid w:val="00331DBA"/>
    <w:rsid w:val="00331DFA"/>
    <w:rsid w:val="003329DB"/>
    <w:rsid w:val="00332EFE"/>
    <w:rsid w:val="00334DFA"/>
    <w:rsid w:val="003350BF"/>
    <w:rsid w:val="00335FFC"/>
    <w:rsid w:val="0033622E"/>
    <w:rsid w:val="003369D9"/>
    <w:rsid w:val="003372E3"/>
    <w:rsid w:val="003373E0"/>
    <w:rsid w:val="00337582"/>
    <w:rsid w:val="003402E1"/>
    <w:rsid w:val="00340CC1"/>
    <w:rsid w:val="00341B63"/>
    <w:rsid w:val="00343333"/>
    <w:rsid w:val="003441CA"/>
    <w:rsid w:val="00344504"/>
    <w:rsid w:val="00344649"/>
    <w:rsid w:val="00344EC0"/>
    <w:rsid w:val="00344FA3"/>
    <w:rsid w:val="00345843"/>
    <w:rsid w:val="003458DB"/>
    <w:rsid w:val="00346267"/>
    <w:rsid w:val="0034637D"/>
    <w:rsid w:val="0034641E"/>
    <w:rsid w:val="003465A6"/>
    <w:rsid w:val="0034693A"/>
    <w:rsid w:val="00346B22"/>
    <w:rsid w:val="00346FD1"/>
    <w:rsid w:val="00347E89"/>
    <w:rsid w:val="0035061B"/>
    <w:rsid w:val="0035085A"/>
    <w:rsid w:val="0035111E"/>
    <w:rsid w:val="00351B25"/>
    <w:rsid w:val="00351C89"/>
    <w:rsid w:val="00351D05"/>
    <w:rsid w:val="00351D27"/>
    <w:rsid w:val="00351EA9"/>
    <w:rsid w:val="0035206F"/>
    <w:rsid w:val="00352CDD"/>
    <w:rsid w:val="00353DAC"/>
    <w:rsid w:val="00354AEB"/>
    <w:rsid w:val="00354BAE"/>
    <w:rsid w:val="0035500B"/>
    <w:rsid w:val="0035549F"/>
    <w:rsid w:val="003556B9"/>
    <w:rsid w:val="003557B9"/>
    <w:rsid w:val="00355D43"/>
    <w:rsid w:val="003564C0"/>
    <w:rsid w:val="003566B5"/>
    <w:rsid w:val="00356717"/>
    <w:rsid w:val="00356A89"/>
    <w:rsid w:val="00356CF3"/>
    <w:rsid w:val="00357518"/>
    <w:rsid w:val="00357E61"/>
    <w:rsid w:val="0036111F"/>
    <w:rsid w:val="003611C3"/>
    <w:rsid w:val="00361421"/>
    <w:rsid w:val="00361C7E"/>
    <w:rsid w:val="00362E7C"/>
    <w:rsid w:val="0036498A"/>
    <w:rsid w:val="00364E37"/>
    <w:rsid w:val="00364FA1"/>
    <w:rsid w:val="003663B4"/>
    <w:rsid w:val="003668D7"/>
    <w:rsid w:val="00366CDD"/>
    <w:rsid w:val="003675E1"/>
    <w:rsid w:val="00370602"/>
    <w:rsid w:val="003707BB"/>
    <w:rsid w:val="003719EC"/>
    <w:rsid w:val="00371D27"/>
    <w:rsid w:val="00372E9D"/>
    <w:rsid w:val="003733E4"/>
    <w:rsid w:val="00375172"/>
    <w:rsid w:val="003753AA"/>
    <w:rsid w:val="003754BA"/>
    <w:rsid w:val="00375617"/>
    <w:rsid w:val="0037593D"/>
    <w:rsid w:val="00375F45"/>
    <w:rsid w:val="003762AF"/>
    <w:rsid w:val="00376447"/>
    <w:rsid w:val="003776EF"/>
    <w:rsid w:val="00377E42"/>
    <w:rsid w:val="003801D6"/>
    <w:rsid w:val="00380CB2"/>
    <w:rsid w:val="00380DAE"/>
    <w:rsid w:val="003818EF"/>
    <w:rsid w:val="00381A13"/>
    <w:rsid w:val="00382019"/>
    <w:rsid w:val="0038249A"/>
    <w:rsid w:val="00383001"/>
    <w:rsid w:val="00383057"/>
    <w:rsid w:val="00383CE0"/>
    <w:rsid w:val="00383F3F"/>
    <w:rsid w:val="003844A8"/>
    <w:rsid w:val="003854DB"/>
    <w:rsid w:val="00386B8B"/>
    <w:rsid w:val="00386D89"/>
    <w:rsid w:val="00387264"/>
    <w:rsid w:val="003874B8"/>
    <w:rsid w:val="00387B85"/>
    <w:rsid w:val="00387BBB"/>
    <w:rsid w:val="003938BC"/>
    <w:rsid w:val="0039397B"/>
    <w:rsid w:val="00393EE6"/>
    <w:rsid w:val="0039411C"/>
    <w:rsid w:val="003944F6"/>
    <w:rsid w:val="0039471A"/>
    <w:rsid w:val="00394A2D"/>
    <w:rsid w:val="003957DE"/>
    <w:rsid w:val="003966EE"/>
    <w:rsid w:val="00396F10"/>
    <w:rsid w:val="003971B5"/>
    <w:rsid w:val="003977F7"/>
    <w:rsid w:val="003A017E"/>
    <w:rsid w:val="003A03E3"/>
    <w:rsid w:val="003A0F98"/>
    <w:rsid w:val="003A13F7"/>
    <w:rsid w:val="003A1E9F"/>
    <w:rsid w:val="003A2CDE"/>
    <w:rsid w:val="003A2FA3"/>
    <w:rsid w:val="003A3047"/>
    <w:rsid w:val="003A3229"/>
    <w:rsid w:val="003A3287"/>
    <w:rsid w:val="003A3939"/>
    <w:rsid w:val="003A3F5A"/>
    <w:rsid w:val="003A44EA"/>
    <w:rsid w:val="003A4748"/>
    <w:rsid w:val="003A478F"/>
    <w:rsid w:val="003A511F"/>
    <w:rsid w:val="003A5499"/>
    <w:rsid w:val="003A5F88"/>
    <w:rsid w:val="003A60D7"/>
    <w:rsid w:val="003A6911"/>
    <w:rsid w:val="003A6CD1"/>
    <w:rsid w:val="003A6D08"/>
    <w:rsid w:val="003A6F72"/>
    <w:rsid w:val="003B08A9"/>
    <w:rsid w:val="003B0CB0"/>
    <w:rsid w:val="003B120B"/>
    <w:rsid w:val="003B1A59"/>
    <w:rsid w:val="003B25F7"/>
    <w:rsid w:val="003B2EE4"/>
    <w:rsid w:val="003B33A3"/>
    <w:rsid w:val="003B39B7"/>
    <w:rsid w:val="003B3E86"/>
    <w:rsid w:val="003B4515"/>
    <w:rsid w:val="003B4720"/>
    <w:rsid w:val="003B49B5"/>
    <w:rsid w:val="003B5882"/>
    <w:rsid w:val="003B5D98"/>
    <w:rsid w:val="003B5DF3"/>
    <w:rsid w:val="003B5FB4"/>
    <w:rsid w:val="003B66B8"/>
    <w:rsid w:val="003B70DC"/>
    <w:rsid w:val="003B78B1"/>
    <w:rsid w:val="003B7B1F"/>
    <w:rsid w:val="003C2218"/>
    <w:rsid w:val="003C2943"/>
    <w:rsid w:val="003C3000"/>
    <w:rsid w:val="003C316E"/>
    <w:rsid w:val="003C374E"/>
    <w:rsid w:val="003C388D"/>
    <w:rsid w:val="003C403F"/>
    <w:rsid w:val="003C42CC"/>
    <w:rsid w:val="003C446B"/>
    <w:rsid w:val="003C4D98"/>
    <w:rsid w:val="003C5B4B"/>
    <w:rsid w:val="003C652F"/>
    <w:rsid w:val="003C6859"/>
    <w:rsid w:val="003D0349"/>
    <w:rsid w:val="003D05E8"/>
    <w:rsid w:val="003D1A3A"/>
    <w:rsid w:val="003D1D2C"/>
    <w:rsid w:val="003D2683"/>
    <w:rsid w:val="003D2F1A"/>
    <w:rsid w:val="003D2F76"/>
    <w:rsid w:val="003D4162"/>
    <w:rsid w:val="003D44C2"/>
    <w:rsid w:val="003D45E8"/>
    <w:rsid w:val="003D4754"/>
    <w:rsid w:val="003D4ACD"/>
    <w:rsid w:val="003D4CA7"/>
    <w:rsid w:val="003D574A"/>
    <w:rsid w:val="003D5969"/>
    <w:rsid w:val="003D5BBC"/>
    <w:rsid w:val="003D6333"/>
    <w:rsid w:val="003D709A"/>
    <w:rsid w:val="003D782C"/>
    <w:rsid w:val="003E044D"/>
    <w:rsid w:val="003E0763"/>
    <w:rsid w:val="003E0A4B"/>
    <w:rsid w:val="003E0B15"/>
    <w:rsid w:val="003E0F27"/>
    <w:rsid w:val="003E21F3"/>
    <w:rsid w:val="003E2275"/>
    <w:rsid w:val="003E2844"/>
    <w:rsid w:val="003E2862"/>
    <w:rsid w:val="003E2CD5"/>
    <w:rsid w:val="003E4661"/>
    <w:rsid w:val="003E46D8"/>
    <w:rsid w:val="003E4AC4"/>
    <w:rsid w:val="003E4B36"/>
    <w:rsid w:val="003E4E5B"/>
    <w:rsid w:val="003E4F7D"/>
    <w:rsid w:val="003E510E"/>
    <w:rsid w:val="003E51AF"/>
    <w:rsid w:val="003E53CC"/>
    <w:rsid w:val="003E5694"/>
    <w:rsid w:val="003E571E"/>
    <w:rsid w:val="003E5978"/>
    <w:rsid w:val="003E5F4B"/>
    <w:rsid w:val="003E5FB8"/>
    <w:rsid w:val="003E6206"/>
    <w:rsid w:val="003E6B3C"/>
    <w:rsid w:val="003E7A77"/>
    <w:rsid w:val="003E7F56"/>
    <w:rsid w:val="003F008E"/>
    <w:rsid w:val="003F04F3"/>
    <w:rsid w:val="003F1874"/>
    <w:rsid w:val="003F252E"/>
    <w:rsid w:val="003F2567"/>
    <w:rsid w:val="003F371B"/>
    <w:rsid w:val="003F388D"/>
    <w:rsid w:val="003F3DD4"/>
    <w:rsid w:val="003F41D4"/>
    <w:rsid w:val="003F4A40"/>
    <w:rsid w:val="003F4B8E"/>
    <w:rsid w:val="003F6462"/>
    <w:rsid w:val="003F652D"/>
    <w:rsid w:val="004005FC"/>
    <w:rsid w:val="0040111E"/>
    <w:rsid w:val="0040261A"/>
    <w:rsid w:val="00402C80"/>
    <w:rsid w:val="00402F06"/>
    <w:rsid w:val="00403920"/>
    <w:rsid w:val="00403C7D"/>
    <w:rsid w:val="00403F6E"/>
    <w:rsid w:val="004040E1"/>
    <w:rsid w:val="004041F7"/>
    <w:rsid w:val="004043A0"/>
    <w:rsid w:val="0040461F"/>
    <w:rsid w:val="0040579B"/>
    <w:rsid w:val="00405D40"/>
    <w:rsid w:val="00405FB2"/>
    <w:rsid w:val="00406A98"/>
    <w:rsid w:val="00406F4E"/>
    <w:rsid w:val="00406F71"/>
    <w:rsid w:val="00407BF4"/>
    <w:rsid w:val="00407FAF"/>
    <w:rsid w:val="0041014F"/>
    <w:rsid w:val="0041022B"/>
    <w:rsid w:val="004105D3"/>
    <w:rsid w:val="00410A81"/>
    <w:rsid w:val="0041107C"/>
    <w:rsid w:val="0041195E"/>
    <w:rsid w:val="004126CB"/>
    <w:rsid w:val="004135A1"/>
    <w:rsid w:val="00413A48"/>
    <w:rsid w:val="00413E81"/>
    <w:rsid w:val="00415003"/>
    <w:rsid w:val="004151C4"/>
    <w:rsid w:val="00415B21"/>
    <w:rsid w:val="00416364"/>
    <w:rsid w:val="0041673A"/>
    <w:rsid w:val="00416961"/>
    <w:rsid w:val="00420B62"/>
    <w:rsid w:val="00420E73"/>
    <w:rsid w:val="004223D3"/>
    <w:rsid w:val="00423048"/>
    <w:rsid w:val="0042357E"/>
    <w:rsid w:val="004240DB"/>
    <w:rsid w:val="004245A8"/>
    <w:rsid w:val="00424A2F"/>
    <w:rsid w:val="00424B2B"/>
    <w:rsid w:val="00424E04"/>
    <w:rsid w:val="00424E46"/>
    <w:rsid w:val="004254E7"/>
    <w:rsid w:val="00425D60"/>
    <w:rsid w:val="00426680"/>
    <w:rsid w:val="00426CC3"/>
    <w:rsid w:val="00427FF1"/>
    <w:rsid w:val="00430742"/>
    <w:rsid w:val="00431200"/>
    <w:rsid w:val="004315A4"/>
    <w:rsid w:val="00431E70"/>
    <w:rsid w:val="00432575"/>
    <w:rsid w:val="00432FE4"/>
    <w:rsid w:val="004334C1"/>
    <w:rsid w:val="00433630"/>
    <w:rsid w:val="00433803"/>
    <w:rsid w:val="004339BC"/>
    <w:rsid w:val="00433A1A"/>
    <w:rsid w:val="00433BC0"/>
    <w:rsid w:val="004354F2"/>
    <w:rsid w:val="00435955"/>
    <w:rsid w:val="004361EA"/>
    <w:rsid w:val="00436320"/>
    <w:rsid w:val="004378D7"/>
    <w:rsid w:val="004402E1"/>
    <w:rsid w:val="00440CCF"/>
    <w:rsid w:val="00440F57"/>
    <w:rsid w:val="00441203"/>
    <w:rsid w:val="00442C8A"/>
    <w:rsid w:val="004437D2"/>
    <w:rsid w:val="00445925"/>
    <w:rsid w:val="004459CE"/>
    <w:rsid w:val="00445A6B"/>
    <w:rsid w:val="00445C8C"/>
    <w:rsid w:val="00446058"/>
    <w:rsid w:val="00446424"/>
    <w:rsid w:val="0044798D"/>
    <w:rsid w:val="00447BAF"/>
    <w:rsid w:val="00450A04"/>
    <w:rsid w:val="00450B39"/>
    <w:rsid w:val="00450DD3"/>
    <w:rsid w:val="00451BB4"/>
    <w:rsid w:val="004522F3"/>
    <w:rsid w:val="00452B31"/>
    <w:rsid w:val="00452D09"/>
    <w:rsid w:val="0045472F"/>
    <w:rsid w:val="00454943"/>
    <w:rsid w:val="00454D49"/>
    <w:rsid w:val="00454FC2"/>
    <w:rsid w:val="004550C4"/>
    <w:rsid w:val="004551A1"/>
    <w:rsid w:val="00455202"/>
    <w:rsid w:val="00455F95"/>
    <w:rsid w:val="0045649B"/>
    <w:rsid w:val="00456F4F"/>
    <w:rsid w:val="0045775B"/>
    <w:rsid w:val="00457D1F"/>
    <w:rsid w:val="00457E14"/>
    <w:rsid w:val="004601B4"/>
    <w:rsid w:val="004602A0"/>
    <w:rsid w:val="0046048E"/>
    <w:rsid w:val="00460596"/>
    <w:rsid w:val="00461038"/>
    <w:rsid w:val="0046137F"/>
    <w:rsid w:val="00461A57"/>
    <w:rsid w:val="00461B24"/>
    <w:rsid w:val="00461E61"/>
    <w:rsid w:val="00462312"/>
    <w:rsid w:val="00462B4F"/>
    <w:rsid w:val="00462BA7"/>
    <w:rsid w:val="00463EC4"/>
    <w:rsid w:val="00464074"/>
    <w:rsid w:val="0046423E"/>
    <w:rsid w:val="004642DB"/>
    <w:rsid w:val="00464735"/>
    <w:rsid w:val="0046493D"/>
    <w:rsid w:val="00465070"/>
    <w:rsid w:val="004660F6"/>
    <w:rsid w:val="004662DE"/>
    <w:rsid w:val="004668DB"/>
    <w:rsid w:val="00467029"/>
    <w:rsid w:val="004679F3"/>
    <w:rsid w:val="00467B40"/>
    <w:rsid w:val="00467F0B"/>
    <w:rsid w:val="00467F5E"/>
    <w:rsid w:val="004707A7"/>
    <w:rsid w:val="00470D8C"/>
    <w:rsid w:val="0047190A"/>
    <w:rsid w:val="00471DB2"/>
    <w:rsid w:val="0047210F"/>
    <w:rsid w:val="0047220E"/>
    <w:rsid w:val="004725A0"/>
    <w:rsid w:val="004732CB"/>
    <w:rsid w:val="00473703"/>
    <w:rsid w:val="0047500B"/>
    <w:rsid w:val="00475D22"/>
    <w:rsid w:val="004763C2"/>
    <w:rsid w:val="0047648B"/>
    <w:rsid w:val="004764A4"/>
    <w:rsid w:val="00476622"/>
    <w:rsid w:val="00476B91"/>
    <w:rsid w:val="004779B9"/>
    <w:rsid w:val="00480944"/>
    <w:rsid w:val="00480D1A"/>
    <w:rsid w:val="00481625"/>
    <w:rsid w:val="00481BDF"/>
    <w:rsid w:val="00482792"/>
    <w:rsid w:val="00482C3F"/>
    <w:rsid w:val="00482FBF"/>
    <w:rsid w:val="0048347A"/>
    <w:rsid w:val="00483E8E"/>
    <w:rsid w:val="00484953"/>
    <w:rsid w:val="0048526D"/>
    <w:rsid w:val="0048669C"/>
    <w:rsid w:val="00486840"/>
    <w:rsid w:val="00486E1F"/>
    <w:rsid w:val="0048764F"/>
    <w:rsid w:val="00487EEC"/>
    <w:rsid w:val="0049023F"/>
    <w:rsid w:val="0049072E"/>
    <w:rsid w:val="00490BBD"/>
    <w:rsid w:val="004913C5"/>
    <w:rsid w:val="00491606"/>
    <w:rsid w:val="0049310A"/>
    <w:rsid w:val="0049330B"/>
    <w:rsid w:val="00493D51"/>
    <w:rsid w:val="00494F75"/>
    <w:rsid w:val="0049545B"/>
    <w:rsid w:val="0049636A"/>
    <w:rsid w:val="00496CDC"/>
    <w:rsid w:val="004970F4"/>
    <w:rsid w:val="004975AD"/>
    <w:rsid w:val="00497B1B"/>
    <w:rsid w:val="004A0006"/>
    <w:rsid w:val="004A10AD"/>
    <w:rsid w:val="004A16B0"/>
    <w:rsid w:val="004A1FF4"/>
    <w:rsid w:val="004A3087"/>
    <w:rsid w:val="004A3584"/>
    <w:rsid w:val="004A37AD"/>
    <w:rsid w:val="004A3E5D"/>
    <w:rsid w:val="004A49BF"/>
    <w:rsid w:val="004A765A"/>
    <w:rsid w:val="004B0791"/>
    <w:rsid w:val="004B1096"/>
    <w:rsid w:val="004B1927"/>
    <w:rsid w:val="004B2FBD"/>
    <w:rsid w:val="004B32B0"/>
    <w:rsid w:val="004B331A"/>
    <w:rsid w:val="004B35A4"/>
    <w:rsid w:val="004B3899"/>
    <w:rsid w:val="004B3AE3"/>
    <w:rsid w:val="004B50DF"/>
    <w:rsid w:val="004B58C8"/>
    <w:rsid w:val="004B59FE"/>
    <w:rsid w:val="004B5A03"/>
    <w:rsid w:val="004B5CB8"/>
    <w:rsid w:val="004B6382"/>
    <w:rsid w:val="004B6790"/>
    <w:rsid w:val="004B6946"/>
    <w:rsid w:val="004B694D"/>
    <w:rsid w:val="004B75C0"/>
    <w:rsid w:val="004C0492"/>
    <w:rsid w:val="004C14C2"/>
    <w:rsid w:val="004C1530"/>
    <w:rsid w:val="004C15F0"/>
    <w:rsid w:val="004C1666"/>
    <w:rsid w:val="004C1698"/>
    <w:rsid w:val="004C181E"/>
    <w:rsid w:val="004C20F3"/>
    <w:rsid w:val="004C2C63"/>
    <w:rsid w:val="004C2C73"/>
    <w:rsid w:val="004C2EFD"/>
    <w:rsid w:val="004C3AA4"/>
    <w:rsid w:val="004C427B"/>
    <w:rsid w:val="004C43D8"/>
    <w:rsid w:val="004C44A0"/>
    <w:rsid w:val="004C450A"/>
    <w:rsid w:val="004C53E3"/>
    <w:rsid w:val="004C619D"/>
    <w:rsid w:val="004C6DC6"/>
    <w:rsid w:val="004C78C0"/>
    <w:rsid w:val="004C7F15"/>
    <w:rsid w:val="004D0F13"/>
    <w:rsid w:val="004D1000"/>
    <w:rsid w:val="004D100F"/>
    <w:rsid w:val="004D2255"/>
    <w:rsid w:val="004D22F0"/>
    <w:rsid w:val="004D2BDD"/>
    <w:rsid w:val="004D30E4"/>
    <w:rsid w:val="004D39F0"/>
    <w:rsid w:val="004D4150"/>
    <w:rsid w:val="004D437F"/>
    <w:rsid w:val="004D476F"/>
    <w:rsid w:val="004D5898"/>
    <w:rsid w:val="004D5BC2"/>
    <w:rsid w:val="004D5D8B"/>
    <w:rsid w:val="004D6F83"/>
    <w:rsid w:val="004D6F86"/>
    <w:rsid w:val="004D70A9"/>
    <w:rsid w:val="004D7524"/>
    <w:rsid w:val="004D7A3D"/>
    <w:rsid w:val="004E0FD2"/>
    <w:rsid w:val="004E1310"/>
    <w:rsid w:val="004E132B"/>
    <w:rsid w:val="004E14D9"/>
    <w:rsid w:val="004E1562"/>
    <w:rsid w:val="004E38A8"/>
    <w:rsid w:val="004E38B6"/>
    <w:rsid w:val="004E3BBD"/>
    <w:rsid w:val="004E42ED"/>
    <w:rsid w:val="004E50A2"/>
    <w:rsid w:val="004E50BD"/>
    <w:rsid w:val="004E534B"/>
    <w:rsid w:val="004E5A37"/>
    <w:rsid w:val="004E5B02"/>
    <w:rsid w:val="004E5EA1"/>
    <w:rsid w:val="004E6182"/>
    <w:rsid w:val="004E64F5"/>
    <w:rsid w:val="004E6763"/>
    <w:rsid w:val="004E7887"/>
    <w:rsid w:val="004E7F69"/>
    <w:rsid w:val="004F137A"/>
    <w:rsid w:val="004F1F9C"/>
    <w:rsid w:val="004F2D98"/>
    <w:rsid w:val="004F33AA"/>
    <w:rsid w:val="004F3C91"/>
    <w:rsid w:val="004F4361"/>
    <w:rsid w:val="004F4C6E"/>
    <w:rsid w:val="004F5103"/>
    <w:rsid w:val="004F59B0"/>
    <w:rsid w:val="004F692E"/>
    <w:rsid w:val="004F6F22"/>
    <w:rsid w:val="004F74E2"/>
    <w:rsid w:val="004F757A"/>
    <w:rsid w:val="004F7D79"/>
    <w:rsid w:val="004F7F8B"/>
    <w:rsid w:val="00500389"/>
    <w:rsid w:val="00501422"/>
    <w:rsid w:val="00502092"/>
    <w:rsid w:val="00502A44"/>
    <w:rsid w:val="00502C3C"/>
    <w:rsid w:val="00502C78"/>
    <w:rsid w:val="005036E1"/>
    <w:rsid w:val="00503F3B"/>
    <w:rsid w:val="00504D05"/>
    <w:rsid w:val="00504D32"/>
    <w:rsid w:val="00504D3B"/>
    <w:rsid w:val="005055F2"/>
    <w:rsid w:val="005058AE"/>
    <w:rsid w:val="005063DD"/>
    <w:rsid w:val="0050735C"/>
    <w:rsid w:val="005073FC"/>
    <w:rsid w:val="00507F06"/>
    <w:rsid w:val="005109AE"/>
    <w:rsid w:val="00510D24"/>
    <w:rsid w:val="00510E59"/>
    <w:rsid w:val="005116DD"/>
    <w:rsid w:val="00511A6D"/>
    <w:rsid w:val="00512531"/>
    <w:rsid w:val="00512C99"/>
    <w:rsid w:val="00512F41"/>
    <w:rsid w:val="00513036"/>
    <w:rsid w:val="00513E02"/>
    <w:rsid w:val="00514198"/>
    <w:rsid w:val="00515700"/>
    <w:rsid w:val="00515F51"/>
    <w:rsid w:val="00516031"/>
    <w:rsid w:val="00516CAA"/>
    <w:rsid w:val="00517C17"/>
    <w:rsid w:val="00520239"/>
    <w:rsid w:val="00520433"/>
    <w:rsid w:val="00520A22"/>
    <w:rsid w:val="00520D00"/>
    <w:rsid w:val="0052100A"/>
    <w:rsid w:val="005215EB"/>
    <w:rsid w:val="005226A6"/>
    <w:rsid w:val="00522CF2"/>
    <w:rsid w:val="00522F37"/>
    <w:rsid w:val="00523144"/>
    <w:rsid w:val="00523CFB"/>
    <w:rsid w:val="00525664"/>
    <w:rsid w:val="00525854"/>
    <w:rsid w:val="00526057"/>
    <w:rsid w:val="0052687F"/>
    <w:rsid w:val="0052781B"/>
    <w:rsid w:val="005301EF"/>
    <w:rsid w:val="005301FC"/>
    <w:rsid w:val="00530BF2"/>
    <w:rsid w:val="00530C99"/>
    <w:rsid w:val="00530D1D"/>
    <w:rsid w:val="0053175C"/>
    <w:rsid w:val="005318F9"/>
    <w:rsid w:val="005325FE"/>
    <w:rsid w:val="00532C96"/>
    <w:rsid w:val="00533325"/>
    <w:rsid w:val="00533CF4"/>
    <w:rsid w:val="00534997"/>
    <w:rsid w:val="00535238"/>
    <w:rsid w:val="0053601B"/>
    <w:rsid w:val="00536582"/>
    <w:rsid w:val="0053675B"/>
    <w:rsid w:val="00536937"/>
    <w:rsid w:val="00536F07"/>
    <w:rsid w:val="00537B4B"/>
    <w:rsid w:val="0054130E"/>
    <w:rsid w:val="00541340"/>
    <w:rsid w:val="0054162D"/>
    <w:rsid w:val="00541865"/>
    <w:rsid w:val="00541CF2"/>
    <w:rsid w:val="00542137"/>
    <w:rsid w:val="005423E6"/>
    <w:rsid w:val="005424D5"/>
    <w:rsid w:val="005426FA"/>
    <w:rsid w:val="00542B4C"/>
    <w:rsid w:val="00542CF5"/>
    <w:rsid w:val="005433AB"/>
    <w:rsid w:val="005435E0"/>
    <w:rsid w:val="00543B07"/>
    <w:rsid w:val="00543C6E"/>
    <w:rsid w:val="00543D7D"/>
    <w:rsid w:val="00543F7B"/>
    <w:rsid w:val="00543FDD"/>
    <w:rsid w:val="00544166"/>
    <w:rsid w:val="005445A2"/>
    <w:rsid w:val="00544D29"/>
    <w:rsid w:val="00545085"/>
    <w:rsid w:val="005450EF"/>
    <w:rsid w:val="005451C8"/>
    <w:rsid w:val="00545596"/>
    <w:rsid w:val="00545BE6"/>
    <w:rsid w:val="00545DFB"/>
    <w:rsid w:val="005460B4"/>
    <w:rsid w:val="005473AD"/>
    <w:rsid w:val="005476C0"/>
    <w:rsid w:val="005477A6"/>
    <w:rsid w:val="00550648"/>
    <w:rsid w:val="00550B5B"/>
    <w:rsid w:val="005514EA"/>
    <w:rsid w:val="005525AD"/>
    <w:rsid w:val="00552C10"/>
    <w:rsid w:val="00553A1A"/>
    <w:rsid w:val="005547D7"/>
    <w:rsid w:val="00554BA5"/>
    <w:rsid w:val="005555AE"/>
    <w:rsid w:val="00555716"/>
    <w:rsid w:val="00555B8E"/>
    <w:rsid w:val="00555EB4"/>
    <w:rsid w:val="005563D8"/>
    <w:rsid w:val="00556D08"/>
    <w:rsid w:val="00556DE6"/>
    <w:rsid w:val="00557524"/>
    <w:rsid w:val="00557B6E"/>
    <w:rsid w:val="0056022E"/>
    <w:rsid w:val="005604BD"/>
    <w:rsid w:val="005604CD"/>
    <w:rsid w:val="005605D5"/>
    <w:rsid w:val="005606AE"/>
    <w:rsid w:val="00560E43"/>
    <w:rsid w:val="00561307"/>
    <w:rsid w:val="00561929"/>
    <w:rsid w:val="00561B81"/>
    <w:rsid w:val="00561CCE"/>
    <w:rsid w:val="00563515"/>
    <w:rsid w:val="005635B9"/>
    <w:rsid w:val="00564A70"/>
    <w:rsid w:val="00564A79"/>
    <w:rsid w:val="00564C07"/>
    <w:rsid w:val="005652F3"/>
    <w:rsid w:val="00565A80"/>
    <w:rsid w:val="0056712E"/>
    <w:rsid w:val="005674F3"/>
    <w:rsid w:val="005676D1"/>
    <w:rsid w:val="005677C8"/>
    <w:rsid w:val="005702BE"/>
    <w:rsid w:val="005702CD"/>
    <w:rsid w:val="00570DE3"/>
    <w:rsid w:val="00571C5C"/>
    <w:rsid w:val="00571E72"/>
    <w:rsid w:val="00572C28"/>
    <w:rsid w:val="0057341D"/>
    <w:rsid w:val="0057374B"/>
    <w:rsid w:val="005738A4"/>
    <w:rsid w:val="00573CF0"/>
    <w:rsid w:val="00573E42"/>
    <w:rsid w:val="005742D0"/>
    <w:rsid w:val="005742ED"/>
    <w:rsid w:val="005743FD"/>
    <w:rsid w:val="005746E4"/>
    <w:rsid w:val="0057474E"/>
    <w:rsid w:val="00575281"/>
    <w:rsid w:val="00575516"/>
    <w:rsid w:val="005759E6"/>
    <w:rsid w:val="00575BA2"/>
    <w:rsid w:val="00575DE2"/>
    <w:rsid w:val="005767F7"/>
    <w:rsid w:val="005768CD"/>
    <w:rsid w:val="00576BD8"/>
    <w:rsid w:val="005774E8"/>
    <w:rsid w:val="0057789D"/>
    <w:rsid w:val="00577D12"/>
    <w:rsid w:val="00577F82"/>
    <w:rsid w:val="005802E8"/>
    <w:rsid w:val="005803DF"/>
    <w:rsid w:val="00580501"/>
    <w:rsid w:val="0058061D"/>
    <w:rsid w:val="005808D6"/>
    <w:rsid w:val="00580B48"/>
    <w:rsid w:val="00582180"/>
    <w:rsid w:val="00582A16"/>
    <w:rsid w:val="00582C2C"/>
    <w:rsid w:val="00583677"/>
    <w:rsid w:val="00585A1B"/>
    <w:rsid w:val="005868CC"/>
    <w:rsid w:val="0058690A"/>
    <w:rsid w:val="005876D4"/>
    <w:rsid w:val="0059046F"/>
    <w:rsid w:val="00590630"/>
    <w:rsid w:val="00590DF9"/>
    <w:rsid w:val="00590EA8"/>
    <w:rsid w:val="005916E9"/>
    <w:rsid w:val="00591ABF"/>
    <w:rsid w:val="00592BAD"/>
    <w:rsid w:val="00593084"/>
    <w:rsid w:val="005931CE"/>
    <w:rsid w:val="0059376A"/>
    <w:rsid w:val="00594FEF"/>
    <w:rsid w:val="00595C71"/>
    <w:rsid w:val="0059637D"/>
    <w:rsid w:val="0059637F"/>
    <w:rsid w:val="0059643D"/>
    <w:rsid w:val="005973E8"/>
    <w:rsid w:val="00597BA5"/>
    <w:rsid w:val="00597F18"/>
    <w:rsid w:val="005A1822"/>
    <w:rsid w:val="005A1E03"/>
    <w:rsid w:val="005A2A67"/>
    <w:rsid w:val="005A2ACC"/>
    <w:rsid w:val="005A2B74"/>
    <w:rsid w:val="005A3A74"/>
    <w:rsid w:val="005A3B8D"/>
    <w:rsid w:val="005A3BDA"/>
    <w:rsid w:val="005A5126"/>
    <w:rsid w:val="005A597F"/>
    <w:rsid w:val="005A5AFC"/>
    <w:rsid w:val="005A5EDA"/>
    <w:rsid w:val="005A61DE"/>
    <w:rsid w:val="005A6E83"/>
    <w:rsid w:val="005A6EF5"/>
    <w:rsid w:val="005A743E"/>
    <w:rsid w:val="005A7CD1"/>
    <w:rsid w:val="005B036E"/>
    <w:rsid w:val="005B151C"/>
    <w:rsid w:val="005B1B22"/>
    <w:rsid w:val="005B203B"/>
    <w:rsid w:val="005B2498"/>
    <w:rsid w:val="005B2E56"/>
    <w:rsid w:val="005B2E61"/>
    <w:rsid w:val="005B3554"/>
    <w:rsid w:val="005B392D"/>
    <w:rsid w:val="005B3D78"/>
    <w:rsid w:val="005B3F7E"/>
    <w:rsid w:val="005B4904"/>
    <w:rsid w:val="005B493C"/>
    <w:rsid w:val="005B4DDE"/>
    <w:rsid w:val="005B4DF0"/>
    <w:rsid w:val="005B5CBF"/>
    <w:rsid w:val="005B5EDC"/>
    <w:rsid w:val="005B5F05"/>
    <w:rsid w:val="005B6E2B"/>
    <w:rsid w:val="005B78DF"/>
    <w:rsid w:val="005B7B81"/>
    <w:rsid w:val="005C0017"/>
    <w:rsid w:val="005C0229"/>
    <w:rsid w:val="005C075F"/>
    <w:rsid w:val="005C1375"/>
    <w:rsid w:val="005C1815"/>
    <w:rsid w:val="005C2A82"/>
    <w:rsid w:val="005C2BFC"/>
    <w:rsid w:val="005C2F91"/>
    <w:rsid w:val="005C3784"/>
    <w:rsid w:val="005C38A1"/>
    <w:rsid w:val="005C5207"/>
    <w:rsid w:val="005C53CF"/>
    <w:rsid w:val="005C58A6"/>
    <w:rsid w:val="005C6AF0"/>
    <w:rsid w:val="005C6FB1"/>
    <w:rsid w:val="005C73F1"/>
    <w:rsid w:val="005C7588"/>
    <w:rsid w:val="005C7CA4"/>
    <w:rsid w:val="005C7EFB"/>
    <w:rsid w:val="005D08B7"/>
    <w:rsid w:val="005D1855"/>
    <w:rsid w:val="005D200B"/>
    <w:rsid w:val="005D22D2"/>
    <w:rsid w:val="005D24DF"/>
    <w:rsid w:val="005D3462"/>
    <w:rsid w:val="005D3575"/>
    <w:rsid w:val="005D3DA4"/>
    <w:rsid w:val="005D443C"/>
    <w:rsid w:val="005D4475"/>
    <w:rsid w:val="005D4BED"/>
    <w:rsid w:val="005D5B7E"/>
    <w:rsid w:val="005D6563"/>
    <w:rsid w:val="005D6DAD"/>
    <w:rsid w:val="005D7413"/>
    <w:rsid w:val="005D797D"/>
    <w:rsid w:val="005D7D79"/>
    <w:rsid w:val="005E01BE"/>
    <w:rsid w:val="005E0AAD"/>
    <w:rsid w:val="005E0EF7"/>
    <w:rsid w:val="005E20E0"/>
    <w:rsid w:val="005E21E5"/>
    <w:rsid w:val="005E30BB"/>
    <w:rsid w:val="005E3112"/>
    <w:rsid w:val="005E3663"/>
    <w:rsid w:val="005E37DC"/>
    <w:rsid w:val="005E3AB0"/>
    <w:rsid w:val="005E412D"/>
    <w:rsid w:val="005E43FA"/>
    <w:rsid w:val="005E462E"/>
    <w:rsid w:val="005E5437"/>
    <w:rsid w:val="005E55E9"/>
    <w:rsid w:val="005E5F28"/>
    <w:rsid w:val="005E6A15"/>
    <w:rsid w:val="005E6C18"/>
    <w:rsid w:val="005E6C55"/>
    <w:rsid w:val="005E6ED8"/>
    <w:rsid w:val="005E7B4D"/>
    <w:rsid w:val="005E7E21"/>
    <w:rsid w:val="005E7EE8"/>
    <w:rsid w:val="005F07C8"/>
    <w:rsid w:val="005F0A42"/>
    <w:rsid w:val="005F15E4"/>
    <w:rsid w:val="005F162F"/>
    <w:rsid w:val="005F1A7C"/>
    <w:rsid w:val="005F2094"/>
    <w:rsid w:val="005F37C8"/>
    <w:rsid w:val="005F3B26"/>
    <w:rsid w:val="005F41ED"/>
    <w:rsid w:val="005F52EA"/>
    <w:rsid w:val="005F665A"/>
    <w:rsid w:val="005F66D1"/>
    <w:rsid w:val="005F6D8D"/>
    <w:rsid w:val="005F7350"/>
    <w:rsid w:val="005F78B9"/>
    <w:rsid w:val="005F7C08"/>
    <w:rsid w:val="0060004F"/>
    <w:rsid w:val="006006B1"/>
    <w:rsid w:val="006019A8"/>
    <w:rsid w:val="00602132"/>
    <w:rsid w:val="00602781"/>
    <w:rsid w:val="0060317B"/>
    <w:rsid w:val="00603468"/>
    <w:rsid w:val="0060359F"/>
    <w:rsid w:val="00603CBC"/>
    <w:rsid w:val="00603D07"/>
    <w:rsid w:val="00603E25"/>
    <w:rsid w:val="00604565"/>
    <w:rsid w:val="006054FE"/>
    <w:rsid w:val="00605D2F"/>
    <w:rsid w:val="00605FC7"/>
    <w:rsid w:val="00606310"/>
    <w:rsid w:val="00607F12"/>
    <w:rsid w:val="00610742"/>
    <w:rsid w:val="0061089F"/>
    <w:rsid w:val="006108FE"/>
    <w:rsid w:val="00610A5F"/>
    <w:rsid w:val="00610BE4"/>
    <w:rsid w:val="0061195F"/>
    <w:rsid w:val="0061256F"/>
    <w:rsid w:val="00612D97"/>
    <w:rsid w:val="00612F28"/>
    <w:rsid w:val="00613DA7"/>
    <w:rsid w:val="0061494C"/>
    <w:rsid w:val="00615636"/>
    <w:rsid w:val="0061579C"/>
    <w:rsid w:val="00616037"/>
    <w:rsid w:val="0061720B"/>
    <w:rsid w:val="00617C8F"/>
    <w:rsid w:val="006213A2"/>
    <w:rsid w:val="006217BE"/>
    <w:rsid w:val="00622196"/>
    <w:rsid w:val="00622388"/>
    <w:rsid w:val="0062241B"/>
    <w:rsid w:val="00623DF6"/>
    <w:rsid w:val="00624ACC"/>
    <w:rsid w:val="00624B8D"/>
    <w:rsid w:val="00624F6C"/>
    <w:rsid w:val="00626109"/>
    <w:rsid w:val="00627006"/>
    <w:rsid w:val="00627547"/>
    <w:rsid w:val="00627EBD"/>
    <w:rsid w:val="00630AFA"/>
    <w:rsid w:val="00631172"/>
    <w:rsid w:val="0063145A"/>
    <w:rsid w:val="006319AC"/>
    <w:rsid w:val="00632A97"/>
    <w:rsid w:val="00632FCF"/>
    <w:rsid w:val="00633277"/>
    <w:rsid w:val="006336AA"/>
    <w:rsid w:val="00633C0F"/>
    <w:rsid w:val="006346EE"/>
    <w:rsid w:val="00634719"/>
    <w:rsid w:val="00634870"/>
    <w:rsid w:val="00634F3A"/>
    <w:rsid w:val="00635BDB"/>
    <w:rsid w:val="00636EF8"/>
    <w:rsid w:val="0063711F"/>
    <w:rsid w:val="0063719E"/>
    <w:rsid w:val="0063754D"/>
    <w:rsid w:val="006400C0"/>
    <w:rsid w:val="00640DA9"/>
    <w:rsid w:val="0064134B"/>
    <w:rsid w:val="00641492"/>
    <w:rsid w:val="0064160F"/>
    <w:rsid w:val="00641B73"/>
    <w:rsid w:val="00642694"/>
    <w:rsid w:val="00642B1C"/>
    <w:rsid w:val="00642DB4"/>
    <w:rsid w:val="0064464F"/>
    <w:rsid w:val="00644E64"/>
    <w:rsid w:val="00644FE9"/>
    <w:rsid w:val="00645155"/>
    <w:rsid w:val="00646C04"/>
    <w:rsid w:val="006471EF"/>
    <w:rsid w:val="00647A20"/>
    <w:rsid w:val="00647C65"/>
    <w:rsid w:val="006503AF"/>
    <w:rsid w:val="00650C74"/>
    <w:rsid w:val="00650C9E"/>
    <w:rsid w:val="00651C23"/>
    <w:rsid w:val="006524A4"/>
    <w:rsid w:val="00653077"/>
    <w:rsid w:val="00653929"/>
    <w:rsid w:val="00653E1A"/>
    <w:rsid w:val="00653F70"/>
    <w:rsid w:val="00654364"/>
    <w:rsid w:val="00654823"/>
    <w:rsid w:val="00654BB4"/>
    <w:rsid w:val="00654E23"/>
    <w:rsid w:val="006563ED"/>
    <w:rsid w:val="00656A0A"/>
    <w:rsid w:val="00657012"/>
    <w:rsid w:val="00657461"/>
    <w:rsid w:val="00657C4B"/>
    <w:rsid w:val="00657FF9"/>
    <w:rsid w:val="006603F3"/>
    <w:rsid w:val="00661316"/>
    <w:rsid w:val="00661CE8"/>
    <w:rsid w:val="00662BC1"/>
    <w:rsid w:val="006631F5"/>
    <w:rsid w:val="006639EE"/>
    <w:rsid w:val="00663B9D"/>
    <w:rsid w:val="00663F04"/>
    <w:rsid w:val="0066403B"/>
    <w:rsid w:val="00665ED5"/>
    <w:rsid w:val="00666BCA"/>
    <w:rsid w:val="00666BEE"/>
    <w:rsid w:val="00670088"/>
    <w:rsid w:val="00670ADC"/>
    <w:rsid w:val="00670F24"/>
    <w:rsid w:val="006713AF"/>
    <w:rsid w:val="006714D9"/>
    <w:rsid w:val="00672897"/>
    <w:rsid w:val="00673291"/>
    <w:rsid w:val="006736FD"/>
    <w:rsid w:val="00674A19"/>
    <w:rsid w:val="006753F6"/>
    <w:rsid w:val="00675784"/>
    <w:rsid w:val="006757DF"/>
    <w:rsid w:val="006759F3"/>
    <w:rsid w:val="00676060"/>
    <w:rsid w:val="00676265"/>
    <w:rsid w:val="0067648F"/>
    <w:rsid w:val="00677275"/>
    <w:rsid w:val="0067789A"/>
    <w:rsid w:val="0068015C"/>
    <w:rsid w:val="0068115D"/>
    <w:rsid w:val="00681365"/>
    <w:rsid w:val="006821AD"/>
    <w:rsid w:val="0068347F"/>
    <w:rsid w:val="006837DD"/>
    <w:rsid w:val="00683F86"/>
    <w:rsid w:val="006855CC"/>
    <w:rsid w:val="006858AE"/>
    <w:rsid w:val="00685E57"/>
    <w:rsid w:val="006870EB"/>
    <w:rsid w:val="0068773C"/>
    <w:rsid w:val="006906FB"/>
    <w:rsid w:val="006907AA"/>
    <w:rsid w:val="00691154"/>
    <w:rsid w:val="0069122A"/>
    <w:rsid w:val="006923F2"/>
    <w:rsid w:val="00692773"/>
    <w:rsid w:val="0069323F"/>
    <w:rsid w:val="00693D95"/>
    <w:rsid w:val="0069405F"/>
    <w:rsid w:val="006941FD"/>
    <w:rsid w:val="006942E3"/>
    <w:rsid w:val="00695393"/>
    <w:rsid w:val="00696BB4"/>
    <w:rsid w:val="00696E80"/>
    <w:rsid w:val="006971CF"/>
    <w:rsid w:val="00697586"/>
    <w:rsid w:val="0069788B"/>
    <w:rsid w:val="00697C5F"/>
    <w:rsid w:val="00697C84"/>
    <w:rsid w:val="006A0349"/>
    <w:rsid w:val="006A0622"/>
    <w:rsid w:val="006A07DC"/>
    <w:rsid w:val="006A0871"/>
    <w:rsid w:val="006A14E0"/>
    <w:rsid w:val="006A351C"/>
    <w:rsid w:val="006A3AA3"/>
    <w:rsid w:val="006A3F19"/>
    <w:rsid w:val="006A3F66"/>
    <w:rsid w:val="006A4339"/>
    <w:rsid w:val="006A4AA0"/>
    <w:rsid w:val="006A4EAE"/>
    <w:rsid w:val="006A668A"/>
    <w:rsid w:val="006A6DD6"/>
    <w:rsid w:val="006A708B"/>
    <w:rsid w:val="006A7685"/>
    <w:rsid w:val="006B063C"/>
    <w:rsid w:val="006B0B1F"/>
    <w:rsid w:val="006B0F01"/>
    <w:rsid w:val="006B1366"/>
    <w:rsid w:val="006B182F"/>
    <w:rsid w:val="006B1A71"/>
    <w:rsid w:val="006B3240"/>
    <w:rsid w:val="006B389A"/>
    <w:rsid w:val="006B4344"/>
    <w:rsid w:val="006B48C9"/>
    <w:rsid w:val="006B5138"/>
    <w:rsid w:val="006B5222"/>
    <w:rsid w:val="006B58E4"/>
    <w:rsid w:val="006B607E"/>
    <w:rsid w:val="006B70BB"/>
    <w:rsid w:val="006B71B8"/>
    <w:rsid w:val="006B738A"/>
    <w:rsid w:val="006B7FF7"/>
    <w:rsid w:val="006C0011"/>
    <w:rsid w:val="006C0312"/>
    <w:rsid w:val="006C0645"/>
    <w:rsid w:val="006C0C58"/>
    <w:rsid w:val="006C0FBA"/>
    <w:rsid w:val="006C0FD9"/>
    <w:rsid w:val="006C10E1"/>
    <w:rsid w:val="006C1228"/>
    <w:rsid w:val="006C18D1"/>
    <w:rsid w:val="006C1DC0"/>
    <w:rsid w:val="006C3C0D"/>
    <w:rsid w:val="006C4858"/>
    <w:rsid w:val="006C4BAC"/>
    <w:rsid w:val="006C5371"/>
    <w:rsid w:val="006C5671"/>
    <w:rsid w:val="006C622F"/>
    <w:rsid w:val="006C660C"/>
    <w:rsid w:val="006C6811"/>
    <w:rsid w:val="006C6D3F"/>
    <w:rsid w:val="006C6F3B"/>
    <w:rsid w:val="006C732E"/>
    <w:rsid w:val="006C7DFE"/>
    <w:rsid w:val="006D0628"/>
    <w:rsid w:val="006D0ECB"/>
    <w:rsid w:val="006D118E"/>
    <w:rsid w:val="006D179E"/>
    <w:rsid w:val="006D1FA3"/>
    <w:rsid w:val="006D2154"/>
    <w:rsid w:val="006D3691"/>
    <w:rsid w:val="006D4E1D"/>
    <w:rsid w:val="006D551E"/>
    <w:rsid w:val="006D5DAB"/>
    <w:rsid w:val="006D5E3D"/>
    <w:rsid w:val="006D5FBD"/>
    <w:rsid w:val="006D6A6F"/>
    <w:rsid w:val="006D6A83"/>
    <w:rsid w:val="006E0025"/>
    <w:rsid w:val="006E12DE"/>
    <w:rsid w:val="006E174F"/>
    <w:rsid w:val="006E1833"/>
    <w:rsid w:val="006E1857"/>
    <w:rsid w:val="006E18D6"/>
    <w:rsid w:val="006E299F"/>
    <w:rsid w:val="006E2C0F"/>
    <w:rsid w:val="006E3160"/>
    <w:rsid w:val="006E3481"/>
    <w:rsid w:val="006E35A7"/>
    <w:rsid w:val="006E3E4F"/>
    <w:rsid w:val="006E409B"/>
    <w:rsid w:val="006E440C"/>
    <w:rsid w:val="006E477A"/>
    <w:rsid w:val="006E5C5E"/>
    <w:rsid w:val="006E618E"/>
    <w:rsid w:val="006E6D4E"/>
    <w:rsid w:val="006E6D79"/>
    <w:rsid w:val="006F00D8"/>
    <w:rsid w:val="006F14E1"/>
    <w:rsid w:val="006F1A26"/>
    <w:rsid w:val="006F2C06"/>
    <w:rsid w:val="006F39C2"/>
    <w:rsid w:val="006F3B63"/>
    <w:rsid w:val="006F473E"/>
    <w:rsid w:val="006F4E94"/>
    <w:rsid w:val="006F5881"/>
    <w:rsid w:val="006F62A6"/>
    <w:rsid w:val="006F6CC6"/>
    <w:rsid w:val="006F6E49"/>
    <w:rsid w:val="006F75EB"/>
    <w:rsid w:val="006F78BB"/>
    <w:rsid w:val="006F7A35"/>
    <w:rsid w:val="00700C6F"/>
    <w:rsid w:val="00701A68"/>
    <w:rsid w:val="00701A7A"/>
    <w:rsid w:val="00702898"/>
    <w:rsid w:val="00702C34"/>
    <w:rsid w:val="007030BE"/>
    <w:rsid w:val="00703E80"/>
    <w:rsid w:val="00705583"/>
    <w:rsid w:val="00705E1D"/>
    <w:rsid w:val="00706117"/>
    <w:rsid w:val="00706AC2"/>
    <w:rsid w:val="00706BF2"/>
    <w:rsid w:val="0070762C"/>
    <w:rsid w:val="00707B25"/>
    <w:rsid w:val="00710256"/>
    <w:rsid w:val="00710915"/>
    <w:rsid w:val="00711404"/>
    <w:rsid w:val="007116B4"/>
    <w:rsid w:val="00712A25"/>
    <w:rsid w:val="007130D4"/>
    <w:rsid w:val="00713795"/>
    <w:rsid w:val="007143CC"/>
    <w:rsid w:val="007147A2"/>
    <w:rsid w:val="00714F96"/>
    <w:rsid w:val="00715C65"/>
    <w:rsid w:val="00715D54"/>
    <w:rsid w:val="00715DAF"/>
    <w:rsid w:val="00716151"/>
    <w:rsid w:val="007161D0"/>
    <w:rsid w:val="007163BE"/>
    <w:rsid w:val="007164D1"/>
    <w:rsid w:val="00716E66"/>
    <w:rsid w:val="00717432"/>
    <w:rsid w:val="0071754A"/>
    <w:rsid w:val="00717B95"/>
    <w:rsid w:val="00717C89"/>
    <w:rsid w:val="00717D49"/>
    <w:rsid w:val="00721719"/>
    <w:rsid w:val="007217CF"/>
    <w:rsid w:val="00721DD2"/>
    <w:rsid w:val="007221AC"/>
    <w:rsid w:val="007223AB"/>
    <w:rsid w:val="0072263E"/>
    <w:rsid w:val="007227BA"/>
    <w:rsid w:val="00723072"/>
    <w:rsid w:val="00724062"/>
    <w:rsid w:val="007246B8"/>
    <w:rsid w:val="00724F8B"/>
    <w:rsid w:val="00725243"/>
    <w:rsid w:val="007258FD"/>
    <w:rsid w:val="00725A14"/>
    <w:rsid w:val="00725DF9"/>
    <w:rsid w:val="00725E74"/>
    <w:rsid w:val="0072617B"/>
    <w:rsid w:val="007266F8"/>
    <w:rsid w:val="00726890"/>
    <w:rsid w:val="007275BF"/>
    <w:rsid w:val="0072788A"/>
    <w:rsid w:val="00727893"/>
    <w:rsid w:val="00730E29"/>
    <w:rsid w:val="00730E2F"/>
    <w:rsid w:val="00730E38"/>
    <w:rsid w:val="007312C3"/>
    <w:rsid w:val="00731360"/>
    <w:rsid w:val="007313D2"/>
    <w:rsid w:val="007314AB"/>
    <w:rsid w:val="007314D2"/>
    <w:rsid w:val="0073219B"/>
    <w:rsid w:val="0073241F"/>
    <w:rsid w:val="007332B4"/>
    <w:rsid w:val="007337D7"/>
    <w:rsid w:val="00733802"/>
    <w:rsid w:val="00733B4D"/>
    <w:rsid w:val="00733DF9"/>
    <w:rsid w:val="0073455D"/>
    <w:rsid w:val="00734E03"/>
    <w:rsid w:val="00735656"/>
    <w:rsid w:val="00735EEF"/>
    <w:rsid w:val="00736AE5"/>
    <w:rsid w:val="00736B99"/>
    <w:rsid w:val="007372B3"/>
    <w:rsid w:val="00737568"/>
    <w:rsid w:val="00737994"/>
    <w:rsid w:val="007400C3"/>
    <w:rsid w:val="0074065F"/>
    <w:rsid w:val="00740AA1"/>
    <w:rsid w:val="007424B3"/>
    <w:rsid w:val="00742988"/>
    <w:rsid w:val="007429F0"/>
    <w:rsid w:val="0074442B"/>
    <w:rsid w:val="00744A57"/>
    <w:rsid w:val="00744AD8"/>
    <w:rsid w:val="00744F05"/>
    <w:rsid w:val="00744FE4"/>
    <w:rsid w:val="007455A0"/>
    <w:rsid w:val="0074572F"/>
    <w:rsid w:val="00745FC4"/>
    <w:rsid w:val="00746546"/>
    <w:rsid w:val="007466EC"/>
    <w:rsid w:val="007472CA"/>
    <w:rsid w:val="00747651"/>
    <w:rsid w:val="00747BA4"/>
    <w:rsid w:val="00750551"/>
    <w:rsid w:val="00750587"/>
    <w:rsid w:val="007515B8"/>
    <w:rsid w:val="007517CD"/>
    <w:rsid w:val="007527F9"/>
    <w:rsid w:val="0075316D"/>
    <w:rsid w:val="0075317F"/>
    <w:rsid w:val="0075481A"/>
    <w:rsid w:val="0075493B"/>
    <w:rsid w:val="00754FA1"/>
    <w:rsid w:val="007550C5"/>
    <w:rsid w:val="0075568B"/>
    <w:rsid w:val="00755EA0"/>
    <w:rsid w:val="007603FE"/>
    <w:rsid w:val="0076063C"/>
    <w:rsid w:val="00760D31"/>
    <w:rsid w:val="00761242"/>
    <w:rsid w:val="00761510"/>
    <w:rsid w:val="00761B37"/>
    <w:rsid w:val="007620DA"/>
    <w:rsid w:val="00762747"/>
    <w:rsid w:val="007627EC"/>
    <w:rsid w:val="00762879"/>
    <w:rsid w:val="00762ACE"/>
    <w:rsid w:val="00762D00"/>
    <w:rsid w:val="00762F58"/>
    <w:rsid w:val="00763AEC"/>
    <w:rsid w:val="007646A9"/>
    <w:rsid w:val="00764EC3"/>
    <w:rsid w:val="007653A8"/>
    <w:rsid w:val="00765A0C"/>
    <w:rsid w:val="00765ADC"/>
    <w:rsid w:val="00766888"/>
    <w:rsid w:val="007669EA"/>
    <w:rsid w:val="00770588"/>
    <w:rsid w:val="007708D9"/>
    <w:rsid w:val="00770D99"/>
    <w:rsid w:val="00771296"/>
    <w:rsid w:val="00771533"/>
    <w:rsid w:val="00771676"/>
    <w:rsid w:val="00771C97"/>
    <w:rsid w:val="00772385"/>
    <w:rsid w:val="00773256"/>
    <w:rsid w:val="007738EA"/>
    <w:rsid w:val="00773AAD"/>
    <w:rsid w:val="00773DA5"/>
    <w:rsid w:val="00773F5B"/>
    <w:rsid w:val="00773FA9"/>
    <w:rsid w:val="00774459"/>
    <w:rsid w:val="00774717"/>
    <w:rsid w:val="00774975"/>
    <w:rsid w:val="00775E39"/>
    <w:rsid w:val="00775EDD"/>
    <w:rsid w:val="007764AF"/>
    <w:rsid w:val="0077653B"/>
    <w:rsid w:val="007767C9"/>
    <w:rsid w:val="00776B30"/>
    <w:rsid w:val="00776D8A"/>
    <w:rsid w:val="0077772A"/>
    <w:rsid w:val="00777916"/>
    <w:rsid w:val="00777BD9"/>
    <w:rsid w:val="00777F9D"/>
    <w:rsid w:val="007802B0"/>
    <w:rsid w:val="00780E70"/>
    <w:rsid w:val="00780ED9"/>
    <w:rsid w:val="0078106E"/>
    <w:rsid w:val="007813F5"/>
    <w:rsid w:val="00782635"/>
    <w:rsid w:val="0078285E"/>
    <w:rsid w:val="007828DD"/>
    <w:rsid w:val="00782FDB"/>
    <w:rsid w:val="007840AE"/>
    <w:rsid w:val="00785229"/>
    <w:rsid w:val="00785856"/>
    <w:rsid w:val="00786B94"/>
    <w:rsid w:val="007870A1"/>
    <w:rsid w:val="007877B2"/>
    <w:rsid w:val="00790890"/>
    <w:rsid w:val="007908D4"/>
    <w:rsid w:val="00790A4B"/>
    <w:rsid w:val="00790E5B"/>
    <w:rsid w:val="007910A3"/>
    <w:rsid w:val="00791475"/>
    <w:rsid w:val="007914B4"/>
    <w:rsid w:val="00791808"/>
    <w:rsid w:val="00791B16"/>
    <w:rsid w:val="00791D54"/>
    <w:rsid w:val="00792CA6"/>
    <w:rsid w:val="00792EA8"/>
    <w:rsid w:val="00792ED5"/>
    <w:rsid w:val="00793DCB"/>
    <w:rsid w:val="00794A9E"/>
    <w:rsid w:val="00794CF3"/>
    <w:rsid w:val="00795195"/>
    <w:rsid w:val="00795DCC"/>
    <w:rsid w:val="00795E20"/>
    <w:rsid w:val="0079619A"/>
    <w:rsid w:val="00796D9E"/>
    <w:rsid w:val="0079731E"/>
    <w:rsid w:val="00797AED"/>
    <w:rsid w:val="007A0879"/>
    <w:rsid w:val="007A19F4"/>
    <w:rsid w:val="007A238D"/>
    <w:rsid w:val="007A24C9"/>
    <w:rsid w:val="007A2654"/>
    <w:rsid w:val="007A27B7"/>
    <w:rsid w:val="007A395C"/>
    <w:rsid w:val="007A3C3A"/>
    <w:rsid w:val="007A4944"/>
    <w:rsid w:val="007A4D19"/>
    <w:rsid w:val="007A4D8A"/>
    <w:rsid w:val="007A5AF3"/>
    <w:rsid w:val="007A6CA7"/>
    <w:rsid w:val="007A6F95"/>
    <w:rsid w:val="007A75AB"/>
    <w:rsid w:val="007A77E6"/>
    <w:rsid w:val="007A7865"/>
    <w:rsid w:val="007A7DCD"/>
    <w:rsid w:val="007B06C1"/>
    <w:rsid w:val="007B0A75"/>
    <w:rsid w:val="007B16D1"/>
    <w:rsid w:val="007B2A74"/>
    <w:rsid w:val="007B415B"/>
    <w:rsid w:val="007B548C"/>
    <w:rsid w:val="007B5581"/>
    <w:rsid w:val="007B5F1A"/>
    <w:rsid w:val="007B617B"/>
    <w:rsid w:val="007B6A51"/>
    <w:rsid w:val="007B6C9C"/>
    <w:rsid w:val="007B6FB6"/>
    <w:rsid w:val="007B7061"/>
    <w:rsid w:val="007B7134"/>
    <w:rsid w:val="007B7B9F"/>
    <w:rsid w:val="007C04CB"/>
    <w:rsid w:val="007C07EF"/>
    <w:rsid w:val="007C08C8"/>
    <w:rsid w:val="007C0D4B"/>
    <w:rsid w:val="007C0DEC"/>
    <w:rsid w:val="007C0EBE"/>
    <w:rsid w:val="007C1033"/>
    <w:rsid w:val="007C1DEC"/>
    <w:rsid w:val="007C22FC"/>
    <w:rsid w:val="007C329D"/>
    <w:rsid w:val="007C3673"/>
    <w:rsid w:val="007C37F7"/>
    <w:rsid w:val="007C3D1C"/>
    <w:rsid w:val="007C3E29"/>
    <w:rsid w:val="007C40B5"/>
    <w:rsid w:val="007C410C"/>
    <w:rsid w:val="007C4A0E"/>
    <w:rsid w:val="007C4BB7"/>
    <w:rsid w:val="007C57C5"/>
    <w:rsid w:val="007C5B69"/>
    <w:rsid w:val="007C6AF5"/>
    <w:rsid w:val="007D00CE"/>
    <w:rsid w:val="007D0F7C"/>
    <w:rsid w:val="007D14CB"/>
    <w:rsid w:val="007D15AA"/>
    <w:rsid w:val="007D1DDE"/>
    <w:rsid w:val="007D49FF"/>
    <w:rsid w:val="007D4BB6"/>
    <w:rsid w:val="007D5560"/>
    <w:rsid w:val="007D55E3"/>
    <w:rsid w:val="007D56BB"/>
    <w:rsid w:val="007D5A37"/>
    <w:rsid w:val="007D5EA1"/>
    <w:rsid w:val="007D6856"/>
    <w:rsid w:val="007D7F1A"/>
    <w:rsid w:val="007E0ABB"/>
    <w:rsid w:val="007E153B"/>
    <w:rsid w:val="007E2579"/>
    <w:rsid w:val="007E2F2A"/>
    <w:rsid w:val="007E34CA"/>
    <w:rsid w:val="007E3544"/>
    <w:rsid w:val="007E375A"/>
    <w:rsid w:val="007E3E3E"/>
    <w:rsid w:val="007E3EF0"/>
    <w:rsid w:val="007E47EB"/>
    <w:rsid w:val="007E5B65"/>
    <w:rsid w:val="007E5D96"/>
    <w:rsid w:val="007E6426"/>
    <w:rsid w:val="007E6D41"/>
    <w:rsid w:val="007E7404"/>
    <w:rsid w:val="007E7C2F"/>
    <w:rsid w:val="007E7CD8"/>
    <w:rsid w:val="007E7ECE"/>
    <w:rsid w:val="007E7F34"/>
    <w:rsid w:val="007F275C"/>
    <w:rsid w:val="007F2ACB"/>
    <w:rsid w:val="007F2F11"/>
    <w:rsid w:val="007F330A"/>
    <w:rsid w:val="007F384C"/>
    <w:rsid w:val="007F3A60"/>
    <w:rsid w:val="007F3C2D"/>
    <w:rsid w:val="007F41E2"/>
    <w:rsid w:val="007F45F6"/>
    <w:rsid w:val="007F46D6"/>
    <w:rsid w:val="007F49D7"/>
    <w:rsid w:val="007F4ADA"/>
    <w:rsid w:val="007F561E"/>
    <w:rsid w:val="007F5FDD"/>
    <w:rsid w:val="007F6110"/>
    <w:rsid w:val="007F6C49"/>
    <w:rsid w:val="007F773F"/>
    <w:rsid w:val="007F7974"/>
    <w:rsid w:val="007F7E4B"/>
    <w:rsid w:val="008006EB"/>
    <w:rsid w:val="00800829"/>
    <w:rsid w:val="00800B92"/>
    <w:rsid w:val="0080147F"/>
    <w:rsid w:val="00802555"/>
    <w:rsid w:val="00802932"/>
    <w:rsid w:val="00802A30"/>
    <w:rsid w:val="00802EE9"/>
    <w:rsid w:val="00803703"/>
    <w:rsid w:val="0080399D"/>
    <w:rsid w:val="008043ED"/>
    <w:rsid w:val="008045D2"/>
    <w:rsid w:val="00804DB2"/>
    <w:rsid w:val="008055F3"/>
    <w:rsid w:val="00805CA6"/>
    <w:rsid w:val="008063E0"/>
    <w:rsid w:val="0080661C"/>
    <w:rsid w:val="00806A5B"/>
    <w:rsid w:val="0080709B"/>
    <w:rsid w:val="0080753D"/>
    <w:rsid w:val="008079C1"/>
    <w:rsid w:val="00807DFD"/>
    <w:rsid w:val="008106CE"/>
    <w:rsid w:val="00810FB1"/>
    <w:rsid w:val="008114AA"/>
    <w:rsid w:val="008118E4"/>
    <w:rsid w:val="00811B82"/>
    <w:rsid w:val="008126A5"/>
    <w:rsid w:val="00812A02"/>
    <w:rsid w:val="00812B38"/>
    <w:rsid w:val="00812F9E"/>
    <w:rsid w:val="00813A37"/>
    <w:rsid w:val="0081413A"/>
    <w:rsid w:val="00814154"/>
    <w:rsid w:val="00814506"/>
    <w:rsid w:val="00814525"/>
    <w:rsid w:val="00814E63"/>
    <w:rsid w:val="00815006"/>
    <w:rsid w:val="00815717"/>
    <w:rsid w:val="00815CCE"/>
    <w:rsid w:val="00816192"/>
    <w:rsid w:val="008174D3"/>
    <w:rsid w:val="00820E0E"/>
    <w:rsid w:val="00820FF8"/>
    <w:rsid w:val="008219AB"/>
    <w:rsid w:val="00822C6B"/>
    <w:rsid w:val="00822D36"/>
    <w:rsid w:val="0082320C"/>
    <w:rsid w:val="008234B3"/>
    <w:rsid w:val="00823853"/>
    <w:rsid w:val="00823C2C"/>
    <w:rsid w:val="0082425F"/>
    <w:rsid w:val="00824796"/>
    <w:rsid w:val="00824816"/>
    <w:rsid w:val="00825EA4"/>
    <w:rsid w:val="00826C4B"/>
    <w:rsid w:val="00827876"/>
    <w:rsid w:val="00827F05"/>
    <w:rsid w:val="00830963"/>
    <w:rsid w:val="00830AAF"/>
    <w:rsid w:val="00831737"/>
    <w:rsid w:val="0083179C"/>
    <w:rsid w:val="0083187F"/>
    <w:rsid w:val="00831BDC"/>
    <w:rsid w:val="008320F1"/>
    <w:rsid w:val="00832429"/>
    <w:rsid w:val="00833653"/>
    <w:rsid w:val="00834670"/>
    <w:rsid w:val="00835CE9"/>
    <w:rsid w:val="00835F14"/>
    <w:rsid w:val="008364E6"/>
    <w:rsid w:val="00837580"/>
    <w:rsid w:val="008401B6"/>
    <w:rsid w:val="008402B3"/>
    <w:rsid w:val="00840500"/>
    <w:rsid w:val="00840D02"/>
    <w:rsid w:val="00841B31"/>
    <w:rsid w:val="008428D1"/>
    <w:rsid w:val="008432B2"/>
    <w:rsid w:val="00843DBA"/>
    <w:rsid w:val="00844257"/>
    <w:rsid w:val="008442E8"/>
    <w:rsid w:val="008445D8"/>
    <w:rsid w:val="00844E8A"/>
    <w:rsid w:val="00845F09"/>
    <w:rsid w:val="00845FBE"/>
    <w:rsid w:val="00846B7A"/>
    <w:rsid w:val="00846D7C"/>
    <w:rsid w:val="0084765B"/>
    <w:rsid w:val="00850020"/>
    <w:rsid w:val="00850109"/>
    <w:rsid w:val="00850208"/>
    <w:rsid w:val="0085056D"/>
    <w:rsid w:val="0085095F"/>
    <w:rsid w:val="00850A04"/>
    <w:rsid w:val="00850C69"/>
    <w:rsid w:val="00850D93"/>
    <w:rsid w:val="00850F3B"/>
    <w:rsid w:val="00851146"/>
    <w:rsid w:val="008512D6"/>
    <w:rsid w:val="00851AFB"/>
    <w:rsid w:val="00851E86"/>
    <w:rsid w:val="00851E9E"/>
    <w:rsid w:val="0085200F"/>
    <w:rsid w:val="008526EF"/>
    <w:rsid w:val="00852CD5"/>
    <w:rsid w:val="00853085"/>
    <w:rsid w:val="00853A4E"/>
    <w:rsid w:val="00854165"/>
    <w:rsid w:val="00854E0C"/>
    <w:rsid w:val="008553AE"/>
    <w:rsid w:val="00855D79"/>
    <w:rsid w:val="00856067"/>
    <w:rsid w:val="0085618E"/>
    <w:rsid w:val="008561AB"/>
    <w:rsid w:val="00856461"/>
    <w:rsid w:val="00857D4E"/>
    <w:rsid w:val="00857D97"/>
    <w:rsid w:val="008600C4"/>
    <w:rsid w:val="008609D2"/>
    <w:rsid w:val="00861826"/>
    <w:rsid w:val="00862F49"/>
    <w:rsid w:val="008637F6"/>
    <w:rsid w:val="00863E5E"/>
    <w:rsid w:val="0086404B"/>
    <w:rsid w:val="00864718"/>
    <w:rsid w:val="0086473E"/>
    <w:rsid w:val="00865038"/>
    <w:rsid w:val="008650CA"/>
    <w:rsid w:val="00865134"/>
    <w:rsid w:val="00865DBB"/>
    <w:rsid w:val="00866620"/>
    <w:rsid w:val="00867038"/>
    <w:rsid w:val="00867BAE"/>
    <w:rsid w:val="00867F38"/>
    <w:rsid w:val="00870389"/>
    <w:rsid w:val="00870466"/>
    <w:rsid w:val="00870F10"/>
    <w:rsid w:val="00871086"/>
    <w:rsid w:val="008711AC"/>
    <w:rsid w:val="0087149C"/>
    <w:rsid w:val="00871905"/>
    <w:rsid w:val="00871B87"/>
    <w:rsid w:val="00871BFB"/>
    <w:rsid w:val="008736C3"/>
    <w:rsid w:val="008745E6"/>
    <w:rsid w:val="00874DBC"/>
    <w:rsid w:val="008750CA"/>
    <w:rsid w:val="00875A24"/>
    <w:rsid w:val="00875F1B"/>
    <w:rsid w:val="008763F7"/>
    <w:rsid w:val="00876405"/>
    <w:rsid w:val="00877B34"/>
    <w:rsid w:val="00877B8D"/>
    <w:rsid w:val="008805EF"/>
    <w:rsid w:val="00880D0E"/>
    <w:rsid w:val="008824F0"/>
    <w:rsid w:val="00882914"/>
    <w:rsid w:val="008833DD"/>
    <w:rsid w:val="0088341D"/>
    <w:rsid w:val="00884BDA"/>
    <w:rsid w:val="00884F69"/>
    <w:rsid w:val="00885073"/>
    <w:rsid w:val="00886128"/>
    <w:rsid w:val="008865DC"/>
    <w:rsid w:val="00887816"/>
    <w:rsid w:val="00887987"/>
    <w:rsid w:val="00887DA4"/>
    <w:rsid w:val="00887F13"/>
    <w:rsid w:val="00890317"/>
    <w:rsid w:val="008904F7"/>
    <w:rsid w:val="00891247"/>
    <w:rsid w:val="0089126D"/>
    <w:rsid w:val="00891411"/>
    <w:rsid w:val="00891DCC"/>
    <w:rsid w:val="0089237E"/>
    <w:rsid w:val="00892DBF"/>
    <w:rsid w:val="0089435D"/>
    <w:rsid w:val="00894BEB"/>
    <w:rsid w:val="00895A5B"/>
    <w:rsid w:val="00897775"/>
    <w:rsid w:val="008A1DA4"/>
    <w:rsid w:val="008A242D"/>
    <w:rsid w:val="008A2C80"/>
    <w:rsid w:val="008A3842"/>
    <w:rsid w:val="008A4521"/>
    <w:rsid w:val="008A4B34"/>
    <w:rsid w:val="008A5625"/>
    <w:rsid w:val="008A6792"/>
    <w:rsid w:val="008A684C"/>
    <w:rsid w:val="008A6A31"/>
    <w:rsid w:val="008A7CE4"/>
    <w:rsid w:val="008B0CB4"/>
    <w:rsid w:val="008B1C5E"/>
    <w:rsid w:val="008B1F18"/>
    <w:rsid w:val="008B2281"/>
    <w:rsid w:val="008B2C97"/>
    <w:rsid w:val="008B3884"/>
    <w:rsid w:val="008B3FA5"/>
    <w:rsid w:val="008B420D"/>
    <w:rsid w:val="008B4888"/>
    <w:rsid w:val="008B59B4"/>
    <w:rsid w:val="008B6077"/>
    <w:rsid w:val="008B60C8"/>
    <w:rsid w:val="008B7360"/>
    <w:rsid w:val="008C0244"/>
    <w:rsid w:val="008C02CC"/>
    <w:rsid w:val="008C1038"/>
    <w:rsid w:val="008C20B2"/>
    <w:rsid w:val="008C267B"/>
    <w:rsid w:val="008C2B32"/>
    <w:rsid w:val="008C5028"/>
    <w:rsid w:val="008C7158"/>
    <w:rsid w:val="008C763C"/>
    <w:rsid w:val="008C7735"/>
    <w:rsid w:val="008C7BED"/>
    <w:rsid w:val="008D0C75"/>
    <w:rsid w:val="008D0F52"/>
    <w:rsid w:val="008D10A5"/>
    <w:rsid w:val="008D14E8"/>
    <w:rsid w:val="008D150B"/>
    <w:rsid w:val="008D1521"/>
    <w:rsid w:val="008D1A4F"/>
    <w:rsid w:val="008D31D0"/>
    <w:rsid w:val="008D3574"/>
    <w:rsid w:val="008D37D5"/>
    <w:rsid w:val="008D38A5"/>
    <w:rsid w:val="008D3A38"/>
    <w:rsid w:val="008D3B71"/>
    <w:rsid w:val="008D4181"/>
    <w:rsid w:val="008D55AB"/>
    <w:rsid w:val="008D61FD"/>
    <w:rsid w:val="008D644D"/>
    <w:rsid w:val="008D67AC"/>
    <w:rsid w:val="008D7373"/>
    <w:rsid w:val="008D7994"/>
    <w:rsid w:val="008E0017"/>
    <w:rsid w:val="008E139F"/>
    <w:rsid w:val="008E1511"/>
    <w:rsid w:val="008E1AC7"/>
    <w:rsid w:val="008E1CAB"/>
    <w:rsid w:val="008E2D55"/>
    <w:rsid w:val="008E30B8"/>
    <w:rsid w:val="008E3290"/>
    <w:rsid w:val="008E3411"/>
    <w:rsid w:val="008E35B5"/>
    <w:rsid w:val="008E38B4"/>
    <w:rsid w:val="008E39EB"/>
    <w:rsid w:val="008E45A5"/>
    <w:rsid w:val="008E5472"/>
    <w:rsid w:val="008E564E"/>
    <w:rsid w:val="008E5A8F"/>
    <w:rsid w:val="008E5C2E"/>
    <w:rsid w:val="008E5E81"/>
    <w:rsid w:val="008E695A"/>
    <w:rsid w:val="008E6AB2"/>
    <w:rsid w:val="008E7E1E"/>
    <w:rsid w:val="008F0BD2"/>
    <w:rsid w:val="008F0FA8"/>
    <w:rsid w:val="008F12B9"/>
    <w:rsid w:val="008F14DE"/>
    <w:rsid w:val="008F16DC"/>
    <w:rsid w:val="008F1C28"/>
    <w:rsid w:val="008F1D24"/>
    <w:rsid w:val="008F1E5B"/>
    <w:rsid w:val="008F20B4"/>
    <w:rsid w:val="008F2F64"/>
    <w:rsid w:val="008F31E9"/>
    <w:rsid w:val="008F3750"/>
    <w:rsid w:val="008F3D90"/>
    <w:rsid w:val="008F4151"/>
    <w:rsid w:val="008F5092"/>
    <w:rsid w:val="008F5168"/>
    <w:rsid w:val="008F559D"/>
    <w:rsid w:val="008F5D60"/>
    <w:rsid w:val="008F63A3"/>
    <w:rsid w:val="008F6547"/>
    <w:rsid w:val="008F6689"/>
    <w:rsid w:val="008F6ACF"/>
    <w:rsid w:val="008F7981"/>
    <w:rsid w:val="008F7C21"/>
    <w:rsid w:val="0090035B"/>
    <w:rsid w:val="009005D0"/>
    <w:rsid w:val="0090186E"/>
    <w:rsid w:val="00901D70"/>
    <w:rsid w:val="00902C31"/>
    <w:rsid w:val="00903226"/>
    <w:rsid w:val="00903749"/>
    <w:rsid w:val="00904012"/>
    <w:rsid w:val="009042DF"/>
    <w:rsid w:val="009047AD"/>
    <w:rsid w:val="00905441"/>
    <w:rsid w:val="009057A1"/>
    <w:rsid w:val="009060B6"/>
    <w:rsid w:val="00906676"/>
    <w:rsid w:val="009066D4"/>
    <w:rsid w:val="00906835"/>
    <w:rsid w:val="00906BDB"/>
    <w:rsid w:val="00907036"/>
    <w:rsid w:val="00907331"/>
    <w:rsid w:val="009076C1"/>
    <w:rsid w:val="00907D51"/>
    <w:rsid w:val="00907E32"/>
    <w:rsid w:val="00910A47"/>
    <w:rsid w:val="00910B74"/>
    <w:rsid w:val="00910C8B"/>
    <w:rsid w:val="00910C90"/>
    <w:rsid w:val="00910DE2"/>
    <w:rsid w:val="009110DF"/>
    <w:rsid w:val="0091174A"/>
    <w:rsid w:val="009119CF"/>
    <w:rsid w:val="009123B2"/>
    <w:rsid w:val="0091286A"/>
    <w:rsid w:val="00912CAB"/>
    <w:rsid w:val="009131F5"/>
    <w:rsid w:val="00913858"/>
    <w:rsid w:val="009138F5"/>
    <w:rsid w:val="00913A73"/>
    <w:rsid w:val="00914FEF"/>
    <w:rsid w:val="009160FA"/>
    <w:rsid w:val="00917078"/>
    <w:rsid w:val="009172E8"/>
    <w:rsid w:val="00917B48"/>
    <w:rsid w:val="009205D8"/>
    <w:rsid w:val="00920738"/>
    <w:rsid w:val="00920D1F"/>
    <w:rsid w:val="00920F1B"/>
    <w:rsid w:val="00921058"/>
    <w:rsid w:val="0092124D"/>
    <w:rsid w:val="00921422"/>
    <w:rsid w:val="00921782"/>
    <w:rsid w:val="009218D4"/>
    <w:rsid w:val="00921993"/>
    <w:rsid w:val="00921CD6"/>
    <w:rsid w:val="00921FA7"/>
    <w:rsid w:val="00921FF8"/>
    <w:rsid w:val="009225F4"/>
    <w:rsid w:val="0092454A"/>
    <w:rsid w:val="00926C76"/>
    <w:rsid w:val="0092739E"/>
    <w:rsid w:val="0092760F"/>
    <w:rsid w:val="00927E65"/>
    <w:rsid w:val="00927FD5"/>
    <w:rsid w:val="00930C64"/>
    <w:rsid w:val="00931979"/>
    <w:rsid w:val="00932007"/>
    <w:rsid w:val="00932614"/>
    <w:rsid w:val="009329DF"/>
    <w:rsid w:val="00932CA9"/>
    <w:rsid w:val="00933F75"/>
    <w:rsid w:val="009340DD"/>
    <w:rsid w:val="0093463C"/>
    <w:rsid w:val="0093480E"/>
    <w:rsid w:val="009367AC"/>
    <w:rsid w:val="00936DEA"/>
    <w:rsid w:val="00936E8A"/>
    <w:rsid w:val="00936E90"/>
    <w:rsid w:val="009372B0"/>
    <w:rsid w:val="009379E0"/>
    <w:rsid w:val="00937BB8"/>
    <w:rsid w:val="00937ECC"/>
    <w:rsid w:val="00940B22"/>
    <w:rsid w:val="00940B7D"/>
    <w:rsid w:val="00941122"/>
    <w:rsid w:val="009412DC"/>
    <w:rsid w:val="00941570"/>
    <w:rsid w:val="00942051"/>
    <w:rsid w:val="00942C11"/>
    <w:rsid w:val="00942CB9"/>
    <w:rsid w:val="00943413"/>
    <w:rsid w:val="00943A1A"/>
    <w:rsid w:val="00945DEA"/>
    <w:rsid w:val="00945F7A"/>
    <w:rsid w:val="00946A31"/>
    <w:rsid w:val="00947127"/>
    <w:rsid w:val="0094723B"/>
    <w:rsid w:val="00947DB5"/>
    <w:rsid w:val="0095001B"/>
    <w:rsid w:val="0095003F"/>
    <w:rsid w:val="00950659"/>
    <w:rsid w:val="009510A5"/>
    <w:rsid w:val="0095179F"/>
    <w:rsid w:val="00951BC5"/>
    <w:rsid w:val="00951BD3"/>
    <w:rsid w:val="00951CCE"/>
    <w:rsid w:val="00951EF6"/>
    <w:rsid w:val="009521FD"/>
    <w:rsid w:val="009522A5"/>
    <w:rsid w:val="00952E98"/>
    <w:rsid w:val="00953D93"/>
    <w:rsid w:val="009549A9"/>
    <w:rsid w:val="00956504"/>
    <w:rsid w:val="0095680E"/>
    <w:rsid w:val="00956EEA"/>
    <w:rsid w:val="00957001"/>
    <w:rsid w:val="00957ED5"/>
    <w:rsid w:val="00961387"/>
    <w:rsid w:val="009613FC"/>
    <w:rsid w:val="00961C70"/>
    <w:rsid w:val="009625B2"/>
    <w:rsid w:val="00962820"/>
    <w:rsid w:val="009629F8"/>
    <w:rsid w:val="0096347E"/>
    <w:rsid w:val="009640ED"/>
    <w:rsid w:val="00965A1B"/>
    <w:rsid w:val="00965BBB"/>
    <w:rsid w:val="009664E5"/>
    <w:rsid w:val="00967088"/>
    <w:rsid w:val="00967337"/>
    <w:rsid w:val="00967B35"/>
    <w:rsid w:val="00967DD0"/>
    <w:rsid w:val="00967E08"/>
    <w:rsid w:val="00970072"/>
    <w:rsid w:val="00970BE0"/>
    <w:rsid w:val="009719D9"/>
    <w:rsid w:val="00972035"/>
    <w:rsid w:val="00972DF5"/>
    <w:rsid w:val="00973B51"/>
    <w:rsid w:val="00973B63"/>
    <w:rsid w:val="00973C35"/>
    <w:rsid w:val="00974EE8"/>
    <w:rsid w:val="00975A88"/>
    <w:rsid w:val="009762E8"/>
    <w:rsid w:val="00976408"/>
    <w:rsid w:val="0097682E"/>
    <w:rsid w:val="00977356"/>
    <w:rsid w:val="009775B5"/>
    <w:rsid w:val="00980A19"/>
    <w:rsid w:val="00980C31"/>
    <w:rsid w:val="00981934"/>
    <w:rsid w:val="00981F5A"/>
    <w:rsid w:val="00982498"/>
    <w:rsid w:val="00982911"/>
    <w:rsid w:val="00982EC4"/>
    <w:rsid w:val="009830E4"/>
    <w:rsid w:val="009838B2"/>
    <w:rsid w:val="00983925"/>
    <w:rsid w:val="00984A52"/>
    <w:rsid w:val="0098510E"/>
    <w:rsid w:val="009856AF"/>
    <w:rsid w:val="00985714"/>
    <w:rsid w:val="00986620"/>
    <w:rsid w:val="009867A8"/>
    <w:rsid w:val="009868A8"/>
    <w:rsid w:val="009877A3"/>
    <w:rsid w:val="00987F64"/>
    <w:rsid w:val="00990144"/>
    <w:rsid w:val="00990152"/>
    <w:rsid w:val="009916B8"/>
    <w:rsid w:val="00991C87"/>
    <w:rsid w:val="00991CC0"/>
    <w:rsid w:val="009924E8"/>
    <w:rsid w:val="00992CFA"/>
    <w:rsid w:val="00993BF2"/>
    <w:rsid w:val="00994099"/>
    <w:rsid w:val="00994BB4"/>
    <w:rsid w:val="0099664B"/>
    <w:rsid w:val="00996717"/>
    <w:rsid w:val="00996F36"/>
    <w:rsid w:val="00997268"/>
    <w:rsid w:val="009976AE"/>
    <w:rsid w:val="009A0499"/>
    <w:rsid w:val="009A0D39"/>
    <w:rsid w:val="009A17CB"/>
    <w:rsid w:val="009A194B"/>
    <w:rsid w:val="009A1FFD"/>
    <w:rsid w:val="009A215E"/>
    <w:rsid w:val="009A26FF"/>
    <w:rsid w:val="009A29FD"/>
    <w:rsid w:val="009A3564"/>
    <w:rsid w:val="009A35DA"/>
    <w:rsid w:val="009A39D0"/>
    <w:rsid w:val="009A3F96"/>
    <w:rsid w:val="009A4216"/>
    <w:rsid w:val="009A44C5"/>
    <w:rsid w:val="009A4571"/>
    <w:rsid w:val="009A49FE"/>
    <w:rsid w:val="009A55BC"/>
    <w:rsid w:val="009A6110"/>
    <w:rsid w:val="009A75ED"/>
    <w:rsid w:val="009B03D2"/>
    <w:rsid w:val="009B0992"/>
    <w:rsid w:val="009B0B33"/>
    <w:rsid w:val="009B10D2"/>
    <w:rsid w:val="009B1392"/>
    <w:rsid w:val="009B14B8"/>
    <w:rsid w:val="009B1CBE"/>
    <w:rsid w:val="009B1F6C"/>
    <w:rsid w:val="009B2383"/>
    <w:rsid w:val="009B239B"/>
    <w:rsid w:val="009B25B0"/>
    <w:rsid w:val="009B2EBA"/>
    <w:rsid w:val="009B41D3"/>
    <w:rsid w:val="009B552F"/>
    <w:rsid w:val="009B6114"/>
    <w:rsid w:val="009B617B"/>
    <w:rsid w:val="009B6269"/>
    <w:rsid w:val="009B6769"/>
    <w:rsid w:val="009B6B46"/>
    <w:rsid w:val="009C07AC"/>
    <w:rsid w:val="009C0AB2"/>
    <w:rsid w:val="009C25BF"/>
    <w:rsid w:val="009C39CB"/>
    <w:rsid w:val="009C45BC"/>
    <w:rsid w:val="009C47D4"/>
    <w:rsid w:val="009C4CF0"/>
    <w:rsid w:val="009C5F36"/>
    <w:rsid w:val="009C6B10"/>
    <w:rsid w:val="009C6F67"/>
    <w:rsid w:val="009D024E"/>
    <w:rsid w:val="009D03C6"/>
    <w:rsid w:val="009D0B39"/>
    <w:rsid w:val="009D0C12"/>
    <w:rsid w:val="009D101A"/>
    <w:rsid w:val="009D14F9"/>
    <w:rsid w:val="009D19B7"/>
    <w:rsid w:val="009D19D6"/>
    <w:rsid w:val="009D3615"/>
    <w:rsid w:val="009D371D"/>
    <w:rsid w:val="009D4756"/>
    <w:rsid w:val="009D48CC"/>
    <w:rsid w:val="009D5028"/>
    <w:rsid w:val="009D52D2"/>
    <w:rsid w:val="009D5E82"/>
    <w:rsid w:val="009D64D1"/>
    <w:rsid w:val="009D6A0A"/>
    <w:rsid w:val="009D6FBC"/>
    <w:rsid w:val="009D70FF"/>
    <w:rsid w:val="009D7ABC"/>
    <w:rsid w:val="009D7AFF"/>
    <w:rsid w:val="009E17E9"/>
    <w:rsid w:val="009E19E2"/>
    <w:rsid w:val="009E1C62"/>
    <w:rsid w:val="009E1F09"/>
    <w:rsid w:val="009E23FA"/>
    <w:rsid w:val="009E25EA"/>
    <w:rsid w:val="009E2F54"/>
    <w:rsid w:val="009E310A"/>
    <w:rsid w:val="009E3740"/>
    <w:rsid w:val="009E406D"/>
    <w:rsid w:val="009E4170"/>
    <w:rsid w:val="009E41B7"/>
    <w:rsid w:val="009E4476"/>
    <w:rsid w:val="009E52D4"/>
    <w:rsid w:val="009E58CE"/>
    <w:rsid w:val="009E6F8F"/>
    <w:rsid w:val="009E73F3"/>
    <w:rsid w:val="009E7788"/>
    <w:rsid w:val="009E7905"/>
    <w:rsid w:val="009E7B4D"/>
    <w:rsid w:val="009E7B9C"/>
    <w:rsid w:val="009E7D62"/>
    <w:rsid w:val="009F013D"/>
    <w:rsid w:val="009F0189"/>
    <w:rsid w:val="009F106C"/>
    <w:rsid w:val="009F2A7D"/>
    <w:rsid w:val="009F2F94"/>
    <w:rsid w:val="009F349E"/>
    <w:rsid w:val="009F3A39"/>
    <w:rsid w:val="009F4093"/>
    <w:rsid w:val="009F43C8"/>
    <w:rsid w:val="009F4432"/>
    <w:rsid w:val="009F478A"/>
    <w:rsid w:val="009F4FD7"/>
    <w:rsid w:val="009F759A"/>
    <w:rsid w:val="009F7E85"/>
    <w:rsid w:val="00A00052"/>
    <w:rsid w:val="00A00C7B"/>
    <w:rsid w:val="00A01554"/>
    <w:rsid w:val="00A01C8C"/>
    <w:rsid w:val="00A01DD7"/>
    <w:rsid w:val="00A01F49"/>
    <w:rsid w:val="00A02728"/>
    <w:rsid w:val="00A02DB7"/>
    <w:rsid w:val="00A03799"/>
    <w:rsid w:val="00A038DD"/>
    <w:rsid w:val="00A045B5"/>
    <w:rsid w:val="00A047B5"/>
    <w:rsid w:val="00A04AB6"/>
    <w:rsid w:val="00A059AF"/>
    <w:rsid w:val="00A05B16"/>
    <w:rsid w:val="00A05FDF"/>
    <w:rsid w:val="00A072D1"/>
    <w:rsid w:val="00A078FB"/>
    <w:rsid w:val="00A07B34"/>
    <w:rsid w:val="00A10BBA"/>
    <w:rsid w:val="00A11971"/>
    <w:rsid w:val="00A12243"/>
    <w:rsid w:val="00A12285"/>
    <w:rsid w:val="00A1229C"/>
    <w:rsid w:val="00A1283F"/>
    <w:rsid w:val="00A12AD8"/>
    <w:rsid w:val="00A130A3"/>
    <w:rsid w:val="00A13692"/>
    <w:rsid w:val="00A13982"/>
    <w:rsid w:val="00A150E2"/>
    <w:rsid w:val="00A15621"/>
    <w:rsid w:val="00A15836"/>
    <w:rsid w:val="00A15850"/>
    <w:rsid w:val="00A15939"/>
    <w:rsid w:val="00A15B67"/>
    <w:rsid w:val="00A15E5C"/>
    <w:rsid w:val="00A167A9"/>
    <w:rsid w:val="00A16980"/>
    <w:rsid w:val="00A1718C"/>
    <w:rsid w:val="00A1750D"/>
    <w:rsid w:val="00A17A84"/>
    <w:rsid w:val="00A17B17"/>
    <w:rsid w:val="00A17FBD"/>
    <w:rsid w:val="00A20683"/>
    <w:rsid w:val="00A21155"/>
    <w:rsid w:val="00A21320"/>
    <w:rsid w:val="00A215E0"/>
    <w:rsid w:val="00A21D70"/>
    <w:rsid w:val="00A21E63"/>
    <w:rsid w:val="00A2215E"/>
    <w:rsid w:val="00A2216D"/>
    <w:rsid w:val="00A2217C"/>
    <w:rsid w:val="00A228D6"/>
    <w:rsid w:val="00A2316F"/>
    <w:rsid w:val="00A23208"/>
    <w:rsid w:val="00A23302"/>
    <w:rsid w:val="00A2342A"/>
    <w:rsid w:val="00A23D60"/>
    <w:rsid w:val="00A23F92"/>
    <w:rsid w:val="00A25F6D"/>
    <w:rsid w:val="00A260D2"/>
    <w:rsid w:val="00A26B41"/>
    <w:rsid w:val="00A26D03"/>
    <w:rsid w:val="00A275E0"/>
    <w:rsid w:val="00A275EB"/>
    <w:rsid w:val="00A27B36"/>
    <w:rsid w:val="00A30074"/>
    <w:rsid w:val="00A305CA"/>
    <w:rsid w:val="00A30F79"/>
    <w:rsid w:val="00A316ED"/>
    <w:rsid w:val="00A31E8E"/>
    <w:rsid w:val="00A320F5"/>
    <w:rsid w:val="00A321DB"/>
    <w:rsid w:val="00A3237C"/>
    <w:rsid w:val="00A323FB"/>
    <w:rsid w:val="00A339D0"/>
    <w:rsid w:val="00A33DA3"/>
    <w:rsid w:val="00A34BEE"/>
    <w:rsid w:val="00A358DB"/>
    <w:rsid w:val="00A35C6D"/>
    <w:rsid w:val="00A35F53"/>
    <w:rsid w:val="00A35FE0"/>
    <w:rsid w:val="00A36E34"/>
    <w:rsid w:val="00A371D5"/>
    <w:rsid w:val="00A37A17"/>
    <w:rsid w:val="00A40839"/>
    <w:rsid w:val="00A41103"/>
    <w:rsid w:val="00A41689"/>
    <w:rsid w:val="00A41A9B"/>
    <w:rsid w:val="00A41B9C"/>
    <w:rsid w:val="00A42635"/>
    <w:rsid w:val="00A44723"/>
    <w:rsid w:val="00A4530A"/>
    <w:rsid w:val="00A47330"/>
    <w:rsid w:val="00A47716"/>
    <w:rsid w:val="00A4783F"/>
    <w:rsid w:val="00A47F25"/>
    <w:rsid w:val="00A50753"/>
    <w:rsid w:val="00A50E5D"/>
    <w:rsid w:val="00A52751"/>
    <w:rsid w:val="00A53195"/>
    <w:rsid w:val="00A5368F"/>
    <w:rsid w:val="00A537B7"/>
    <w:rsid w:val="00A53FFD"/>
    <w:rsid w:val="00A55214"/>
    <w:rsid w:val="00A552C8"/>
    <w:rsid w:val="00A55C91"/>
    <w:rsid w:val="00A560DF"/>
    <w:rsid w:val="00A56CD2"/>
    <w:rsid w:val="00A57630"/>
    <w:rsid w:val="00A60AD4"/>
    <w:rsid w:val="00A61464"/>
    <w:rsid w:val="00A61885"/>
    <w:rsid w:val="00A61BCF"/>
    <w:rsid w:val="00A61BFC"/>
    <w:rsid w:val="00A61ED9"/>
    <w:rsid w:val="00A62F58"/>
    <w:rsid w:val="00A638D2"/>
    <w:rsid w:val="00A63B88"/>
    <w:rsid w:val="00A64249"/>
    <w:rsid w:val="00A64B47"/>
    <w:rsid w:val="00A65171"/>
    <w:rsid w:val="00A662E0"/>
    <w:rsid w:val="00A66877"/>
    <w:rsid w:val="00A66927"/>
    <w:rsid w:val="00A66A42"/>
    <w:rsid w:val="00A66EE7"/>
    <w:rsid w:val="00A701EA"/>
    <w:rsid w:val="00A70378"/>
    <w:rsid w:val="00A7044C"/>
    <w:rsid w:val="00A71212"/>
    <w:rsid w:val="00A716D7"/>
    <w:rsid w:val="00A718EB"/>
    <w:rsid w:val="00A7298B"/>
    <w:rsid w:val="00A729EF"/>
    <w:rsid w:val="00A72B41"/>
    <w:rsid w:val="00A738ED"/>
    <w:rsid w:val="00A73D59"/>
    <w:rsid w:val="00A7564A"/>
    <w:rsid w:val="00A75A9E"/>
    <w:rsid w:val="00A75ED3"/>
    <w:rsid w:val="00A7737C"/>
    <w:rsid w:val="00A775CD"/>
    <w:rsid w:val="00A77CE2"/>
    <w:rsid w:val="00A80C66"/>
    <w:rsid w:val="00A81975"/>
    <w:rsid w:val="00A81C81"/>
    <w:rsid w:val="00A81F5B"/>
    <w:rsid w:val="00A8225A"/>
    <w:rsid w:val="00A8226E"/>
    <w:rsid w:val="00A82503"/>
    <w:rsid w:val="00A82A48"/>
    <w:rsid w:val="00A82DD7"/>
    <w:rsid w:val="00A83200"/>
    <w:rsid w:val="00A8369A"/>
    <w:rsid w:val="00A836D3"/>
    <w:rsid w:val="00A83ACB"/>
    <w:rsid w:val="00A83EBB"/>
    <w:rsid w:val="00A846C5"/>
    <w:rsid w:val="00A847DA"/>
    <w:rsid w:val="00A84993"/>
    <w:rsid w:val="00A849AC"/>
    <w:rsid w:val="00A85A27"/>
    <w:rsid w:val="00A85AF1"/>
    <w:rsid w:val="00A85EA1"/>
    <w:rsid w:val="00A86088"/>
    <w:rsid w:val="00A860E8"/>
    <w:rsid w:val="00A86779"/>
    <w:rsid w:val="00A868EC"/>
    <w:rsid w:val="00A86F72"/>
    <w:rsid w:val="00A87647"/>
    <w:rsid w:val="00A90183"/>
    <w:rsid w:val="00A9040F"/>
    <w:rsid w:val="00A9058C"/>
    <w:rsid w:val="00A90647"/>
    <w:rsid w:val="00A90DD3"/>
    <w:rsid w:val="00A9136E"/>
    <w:rsid w:val="00A91976"/>
    <w:rsid w:val="00A91A9B"/>
    <w:rsid w:val="00A91F0B"/>
    <w:rsid w:val="00A920E9"/>
    <w:rsid w:val="00A925C6"/>
    <w:rsid w:val="00A92F38"/>
    <w:rsid w:val="00A935E9"/>
    <w:rsid w:val="00A93B71"/>
    <w:rsid w:val="00A944B3"/>
    <w:rsid w:val="00A94DC8"/>
    <w:rsid w:val="00A95009"/>
    <w:rsid w:val="00A95046"/>
    <w:rsid w:val="00A950F7"/>
    <w:rsid w:val="00A95257"/>
    <w:rsid w:val="00A9590B"/>
    <w:rsid w:val="00A96595"/>
    <w:rsid w:val="00A96DA2"/>
    <w:rsid w:val="00AA044B"/>
    <w:rsid w:val="00AA0AE8"/>
    <w:rsid w:val="00AA0C51"/>
    <w:rsid w:val="00AA1620"/>
    <w:rsid w:val="00AA1708"/>
    <w:rsid w:val="00AA2304"/>
    <w:rsid w:val="00AA24AD"/>
    <w:rsid w:val="00AA32F2"/>
    <w:rsid w:val="00AA3370"/>
    <w:rsid w:val="00AA3507"/>
    <w:rsid w:val="00AA3525"/>
    <w:rsid w:val="00AA3A4A"/>
    <w:rsid w:val="00AA3CFB"/>
    <w:rsid w:val="00AA48BF"/>
    <w:rsid w:val="00AA4A44"/>
    <w:rsid w:val="00AA4DE5"/>
    <w:rsid w:val="00AA50A9"/>
    <w:rsid w:val="00AA60AF"/>
    <w:rsid w:val="00AA6A5A"/>
    <w:rsid w:val="00AA714D"/>
    <w:rsid w:val="00AA72A6"/>
    <w:rsid w:val="00AA742F"/>
    <w:rsid w:val="00AA7C24"/>
    <w:rsid w:val="00AA7C28"/>
    <w:rsid w:val="00AB04A9"/>
    <w:rsid w:val="00AB0D31"/>
    <w:rsid w:val="00AB186E"/>
    <w:rsid w:val="00AB1E9A"/>
    <w:rsid w:val="00AB3209"/>
    <w:rsid w:val="00AB3CE2"/>
    <w:rsid w:val="00AB4F66"/>
    <w:rsid w:val="00AB510A"/>
    <w:rsid w:val="00AB617B"/>
    <w:rsid w:val="00AB6B00"/>
    <w:rsid w:val="00AB6FB4"/>
    <w:rsid w:val="00AB7BC6"/>
    <w:rsid w:val="00AC0098"/>
    <w:rsid w:val="00AC1170"/>
    <w:rsid w:val="00AC1C32"/>
    <w:rsid w:val="00AC1D47"/>
    <w:rsid w:val="00AC20B7"/>
    <w:rsid w:val="00AC23FE"/>
    <w:rsid w:val="00AC39E5"/>
    <w:rsid w:val="00AC48F3"/>
    <w:rsid w:val="00AC55E2"/>
    <w:rsid w:val="00AC5A20"/>
    <w:rsid w:val="00AC5E30"/>
    <w:rsid w:val="00AC5EC8"/>
    <w:rsid w:val="00AC63C1"/>
    <w:rsid w:val="00AC6F09"/>
    <w:rsid w:val="00AC70D4"/>
    <w:rsid w:val="00AD02A8"/>
    <w:rsid w:val="00AD03E3"/>
    <w:rsid w:val="00AD048C"/>
    <w:rsid w:val="00AD139D"/>
    <w:rsid w:val="00AD1B9B"/>
    <w:rsid w:val="00AD2845"/>
    <w:rsid w:val="00AD2BA8"/>
    <w:rsid w:val="00AD2FEA"/>
    <w:rsid w:val="00AD3209"/>
    <w:rsid w:val="00AD36E9"/>
    <w:rsid w:val="00AD3DCD"/>
    <w:rsid w:val="00AD44EA"/>
    <w:rsid w:val="00AD45B8"/>
    <w:rsid w:val="00AD4854"/>
    <w:rsid w:val="00AD4BE5"/>
    <w:rsid w:val="00AD4E40"/>
    <w:rsid w:val="00AD5123"/>
    <w:rsid w:val="00AD5CE6"/>
    <w:rsid w:val="00AD6D89"/>
    <w:rsid w:val="00AD7D64"/>
    <w:rsid w:val="00AE13CB"/>
    <w:rsid w:val="00AE1808"/>
    <w:rsid w:val="00AE1C77"/>
    <w:rsid w:val="00AE1EE3"/>
    <w:rsid w:val="00AE1F94"/>
    <w:rsid w:val="00AE2325"/>
    <w:rsid w:val="00AE2B9C"/>
    <w:rsid w:val="00AE325C"/>
    <w:rsid w:val="00AE3799"/>
    <w:rsid w:val="00AE37E9"/>
    <w:rsid w:val="00AE3B1D"/>
    <w:rsid w:val="00AE3FE7"/>
    <w:rsid w:val="00AE4B22"/>
    <w:rsid w:val="00AE545B"/>
    <w:rsid w:val="00AE58EB"/>
    <w:rsid w:val="00AE5909"/>
    <w:rsid w:val="00AE5F06"/>
    <w:rsid w:val="00AE66C5"/>
    <w:rsid w:val="00AE6BE9"/>
    <w:rsid w:val="00AE6CB2"/>
    <w:rsid w:val="00AE7335"/>
    <w:rsid w:val="00AF0537"/>
    <w:rsid w:val="00AF09A5"/>
    <w:rsid w:val="00AF0E91"/>
    <w:rsid w:val="00AF0F34"/>
    <w:rsid w:val="00AF2378"/>
    <w:rsid w:val="00AF2800"/>
    <w:rsid w:val="00AF2C05"/>
    <w:rsid w:val="00AF2C85"/>
    <w:rsid w:val="00AF3B96"/>
    <w:rsid w:val="00AF51E9"/>
    <w:rsid w:val="00AF5847"/>
    <w:rsid w:val="00AF7121"/>
    <w:rsid w:val="00B00641"/>
    <w:rsid w:val="00B006DE"/>
    <w:rsid w:val="00B00E81"/>
    <w:rsid w:val="00B00FD1"/>
    <w:rsid w:val="00B018EC"/>
    <w:rsid w:val="00B0207A"/>
    <w:rsid w:val="00B02080"/>
    <w:rsid w:val="00B02701"/>
    <w:rsid w:val="00B02F69"/>
    <w:rsid w:val="00B0359B"/>
    <w:rsid w:val="00B03920"/>
    <w:rsid w:val="00B03C68"/>
    <w:rsid w:val="00B043A4"/>
    <w:rsid w:val="00B04630"/>
    <w:rsid w:val="00B04881"/>
    <w:rsid w:val="00B04E1E"/>
    <w:rsid w:val="00B0507E"/>
    <w:rsid w:val="00B05C11"/>
    <w:rsid w:val="00B0632C"/>
    <w:rsid w:val="00B06B9D"/>
    <w:rsid w:val="00B07189"/>
    <w:rsid w:val="00B07235"/>
    <w:rsid w:val="00B0778D"/>
    <w:rsid w:val="00B1020D"/>
    <w:rsid w:val="00B1063A"/>
    <w:rsid w:val="00B10734"/>
    <w:rsid w:val="00B119C0"/>
    <w:rsid w:val="00B11ED3"/>
    <w:rsid w:val="00B11FCB"/>
    <w:rsid w:val="00B122DC"/>
    <w:rsid w:val="00B134A2"/>
    <w:rsid w:val="00B13668"/>
    <w:rsid w:val="00B13DC1"/>
    <w:rsid w:val="00B1441C"/>
    <w:rsid w:val="00B14E4C"/>
    <w:rsid w:val="00B153CF"/>
    <w:rsid w:val="00B161A8"/>
    <w:rsid w:val="00B16B40"/>
    <w:rsid w:val="00B175CA"/>
    <w:rsid w:val="00B17C71"/>
    <w:rsid w:val="00B17FB2"/>
    <w:rsid w:val="00B21138"/>
    <w:rsid w:val="00B21D23"/>
    <w:rsid w:val="00B22671"/>
    <w:rsid w:val="00B22AC2"/>
    <w:rsid w:val="00B230DC"/>
    <w:rsid w:val="00B231DC"/>
    <w:rsid w:val="00B23A8A"/>
    <w:rsid w:val="00B2417F"/>
    <w:rsid w:val="00B2468D"/>
    <w:rsid w:val="00B2490E"/>
    <w:rsid w:val="00B24D50"/>
    <w:rsid w:val="00B24DD7"/>
    <w:rsid w:val="00B25376"/>
    <w:rsid w:val="00B255BB"/>
    <w:rsid w:val="00B25793"/>
    <w:rsid w:val="00B26BD4"/>
    <w:rsid w:val="00B2724B"/>
    <w:rsid w:val="00B27465"/>
    <w:rsid w:val="00B275A0"/>
    <w:rsid w:val="00B30639"/>
    <w:rsid w:val="00B306E1"/>
    <w:rsid w:val="00B3116C"/>
    <w:rsid w:val="00B3183E"/>
    <w:rsid w:val="00B31C63"/>
    <w:rsid w:val="00B31C75"/>
    <w:rsid w:val="00B31F82"/>
    <w:rsid w:val="00B32344"/>
    <w:rsid w:val="00B32640"/>
    <w:rsid w:val="00B32EB5"/>
    <w:rsid w:val="00B32EF6"/>
    <w:rsid w:val="00B332F1"/>
    <w:rsid w:val="00B33D9A"/>
    <w:rsid w:val="00B3443B"/>
    <w:rsid w:val="00B3463B"/>
    <w:rsid w:val="00B34B42"/>
    <w:rsid w:val="00B34F90"/>
    <w:rsid w:val="00B36776"/>
    <w:rsid w:val="00B36B9A"/>
    <w:rsid w:val="00B36BE9"/>
    <w:rsid w:val="00B37028"/>
    <w:rsid w:val="00B372D1"/>
    <w:rsid w:val="00B372F4"/>
    <w:rsid w:val="00B3734C"/>
    <w:rsid w:val="00B379FB"/>
    <w:rsid w:val="00B37C92"/>
    <w:rsid w:val="00B400EC"/>
    <w:rsid w:val="00B40C49"/>
    <w:rsid w:val="00B425D9"/>
    <w:rsid w:val="00B4295F"/>
    <w:rsid w:val="00B4310A"/>
    <w:rsid w:val="00B432A4"/>
    <w:rsid w:val="00B436CE"/>
    <w:rsid w:val="00B441EE"/>
    <w:rsid w:val="00B44630"/>
    <w:rsid w:val="00B4482C"/>
    <w:rsid w:val="00B4591A"/>
    <w:rsid w:val="00B45EAB"/>
    <w:rsid w:val="00B4666B"/>
    <w:rsid w:val="00B4680A"/>
    <w:rsid w:val="00B46A75"/>
    <w:rsid w:val="00B46C38"/>
    <w:rsid w:val="00B46CC5"/>
    <w:rsid w:val="00B476CE"/>
    <w:rsid w:val="00B47809"/>
    <w:rsid w:val="00B47A8A"/>
    <w:rsid w:val="00B5068E"/>
    <w:rsid w:val="00B50979"/>
    <w:rsid w:val="00B512B5"/>
    <w:rsid w:val="00B51A4A"/>
    <w:rsid w:val="00B51B1D"/>
    <w:rsid w:val="00B51C21"/>
    <w:rsid w:val="00B51DEE"/>
    <w:rsid w:val="00B5230D"/>
    <w:rsid w:val="00B52D9A"/>
    <w:rsid w:val="00B53026"/>
    <w:rsid w:val="00B534A5"/>
    <w:rsid w:val="00B53ECE"/>
    <w:rsid w:val="00B5469B"/>
    <w:rsid w:val="00B54FD2"/>
    <w:rsid w:val="00B5701B"/>
    <w:rsid w:val="00B57631"/>
    <w:rsid w:val="00B6027F"/>
    <w:rsid w:val="00B60923"/>
    <w:rsid w:val="00B61A96"/>
    <w:rsid w:val="00B61ACB"/>
    <w:rsid w:val="00B61D16"/>
    <w:rsid w:val="00B62463"/>
    <w:rsid w:val="00B625C4"/>
    <w:rsid w:val="00B627FA"/>
    <w:rsid w:val="00B6299B"/>
    <w:rsid w:val="00B632F0"/>
    <w:rsid w:val="00B6370B"/>
    <w:rsid w:val="00B63787"/>
    <w:rsid w:val="00B63B07"/>
    <w:rsid w:val="00B65AF9"/>
    <w:rsid w:val="00B65B82"/>
    <w:rsid w:val="00B660D6"/>
    <w:rsid w:val="00B66128"/>
    <w:rsid w:val="00B6650C"/>
    <w:rsid w:val="00B665AA"/>
    <w:rsid w:val="00B66958"/>
    <w:rsid w:val="00B66C85"/>
    <w:rsid w:val="00B674B7"/>
    <w:rsid w:val="00B675EE"/>
    <w:rsid w:val="00B67B0A"/>
    <w:rsid w:val="00B70B49"/>
    <w:rsid w:val="00B7109B"/>
    <w:rsid w:val="00B73A76"/>
    <w:rsid w:val="00B73A92"/>
    <w:rsid w:val="00B74E01"/>
    <w:rsid w:val="00B75BDB"/>
    <w:rsid w:val="00B75F32"/>
    <w:rsid w:val="00B76BB7"/>
    <w:rsid w:val="00B775A9"/>
    <w:rsid w:val="00B77F03"/>
    <w:rsid w:val="00B8047A"/>
    <w:rsid w:val="00B8048D"/>
    <w:rsid w:val="00B817A2"/>
    <w:rsid w:val="00B8307F"/>
    <w:rsid w:val="00B83A26"/>
    <w:rsid w:val="00B84531"/>
    <w:rsid w:val="00B84B52"/>
    <w:rsid w:val="00B8528B"/>
    <w:rsid w:val="00B85350"/>
    <w:rsid w:val="00B858B5"/>
    <w:rsid w:val="00B85CBB"/>
    <w:rsid w:val="00B876D5"/>
    <w:rsid w:val="00B877DE"/>
    <w:rsid w:val="00B901CE"/>
    <w:rsid w:val="00B90216"/>
    <w:rsid w:val="00B90878"/>
    <w:rsid w:val="00B909B8"/>
    <w:rsid w:val="00B90BDF"/>
    <w:rsid w:val="00B9112D"/>
    <w:rsid w:val="00B91C60"/>
    <w:rsid w:val="00B928DC"/>
    <w:rsid w:val="00B92C94"/>
    <w:rsid w:val="00B9340A"/>
    <w:rsid w:val="00B9388B"/>
    <w:rsid w:val="00B940C0"/>
    <w:rsid w:val="00B94440"/>
    <w:rsid w:val="00B95371"/>
    <w:rsid w:val="00B953B3"/>
    <w:rsid w:val="00B9588C"/>
    <w:rsid w:val="00B95DD6"/>
    <w:rsid w:val="00B973FA"/>
    <w:rsid w:val="00B97459"/>
    <w:rsid w:val="00B976C5"/>
    <w:rsid w:val="00BA023C"/>
    <w:rsid w:val="00BA0F58"/>
    <w:rsid w:val="00BA1CE3"/>
    <w:rsid w:val="00BA1F94"/>
    <w:rsid w:val="00BA2837"/>
    <w:rsid w:val="00BA2D3F"/>
    <w:rsid w:val="00BA3D0F"/>
    <w:rsid w:val="00BA46B2"/>
    <w:rsid w:val="00BA4B06"/>
    <w:rsid w:val="00BA4CA8"/>
    <w:rsid w:val="00BA4EE3"/>
    <w:rsid w:val="00BA5B1D"/>
    <w:rsid w:val="00BA6326"/>
    <w:rsid w:val="00BA6466"/>
    <w:rsid w:val="00BB026E"/>
    <w:rsid w:val="00BB0D0B"/>
    <w:rsid w:val="00BB11E0"/>
    <w:rsid w:val="00BB1748"/>
    <w:rsid w:val="00BB1AA3"/>
    <w:rsid w:val="00BB290F"/>
    <w:rsid w:val="00BB3562"/>
    <w:rsid w:val="00BB4108"/>
    <w:rsid w:val="00BB41AA"/>
    <w:rsid w:val="00BB4C42"/>
    <w:rsid w:val="00BB5187"/>
    <w:rsid w:val="00BB5448"/>
    <w:rsid w:val="00BB57F0"/>
    <w:rsid w:val="00BB5B20"/>
    <w:rsid w:val="00BB6102"/>
    <w:rsid w:val="00BB62D1"/>
    <w:rsid w:val="00BB641E"/>
    <w:rsid w:val="00BB682A"/>
    <w:rsid w:val="00BB69C6"/>
    <w:rsid w:val="00BB6E39"/>
    <w:rsid w:val="00BB7125"/>
    <w:rsid w:val="00BC061E"/>
    <w:rsid w:val="00BC0AC1"/>
    <w:rsid w:val="00BC0CEE"/>
    <w:rsid w:val="00BC11E2"/>
    <w:rsid w:val="00BC13F3"/>
    <w:rsid w:val="00BC251C"/>
    <w:rsid w:val="00BC2604"/>
    <w:rsid w:val="00BC29B0"/>
    <w:rsid w:val="00BC2AD6"/>
    <w:rsid w:val="00BC4300"/>
    <w:rsid w:val="00BC4ADD"/>
    <w:rsid w:val="00BC4CEA"/>
    <w:rsid w:val="00BC4FA0"/>
    <w:rsid w:val="00BC5014"/>
    <w:rsid w:val="00BC5364"/>
    <w:rsid w:val="00BC5B53"/>
    <w:rsid w:val="00BC75E2"/>
    <w:rsid w:val="00BC7C00"/>
    <w:rsid w:val="00BC7EA6"/>
    <w:rsid w:val="00BD05DB"/>
    <w:rsid w:val="00BD0BC6"/>
    <w:rsid w:val="00BD1DBB"/>
    <w:rsid w:val="00BD265C"/>
    <w:rsid w:val="00BD268B"/>
    <w:rsid w:val="00BD2A28"/>
    <w:rsid w:val="00BD2EDF"/>
    <w:rsid w:val="00BD493F"/>
    <w:rsid w:val="00BD4D87"/>
    <w:rsid w:val="00BD50DF"/>
    <w:rsid w:val="00BD52A6"/>
    <w:rsid w:val="00BD6D0E"/>
    <w:rsid w:val="00BD731F"/>
    <w:rsid w:val="00BD777A"/>
    <w:rsid w:val="00BD7CEA"/>
    <w:rsid w:val="00BE01CB"/>
    <w:rsid w:val="00BE0737"/>
    <w:rsid w:val="00BE098F"/>
    <w:rsid w:val="00BE136E"/>
    <w:rsid w:val="00BE14CB"/>
    <w:rsid w:val="00BE1569"/>
    <w:rsid w:val="00BE1F29"/>
    <w:rsid w:val="00BE26BB"/>
    <w:rsid w:val="00BE330D"/>
    <w:rsid w:val="00BE3A28"/>
    <w:rsid w:val="00BE3D60"/>
    <w:rsid w:val="00BE3F5F"/>
    <w:rsid w:val="00BE4BAB"/>
    <w:rsid w:val="00BE4D35"/>
    <w:rsid w:val="00BE578E"/>
    <w:rsid w:val="00BE57CF"/>
    <w:rsid w:val="00BE5A6A"/>
    <w:rsid w:val="00BE636F"/>
    <w:rsid w:val="00BE6853"/>
    <w:rsid w:val="00BE6935"/>
    <w:rsid w:val="00BE757F"/>
    <w:rsid w:val="00BE78FE"/>
    <w:rsid w:val="00BE79FB"/>
    <w:rsid w:val="00BF01B6"/>
    <w:rsid w:val="00BF05AD"/>
    <w:rsid w:val="00BF159B"/>
    <w:rsid w:val="00BF2159"/>
    <w:rsid w:val="00BF2B29"/>
    <w:rsid w:val="00BF2DB8"/>
    <w:rsid w:val="00BF44B4"/>
    <w:rsid w:val="00BF49A6"/>
    <w:rsid w:val="00BF4BDF"/>
    <w:rsid w:val="00BF4EEF"/>
    <w:rsid w:val="00BF5131"/>
    <w:rsid w:val="00BF54E7"/>
    <w:rsid w:val="00BF71C6"/>
    <w:rsid w:val="00C0216B"/>
    <w:rsid w:val="00C02FA2"/>
    <w:rsid w:val="00C03411"/>
    <w:rsid w:val="00C035FD"/>
    <w:rsid w:val="00C03867"/>
    <w:rsid w:val="00C044B4"/>
    <w:rsid w:val="00C04552"/>
    <w:rsid w:val="00C05510"/>
    <w:rsid w:val="00C060CA"/>
    <w:rsid w:val="00C0611A"/>
    <w:rsid w:val="00C06161"/>
    <w:rsid w:val="00C06B76"/>
    <w:rsid w:val="00C06D3C"/>
    <w:rsid w:val="00C0729B"/>
    <w:rsid w:val="00C10983"/>
    <w:rsid w:val="00C10AEE"/>
    <w:rsid w:val="00C11410"/>
    <w:rsid w:val="00C11B04"/>
    <w:rsid w:val="00C11F8B"/>
    <w:rsid w:val="00C120B1"/>
    <w:rsid w:val="00C120EB"/>
    <w:rsid w:val="00C12195"/>
    <w:rsid w:val="00C12323"/>
    <w:rsid w:val="00C1266B"/>
    <w:rsid w:val="00C1368E"/>
    <w:rsid w:val="00C14201"/>
    <w:rsid w:val="00C14CA3"/>
    <w:rsid w:val="00C1523B"/>
    <w:rsid w:val="00C15345"/>
    <w:rsid w:val="00C1552A"/>
    <w:rsid w:val="00C158C2"/>
    <w:rsid w:val="00C15B68"/>
    <w:rsid w:val="00C15E7D"/>
    <w:rsid w:val="00C160BF"/>
    <w:rsid w:val="00C16621"/>
    <w:rsid w:val="00C16F07"/>
    <w:rsid w:val="00C17AAA"/>
    <w:rsid w:val="00C17AD6"/>
    <w:rsid w:val="00C17B32"/>
    <w:rsid w:val="00C17F07"/>
    <w:rsid w:val="00C2066F"/>
    <w:rsid w:val="00C2131B"/>
    <w:rsid w:val="00C21F60"/>
    <w:rsid w:val="00C22927"/>
    <w:rsid w:val="00C23443"/>
    <w:rsid w:val="00C239A4"/>
    <w:rsid w:val="00C24AE2"/>
    <w:rsid w:val="00C24B82"/>
    <w:rsid w:val="00C24C44"/>
    <w:rsid w:val="00C24CBA"/>
    <w:rsid w:val="00C24EE1"/>
    <w:rsid w:val="00C2518E"/>
    <w:rsid w:val="00C2577C"/>
    <w:rsid w:val="00C25E15"/>
    <w:rsid w:val="00C25F59"/>
    <w:rsid w:val="00C2630E"/>
    <w:rsid w:val="00C26440"/>
    <w:rsid w:val="00C26EF2"/>
    <w:rsid w:val="00C26F5B"/>
    <w:rsid w:val="00C2772D"/>
    <w:rsid w:val="00C27C8D"/>
    <w:rsid w:val="00C30946"/>
    <w:rsid w:val="00C31219"/>
    <w:rsid w:val="00C31775"/>
    <w:rsid w:val="00C31894"/>
    <w:rsid w:val="00C32CD9"/>
    <w:rsid w:val="00C34871"/>
    <w:rsid w:val="00C34F26"/>
    <w:rsid w:val="00C35E6A"/>
    <w:rsid w:val="00C363DF"/>
    <w:rsid w:val="00C366BA"/>
    <w:rsid w:val="00C36FE1"/>
    <w:rsid w:val="00C371E0"/>
    <w:rsid w:val="00C37B3A"/>
    <w:rsid w:val="00C40837"/>
    <w:rsid w:val="00C41386"/>
    <w:rsid w:val="00C41D74"/>
    <w:rsid w:val="00C423A9"/>
    <w:rsid w:val="00C42687"/>
    <w:rsid w:val="00C42EF4"/>
    <w:rsid w:val="00C4310A"/>
    <w:rsid w:val="00C434DB"/>
    <w:rsid w:val="00C43555"/>
    <w:rsid w:val="00C43908"/>
    <w:rsid w:val="00C43E19"/>
    <w:rsid w:val="00C4451E"/>
    <w:rsid w:val="00C44677"/>
    <w:rsid w:val="00C44B0D"/>
    <w:rsid w:val="00C45438"/>
    <w:rsid w:val="00C45C6E"/>
    <w:rsid w:val="00C46233"/>
    <w:rsid w:val="00C46312"/>
    <w:rsid w:val="00C46A26"/>
    <w:rsid w:val="00C46E1C"/>
    <w:rsid w:val="00C4794C"/>
    <w:rsid w:val="00C5099D"/>
    <w:rsid w:val="00C50E6F"/>
    <w:rsid w:val="00C51283"/>
    <w:rsid w:val="00C5213A"/>
    <w:rsid w:val="00C521A4"/>
    <w:rsid w:val="00C522F3"/>
    <w:rsid w:val="00C524DC"/>
    <w:rsid w:val="00C52D73"/>
    <w:rsid w:val="00C53480"/>
    <w:rsid w:val="00C5367E"/>
    <w:rsid w:val="00C536AD"/>
    <w:rsid w:val="00C53AB0"/>
    <w:rsid w:val="00C54268"/>
    <w:rsid w:val="00C54595"/>
    <w:rsid w:val="00C54FB1"/>
    <w:rsid w:val="00C55612"/>
    <w:rsid w:val="00C55F5B"/>
    <w:rsid w:val="00C60814"/>
    <w:rsid w:val="00C61203"/>
    <w:rsid w:val="00C627A7"/>
    <w:rsid w:val="00C62F81"/>
    <w:rsid w:val="00C64B1F"/>
    <w:rsid w:val="00C64F6F"/>
    <w:rsid w:val="00C652F2"/>
    <w:rsid w:val="00C65F67"/>
    <w:rsid w:val="00C662E3"/>
    <w:rsid w:val="00C67339"/>
    <w:rsid w:val="00C67806"/>
    <w:rsid w:val="00C70480"/>
    <w:rsid w:val="00C7077F"/>
    <w:rsid w:val="00C71014"/>
    <w:rsid w:val="00C71F9C"/>
    <w:rsid w:val="00C7226E"/>
    <w:rsid w:val="00C7250F"/>
    <w:rsid w:val="00C7395B"/>
    <w:rsid w:val="00C73EC8"/>
    <w:rsid w:val="00C74095"/>
    <w:rsid w:val="00C74300"/>
    <w:rsid w:val="00C74FD5"/>
    <w:rsid w:val="00C76A87"/>
    <w:rsid w:val="00C80FA6"/>
    <w:rsid w:val="00C813B1"/>
    <w:rsid w:val="00C814A2"/>
    <w:rsid w:val="00C81C2E"/>
    <w:rsid w:val="00C83B5E"/>
    <w:rsid w:val="00C83BAC"/>
    <w:rsid w:val="00C83C73"/>
    <w:rsid w:val="00C849B2"/>
    <w:rsid w:val="00C854BB"/>
    <w:rsid w:val="00C85D65"/>
    <w:rsid w:val="00C864F9"/>
    <w:rsid w:val="00C865B5"/>
    <w:rsid w:val="00C86F9C"/>
    <w:rsid w:val="00C8718F"/>
    <w:rsid w:val="00C8771C"/>
    <w:rsid w:val="00C9024F"/>
    <w:rsid w:val="00C904E0"/>
    <w:rsid w:val="00C90D22"/>
    <w:rsid w:val="00C91784"/>
    <w:rsid w:val="00C923B9"/>
    <w:rsid w:val="00C92957"/>
    <w:rsid w:val="00C9319D"/>
    <w:rsid w:val="00C9329B"/>
    <w:rsid w:val="00C9442E"/>
    <w:rsid w:val="00C94832"/>
    <w:rsid w:val="00C94CE8"/>
    <w:rsid w:val="00C96D36"/>
    <w:rsid w:val="00C979BF"/>
    <w:rsid w:val="00C97E8D"/>
    <w:rsid w:val="00CA0385"/>
    <w:rsid w:val="00CA0ADF"/>
    <w:rsid w:val="00CA11B9"/>
    <w:rsid w:val="00CA1695"/>
    <w:rsid w:val="00CA2BB8"/>
    <w:rsid w:val="00CA2E5E"/>
    <w:rsid w:val="00CA3A2C"/>
    <w:rsid w:val="00CA3AEE"/>
    <w:rsid w:val="00CA461E"/>
    <w:rsid w:val="00CA494E"/>
    <w:rsid w:val="00CA50E3"/>
    <w:rsid w:val="00CA51CB"/>
    <w:rsid w:val="00CA55F4"/>
    <w:rsid w:val="00CA5891"/>
    <w:rsid w:val="00CA6474"/>
    <w:rsid w:val="00CA64B1"/>
    <w:rsid w:val="00CA6F9D"/>
    <w:rsid w:val="00CA794F"/>
    <w:rsid w:val="00CA7F6C"/>
    <w:rsid w:val="00CA7FFE"/>
    <w:rsid w:val="00CB24D7"/>
    <w:rsid w:val="00CB24F1"/>
    <w:rsid w:val="00CB2DBF"/>
    <w:rsid w:val="00CB38AA"/>
    <w:rsid w:val="00CB4A8B"/>
    <w:rsid w:val="00CB4B6C"/>
    <w:rsid w:val="00CC0102"/>
    <w:rsid w:val="00CC02F1"/>
    <w:rsid w:val="00CC0BE7"/>
    <w:rsid w:val="00CC12BC"/>
    <w:rsid w:val="00CC136C"/>
    <w:rsid w:val="00CC1732"/>
    <w:rsid w:val="00CC1CEC"/>
    <w:rsid w:val="00CC260D"/>
    <w:rsid w:val="00CC2649"/>
    <w:rsid w:val="00CC2EEC"/>
    <w:rsid w:val="00CC361A"/>
    <w:rsid w:val="00CC37CB"/>
    <w:rsid w:val="00CC4A17"/>
    <w:rsid w:val="00CC5512"/>
    <w:rsid w:val="00CC6BA1"/>
    <w:rsid w:val="00CC6DA9"/>
    <w:rsid w:val="00CC6F51"/>
    <w:rsid w:val="00CC7AAB"/>
    <w:rsid w:val="00CD0DF1"/>
    <w:rsid w:val="00CD0EBD"/>
    <w:rsid w:val="00CD0F52"/>
    <w:rsid w:val="00CD10E9"/>
    <w:rsid w:val="00CD3231"/>
    <w:rsid w:val="00CD3A79"/>
    <w:rsid w:val="00CD3D37"/>
    <w:rsid w:val="00CD5196"/>
    <w:rsid w:val="00CD51B6"/>
    <w:rsid w:val="00CD5A7E"/>
    <w:rsid w:val="00CD5F6F"/>
    <w:rsid w:val="00CD6214"/>
    <w:rsid w:val="00CD6885"/>
    <w:rsid w:val="00CD6B15"/>
    <w:rsid w:val="00CD71FB"/>
    <w:rsid w:val="00CD799B"/>
    <w:rsid w:val="00CD7D32"/>
    <w:rsid w:val="00CD7E7B"/>
    <w:rsid w:val="00CD7FCF"/>
    <w:rsid w:val="00CE02A3"/>
    <w:rsid w:val="00CE06D0"/>
    <w:rsid w:val="00CE1067"/>
    <w:rsid w:val="00CE1382"/>
    <w:rsid w:val="00CE1566"/>
    <w:rsid w:val="00CE16A3"/>
    <w:rsid w:val="00CE1B6F"/>
    <w:rsid w:val="00CE1D07"/>
    <w:rsid w:val="00CE34CE"/>
    <w:rsid w:val="00CE3E0B"/>
    <w:rsid w:val="00CE3FAD"/>
    <w:rsid w:val="00CE4C8F"/>
    <w:rsid w:val="00CE4EA7"/>
    <w:rsid w:val="00CE51A4"/>
    <w:rsid w:val="00CE54CF"/>
    <w:rsid w:val="00CE57FC"/>
    <w:rsid w:val="00CE582A"/>
    <w:rsid w:val="00CE5925"/>
    <w:rsid w:val="00CE60CB"/>
    <w:rsid w:val="00CE654D"/>
    <w:rsid w:val="00CE673D"/>
    <w:rsid w:val="00CE6A55"/>
    <w:rsid w:val="00CE792E"/>
    <w:rsid w:val="00CF07DC"/>
    <w:rsid w:val="00CF0856"/>
    <w:rsid w:val="00CF1536"/>
    <w:rsid w:val="00CF1B17"/>
    <w:rsid w:val="00CF2D15"/>
    <w:rsid w:val="00CF2DA4"/>
    <w:rsid w:val="00CF317D"/>
    <w:rsid w:val="00CF3266"/>
    <w:rsid w:val="00CF4413"/>
    <w:rsid w:val="00CF44FB"/>
    <w:rsid w:val="00CF4888"/>
    <w:rsid w:val="00CF4954"/>
    <w:rsid w:val="00CF5C0D"/>
    <w:rsid w:val="00CF6525"/>
    <w:rsid w:val="00CF70F0"/>
    <w:rsid w:val="00CF75BA"/>
    <w:rsid w:val="00D00297"/>
    <w:rsid w:val="00D00A4C"/>
    <w:rsid w:val="00D00DEC"/>
    <w:rsid w:val="00D0113F"/>
    <w:rsid w:val="00D016BE"/>
    <w:rsid w:val="00D024FD"/>
    <w:rsid w:val="00D0260B"/>
    <w:rsid w:val="00D02B7C"/>
    <w:rsid w:val="00D02CC7"/>
    <w:rsid w:val="00D0324D"/>
    <w:rsid w:val="00D0357A"/>
    <w:rsid w:val="00D04574"/>
    <w:rsid w:val="00D04873"/>
    <w:rsid w:val="00D048C8"/>
    <w:rsid w:val="00D04B07"/>
    <w:rsid w:val="00D04C00"/>
    <w:rsid w:val="00D0530C"/>
    <w:rsid w:val="00D057B4"/>
    <w:rsid w:val="00D05C32"/>
    <w:rsid w:val="00D06259"/>
    <w:rsid w:val="00D064D1"/>
    <w:rsid w:val="00D06A34"/>
    <w:rsid w:val="00D06C29"/>
    <w:rsid w:val="00D06D6F"/>
    <w:rsid w:val="00D07299"/>
    <w:rsid w:val="00D07888"/>
    <w:rsid w:val="00D078A5"/>
    <w:rsid w:val="00D07927"/>
    <w:rsid w:val="00D07C80"/>
    <w:rsid w:val="00D109AE"/>
    <w:rsid w:val="00D10E66"/>
    <w:rsid w:val="00D11E2E"/>
    <w:rsid w:val="00D11F50"/>
    <w:rsid w:val="00D122A4"/>
    <w:rsid w:val="00D122AB"/>
    <w:rsid w:val="00D1261E"/>
    <w:rsid w:val="00D12D24"/>
    <w:rsid w:val="00D1306D"/>
    <w:rsid w:val="00D13ABA"/>
    <w:rsid w:val="00D13B50"/>
    <w:rsid w:val="00D13E82"/>
    <w:rsid w:val="00D158B9"/>
    <w:rsid w:val="00D15C67"/>
    <w:rsid w:val="00D164A8"/>
    <w:rsid w:val="00D16B74"/>
    <w:rsid w:val="00D16EE6"/>
    <w:rsid w:val="00D17131"/>
    <w:rsid w:val="00D1779F"/>
    <w:rsid w:val="00D20938"/>
    <w:rsid w:val="00D20A9A"/>
    <w:rsid w:val="00D220DF"/>
    <w:rsid w:val="00D220E9"/>
    <w:rsid w:val="00D229F1"/>
    <w:rsid w:val="00D2320A"/>
    <w:rsid w:val="00D234CD"/>
    <w:rsid w:val="00D240EB"/>
    <w:rsid w:val="00D2485E"/>
    <w:rsid w:val="00D24B8A"/>
    <w:rsid w:val="00D24FB8"/>
    <w:rsid w:val="00D2626B"/>
    <w:rsid w:val="00D26A40"/>
    <w:rsid w:val="00D26C17"/>
    <w:rsid w:val="00D30185"/>
    <w:rsid w:val="00D308AC"/>
    <w:rsid w:val="00D311E5"/>
    <w:rsid w:val="00D31930"/>
    <w:rsid w:val="00D32065"/>
    <w:rsid w:val="00D323F7"/>
    <w:rsid w:val="00D32835"/>
    <w:rsid w:val="00D32B53"/>
    <w:rsid w:val="00D32BEA"/>
    <w:rsid w:val="00D33005"/>
    <w:rsid w:val="00D330E0"/>
    <w:rsid w:val="00D3357F"/>
    <w:rsid w:val="00D3382B"/>
    <w:rsid w:val="00D33DC3"/>
    <w:rsid w:val="00D33DEB"/>
    <w:rsid w:val="00D34F02"/>
    <w:rsid w:val="00D351BD"/>
    <w:rsid w:val="00D3547C"/>
    <w:rsid w:val="00D36046"/>
    <w:rsid w:val="00D366A4"/>
    <w:rsid w:val="00D36874"/>
    <w:rsid w:val="00D37C8C"/>
    <w:rsid w:val="00D37DCF"/>
    <w:rsid w:val="00D41052"/>
    <w:rsid w:val="00D413D7"/>
    <w:rsid w:val="00D414A5"/>
    <w:rsid w:val="00D41501"/>
    <w:rsid w:val="00D41692"/>
    <w:rsid w:val="00D417EA"/>
    <w:rsid w:val="00D42167"/>
    <w:rsid w:val="00D42890"/>
    <w:rsid w:val="00D42A98"/>
    <w:rsid w:val="00D42B3C"/>
    <w:rsid w:val="00D42BD7"/>
    <w:rsid w:val="00D43072"/>
    <w:rsid w:val="00D4346F"/>
    <w:rsid w:val="00D43AB3"/>
    <w:rsid w:val="00D43F75"/>
    <w:rsid w:val="00D44647"/>
    <w:rsid w:val="00D4476A"/>
    <w:rsid w:val="00D44FEA"/>
    <w:rsid w:val="00D46018"/>
    <w:rsid w:val="00D461AD"/>
    <w:rsid w:val="00D46A65"/>
    <w:rsid w:val="00D46F0C"/>
    <w:rsid w:val="00D470AF"/>
    <w:rsid w:val="00D471B3"/>
    <w:rsid w:val="00D474DC"/>
    <w:rsid w:val="00D47746"/>
    <w:rsid w:val="00D4799A"/>
    <w:rsid w:val="00D47C01"/>
    <w:rsid w:val="00D47D5E"/>
    <w:rsid w:val="00D50047"/>
    <w:rsid w:val="00D50BFE"/>
    <w:rsid w:val="00D50E77"/>
    <w:rsid w:val="00D50EA3"/>
    <w:rsid w:val="00D51366"/>
    <w:rsid w:val="00D52664"/>
    <w:rsid w:val="00D528F1"/>
    <w:rsid w:val="00D52B7A"/>
    <w:rsid w:val="00D52B9F"/>
    <w:rsid w:val="00D542BB"/>
    <w:rsid w:val="00D54B8F"/>
    <w:rsid w:val="00D54BE4"/>
    <w:rsid w:val="00D558C5"/>
    <w:rsid w:val="00D55B9F"/>
    <w:rsid w:val="00D55D4B"/>
    <w:rsid w:val="00D56549"/>
    <w:rsid w:val="00D56674"/>
    <w:rsid w:val="00D57CCD"/>
    <w:rsid w:val="00D605A9"/>
    <w:rsid w:val="00D607FE"/>
    <w:rsid w:val="00D61783"/>
    <w:rsid w:val="00D618FD"/>
    <w:rsid w:val="00D61A43"/>
    <w:rsid w:val="00D62291"/>
    <w:rsid w:val="00D6295B"/>
    <w:rsid w:val="00D62C17"/>
    <w:rsid w:val="00D647D8"/>
    <w:rsid w:val="00D65350"/>
    <w:rsid w:val="00D65A8F"/>
    <w:rsid w:val="00D667CF"/>
    <w:rsid w:val="00D6703A"/>
    <w:rsid w:val="00D671E6"/>
    <w:rsid w:val="00D674F8"/>
    <w:rsid w:val="00D7040A"/>
    <w:rsid w:val="00D7095C"/>
    <w:rsid w:val="00D70A7E"/>
    <w:rsid w:val="00D7125D"/>
    <w:rsid w:val="00D71532"/>
    <w:rsid w:val="00D71BDB"/>
    <w:rsid w:val="00D72F81"/>
    <w:rsid w:val="00D72FDF"/>
    <w:rsid w:val="00D73910"/>
    <w:rsid w:val="00D73B8F"/>
    <w:rsid w:val="00D742B2"/>
    <w:rsid w:val="00D74397"/>
    <w:rsid w:val="00D74475"/>
    <w:rsid w:val="00D75EFF"/>
    <w:rsid w:val="00D76367"/>
    <w:rsid w:val="00D768C1"/>
    <w:rsid w:val="00D772A3"/>
    <w:rsid w:val="00D774D1"/>
    <w:rsid w:val="00D77624"/>
    <w:rsid w:val="00D77A6A"/>
    <w:rsid w:val="00D77D49"/>
    <w:rsid w:val="00D77EC7"/>
    <w:rsid w:val="00D802C6"/>
    <w:rsid w:val="00D8233F"/>
    <w:rsid w:val="00D82BD2"/>
    <w:rsid w:val="00D83510"/>
    <w:rsid w:val="00D84487"/>
    <w:rsid w:val="00D846C9"/>
    <w:rsid w:val="00D85114"/>
    <w:rsid w:val="00D8526A"/>
    <w:rsid w:val="00D85542"/>
    <w:rsid w:val="00D85F43"/>
    <w:rsid w:val="00D86891"/>
    <w:rsid w:val="00D87A19"/>
    <w:rsid w:val="00D87CDE"/>
    <w:rsid w:val="00D90AA1"/>
    <w:rsid w:val="00D90B45"/>
    <w:rsid w:val="00D90F25"/>
    <w:rsid w:val="00D9101E"/>
    <w:rsid w:val="00D934A1"/>
    <w:rsid w:val="00D93C72"/>
    <w:rsid w:val="00D93C7F"/>
    <w:rsid w:val="00D94391"/>
    <w:rsid w:val="00D94DA9"/>
    <w:rsid w:val="00D96035"/>
    <w:rsid w:val="00D96FCA"/>
    <w:rsid w:val="00D97BA0"/>
    <w:rsid w:val="00D97FC6"/>
    <w:rsid w:val="00DA1C99"/>
    <w:rsid w:val="00DA1EE1"/>
    <w:rsid w:val="00DA2122"/>
    <w:rsid w:val="00DA24EC"/>
    <w:rsid w:val="00DA265C"/>
    <w:rsid w:val="00DA2BE5"/>
    <w:rsid w:val="00DA2CC7"/>
    <w:rsid w:val="00DA41F4"/>
    <w:rsid w:val="00DA4A2D"/>
    <w:rsid w:val="00DA4D57"/>
    <w:rsid w:val="00DA5CFC"/>
    <w:rsid w:val="00DA5E4B"/>
    <w:rsid w:val="00DA603C"/>
    <w:rsid w:val="00DA612B"/>
    <w:rsid w:val="00DA6A8A"/>
    <w:rsid w:val="00DB06D5"/>
    <w:rsid w:val="00DB1348"/>
    <w:rsid w:val="00DB1BD3"/>
    <w:rsid w:val="00DB2136"/>
    <w:rsid w:val="00DB262D"/>
    <w:rsid w:val="00DB32D5"/>
    <w:rsid w:val="00DB3D89"/>
    <w:rsid w:val="00DB4E2A"/>
    <w:rsid w:val="00DB53EB"/>
    <w:rsid w:val="00DB5D86"/>
    <w:rsid w:val="00DB60AB"/>
    <w:rsid w:val="00DB6797"/>
    <w:rsid w:val="00DB67B0"/>
    <w:rsid w:val="00DB72FD"/>
    <w:rsid w:val="00DB744A"/>
    <w:rsid w:val="00DB7517"/>
    <w:rsid w:val="00DB7B40"/>
    <w:rsid w:val="00DC04F0"/>
    <w:rsid w:val="00DC0F02"/>
    <w:rsid w:val="00DC0F48"/>
    <w:rsid w:val="00DC10B6"/>
    <w:rsid w:val="00DC10D7"/>
    <w:rsid w:val="00DC113E"/>
    <w:rsid w:val="00DC1F6E"/>
    <w:rsid w:val="00DC24F1"/>
    <w:rsid w:val="00DC2544"/>
    <w:rsid w:val="00DC29D8"/>
    <w:rsid w:val="00DC2A64"/>
    <w:rsid w:val="00DC3229"/>
    <w:rsid w:val="00DC3772"/>
    <w:rsid w:val="00DC397C"/>
    <w:rsid w:val="00DC4061"/>
    <w:rsid w:val="00DC5014"/>
    <w:rsid w:val="00DC6498"/>
    <w:rsid w:val="00DC696C"/>
    <w:rsid w:val="00DC6983"/>
    <w:rsid w:val="00DC6E27"/>
    <w:rsid w:val="00DC6FAA"/>
    <w:rsid w:val="00DC7503"/>
    <w:rsid w:val="00DC7827"/>
    <w:rsid w:val="00DC79F7"/>
    <w:rsid w:val="00DC7F2B"/>
    <w:rsid w:val="00DD18EE"/>
    <w:rsid w:val="00DD1E1E"/>
    <w:rsid w:val="00DD1FB0"/>
    <w:rsid w:val="00DD21E3"/>
    <w:rsid w:val="00DD3687"/>
    <w:rsid w:val="00DD376A"/>
    <w:rsid w:val="00DD3E9D"/>
    <w:rsid w:val="00DD4029"/>
    <w:rsid w:val="00DD4271"/>
    <w:rsid w:val="00DD4462"/>
    <w:rsid w:val="00DD4C96"/>
    <w:rsid w:val="00DD4CC3"/>
    <w:rsid w:val="00DD524F"/>
    <w:rsid w:val="00DD5502"/>
    <w:rsid w:val="00DD5BA9"/>
    <w:rsid w:val="00DD7196"/>
    <w:rsid w:val="00DD745D"/>
    <w:rsid w:val="00DD750A"/>
    <w:rsid w:val="00DD7A6E"/>
    <w:rsid w:val="00DD7E4E"/>
    <w:rsid w:val="00DD7EAF"/>
    <w:rsid w:val="00DD7EF0"/>
    <w:rsid w:val="00DE01DC"/>
    <w:rsid w:val="00DE055A"/>
    <w:rsid w:val="00DE0975"/>
    <w:rsid w:val="00DE0A93"/>
    <w:rsid w:val="00DE152A"/>
    <w:rsid w:val="00DE21BA"/>
    <w:rsid w:val="00DE414B"/>
    <w:rsid w:val="00DE42FC"/>
    <w:rsid w:val="00DE457B"/>
    <w:rsid w:val="00DE4626"/>
    <w:rsid w:val="00DE4783"/>
    <w:rsid w:val="00DE5E2A"/>
    <w:rsid w:val="00DE63EE"/>
    <w:rsid w:val="00DE6BE9"/>
    <w:rsid w:val="00DE6D7B"/>
    <w:rsid w:val="00DE772D"/>
    <w:rsid w:val="00DE7B8E"/>
    <w:rsid w:val="00DF00B0"/>
    <w:rsid w:val="00DF045B"/>
    <w:rsid w:val="00DF04B4"/>
    <w:rsid w:val="00DF2521"/>
    <w:rsid w:val="00DF26EB"/>
    <w:rsid w:val="00DF2CA3"/>
    <w:rsid w:val="00DF2F72"/>
    <w:rsid w:val="00DF3D1A"/>
    <w:rsid w:val="00DF3E56"/>
    <w:rsid w:val="00DF4D97"/>
    <w:rsid w:val="00DF56B4"/>
    <w:rsid w:val="00DF6B45"/>
    <w:rsid w:val="00DF7652"/>
    <w:rsid w:val="00DF7B18"/>
    <w:rsid w:val="00E009B4"/>
    <w:rsid w:val="00E01112"/>
    <w:rsid w:val="00E01CAD"/>
    <w:rsid w:val="00E02335"/>
    <w:rsid w:val="00E03436"/>
    <w:rsid w:val="00E037E6"/>
    <w:rsid w:val="00E04D76"/>
    <w:rsid w:val="00E04F69"/>
    <w:rsid w:val="00E068C4"/>
    <w:rsid w:val="00E070C3"/>
    <w:rsid w:val="00E07353"/>
    <w:rsid w:val="00E07676"/>
    <w:rsid w:val="00E10092"/>
    <w:rsid w:val="00E10553"/>
    <w:rsid w:val="00E10C4F"/>
    <w:rsid w:val="00E1113B"/>
    <w:rsid w:val="00E1175D"/>
    <w:rsid w:val="00E11C0D"/>
    <w:rsid w:val="00E13264"/>
    <w:rsid w:val="00E13603"/>
    <w:rsid w:val="00E143E0"/>
    <w:rsid w:val="00E1468A"/>
    <w:rsid w:val="00E1477F"/>
    <w:rsid w:val="00E15B8C"/>
    <w:rsid w:val="00E15BAC"/>
    <w:rsid w:val="00E15D8B"/>
    <w:rsid w:val="00E16032"/>
    <w:rsid w:val="00E16053"/>
    <w:rsid w:val="00E16287"/>
    <w:rsid w:val="00E16794"/>
    <w:rsid w:val="00E16838"/>
    <w:rsid w:val="00E17683"/>
    <w:rsid w:val="00E17BE2"/>
    <w:rsid w:val="00E21D87"/>
    <w:rsid w:val="00E224AD"/>
    <w:rsid w:val="00E228FD"/>
    <w:rsid w:val="00E22E08"/>
    <w:rsid w:val="00E231EC"/>
    <w:rsid w:val="00E24D27"/>
    <w:rsid w:val="00E25469"/>
    <w:rsid w:val="00E26B4D"/>
    <w:rsid w:val="00E26C15"/>
    <w:rsid w:val="00E26C54"/>
    <w:rsid w:val="00E26FA8"/>
    <w:rsid w:val="00E30F8F"/>
    <w:rsid w:val="00E31C9A"/>
    <w:rsid w:val="00E324D9"/>
    <w:rsid w:val="00E326FE"/>
    <w:rsid w:val="00E330E4"/>
    <w:rsid w:val="00E337A2"/>
    <w:rsid w:val="00E33A56"/>
    <w:rsid w:val="00E34447"/>
    <w:rsid w:val="00E347E7"/>
    <w:rsid w:val="00E3516E"/>
    <w:rsid w:val="00E3540F"/>
    <w:rsid w:val="00E36022"/>
    <w:rsid w:val="00E36621"/>
    <w:rsid w:val="00E37AB8"/>
    <w:rsid w:val="00E37D00"/>
    <w:rsid w:val="00E37D20"/>
    <w:rsid w:val="00E37DE8"/>
    <w:rsid w:val="00E400CF"/>
    <w:rsid w:val="00E401BA"/>
    <w:rsid w:val="00E4036D"/>
    <w:rsid w:val="00E4040D"/>
    <w:rsid w:val="00E40B21"/>
    <w:rsid w:val="00E40E9B"/>
    <w:rsid w:val="00E40EC3"/>
    <w:rsid w:val="00E40FF5"/>
    <w:rsid w:val="00E410A2"/>
    <w:rsid w:val="00E417A4"/>
    <w:rsid w:val="00E418CB"/>
    <w:rsid w:val="00E42930"/>
    <w:rsid w:val="00E44D3B"/>
    <w:rsid w:val="00E44D5B"/>
    <w:rsid w:val="00E45463"/>
    <w:rsid w:val="00E459A6"/>
    <w:rsid w:val="00E464E2"/>
    <w:rsid w:val="00E4673D"/>
    <w:rsid w:val="00E4725B"/>
    <w:rsid w:val="00E47B62"/>
    <w:rsid w:val="00E47D8F"/>
    <w:rsid w:val="00E5009D"/>
    <w:rsid w:val="00E50787"/>
    <w:rsid w:val="00E50DC9"/>
    <w:rsid w:val="00E51072"/>
    <w:rsid w:val="00E51FDE"/>
    <w:rsid w:val="00E52293"/>
    <w:rsid w:val="00E53DFF"/>
    <w:rsid w:val="00E540EF"/>
    <w:rsid w:val="00E54B38"/>
    <w:rsid w:val="00E554E3"/>
    <w:rsid w:val="00E55A1A"/>
    <w:rsid w:val="00E569D3"/>
    <w:rsid w:val="00E61620"/>
    <w:rsid w:val="00E6184A"/>
    <w:rsid w:val="00E620CF"/>
    <w:rsid w:val="00E625CF"/>
    <w:rsid w:val="00E6274D"/>
    <w:rsid w:val="00E62E6A"/>
    <w:rsid w:val="00E632E6"/>
    <w:rsid w:val="00E636AA"/>
    <w:rsid w:val="00E63ACA"/>
    <w:rsid w:val="00E64346"/>
    <w:rsid w:val="00E64AAB"/>
    <w:rsid w:val="00E656A5"/>
    <w:rsid w:val="00E65730"/>
    <w:rsid w:val="00E65DAC"/>
    <w:rsid w:val="00E665F7"/>
    <w:rsid w:val="00E6673F"/>
    <w:rsid w:val="00E6677C"/>
    <w:rsid w:val="00E67E9C"/>
    <w:rsid w:val="00E707CD"/>
    <w:rsid w:val="00E70CE5"/>
    <w:rsid w:val="00E715DA"/>
    <w:rsid w:val="00E72077"/>
    <w:rsid w:val="00E72A39"/>
    <w:rsid w:val="00E72BEF"/>
    <w:rsid w:val="00E72D2A"/>
    <w:rsid w:val="00E72DE2"/>
    <w:rsid w:val="00E73469"/>
    <w:rsid w:val="00E73946"/>
    <w:rsid w:val="00E73D56"/>
    <w:rsid w:val="00E74337"/>
    <w:rsid w:val="00E75F41"/>
    <w:rsid w:val="00E76997"/>
    <w:rsid w:val="00E775A8"/>
    <w:rsid w:val="00E77817"/>
    <w:rsid w:val="00E80672"/>
    <w:rsid w:val="00E806FF"/>
    <w:rsid w:val="00E80CD0"/>
    <w:rsid w:val="00E80F1F"/>
    <w:rsid w:val="00E8132F"/>
    <w:rsid w:val="00E82A41"/>
    <w:rsid w:val="00E82EFF"/>
    <w:rsid w:val="00E833FB"/>
    <w:rsid w:val="00E83D99"/>
    <w:rsid w:val="00E84211"/>
    <w:rsid w:val="00E8429F"/>
    <w:rsid w:val="00E84987"/>
    <w:rsid w:val="00E85D0F"/>
    <w:rsid w:val="00E867EE"/>
    <w:rsid w:val="00E8714D"/>
    <w:rsid w:val="00E90165"/>
    <w:rsid w:val="00E90D13"/>
    <w:rsid w:val="00E9121F"/>
    <w:rsid w:val="00E9177D"/>
    <w:rsid w:val="00E930BF"/>
    <w:rsid w:val="00E9382C"/>
    <w:rsid w:val="00E93BCD"/>
    <w:rsid w:val="00E93C5D"/>
    <w:rsid w:val="00E940DD"/>
    <w:rsid w:val="00E95BB4"/>
    <w:rsid w:val="00E963D4"/>
    <w:rsid w:val="00E965DF"/>
    <w:rsid w:val="00E96720"/>
    <w:rsid w:val="00E968B5"/>
    <w:rsid w:val="00E96B01"/>
    <w:rsid w:val="00E97432"/>
    <w:rsid w:val="00E97831"/>
    <w:rsid w:val="00EA07AF"/>
    <w:rsid w:val="00EA082A"/>
    <w:rsid w:val="00EA0F5C"/>
    <w:rsid w:val="00EA12EC"/>
    <w:rsid w:val="00EA16DA"/>
    <w:rsid w:val="00EA183B"/>
    <w:rsid w:val="00EA233B"/>
    <w:rsid w:val="00EA23AC"/>
    <w:rsid w:val="00EA269A"/>
    <w:rsid w:val="00EA27E3"/>
    <w:rsid w:val="00EA2A90"/>
    <w:rsid w:val="00EA3030"/>
    <w:rsid w:val="00EA30FF"/>
    <w:rsid w:val="00EA3766"/>
    <w:rsid w:val="00EA4453"/>
    <w:rsid w:val="00EA48E3"/>
    <w:rsid w:val="00EA4D95"/>
    <w:rsid w:val="00EA6F59"/>
    <w:rsid w:val="00EA7B79"/>
    <w:rsid w:val="00EA7BB5"/>
    <w:rsid w:val="00EA7E58"/>
    <w:rsid w:val="00EB03FE"/>
    <w:rsid w:val="00EB0584"/>
    <w:rsid w:val="00EB083E"/>
    <w:rsid w:val="00EB085A"/>
    <w:rsid w:val="00EB0DBB"/>
    <w:rsid w:val="00EB1309"/>
    <w:rsid w:val="00EB13D3"/>
    <w:rsid w:val="00EB17E2"/>
    <w:rsid w:val="00EB1B6D"/>
    <w:rsid w:val="00EB1C01"/>
    <w:rsid w:val="00EB1C78"/>
    <w:rsid w:val="00EB2F8C"/>
    <w:rsid w:val="00EB4470"/>
    <w:rsid w:val="00EB4F9B"/>
    <w:rsid w:val="00EB5074"/>
    <w:rsid w:val="00EB6404"/>
    <w:rsid w:val="00EB6604"/>
    <w:rsid w:val="00EB6881"/>
    <w:rsid w:val="00EB712A"/>
    <w:rsid w:val="00EC0263"/>
    <w:rsid w:val="00EC05FB"/>
    <w:rsid w:val="00EC15D4"/>
    <w:rsid w:val="00EC1778"/>
    <w:rsid w:val="00EC2FCD"/>
    <w:rsid w:val="00EC3189"/>
    <w:rsid w:val="00EC3C62"/>
    <w:rsid w:val="00EC440B"/>
    <w:rsid w:val="00EC4912"/>
    <w:rsid w:val="00EC4E6C"/>
    <w:rsid w:val="00EC5460"/>
    <w:rsid w:val="00EC635D"/>
    <w:rsid w:val="00EC6BEE"/>
    <w:rsid w:val="00EC6F86"/>
    <w:rsid w:val="00EC7048"/>
    <w:rsid w:val="00EC709D"/>
    <w:rsid w:val="00ED03DF"/>
    <w:rsid w:val="00ED068E"/>
    <w:rsid w:val="00ED1600"/>
    <w:rsid w:val="00ED172A"/>
    <w:rsid w:val="00ED18A6"/>
    <w:rsid w:val="00ED22E0"/>
    <w:rsid w:val="00ED22E1"/>
    <w:rsid w:val="00ED27D5"/>
    <w:rsid w:val="00ED2D84"/>
    <w:rsid w:val="00ED2DCE"/>
    <w:rsid w:val="00ED30B1"/>
    <w:rsid w:val="00ED4CC9"/>
    <w:rsid w:val="00ED5D1D"/>
    <w:rsid w:val="00ED61E6"/>
    <w:rsid w:val="00ED7233"/>
    <w:rsid w:val="00ED78CA"/>
    <w:rsid w:val="00ED7BAF"/>
    <w:rsid w:val="00EE01CB"/>
    <w:rsid w:val="00EE06A9"/>
    <w:rsid w:val="00EE0BC5"/>
    <w:rsid w:val="00EE1CE2"/>
    <w:rsid w:val="00EE1EF4"/>
    <w:rsid w:val="00EE228A"/>
    <w:rsid w:val="00EE2BD2"/>
    <w:rsid w:val="00EE2DEB"/>
    <w:rsid w:val="00EE3053"/>
    <w:rsid w:val="00EE4BDD"/>
    <w:rsid w:val="00EE6148"/>
    <w:rsid w:val="00EE6353"/>
    <w:rsid w:val="00EE6B22"/>
    <w:rsid w:val="00EE6E0B"/>
    <w:rsid w:val="00EE6E37"/>
    <w:rsid w:val="00EE7049"/>
    <w:rsid w:val="00EE73A3"/>
    <w:rsid w:val="00EF0141"/>
    <w:rsid w:val="00EF25BC"/>
    <w:rsid w:val="00EF2B85"/>
    <w:rsid w:val="00EF2FE4"/>
    <w:rsid w:val="00EF3988"/>
    <w:rsid w:val="00EF3B4F"/>
    <w:rsid w:val="00EF43EF"/>
    <w:rsid w:val="00EF5BB1"/>
    <w:rsid w:val="00EF5C2F"/>
    <w:rsid w:val="00EF5FC7"/>
    <w:rsid w:val="00EF6859"/>
    <w:rsid w:val="00EF6A93"/>
    <w:rsid w:val="00EF7EC9"/>
    <w:rsid w:val="00F00E24"/>
    <w:rsid w:val="00F020EB"/>
    <w:rsid w:val="00F024BD"/>
    <w:rsid w:val="00F026B4"/>
    <w:rsid w:val="00F03414"/>
    <w:rsid w:val="00F054D3"/>
    <w:rsid w:val="00F05538"/>
    <w:rsid w:val="00F055C6"/>
    <w:rsid w:val="00F055F4"/>
    <w:rsid w:val="00F05821"/>
    <w:rsid w:val="00F05F38"/>
    <w:rsid w:val="00F065C8"/>
    <w:rsid w:val="00F06FD1"/>
    <w:rsid w:val="00F07332"/>
    <w:rsid w:val="00F0766C"/>
    <w:rsid w:val="00F07A09"/>
    <w:rsid w:val="00F07AF8"/>
    <w:rsid w:val="00F07FAE"/>
    <w:rsid w:val="00F10ACD"/>
    <w:rsid w:val="00F10C32"/>
    <w:rsid w:val="00F10E30"/>
    <w:rsid w:val="00F130E4"/>
    <w:rsid w:val="00F13121"/>
    <w:rsid w:val="00F131FA"/>
    <w:rsid w:val="00F13415"/>
    <w:rsid w:val="00F13711"/>
    <w:rsid w:val="00F13AB1"/>
    <w:rsid w:val="00F13DC6"/>
    <w:rsid w:val="00F13ECC"/>
    <w:rsid w:val="00F13ED5"/>
    <w:rsid w:val="00F14AA2"/>
    <w:rsid w:val="00F15507"/>
    <w:rsid w:val="00F156D4"/>
    <w:rsid w:val="00F16811"/>
    <w:rsid w:val="00F169FA"/>
    <w:rsid w:val="00F16CE6"/>
    <w:rsid w:val="00F16FF8"/>
    <w:rsid w:val="00F17278"/>
    <w:rsid w:val="00F17656"/>
    <w:rsid w:val="00F17DED"/>
    <w:rsid w:val="00F203DE"/>
    <w:rsid w:val="00F20E4C"/>
    <w:rsid w:val="00F20FDA"/>
    <w:rsid w:val="00F21950"/>
    <w:rsid w:val="00F22F10"/>
    <w:rsid w:val="00F23A0C"/>
    <w:rsid w:val="00F23BAD"/>
    <w:rsid w:val="00F23E21"/>
    <w:rsid w:val="00F23EDE"/>
    <w:rsid w:val="00F258A3"/>
    <w:rsid w:val="00F25C3B"/>
    <w:rsid w:val="00F260C0"/>
    <w:rsid w:val="00F306F8"/>
    <w:rsid w:val="00F30DBF"/>
    <w:rsid w:val="00F31DCA"/>
    <w:rsid w:val="00F31F90"/>
    <w:rsid w:val="00F32839"/>
    <w:rsid w:val="00F33781"/>
    <w:rsid w:val="00F337AA"/>
    <w:rsid w:val="00F3382F"/>
    <w:rsid w:val="00F3385E"/>
    <w:rsid w:val="00F349D9"/>
    <w:rsid w:val="00F3502B"/>
    <w:rsid w:val="00F353CB"/>
    <w:rsid w:val="00F356D9"/>
    <w:rsid w:val="00F35769"/>
    <w:rsid w:val="00F36683"/>
    <w:rsid w:val="00F3684F"/>
    <w:rsid w:val="00F36B0B"/>
    <w:rsid w:val="00F36D58"/>
    <w:rsid w:val="00F370FF"/>
    <w:rsid w:val="00F376F1"/>
    <w:rsid w:val="00F405C0"/>
    <w:rsid w:val="00F40AD1"/>
    <w:rsid w:val="00F40B59"/>
    <w:rsid w:val="00F40E4D"/>
    <w:rsid w:val="00F41524"/>
    <w:rsid w:val="00F42274"/>
    <w:rsid w:val="00F42482"/>
    <w:rsid w:val="00F42ACB"/>
    <w:rsid w:val="00F42CAC"/>
    <w:rsid w:val="00F42EC5"/>
    <w:rsid w:val="00F433E5"/>
    <w:rsid w:val="00F43C67"/>
    <w:rsid w:val="00F448DF"/>
    <w:rsid w:val="00F44D1B"/>
    <w:rsid w:val="00F44E33"/>
    <w:rsid w:val="00F4517A"/>
    <w:rsid w:val="00F4574E"/>
    <w:rsid w:val="00F4582D"/>
    <w:rsid w:val="00F46531"/>
    <w:rsid w:val="00F46578"/>
    <w:rsid w:val="00F4661F"/>
    <w:rsid w:val="00F46987"/>
    <w:rsid w:val="00F46A81"/>
    <w:rsid w:val="00F50BE5"/>
    <w:rsid w:val="00F51415"/>
    <w:rsid w:val="00F51876"/>
    <w:rsid w:val="00F52829"/>
    <w:rsid w:val="00F52857"/>
    <w:rsid w:val="00F52BF2"/>
    <w:rsid w:val="00F52E34"/>
    <w:rsid w:val="00F54274"/>
    <w:rsid w:val="00F54322"/>
    <w:rsid w:val="00F54541"/>
    <w:rsid w:val="00F5478E"/>
    <w:rsid w:val="00F54BF2"/>
    <w:rsid w:val="00F5518E"/>
    <w:rsid w:val="00F5565C"/>
    <w:rsid w:val="00F56431"/>
    <w:rsid w:val="00F56908"/>
    <w:rsid w:val="00F56CF2"/>
    <w:rsid w:val="00F5776C"/>
    <w:rsid w:val="00F57C5C"/>
    <w:rsid w:val="00F57F82"/>
    <w:rsid w:val="00F608DF"/>
    <w:rsid w:val="00F60A12"/>
    <w:rsid w:val="00F61183"/>
    <w:rsid w:val="00F6262E"/>
    <w:rsid w:val="00F62BF0"/>
    <w:rsid w:val="00F62EFD"/>
    <w:rsid w:val="00F632CF"/>
    <w:rsid w:val="00F63EC6"/>
    <w:rsid w:val="00F63F54"/>
    <w:rsid w:val="00F64367"/>
    <w:rsid w:val="00F64F1F"/>
    <w:rsid w:val="00F6569E"/>
    <w:rsid w:val="00F65910"/>
    <w:rsid w:val="00F65CE5"/>
    <w:rsid w:val="00F66056"/>
    <w:rsid w:val="00F6664D"/>
    <w:rsid w:val="00F669E2"/>
    <w:rsid w:val="00F66AF6"/>
    <w:rsid w:val="00F7088A"/>
    <w:rsid w:val="00F71591"/>
    <w:rsid w:val="00F71807"/>
    <w:rsid w:val="00F71E39"/>
    <w:rsid w:val="00F722E3"/>
    <w:rsid w:val="00F72621"/>
    <w:rsid w:val="00F72DFB"/>
    <w:rsid w:val="00F735F8"/>
    <w:rsid w:val="00F74B91"/>
    <w:rsid w:val="00F74F2C"/>
    <w:rsid w:val="00F751ED"/>
    <w:rsid w:val="00F75B70"/>
    <w:rsid w:val="00F75EA8"/>
    <w:rsid w:val="00F76DC7"/>
    <w:rsid w:val="00F772C3"/>
    <w:rsid w:val="00F77BF9"/>
    <w:rsid w:val="00F803CF"/>
    <w:rsid w:val="00F806EB"/>
    <w:rsid w:val="00F80AFC"/>
    <w:rsid w:val="00F81606"/>
    <w:rsid w:val="00F81A3F"/>
    <w:rsid w:val="00F82AC9"/>
    <w:rsid w:val="00F82C10"/>
    <w:rsid w:val="00F83C71"/>
    <w:rsid w:val="00F83D77"/>
    <w:rsid w:val="00F83FD4"/>
    <w:rsid w:val="00F848F7"/>
    <w:rsid w:val="00F84A28"/>
    <w:rsid w:val="00F84EFE"/>
    <w:rsid w:val="00F851EF"/>
    <w:rsid w:val="00F85ED3"/>
    <w:rsid w:val="00F86173"/>
    <w:rsid w:val="00F86253"/>
    <w:rsid w:val="00F86666"/>
    <w:rsid w:val="00F868F5"/>
    <w:rsid w:val="00F871D4"/>
    <w:rsid w:val="00F873D7"/>
    <w:rsid w:val="00F87655"/>
    <w:rsid w:val="00F87893"/>
    <w:rsid w:val="00F9001A"/>
    <w:rsid w:val="00F90546"/>
    <w:rsid w:val="00F906E4"/>
    <w:rsid w:val="00F909D2"/>
    <w:rsid w:val="00F909E3"/>
    <w:rsid w:val="00F90B55"/>
    <w:rsid w:val="00F917E9"/>
    <w:rsid w:val="00F918E7"/>
    <w:rsid w:val="00F91DE8"/>
    <w:rsid w:val="00F923E8"/>
    <w:rsid w:val="00F92CFD"/>
    <w:rsid w:val="00F936F4"/>
    <w:rsid w:val="00F93F92"/>
    <w:rsid w:val="00F943E1"/>
    <w:rsid w:val="00F944B9"/>
    <w:rsid w:val="00F9484A"/>
    <w:rsid w:val="00F94DA3"/>
    <w:rsid w:val="00F952DE"/>
    <w:rsid w:val="00F95C94"/>
    <w:rsid w:val="00F95DD4"/>
    <w:rsid w:val="00F96030"/>
    <w:rsid w:val="00F96058"/>
    <w:rsid w:val="00F9633C"/>
    <w:rsid w:val="00F96532"/>
    <w:rsid w:val="00F96539"/>
    <w:rsid w:val="00F97103"/>
    <w:rsid w:val="00F9755E"/>
    <w:rsid w:val="00FA0014"/>
    <w:rsid w:val="00FA00A9"/>
    <w:rsid w:val="00FA06A9"/>
    <w:rsid w:val="00FA0C20"/>
    <w:rsid w:val="00FA0CF2"/>
    <w:rsid w:val="00FA11F0"/>
    <w:rsid w:val="00FA21F9"/>
    <w:rsid w:val="00FA31BB"/>
    <w:rsid w:val="00FA3924"/>
    <w:rsid w:val="00FA3D0B"/>
    <w:rsid w:val="00FA402F"/>
    <w:rsid w:val="00FA469B"/>
    <w:rsid w:val="00FA4EF4"/>
    <w:rsid w:val="00FA527A"/>
    <w:rsid w:val="00FA5955"/>
    <w:rsid w:val="00FA5D9F"/>
    <w:rsid w:val="00FA619D"/>
    <w:rsid w:val="00FA64F1"/>
    <w:rsid w:val="00FA64F4"/>
    <w:rsid w:val="00FA7D62"/>
    <w:rsid w:val="00FB0534"/>
    <w:rsid w:val="00FB0BE7"/>
    <w:rsid w:val="00FB0EC2"/>
    <w:rsid w:val="00FB0FBA"/>
    <w:rsid w:val="00FB0FBE"/>
    <w:rsid w:val="00FB215B"/>
    <w:rsid w:val="00FB2227"/>
    <w:rsid w:val="00FB222E"/>
    <w:rsid w:val="00FB2669"/>
    <w:rsid w:val="00FB269A"/>
    <w:rsid w:val="00FB2D3A"/>
    <w:rsid w:val="00FB3ACF"/>
    <w:rsid w:val="00FB3E1A"/>
    <w:rsid w:val="00FB4111"/>
    <w:rsid w:val="00FB48E1"/>
    <w:rsid w:val="00FB4EA3"/>
    <w:rsid w:val="00FB4F73"/>
    <w:rsid w:val="00FB5463"/>
    <w:rsid w:val="00FB5691"/>
    <w:rsid w:val="00FB57B0"/>
    <w:rsid w:val="00FB6C27"/>
    <w:rsid w:val="00FB713F"/>
    <w:rsid w:val="00FB74B0"/>
    <w:rsid w:val="00FB7521"/>
    <w:rsid w:val="00FB792D"/>
    <w:rsid w:val="00FC0754"/>
    <w:rsid w:val="00FC0896"/>
    <w:rsid w:val="00FC0E9D"/>
    <w:rsid w:val="00FC0F72"/>
    <w:rsid w:val="00FC0FDD"/>
    <w:rsid w:val="00FC1197"/>
    <w:rsid w:val="00FC18C3"/>
    <w:rsid w:val="00FC1FA6"/>
    <w:rsid w:val="00FC2B51"/>
    <w:rsid w:val="00FC37D7"/>
    <w:rsid w:val="00FC3F8D"/>
    <w:rsid w:val="00FC4616"/>
    <w:rsid w:val="00FC5181"/>
    <w:rsid w:val="00FC54A9"/>
    <w:rsid w:val="00FC5C15"/>
    <w:rsid w:val="00FC625B"/>
    <w:rsid w:val="00FC692E"/>
    <w:rsid w:val="00FC6A0B"/>
    <w:rsid w:val="00FC6D95"/>
    <w:rsid w:val="00FC7368"/>
    <w:rsid w:val="00FC7B36"/>
    <w:rsid w:val="00FC7ED8"/>
    <w:rsid w:val="00FD00CB"/>
    <w:rsid w:val="00FD08E4"/>
    <w:rsid w:val="00FD0FF2"/>
    <w:rsid w:val="00FD1198"/>
    <w:rsid w:val="00FD1480"/>
    <w:rsid w:val="00FD1872"/>
    <w:rsid w:val="00FD1BFE"/>
    <w:rsid w:val="00FD1D8D"/>
    <w:rsid w:val="00FD1DE6"/>
    <w:rsid w:val="00FD41FA"/>
    <w:rsid w:val="00FD53EB"/>
    <w:rsid w:val="00FD5F6B"/>
    <w:rsid w:val="00FD6772"/>
    <w:rsid w:val="00FD67EE"/>
    <w:rsid w:val="00FD78A8"/>
    <w:rsid w:val="00FD7C14"/>
    <w:rsid w:val="00FD7E9E"/>
    <w:rsid w:val="00FE01A7"/>
    <w:rsid w:val="00FE1626"/>
    <w:rsid w:val="00FE17B2"/>
    <w:rsid w:val="00FE1A17"/>
    <w:rsid w:val="00FE1DE8"/>
    <w:rsid w:val="00FE25A4"/>
    <w:rsid w:val="00FE291F"/>
    <w:rsid w:val="00FE29B2"/>
    <w:rsid w:val="00FE2B28"/>
    <w:rsid w:val="00FE2BA7"/>
    <w:rsid w:val="00FE3498"/>
    <w:rsid w:val="00FE3530"/>
    <w:rsid w:val="00FE356F"/>
    <w:rsid w:val="00FE39A7"/>
    <w:rsid w:val="00FE4038"/>
    <w:rsid w:val="00FE4ADB"/>
    <w:rsid w:val="00FE5A7A"/>
    <w:rsid w:val="00FE6432"/>
    <w:rsid w:val="00FE737C"/>
    <w:rsid w:val="00FF05DD"/>
    <w:rsid w:val="00FF0FC1"/>
    <w:rsid w:val="00FF11F2"/>
    <w:rsid w:val="00FF1645"/>
    <w:rsid w:val="00FF1998"/>
    <w:rsid w:val="00FF1A25"/>
    <w:rsid w:val="00FF1A43"/>
    <w:rsid w:val="00FF1F05"/>
    <w:rsid w:val="00FF1F65"/>
    <w:rsid w:val="00FF257A"/>
    <w:rsid w:val="00FF2FC4"/>
    <w:rsid w:val="00FF336F"/>
    <w:rsid w:val="00FF43AB"/>
    <w:rsid w:val="00FF46DB"/>
    <w:rsid w:val="00FF4A8B"/>
    <w:rsid w:val="00FF4FDC"/>
    <w:rsid w:val="00FF5DDD"/>
    <w:rsid w:val="00FF5FB8"/>
    <w:rsid w:val="00FF6091"/>
    <w:rsid w:val="00FF6662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1"/>
    </o:shapelayout>
  </w:shapeDefaults>
  <w:decimalSymbol w:val="."/>
  <w:listSeparator w:val=","/>
  <w15:chartTrackingRefBased/>
  <w15:docId w15:val="{1E669890-F5E9-40E9-B15F-489F538A6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092"/>
    <w:rPr>
      <w:rFonts w:ascii="Arial" w:hAnsi="Arial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uiPriority w:val="99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uiPriority w:val="99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uiPriority w:val="99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0260B"/>
    <w:pPr>
      <w:numPr>
        <w:numId w:val="20"/>
      </w:numPr>
      <w:tabs>
        <w:tab w:val="left" w:pos="540"/>
      </w:tabs>
      <w:spacing w:after="0"/>
      <w:ind w:right="27" w:hanging="117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0260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left" w:pos="1080"/>
      </w:tabs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56F4F"/>
    <w:pPr>
      <w:tabs>
        <w:tab w:val="left" w:pos="360"/>
        <w:tab w:val="left" w:pos="720"/>
      </w:tabs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56F4F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F23EDE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F23EDE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44257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844257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996717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B0791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paragraph" w:styleId="BodyText3">
    <w:name w:val="Body Text 3"/>
    <w:basedOn w:val="Normal"/>
    <w:link w:val="BodyText3Char"/>
    <w:rsid w:val="004C78C0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4C78C0"/>
    <w:rPr>
      <w:rFonts w:ascii="Arial" w:hAnsi="Arial"/>
      <w:sz w:val="16"/>
    </w:rPr>
  </w:style>
  <w:style w:type="character" w:customStyle="1" w:styleId="Heading3Char">
    <w:name w:val="Heading 3 Char"/>
    <w:link w:val="Heading3"/>
    <w:locked/>
    <w:rsid w:val="004C78C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C78C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4C78C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C78C0"/>
    <w:rPr>
      <w:rFonts w:cs="EucrosiaUPC"/>
      <w:b/>
      <w:bCs/>
      <w:sz w:val="30"/>
      <w:szCs w:val="30"/>
    </w:rPr>
  </w:style>
  <w:style w:type="character" w:customStyle="1" w:styleId="Heading7Char">
    <w:name w:val="Heading 7 Char"/>
    <w:link w:val="Heading7"/>
    <w:locked/>
    <w:rsid w:val="004C78C0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locked/>
    <w:rsid w:val="004C78C0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4C78C0"/>
    <w:rPr>
      <w:rFonts w:cs="EucrosiaUPC"/>
      <w:sz w:val="28"/>
      <w:szCs w:val="28"/>
      <w:lang w:val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4C78C0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4C78C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4C78C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4C78C0"/>
    <w:rPr>
      <w:rFonts w:ascii="Angsana New" w:hAnsi="Angsana New"/>
      <w:sz w:val="30"/>
      <w:szCs w:val="30"/>
    </w:rPr>
  </w:style>
  <w:style w:type="paragraph" w:customStyle="1" w:styleId="T0">
    <w:name w:val="????? T"/>
    <w:basedOn w:val="Normal"/>
    <w:uiPriority w:val="99"/>
    <w:rsid w:val="004C78C0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4C78C0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4C78C0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C78C0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4C78C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4C78C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"/>
    <w:rsid w:val="004C78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cs="Times New Roman"/>
    </w:rPr>
  </w:style>
  <w:style w:type="character" w:customStyle="1" w:styleId="SignatureChar">
    <w:name w:val="Signature Char"/>
    <w:link w:val="Signature"/>
    <w:rsid w:val="004C78C0"/>
    <w:rPr>
      <w:rFonts w:ascii="Arial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4C78C0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C78C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C78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C78C0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C78C0"/>
    <w:pPr>
      <w:spacing w:after="0"/>
    </w:pPr>
  </w:style>
  <w:style w:type="paragraph" w:customStyle="1" w:styleId="acctdividends">
    <w:name w:val="acct dividends"/>
    <w:aliases w:val="ad"/>
    <w:basedOn w:val="Normal"/>
    <w:rsid w:val="004C78C0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C78C0"/>
    <w:pPr>
      <w:spacing w:after="0"/>
    </w:pPr>
  </w:style>
  <w:style w:type="paragraph" w:customStyle="1" w:styleId="acctindent">
    <w:name w:val="acct indent"/>
    <w:aliases w:val="ai"/>
    <w:basedOn w:val="BodyText"/>
    <w:rsid w:val="004C78C0"/>
    <w:pPr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C78C0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C78C0"/>
    <w:pPr>
      <w:framePr w:hSpace="180" w:vSpace="180" w:wrap="auto" w:hAnchor="margin" w:yAlign="bottom"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C78C0"/>
    <w:pPr>
      <w:tabs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C78C0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C78C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C78C0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C78C0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C78C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C78C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C78C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C78C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C78C0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C78C0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C78C0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C78C0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C78C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C78C0"/>
    <w:pPr>
      <w:spacing w:after="0"/>
    </w:pPr>
  </w:style>
  <w:style w:type="paragraph" w:customStyle="1" w:styleId="List1a">
    <w:name w:val="List 1a"/>
    <w:aliases w:val="1a"/>
    <w:basedOn w:val="Normal"/>
    <w:rsid w:val="004C78C0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C78C0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C78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eastAsia="en-US" w:bidi="ar-SA"/>
    </w:rPr>
  </w:style>
  <w:style w:type="character" w:customStyle="1" w:styleId="MacroTextChar">
    <w:name w:val="Macro Text Char"/>
    <w:link w:val="MacroText"/>
    <w:rsid w:val="004C78C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C78C0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C78C0"/>
  </w:style>
  <w:style w:type="paragraph" w:customStyle="1" w:styleId="zreportaddinfo">
    <w:name w:val="zreport addinfo"/>
    <w:basedOn w:val="Normal"/>
    <w:rsid w:val="004C78C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C78C0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C78C0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C78C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C78C0"/>
    <w:pPr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C78C0"/>
    <w:pPr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C78C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C78C0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C78C0"/>
    <w:rPr>
      <w:b/>
      <w:bCs/>
    </w:rPr>
  </w:style>
  <w:style w:type="paragraph" w:customStyle="1" w:styleId="nineptbodytext">
    <w:name w:val="nine pt body text"/>
    <w:aliases w:val="9bt"/>
    <w:basedOn w:val="nineptnormal"/>
    <w:rsid w:val="004C78C0"/>
    <w:pPr>
      <w:spacing w:after="220"/>
    </w:pPr>
  </w:style>
  <w:style w:type="paragraph" w:customStyle="1" w:styleId="nineptnormal">
    <w:name w:val="nine pt normal"/>
    <w:aliases w:val="9n"/>
    <w:basedOn w:val="Normal"/>
    <w:rsid w:val="004C78C0"/>
    <w:pPr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C78C0"/>
    <w:pPr>
      <w:jc w:val="center"/>
    </w:pPr>
  </w:style>
  <w:style w:type="paragraph" w:customStyle="1" w:styleId="heading">
    <w:name w:val="heading"/>
    <w:aliases w:val="h"/>
    <w:basedOn w:val="BodyText"/>
    <w:rsid w:val="004C78C0"/>
    <w:pPr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C78C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C78C0"/>
  </w:style>
  <w:style w:type="paragraph" w:customStyle="1" w:styleId="nineptheadingcentredbold">
    <w:name w:val="nine pt heading centred bold"/>
    <w:aliases w:val="9hcb"/>
    <w:basedOn w:val="Normal"/>
    <w:rsid w:val="004C78C0"/>
    <w:pPr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C78C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C78C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C78C0"/>
    <w:rPr>
      <w:b/>
    </w:rPr>
  </w:style>
  <w:style w:type="paragraph" w:customStyle="1" w:styleId="nineptcolumntab1">
    <w:name w:val="nine pt column tab1"/>
    <w:aliases w:val="a91"/>
    <w:basedOn w:val="nineptnormal"/>
    <w:rsid w:val="004C78C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C78C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C78C0"/>
    <w:pPr>
      <w:jc w:val="center"/>
    </w:pPr>
  </w:style>
  <w:style w:type="paragraph" w:customStyle="1" w:styleId="Normalheading">
    <w:name w:val="Normal heading"/>
    <w:aliases w:val="nh"/>
    <w:basedOn w:val="Normal"/>
    <w:rsid w:val="004C78C0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C78C0"/>
    <w:pPr>
      <w:numPr>
        <w:numId w:val="0"/>
      </w:num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C78C0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C78C0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C78C0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C78C0"/>
    <w:pPr>
      <w:numPr>
        <w:numId w:val="0"/>
      </w:num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C78C0"/>
    <w:pPr>
      <w:numPr>
        <w:numId w:val="0"/>
      </w:num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C78C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C78C0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C78C0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C78C0"/>
    <w:p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C78C0"/>
    <w:pPr>
      <w:keepNext/>
      <w:keepLines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C78C0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C78C0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C78C0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C78C0"/>
    <w:pPr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C78C0"/>
    <w:pPr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C78C0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C78C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C78C0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C78C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C78C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C78C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C78C0"/>
    <w:pPr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C78C0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C78C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C78C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C78C0"/>
    <w:pPr>
      <w:tabs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C78C0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C78C0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C78C0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C78C0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C78C0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C78C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C78C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C78C0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C78C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C78C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C78C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C78C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C78C0"/>
    <w:pPr>
      <w:spacing w:after="0"/>
    </w:pPr>
  </w:style>
  <w:style w:type="paragraph" w:customStyle="1" w:styleId="smallreturn">
    <w:name w:val="small return"/>
    <w:aliases w:val="sr"/>
    <w:basedOn w:val="Normal"/>
    <w:rsid w:val="004C78C0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C78C0"/>
    <w:pPr>
      <w:spacing w:after="0"/>
    </w:pPr>
  </w:style>
  <w:style w:type="paragraph" w:customStyle="1" w:styleId="headingbolditalic">
    <w:name w:val="heading bold italic"/>
    <w:aliases w:val="hbi"/>
    <w:basedOn w:val="heading"/>
    <w:rsid w:val="004C78C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C78C0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C78C0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C78C0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C78C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C78C0"/>
    <w:pPr>
      <w:spacing w:after="0"/>
    </w:pPr>
  </w:style>
  <w:style w:type="paragraph" w:customStyle="1" w:styleId="blockbullet">
    <w:name w:val="block bullet"/>
    <w:aliases w:val="bb"/>
    <w:basedOn w:val="block"/>
    <w:rsid w:val="004C78C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C78C0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C78C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C78C0"/>
    <w:pPr>
      <w:spacing w:after="0"/>
    </w:pPr>
  </w:style>
  <w:style w:type="paragraph" w:customStyle="1" w:styleId="eightptnormal">
    <w:name w:val="eight pt normal"/>
    <w:aliases w:val="8n"/>
    <w:basedOn w:val="Normal"/>
    <w:rsid w:val="004C78C0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C78C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C78C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C78C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C78C0"/>
    <w:rPr>
      <w:b/>
      <w:bCs/>
    </w:rPr>
  </w:style>
  <w:style w:type="paragraph" w:customStyle="1" w:styleId="eightptbodytext">
    <w:name w:val="eight pt body text"/>
    <w:aliases w:val="8bt"/>
    <w:basedOn w:val="eightptnormal"/>
    <w:rsid w:val="004C78C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C78C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C78C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C78C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C78C0"/>
    <w:pPr>
      <w:spacing w:after="0"/>
    </w:pPr>
  </w:style>
  <w:style w:type="paragraph" w:customStyle="1" w:styleId="eightptblock">
    <w:name w:val="eight pt block"/>
    <w:aliases w:val="8b"/>
    <w:basedOn w:val="Normal"/>
    <w:rsid w:val="004C78C0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C78C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C78C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C78C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C78C0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C78C0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C78C0"/>
    <w:pPr>
      <w:spacing w:after="0"/>
    </w:pPr>
  </w:style>
  <w:style w:type="paragraph" w:customStyle="1" w:styleId="blockindent">
    <w:name w:val="block indent"/>
    <w:aliases w:val="bi"/>
    <w:basedOn w:val="block"/>
    <w:rsid w:val="004C78C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C78C0"/>
    <w:pPr>
      <w:jc w:val="center"/>
    </w:pPr>
  </w:style>
  <w:style w:type="paragraph" w:customStyle="1" w:styleId="nineptcol">
    <w:name w:val="nine pt %col"/>
    <w:aliases w:val="9%"/>
    <w:basedOn w:val="nineptnormal"/>
    <w:rsid w:val="004C78C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C78C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C78C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C78C0"/>
    <w:pPr>
      <w:spacing w:after="0"/>
    </w:pPr>
  </w:style>
  <w:style w:type="paragraph" w:customStyle="1" w:styleId="nineptblocklist">
    <w:name w:val="nine pt block list"/>
    <w:aliases w:val="9bl"/>
    <w:basedOn w:val="nineptblock"/>
    <w:rsid w:val="004C78C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C78C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C78C0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C78C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C78C0"/>
    <w:pPr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C78C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C78C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C78C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C78C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C78C0"/>
    <w:pPr>
      <w:spacing w:after="20"/>
    </w:pPr>
  </w:style>
  <w:style w:type="paragraph" w:customStyle="1" w:styleId="blockbulletnospaceafter">
    <w:name w:val="block bullet no space after"/>
    <w:aliases w:val="bbn,block bullet no sp"/>
    <w:rsid w:val="004C78C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C78C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C78C0"/>
    <w:pPr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C78C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C78C0"/>
    <w:pPr>
      <w:spacing w:after="80"/>
    </w:pPr>
  </w:style>
  <w:style w:type="paragraph" w:customStyle="1" w:styleId="nineptratecol">
    <w:name w:val="nine pt rate col"/>
    <w:aliases w:val="a9r"/>
    <w:basedOn w:val="nineptnormal"/>
    <w:rsid w:val="004C78C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C78C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C78C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C78C0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C78C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C78C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C78C0"/>
    <w:pPr>
      <w:tabs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C78C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C78C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C78C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C78C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C78C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C78C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C78C0"/>
    <w:pPr>
      <w:ind w:left="907" w:hanging="340"/>
    </w:pPr>
  </w:style>
  <w:style w:type="paragraph" w:customStyle="1" w:styleId="List3i">
    <w:name w:val="List 3i"/>
    <w:aliases w:val="3i"/>
    <w:basedOn w:val="List2i"/>
    <w:rsid w:val="004C78C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C78C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C78C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C78C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C78C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C78C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C78C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C78C0"/>
    <w:pPr>
      <w:spacing w:after="80"/>
    </w:pPr>
  </w:style>
  <w:style w:type="paragraph" w:customStyle="1" w:styleId="blockbullet2">
    <w:name w:val="block bullet 2"/>
    <w:aliases w:val="bb2"/>
    <w:basedOn w:val="BodyText"/>
    <w:rsid w:val="004C78C0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C78C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C78C0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C78C0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C78C0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C78C0"/>
    <w:pPr>
      <w:spacing w:after="120" w:line="260" w:lineRule="atLeast"/>
      <w:ind w:left="1134" w:right="389"/>
      <w:jc w:val="both"/>
    </w:pPr>
    <w:rPr>
      <w:rFonts w:ascii="Times New Roman" w:eastAsia="Times New Roman" w:hAnsi="Times New Roman" w:cs="Times New Roman"/>
      <w:bCs/>
      <w:i w:val="0"/>
      <w:iCs w:val="0"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locked/>
    <w:rsid w:val="004C78C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4C78C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C78C0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C78C0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C78C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C78C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C78C0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4C78C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C78C0"/>
    <w:rPr>
      <w:rFonts w:cs="Times New Roman"/>
      <w:sz w:val="29"/>
      <w:szCs w:val="29"/>
    </w:rPr>
  </w:style>
  <w:style w:type="character" w:customStyle="1" w:styleId="hps">
    <w:name w:val="hps"/>
    <w:uiPriority w:val="99"/>
    <w:rsid w:val="004C78C0"/>
    <w:rPr>
      <w:rFonts w:cs="Times New Roman"/>
    </w:rPr>
  </w:style>
  <w:style w:type="character" w:customStyle="1" w:styleId="gt-icon-text1">
    <w:name w:val="gt-icon-text1"/>
    <w:uiPriority w:val="99"/>
    <w:rsid w:val="004C78C0"/>
    <w:rPr>
      <w:rFonts w:cs="Times New Roman"/>
    </w:rPr>
  </w:style>
  <w:style w:type="character" w:customStyle="1" w:styleId="shorttext">
    <w:name w:val="short_text"/>
    <w:uiPriority w:val="99"/>
    <w:rsid w:val="004C78C0"/>
    <w:rPr>
      <w:rFonts w:cs="Times New Roman"/>
    </w:rPr>
  </w:style>
  <w:style w:type="character" w:customStyle="1" w:styleId="longtext">
    <w:name w:val="long_text"/>
    <w:uiPriority w:val="99"/>
    <w:rsid w:val="004C78C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C78C0"/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4C78C0"/>
    <w:rPr>
      <w:rFonts w:ascii="Consolas" w:hAnsi="Consolas"/>
      <w:sz w:val="21"/>
      <w:szCs w:val="26"/>
    </w:rPr>
  </w:style>
  <w:style w:type="character" w:styleId="CommentReference">
    <w:name w:val="annotation reference"/>
    <w:rsid w:val="004C78C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4C78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20"/>
      <w:szCs w:val="25"/>
    </w:rPr>
  </w:style>
  <w:style w:type="character" w:customStyle="1" w:styleId="CommentTextChar">
    <w:name w:val="Comment Text Char"/>
    <w:link w:val="CommentText"/>
    <w:rsid w:val="004C78C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C78C0"/>
    <w:rPr>
      <w:b/>
      <w:bCs/>
    </w:rPr>
  </w:style>
  <w:style w:type="character" w:customStyle="1" w:styleId="CommentSubjectChar">
    <w:name w:val="Comment Subject Char"/>
    <w:link w:val="CommentSubject"/>
    <w:rsid w:val="004C78C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4C78C0"/>
    <w:rPr>
      <w:rFonts w:ascii="Arial" w:hAnsi="Arial"/>
      <w:sz w:val="18"/>
      <w:szCs w:val="22"/>
      <w:lang w:val="en-US" w:eastAsia="en-US"/>
    </w:rPr>
  </w:style>
  <w:style w:type="paragraph" w:customStyle="1" w:styleId="AccountingPolicy">
    <w:name w:val="Accounting Policy"/>
    <w:basedOn w:val="Normal"/>
    <w:link w:val="AccountingPolicyChar1"/>
    <w:rsid w:val="004C78C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C78C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C78C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C78C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C78C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C78C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C78C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C78C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C78C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C78C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C78C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C78C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C78C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C78C0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uiPriority w:val="20"/>
    <w:qFormat/>
    <w:rsid w:val="004C78C0"/>
    <w:rPr>
      <w:i/>
      <w:iCs/>
    </w:rPr>
  </w:style>
  <w:style w:type="character" w:customStyle="1" w:styleId="apple-converted-space">
    <w:name w:val="apple-converted-space"/>
    <w:rsid w:val="004C78C0"/>
  </w:style>
  <w:style w:type="table" w:styleId="Table3Deffects2">
    <w:name w:val="Table 3D effects 2"/>
    <w:basedOn w:val="TableNormal"/>
    <w:rsid w:val="004C78C0"/>
    <w:pPr>
      <w:spacing w:line="260" w:lineRule="atLeast"/>
    </w:pPr>
    <w:rPr>
      <w:rFonts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Spacing">
    <w:name w:val="No Spacing"/>
    <w:uiPriority w:val="1"/>
    <w:qFormat/>
    <w:rsid w:val="00B3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val="en-US" w:eastAsia="en-US"/>
    </w:rPr>
  </w:style>
  <w:style w:type="character" w:styleId="FootnoteReference">
    <w:name w:val="footnote reference"/>
    <w:uiPriority w:val="99"/>
    <w:unhideWhenUsed/>
    <w:rsid w:val="00D308AC"/>
    <w:rPr>
      <w:vertAlign w:val="superscript"/>
    </w:rPr>
  </w:style>
  <w:style w:type="paragraph" w:customStyle="1" w:styleId="1-Number">
    <w:name w:val="1-Number"/>
    <w:basedOn w:val="BodyText"/>
    <w:link w:val="1-NumberChar"/>
    <w:qFormat/>
    <w:rsid w:val="00891411"/>
    <w:pPr>
      <w:tabs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891411"/>
    <w:rPr>
      <w:rFonts w:ascii="Angsana New" w:hAnsi="Angsana New"/>
      <w:sz w:val="30"/>
      <w:szCs w:val="30"/>
    </w:rPr>
  </w:style>
  <w:style w:type="paragraph" w:styleId="NormalWeb">
    <w:name w:val="Normal (Web)"/>
    <w:basedOn w:val="Normal"/>
    <w:uiPriority w:val="99"/>
    <w:rsid w:val="00A2215E"/>
    <w:pPr>
      <w:spacing w:before="100" w:beforeAutospacing="1" w:after="100" w:afterAutospacing="1"/>
    </w:pPr>
    <w:rPr>
      <w:rFonts w:ascii="Thonburi" w:hAnsi="Thonburi" w:cs="Tahoma"/>
      <w:sz w:val="20"/>
      <w:szCs w:val="20"/>
    </w:rPr>
  </w:style>
  <w:style w:type="paragraph" w:customStyle="1" w:styleId="RNormal">
    <w:name w:val="RNormal"/>
    <w:basedOn w:val="Normal"/>
    <w:rsid w:val="003202EE"/>
    <w:pPr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Bo-C1Content">
    <w:name w:val="Bo-C1 Content"/>
    <w:basedOn w:val="BodyText"/>
    <w:link w:val="Bo-C1ContentChar"/>
    <w:qFormat/>
    <w:rsid w:val="000336AF"/>
    <w:pPr>
      <w:spacing w:after="0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336AF"/>
    <w:rPr>
      <w:rFonts w:ascii="Angsana New" w:hAnsi="Angsana New"/>
      <w:sz w:val="30"/>
      <w:szCs w:val="30"/>
      <w:lang w:val="en-GB"/>
    </w:rPr>
  </w:style>
  <w:style w:type="paragraph" w:customStyle="1" w:styleId="Bo-Blankline">
    <w:name w:val="Bo-Blank line"/>
    <w:basedOn w:val="Normal"/>
    <w:link w:val="Bo-BlanklineChar"/>
    <w:qFormat/>
    <w:rsid w:val="000336AF"/>
    <w:pPr>
      <w:ind w:left="540" w:right="-25"/>
      <w:jc w:val="both"/>
    </w:pPr>
    <w:rPr>
      <w:rFonts w:ascii="Angsana New" w:hAnsi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0336AF"/>
    <w:rPr>
      <w:rFonts w:ascii="Angsana New" w:hAnsi="Angsana New"/>
      <w:lang w:val="en-GB" w:eastAsia="x-none"/>
    </w:rPr>
  </w:style>
  <w:style w:type="character" w:styleId="Hyperlink">
    <w:name w:val="Hyperlink"/>
    <w:uiPriority w:val="99"/>
    <w:unhideWhenUsed/>
    <w:rsid w:val="001D7604"/>
    <w:rPr>
      <w:color w:val="0000FF"/>
      <w:u w:val="single"/>
    </w:rPr>
  </w:style>
  <w:style w:type="paragraph" w:customStyle="1" w:styleId="a6">
    <w:name w:val="เนื้อเรื่อง"/>
    <w:rsid w:val="00936E90"/>
    <w:pPr>
      <w:ind w:right="386"/>
    </w:pPr>
    <w:rPr>
      <w:rFonts w:eastAsia="Cordia New"/>
      <w:sz w:val="28"/>
      <w:szCs w:val="28"/>
      <w:lang w:val="en-US" w:eastAsia="th-TH"/>
    </w:rPr>
  </w:style>
  <w:style w:type="character" w:customStyle="1" w:styleId="blockChar">
    <w:name w:val="block Char"/>
    <w:aliases w:val="b Char"/>
    <w:link w:val="block"/>
    <w:locked/>
    <w:rsid w:val="00D97FC6"/>
    <w:rPr>
      <w:rFonts w:cs="Times New Roman"/>
      <w:sz w:val="22"/>
      <w:lang w:val="en-GB" w:bidi="ar-SA"/>
    </w:rPr>
  </w:style>
  <w:style w:type="paragraph" w:customStyle="1" w:styleId="FSBlank">
    <w:name w:val="FS_Blank"/>
    <w:basedOn w:val="Normal"/>
    <w:link w:val="FSBlankChar"/>
    <w:qFormat/>
    <w:rsid w:val="002107D2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val="x-none" w:eastAsia="x-none"/>
    </w:rPr>
  </w:style>
  <w:style w:type="character" w:customStyle="1" w:styleId="FSBlankChar">
    <w:name w:val="FS_Blank Char"/>
    <w:link w:val="FSBlank"/>
    <w:rsid w:val="002107D2"/>
    <w:rPr>
      <w:rFonts w:ascii="Angsana New" w:eastAsia="MS Mincho" w:hAnsi="Angsana New"/>
      <w:lang w:val="x-none" w:eastAsia="x-none"/>
    </w:rPr>
  </w:style>
  <w:style w:type="paragraph" w:customStyle="1" w:styleId="Nomal">
    <w:name w:val="Nomal"/>
    <w:basedOn w:val="Normal"/>
    <w:rsid w:val="00617C8F"/>
    <w:rPr>
      <w:rFonts w:ascii="Angsana New" w:hAnsi="Angsana New"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980A19"/>
    <w:rPr>
      <w:rFonts w:ascii="Arial" w:hAnsi="Arial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B7D19-85FC-4171-9B27-2319CD9B3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</Pages>
  <Words>2027</Words>
  <Characters>8039</Characters>
  <Application>Microsoft Office Word</Application>
  <DocSecurity>0</DocSecurity>
  <Lines>66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สระบุรีเทคนิคคอนกรีต จำกัด</vt:lpstr>
    </vt:vector>
  </TitlesOfParts>
  <Company>KPMG</Company>
  <LinksUpToDate>false</LinksUpToDate>
  <CharactersWithSpaces>10046</CharactersWithSpaces>
  <SharedDoc>false</SharedDoc>
  <HLinks>
    <vt:vector size="6" baseType="variant">
      <vt:variant>
        <vt:i4>1441868</vt:i4>
      </vt:variant>
      <vt:variant>
        <vt:i4>0</vt:i4>
      </vt:variant>
      <vt:variant>
        <vt:i4>0</vt:i4>
      </vt:variant>
      <vt:variant>
        <vt:i4>5</vt:i4>
      </vt:variant>
      <vt:variant>
        <vt:lpwstr>https://smelink.net/company/integrated-design-office-co-ltd.html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subject/>
  <dc:creator>AA</dc:creator>
  <cp:keywords/>
  <dc:description/>
  <cp:lastModifiedBy>Somjai, Nigonyanont</cp:lastModifiedBy>
  <cp:revision>3</cp:revision>
  <cp:lastPrinted>2019-02-25T03:04:00Z</cp:lastPrinted>
  <dcterms:created xsi:type="dcterms:W3CDTF">2019-02-27T10:26:00Z</dcterms:created>
  <dcterms:modified xsi:type="dcterms:W3CDTF">2019-02-27T10:31:00Z</dcterms:modified>
</cp:coreProperties>
</file>