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0" w:type="dxa"/>
        <w:tblInd w:w="18" w:type="dxa"/>
        <w:tblLook w:val="01E0" w:firstRow="1" w:lastRow="1" w:firstColumn="1" w:lastColumn="1" w:noHBand="0" w:noVBand="0"/>
      </w:tblPr>
      <w:tblGrid>
        <w:gridCol w:w="1440"/>
        <w:gridCol w:w="270"/>
        <w:gridCol w:w="7920"/>
      </w:tblGrid>
      <w:tr w:rsidR="00457D1F" w:rsidRPr="00B24D50" w:rsidTr="007646A9">
        <w:trPr>
          <w:tblHeader/>
        </w:trPr>
        <w:tc>
          <w:tcPr>
            <w:tcW w:w="1440" w:type="dxa"/>
          </w:tcPr>
          <w:p w:rsidR="00457D1F" w:rsidRPr="00B24D50" w:rsidRDefault="00457D1F" w:rsidP="008A242D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24D5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457D1F" w:rsidRPr="00B24D50" w:rsidRDefault="00457D1F" w:rsidP="008A242D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:rsidR="00457D1F" w:rsidRPr="00B24D50" w:rsidRDefault="00457D1F" w:rsidP="008A242D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D5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57D1F" w:rsidRPr="00B24D50" w:rsidTr="007646A9">
        <w:trPr>
          <w:tblHeader/>
        </w:trPr>
        <w:tc>
          <w:tcPr>
            <w:tcW w:w="1440" w:type="dxa"/>
          </w:tcPr>
          <w:p w:rsidR="00457D1F" w:rsidRPr="005808D6" w:rsidRDefault="00457D1F" w:rsidP="008A242D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270" w:type="dxa"/>
          </w:tcPr>
          <w:p w:rsidR="00457D1F" w:rsidRPr="005808D6" w:rsidRDefault="00457D1F" w:rsidP="008A242D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:rsidR="00457D1F" w:rsidRPr="005808D6" w:rsidRDefault="00457D1F" w:rsidP="008A242D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</w:rPr>
            </w:pPr>
          </w:p>
        </w:tc>
      </w:tr>
      <w:tr w:rsidR="00457D1F" w:rsidRPr="00B24D50" w:rsidTr="007646A9">
        <w:tc>
          <w:tcPr>
            <w:tcW w:w="1440" w:type="dxa"/>
          </w:tcPr>
          <w:p w:rsidR="00457D1F" w:rsidRPr="00B24D50" w:rsidRDefault="00457D1F" w:rsidP="008E5E81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457D1F" w:rsidRPr="00B24D50" w:rsidRDefault="00457D1F" w:rsidP="008A242D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57D1F" w:rsidRPr="00B24D50" w:rsidRDefault="00457D1F" w:rsidP="008A242D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4D5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457D1F" w:rsidRPr="00B24D50" w:rsidTr="007646A9">
        <w:tc>
          <w:tcPr>
            <w:tcW w:w="1440" w:type="dxa"/>
          </w:tcPr>
          <w:p w:rsidR="00457D1F" w:rsidRPr="00B24D50" w:rsidRDefault="00457D1F" w:rsidP="008E5E81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457D1F" w:rsidRPr="00B24D50" w:rsidRDefault="00457D1F" w:rsidP="008A242D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57D1F" w:rsidRPr="003202EE" w:rsidRDefault="00457D1F" w:rsidP="008A242D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202E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เกณฑ์การจัดทำงบการเงิน</w:t>
            </w:r>
          </w:p>
        </w:tc>
      </w:tr>
      <w:tr w:rsidR="005B78DF" w:rsidRPr="004B00CB" w:rsidTr="007646A9">
        <w:tc>
          <w:tcPr>
            <w:tcW w:w="1440" w:type="dxa"/>
          </w:tcPr>
          <w:p w:rsidR="005B78DF" w:rsidRPr="00B24D50" w:rsidRDefault="005B78DF" w:rsidP="008E5E81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B78DF" w:rsidRPr="00B24D50" w:rsidRDefault="005B78DF" w:rsidP="005B78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5B78DF" w:rsidRPr="00D42BD7" w:rsidRDefault="005B78DF" w:rsidP="005B78DF">
            <w:pPr>
              <w:tabs>
                <w:tab w:val="left" w:pos="540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42BD7">
              <w:rPr>
                <w:rFonts w:ascii="Angsana New" w:hAnsi="Angsana New"/>
                <w:sz w:val="30"/>
                <w:szCs w:val="30"/>
                <w:cs/>
                <w:lang w:val="en-GB"/>
              </w:rPr>
              <w:t>นโยบายการบัญชีที่สำคัญ</w:t>
            </w:r>
          </w:p>
        </w:tc>
      </w:tr>
      <w:tr w:rsidR="00717432" w:rsidRPr="00B24D50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5606AE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BD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17432" w:rsidRPr="00B24D50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BD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717432" w:rsidRPr="00B24D50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42BD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717432" w:rsidRPr="00B24D50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มูลค่างานระหว่างทำตามสัญญา</w:t>
            </w:r>
          </w:p>
        </w:tc>
      </w:tr>
      <w:tr w:rsidR="00717432" w:rsidRPr="00B24D50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42B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เงินให้กู้ยืมระยะสั้น</w:t>
            </w:r>
          </w:p>
        </w:tc>
      </w:tr>
      <w:tr w:rsidR="00717432" w:rsidRPr="00B24D50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42BD7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17432" w:rsidRPr="00B24D50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42BD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717432" w:rsidRPr="00B24D50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อาคารและ</w:t>
            </w:r>
            <w:r w:rsidRPr="00D42BD7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อุปกรณ์</w:t>
            </w:r>
          </w:p>
        </w:tc>
      </w:tr>
      <w:tr w:rsidR="00717432" w:rsidRPr="00B24D50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</w:rPr>
            </w:pPr>
            <w:r w:rsidRPr="00D42BD7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717432" w:rsidRPr="00B24D50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42BD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17432" w:rsidRPr="00B24D50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717432" w:rsidRPr="00B24D50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42BD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717432" w:rsidRPr="00B24D50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717432" w:rsidRPr="00B24D50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</w:t>
            </w:r>
            <w:r w:rsidRPr="00D42BD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ประโยชน์พนักงาน</w:t>
            </w:r>
          </w:p>
        </w:tc>
      </w:tr>
      <w:tr w:rsidR="00717432" w:rsidRPr="00B24D50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D42BD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ทุนเรือนหุ้น</w:t>
            </w:r>
          </w:p>
        </w:tc>
      </w:tr>
      <w:tr w:rsidR="00717432" w:rsidRPr="00B24D50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42BD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สำรองตาม</w:t>
            </w:r>
            <w:r w:rsidRPr="00D42BD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กฎหมาย</w:t>
            </w:r>
          </w:p>
        </w:tc>
      </w:tr>
      <w:tr w:rsidR="00717432" w:rsidRPr="00B24D50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5B78DF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717432" w:rsidRPr="00B73A92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/>
                <w:bCs w:val="0"/>
                <w:sz w:val="30"/>
                <w:szCs w:val="30"/>
                <w:cs/>
              </w:rPr>
            </w:pPr>
            <w:r w:rsidRPr="00D42BD7"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717432" w:rsidRPr="00B73A92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/>
                <w:bCs w:val="0"/>
                <w:sz w:val="30"/>
                <w:szCs w:val="30"/>
                <w:cs/>
              </w:rPr>
            </w:pPr>
            <w:r w:rsidRPr="00D42BD7"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ของ</w:t>
            </w:r>
            <w:r w:rsidRPr="00D42BD7"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พนักงาน</w:t>
            </w:r>
          </w:p>
        </w:tc>
      </w:tr>
      <w:tr w:rsidR="00717432" w:rsidRPr="00B73A92" w:rsidTr="007646A9">
        <w:tc>
          <w:tcPr>
            <w:tcW w:w="1440" w:type="dxa"/>
          </w:tcPr>
          <w:p w:rsidR="00717432" w:rsidRPr="000143DF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AA4A44" w:rsidRDefault="00717432" w:rsidP="00717432">
            <w:pPr>
              <w:pStyle w:val="TOC2"/>
              <w:spacing w:before="0"/>
              <w:jc w:val="thaiDistribute"/>
              <w:rPr>
                <w:cs/>
              </w:rPr>
            </w:pPr>
            <w:r w:rsidRPr="00D42BD7"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717432" w:rsidRPr="00B73A92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 w:rsidRPr="00D42BD7"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17432" w:rsidRPr="00B73A92" w:rsidTr="008C7158">
        <w:trPr>
          <w:trHeight w:val="299"/>
        </w:trPr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Pr="00D42BD7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/>
                <w:bCs w:val="0"/>
                <w:sz w:val="30"/>
                <w:szCs w:val="30"/>
                <w:cs/>
              </w:rPr>
            </w:pPr>
            <w:r w:rsidRPr="00D42BD7"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717432" w:rsidRPr="00B73A92" w:rsidTr="007646A9">
        <w:tc>
          <w:tcPr>
            <w:tcW w:w="1440" w:type="dxa"/>
          </w:tcPr>
          <w:p w:rsidR="00717432" w:rsidRPr="00B24D50" w:rsidRDefault="00717432" w:rsidP="00717432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7432" w:rsidRPr="00B24D50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7432" w:rsidRDefault="00717432" w:rsidP="0071743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</w:rPr>
            </w:pPr>
            <w:r w:rsidRPr="00D42BD7"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เงินปันผล</w:t>
            </w:r>
          </w:p>
          <w:p w:rsidR="00717432" w:rsidRDefault="00717432" w:rsidP="00717432"/>
          <w:p w:rsidR="00717432" w:rsidRDefault="00717432" w:rsidP="00717432"/>
          <w:p w:rsidR="00717432" w:rsidRDefault="00717432" w:rsidP="00717432"/>
          <w:p w:rsidR="00717432" w:rsidRDefault="00717432" w:rsidP="00717432"/>
          <w:p w:rsidR="00717432" w:rsidRDefault="00717432" w:rsidP="00717432"/>
          <w:p w:rsidR="00717432" w:rsidRPr="00E47D8F" w:rsidRDefault="00717432" w:rsidP="00717432">
            <w:pPr>
              <w:rPr>
                <w:cs/>
              </w:rPr>
            </w:pPr>
          </w:p>
        </w:tc>
      </w:tr>
      <w:tr w:rsidR="007646A9" w:rsidRPr="002A7CAF" w:rsidTr="007646A9">
        <w:tc>
          <w:tcPr>
            <w:tcW w:w="1440" w:type="dxa"/>
          </w:tcPr>
          <w:p w:rsidR="007646A9" w:rsidRPr="00B24D50" w:rsidRDefault="007646A9" w:rsidP="008E5E81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646A9" w:rsidRPr="00B24D50" w:rsidRDefault="007646A9" w:rsidP="007646A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47D8F" w:rsidRPr="00E47D8F" w:rsidRDefault="007646A9" w:rsidP="00E47D8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 w:rsidRPr="00D42BD7"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646A9" w:rsidRPr="002A7CAF" w:rsidTr="007646A9">
        <w:tc>
          <w:tcPr>
            <w:tcW w:w="1440" w:type="dxa"/>
          </w:tcPr>
          <w:p w:rsidR="007646A9" w:rsidRPr="00B24D50" w:rsidRDefault="007646A9" w:rsidP="008E5E81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646A9" w:rsidRPr="00B24D50" w:rsidRDefault="007646A9" w:rsidP="007646A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646A9" w:rsidRPr="00D42BD7" w:rsidRDefault="007646A9" w:rsidP="007646A9">
            <w:pPr>
              <w:pStyle w:val="TOC2"/>
              <w:spacing w:before="0"/>
              <w:jc w:val="thaiDistribute"/>
              <w:rPr>
                <w:rFonts w:ascii="Angsana New" w:hAnsi="Angsana New"/>
                <w:bCs w:val="0"/>
                <w:sz w:val="30"/>
                <w:szCs w:val="30"/>
                <w:cs/>
              </w:rPr>
            </w:pPr>
            <w:r w:rsidRPr="00D42BD7"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83860" w:rsidRPr="002A7CAF" w:rsidTr="007646A9">
        <w:tc>
          <w:tcPr>
            <w:tcW w:w="1440" w:type="dxa"/>
          </w:tcPr>
          <w:p w:rsidR="00083860" w:rsidRPr="00B24D50" w:rsidRDefault="00083860" w:rsidP="008E5E81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83860" w:rsidRPr="00B24D50" w:rsidRDefault="00083860" w:rsidP="007646A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83860" w:rsidRPr="00D42BD7" w:rsidRDefault="005B78DF" w:rsidP="007646A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เหตุการณ์ภายหลังรอบระยะเวลา</w:t>
            </w:r>
            <w:r w:rsidR="00EE1CE2" w:rsidRPr="00EE1CE2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รายงาน</w:t>
            </w:r>
          </w:p>
        </w:tc>
      </w:tr>
      <w:tr w:rsidR="00E806FF" w:rsidRPr="002A7CAF" w:rsidTr="007646A9">
        <w:tc>
          <w:tcPr>
            <w:tcW w:w="1440" w:type="dxa"/>
          </w:tcPr>
          <w:p w:rsidR="00E806FF" w:rsidRPr="00B24D50" w:rsidRDefault="00E806FF" w:rsidP="008E5E81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806FF" w:rsidRPr="00B24D50" w:rsidRDefault="00E806FF" w:rsidP="007646A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806FF" w:rsidRDefault="004F6F22" w:rsidP="007646A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 w:rsidRPr="004F6F22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E806FF" w:rsidRPr="002A7CAF" w:rsidTr="007646A9">
        <w:tc>
          <w:tcPr>
            <w:tcW w:w="1440" w:type="dxa"/>
          </w:tcPr>
          <w:p w:rsidR="00E806FF" w:rsidRPr="00B24D50" w:rsidRDefault="00E806FF" w:rsidP="008E5E81">
            <w:pPr>
              <w:pStyle w:val="TOC2"/>
              <w:numPr>
                <w:ilvl w:val="0"/>
                <w:numId w:val="21"/>
              </w:numPr>
              <w:spacing w:before="0"/>
              <w:ind w:hanging="6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806FF" w:rsidRPr="00B24D50" w:rsidRDefault="00E806FF" w:rsidP="007646A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806FF" w:rsidRDefault="00E806FF" w:rsidP="007646A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 w:rsidRPr="00E54CE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B2FBD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442C8A" w:rsidRDefault="00442C8A" w:rsidP="00442C8A">
      <w:pPr>
        <w:jc w:val="thaiDistribute"/>
        <w:rPr>
          <w:rFonts w:ascii="Angsana New" w:hAnsi="Angsana New"/>
          <w:sz w:val="30"/>
          <w:szCs w:val="30"/>
        </w:rPr>
      </w:pPr>
    </w:p>
    <w:p w:rsidR="005A5AFC" w:rsidRPr="004E50BD" w:rsidRDefault="005A5AFC" w:rsidP="00442C8A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4E50B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5A5AFC" w:rsidRPr="004E50BD" w:rsidRDefault="005A5AFC" w:rsidP="005A5AF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F2D40" w:rsidRDefault="005A5AFC" w:rsidP="001C4E3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E50BD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46424">
        <w:rPr>
          <w:rFonts w:ascii="Angsana New" w:hAnsi="Angsana New"/>
          <w:sz w:val="30"/>
          <w:szCs w:val="30"/>
        </w:rPr>
        <w:t xml:space="preserve"> </w:t>
      </w:r>
      <w:r w:rsidR="00442C8A">
        <w:rPr>
          <w:rFonts w:ascii="Angsana New" w:hAnsi="Angsana New"/>
          <w:sz w:val="30"/>
          <w:szCs w:val="30"/>
        </w:rPr>
        <w:t>27</w:t>
      </w:r>
      <w:r w:rsidR="001C4E3B" w:rsidRPr="001C4E3B">
        <w:rPr>
          <w:rFonts w:ascii="Angsana New" w:hAnsi="Angsana New"/>
          <w:sz w:val="30"/>
          <w:szCs w:val="30"/>
        </w:rPr>
        <w:t xml:space="preserve"> </w:t>
      </w:r>
      <w:r w:rsidR="001C4E3B" w:rsidRPr="001C4E3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B1063A">
        <w:rPr>
          <w:rFonts w:ascii="Angsana New" w:hAnsi="Angsana New"/>
          <w:sz w:val="30"/>
          <w:szCs w:val="30"/>
        </w:rPr>
        <w:t>2562</w:t>
      </w:r>
    </w:p>
    <w:p w:rsidR="001C4E3B" w:rsidRPr="004E50BD" w:rsidRDefault="001C4E3B" w:rsidP="001C4E3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2F2D40" w:rsidRPr="004E50BD" w:rsidRDefault="002F2D40" w:rsidP="008E5E81">
      <w:pPr>
        <w:numPr>
          <w:ilvl w:val="0"/>
          <w:numId w:val="17"/>
        </w:numPr>
        <w:tabs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E50B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4E50BD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2F2D40" w:rsidRPr="004E50BD" w:rsidRDefault="002F2D40" w:rsidP="002F2D40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1C4E3B" w:rsidRDefault="00442C8A" w:rsidP="00442C8A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D13C6">
        <w:rPr>
          <w:rFonts w:ascii="Angsana New" w:hAnsi="Angsana New"/>
          <w:sz w:val="30"/>
          <w:szCs w:val="30"/>
          <w:cs/>
        </w:rPr>
        <w:t>บริษัท สโตนเฮ้นจ์ อินเตอร์ จำกัด</w:t>
      </w:r>
      <w:r w:rsidRPr="00BD13C6">
        <w:rPr>
          <w:rFonts w:ascii="Angsana New" w:hAnsi="Angsana New"/>
          <w:sz w:val="30"/>
          <w:szCs w:val="30"/>
        </w:rPr>
        <w:t xml:space="preserve"> (</w:t>
      </w:r>
      <w:r w:rsidRPr="00BD13C6">
        <w:rPr>
          <w:rFonts w:ascii="Angsana New" w:hAnsi="Angsana New" w:hint="cs"/>
          <w:sz w:val="30"/>
          <w:szCs w:val="30"/>
          <w:cs/>
        </w:rPr>
        <w:t xml:space="preserve">มหาชน) </w:t>
      </w:r>
      <w:r w:rsidRPr="00BD13C6">
        <w:rPr>
          <w:rFonts w:ascii="Angsana New" w:hAnsi="Angsana New"/>
          <w:sz w:val="30"/>
          <w:szCs w:val="30"/>
          <w:cs/>
        </w:rPr>
        <w:t>(เดิมชื่อ</w:t>
      </w:r>
      <w:r w:rsidRPr="00BD13C6">
        <w:rPr>
          <w:rFonts w:ascii="Angsana New" w:hAnsi="Angsana New" w:hint="cs"/>
          <w:sz w:val="30"/>
          <w:szCs w:val="30"/>
          <w:cs/>
        </w:rPr>
        <w:t xml:space="preserve"> </w:t>
      </w:r>
      <w:r w:rsidRPr="00BD13C6">
        <w:rPr>
          <w:rFonts w:ascii="Angsana New" w:hAnsi="Angsana New"/>
          <w:sz w:val="30"/>
          <w:szCs w:val="30"/>
          <w:cs/>
        </w:rPr>
        <w:t xml:space="preserve">บริษัท สโตนเฮ้นจ์ อินเตอร์ จำกัด) </w:t>
      </w:r>
      <w:r w:rsidRPr="00BD13C6">
        <w:rPr>
          <w:rFonts w:ascii="Angsana New" w:hAnsi="Angsana New"/>
          <w:sz w:val="30"/>
          <w:szCs w:val="30"/>
        </w:rPr>
        <w:t>“</w:t>
      </w:r>
      <w:r w:rsidRPr="00BD13C6">
        <w:rPr>
          <w:rFonts w:ascii="Angsana New" w:hAnsi="Angsana New"/>
          <w:sz w:val="30"/>
          <w:szCs w:val="30"/>
          <w:cs/>
        </w:rPr>
        <w:t>บริษัท</w:t>
      </w:r>
      <w:r w:rsidRPr="00BD13C6">
        <w:rPr>
          <w:rFonts w:ascii="Angsana New" w:hAnsi="Angsana New"/>
          <w:sz w:val="30"/>
          <w:szCs w:val="30"/>
        </w:rPr>
        <w:t>”</w:t>
      </w:r>
      <w:r w:rsidRPr="00BD13C6">
        <w:rPr>
          <w:rFonts w:ascii="Angsana New" w:hAnsi="Angsana New"/>
          <w:sz w:val="30"/>
          <w:szCs w:val="30"/>
          <w:cs/>
        </w:rPr>
        <w:t xml:space="preserve">  เป็นนิติบุคคล</w:t>
      </w:r>
      <w:r w:rsidRPr="00BD13C6">
        <w:rPr>
          <w:rFonts w:ascii="Angsana New" w:hAnsi="Angsana New"/>
          <w:sz w:val="30"/>
          <w:szCs w:val="30"/>
        </w:rPr>
        <w:br/>
      </w:r>
      <w:r w:rsidRPr="00BD13C6">
        <w:rPr>
          <w:rFonts w:ascii="Angsana New" w:hAnsi="Angsana New"/>
          <w:sz w:val="30"/>
          <w:szCs w:val="30"/>
          <w:cs/>
        </w:rPr>
        <w:t xml:space="preserve">ที่จัดตั้งขึ้นในประเทศไทย  และมีที่อยู่จดทะเบียนตั้งอยู่เลขที่ </w:t>
      </w:r>
      <w:r w:rsidRPr="00BD13C6">
        <w:rPr>
          <w:rFonts w:ascii="Angsana New" w:hAnsi="Angsana New" w:hint="cs"/>
          <w:sz w:val="30"/>
          <w:szCs w:val="30"/>
          <w:cs/>
        </w:rPr>
        <w:t xml:space="preserve">163 ซอยโชคชัยร่วมมิตร (รัชดา 19) แขวงดินแดง </w:t>
      </w:r>
      <w:r w:rsidRPr="00BD13C6">
        <w:rPr>
          <w:rFonts w:ascii="Angsana New" w:hAnsi="Angsana New"/>
          <w:sz w:val="30"/>
          <w:szCs w:val="30"/>
        </w:rPr>
        <w:br/>
      </w:r>
      <w:r w:rsidRPr="00BD13C6">
        <w:rPr>
          <w:rFonts w:ascii="Angsana New" w:hAnsi="Angsana New" w:hint="cs"/>
          <w:sz w:val="30"/>
          <w:szCs w:val="30"/>
          <w:cs/>
        </w:rPr>
        <w:t>เขตดินแดง กรุงเทพมหานคร</w:t>
      </w:r>
    </w:p>
    <w:p w:rsidR="00442C8A" w:rsidRDefault="00442C8A" w:rsidP="00442C8A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442C8A" w:rsidRPr="00E54CEC" w:rsidRDefault="00442C8A" w:rsidP="00442C8A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D13C6">
        <w:rPr>
          <w:rFonts w:ascii="Angsana New" w:hAnsi="Angsana New" w:hint="cs"/>
          <w:sz w:val="30"/>
          <w:szCs w:val="30"/>
          <w:cs/>
        </w:rPr>
        <w:t>ในการประชุมสามัญ</w:t>
      </w:r>
      <w:r w:rsidRPr="00BD13C6">
        <w:rPr>
          <w:rFonts w:ascii="Angsana New" w:hAnsi="Angsana New"/>
          <w:sz w:val="30"/>
          <w:szCs w:val="30"/>
          <w:cs/>
        </w:rPr>
        <w:t xml:space="preserve">ประจำปีของผู้ถือหุ้นของบริษัทเมื่อวันที่ </w:t>
      </w:r>
      <w:r w:rsidRPr="00BD13C6">
        <w:rPr>
          <w:rFonts w:ascii="Angsana New" w:hAnsi="Angsana New"/>
          <w:sz w:val="30"/>
          <w:szCs w:val="30"/>
        </w:rPr>
        <w:t xml:space="preserve">26 </w:t>
      </w:r>
      <w:r w:rsidRPr="00BD13C6">
        <w:rPr>
          <w:rFonts w:ascii="Angsana New" w:hAnsi="Angsana New"/>
          <w:sz w:val="30"/>
          <w:szCs w:val="30"/>
          <w:cs/>
        </w:rPr>
        <w:t xml:space="preserve">เมษายน </w:t>
      </w:r>
      <w:r w:rsidRPr="00BD13C6">
        <w:rPr>
          <w:rFonts w:ascii="Angsana New" w:hAnsi="Angsana New"/>
          <w:sz w:val="30"/>
          <w:szCs w:val="30"/>
        </w:rPr>
        <w:t xml:space="preserve">2561 </w:t>
      </w:r>
      <w:r w:rsidRPr="00BD13C6">
        <w:rPr>
          <w:rFonts w:ascii="Angsana New" w:hAnsi="Angsana New"/>
          <w:sz w:val="30"/>
          <w:szCs w:val="30"/>
          <w:cs/>
        </w:rPr>
        <w:t xml:space="preserve">ผู้ถือหุ้นมีมติให้เปลี่ยนชื่อบริษัทจาก “บริษัท สโตนเฮ้นจ์ อินเตอร์ จำกัด” เป็น “บริษัท สโตนเฮ้นจ์ อินเตอร์ จำกัด (มหาชน)” โดยบริษัทได้จดทะเบียนการเปลี่ยนชื่อบริษัทกับกระทรวงพาณิชย์แล้วเมื่อวันที่ </w:t>
      </w:r>
      <w:r w:rsidRPr="00BD13C6">
        <w:rPr>
          <w:rFonts w:ascii="Angsana New" w:hAnsi="Angsana New"/>
          <w:sz w:val="30"/>
          <w:szCs w:val="30"/>
        </w:rPr>
        <w:t xml:space="preserve">7 </w:t>
      </w:r>
      <w:r w:rsidRPr="00BD13C6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BD13C6">
        <w:rPr>
          <w:rFonts w:ascii="Angsana New" w:hAnsi="Angsana New"/>
          <w:sz w:val="30"/>
          <w:szCs w:val="30"/>
        </w:rPr>
        <w:t>2561</w:t>
      </w:r>
    </w:p>
    <w:p w:rsidR="005746E4" w:rsidRDefault="005746E4" w:rsidP="005746E4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1C4E3B" w:rsidRPr="005746E4" w:rsidRDefault="005746E4" w:rsidP="005746E4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บริษัทจดทะเบียนกับตลาดหลักทรัพย์แห่งประเทศไทยเมื่</w:t>
      </w:r>
      <w:r w:rsidRPr="00F25831">
        <w:rPr>
          <w:rFonts w:ascii="Angsana New" w:hAnsi="Angsana New" w:hint="cs"/>
          <w:sz w:val="30"/>
          <w:szCs w:val="30"/>
          <w:cs/>
        </w:rPr>
        <w:t xml:space="preserve">อเดือนธันวาคม </w:t>
      </w:r>
      <w:r>
        <w:rPr>
          <w:rFonts w:ascii="Angsana New" w:hAnsi="Angsana New"/>
          <w:sz w:val="30"/>
          <w:szCs w:val="30"/>
        </w:rPr>
        <w:t>2561</w:t>
      </w:r>
    </w:p>
    <w:p w:rsidR="005746E4" w:rsidRPr="00E54CEC" w:rsidRDefault="005746E4" w:rsidP="001C4E3B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:rsidR="00442C8A" w:rsidRPr="00BD13C6" w:rsidRDefault="00442C8A" w:rsidP="00442C8A">
      <w:pPr>
        <w:pStyle w:val="block"/>
        <w:spacing w:after="0" w:line="240" w:lineRule="atLeast"/>
        <w:ind w:left="540" w:right="-45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BD13C6">
        <w:rPr>
          <w:rFonts w:ascii="Angsana New" w:hAnsi="Angsana New" w:cs="Angsana New"/>
          <w:sz w:val="30"/>
          <w:szCs w:val="30"/>
          <w:cs/>
          <w:lang w:val="en-US" w:bidi="th-TH"/>
        </w:rPr>
        <w:t>ผู้ถือหุ้นรายใหญ่ในระหว่าง</w:t>
      </w:r>
      <w:r w:rsidR="00661316">
        <w:rPr>
          <w:rFonts w:ascii="Angsana New" w:hAnsi="Angsana New" w:cs="Angsana New" w:hint="cs"/>
          <w:sz w:val="30"/>
          <w:szCs w:val="30"/>
          <w:cs/>
          <w:lang w:val="en-US" w:bidi="th-TH"/>
        </w:rPr>
        <w:t>ปี</w:t>
      </w:r>
      <w:r w:rsidRPr="00BD13C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ได้แก่ บริษัท </w:t>
      </w:r>
      <w:r w:rsidRPr="00BD13C6">
        <w:rPr>
          <w:rFonts w:ascii="Angsana New" w:hAnsi="Angsana New" w:cs="Angsana New" w:hint="cs"/>
          <w:sz w:val="30"/>
          <w:szCs w:val="30"/>
          <w:cs/>
          <w:lang w:val="en-US" w:bidi="th-TH"/>
        </w:rPr>
        <w:t>ยูนิเวนเจอร์ แคปปิตอล</w:t>
      </w:r>
      <w:r w:rsidRPr="00BD13C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BD13C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จำกัด (ถือหุ้นร้อยละ </w:t>
      </w:r>
      <w:r w:rsidR="00C536AD">
        <w:rPr>
          <w:rFonts w:ascii="Angsana New" w:hAnsi="Angsana New" w:cs="Angsana New"/>
          <w:sz w:val="30"/>
          <w:szCs w:val="30"/>
          <w:lang w:val="en-US" w:bidi="th-TH"/>
        </w:rPr>
        <w:t>26</w:t>
      </w:r>
      <w:r w:rsidRPr="00BD13C6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Pr="00BD13C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BD13C6">
        <w:rPr>
          <w:rFonts w:ascii="Angsana New" w:hAnsi="Angsana New" w:cs="Angsana New"/>
          <w:sz w:val="30"/>
          <w:szCs w:val="30"/>
          <w:cs/>
          <w:lang w:val="en-US" w:bidi="th-TH"/>
        </w:rPr>
        <w:t>ซึ่งเป็นนิติบุคค</w:t>
      </w:r>
      <w:r w:rsidR="00406A98">
        <w:rPr>
          <w:rFonts w:ascii="Angsana New" w:hAnsi="Angsana New" w:cs="Angsana New" w:hint="cs"/>
          <w:sz w:val="30"/>
          <w:szCs w:val="30"/>
          <w:cs/>
          <w:lang w:val="en-US" w:bidi="th-TH"/>
        </w:rPr>
        <w:t>ล</w:t>
      </w:r>
      <w:r w:rsidRPr="00BD13C6">
        <w:rPr>
          <w:rFonts w:ascii="Angsana New" w:hAnsi="Angsana New" w:cs="Angsana New"/>
          <w:sz w:val="30"/>
          <w:szCs w:val="30"/>
          <w:cs/>
          <w:lang w:val="en-US" w:bidi="th-TH"/>
        </w:rPr>
        <w:t>จัดตั้งขึ้นในประเทศไทย</w:t>
      </w:r>
      <w:r w:rsidRPr="00BD13C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BD13C6">
        <w:rPr>
          <w:rFonts w:ascii="Angsana New" w:hAnsi="Angsana New" w:cs="Angsana New"/>
          <w:sz w:val="30"/>
          <w:szCs w:val="30"/>
          <w:cs/>
          <w:lang w:val="en-US" w:bidi="th-TH"/>
        </w:rPr>
        <w:t>นายสมเกี</w:t>
      </w:r>
      <w:r w:rsidRPr="00BD13C6">
        <w:rPr>
          <w:rFonts w:ascii="Angsana New" w:hAnsi="Angsana New" w:cs="Angsana New" w:hint="cs"/>
          <w:sz w:val="30"/>
          <w:szCs w:val="30"/>
          <w:cs/>
          <w:lang w:val="en-US" w:bidi="th-TH"/>
        </w:rPr>
        <w:t>ย</w:t>
      </w:r>
      <w:r w:rsidRPr="00BD13C6">
        <w:rPr>
          <w:rFonts w:ascii="Angsana New" w:hAnsi="Angsana New" w:cs="Angsana New"/>
          <w:sz w:val="30"/>
          <w:szCs w:val="30"/>
          <w:cs/>
          <w:lang w:val="en-US" w:bidi="th-TH"/>
        </w:rPr>
        <w:t>รติ ศิลวัฒนาวงศ์</w:t>
      </w:r>
      <w:r w:rsidRPr="00BD13C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BD13C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(ถือหุ้นร้อยละ </w:t>
      </w:r>
      <w:r w:rsidR="00C536AD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BD13C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) </w:t>
      </w:r>
      <w:r w:rsidRPr="00BD13C6">
        <w:rPr>
          <w:rFonts w:ascii="Angsana New" w:hAnsi="Angsana New" w:cs="Angsana New"/>
          <w:sz w:val="30"/>
          <w:szCs w:val="30"/>
          <w:cs/>
          <w:lang w:val="en-US" w:bidi="th-TH"/>
        </w:rPr>
        <w:t>นายไพรัช เล้าประเสริฐ</w:t>
      </w:r>
      <w:r w:rsidRPr="00BD13C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(ถือหุ้นร้อยละ </w:t>
      </w:r>
      <w:r w:rsidR="00C536AD">
        <w:rPr>
          <w:rFonts w:ascii="Angsana New" w:hAnsi="Angsana New" w:cs="Angsana New"/>
          <w:sz w:val="30"/>
          <w:szCs w:val="30"/>
          <w:lang w:val="en-US" w:bidi="th-TH"/>
        </w:rPr>
        <w:t>11</w:t>
      </w:r>
      <w:r w:rsidRPr="00BD13C6">
        <w:rPr>
          <w:rFonts w:ascii="Angsana New" w:hAnsi="Angsana New" w:cs="Angsana New" w:hint="cs"/>
          <w:sz w:val="30"/>
          <w:szCs w:val="30"/>
          <w:cs/>
          <w:lang w:val="en-US" w:bidi="th-TH"/>
        </w:rPr>
        <w:t>) และ</w:t>
      </w:r>
      <w:r w:rsidRPr="00BD13C6">
        <w:rPr>
          <w:rFonts w:ascii="Angsana New" w:hAnsi="Angsana New" w:cs="Angsana New"/>
          <w:sz w:val="30"/>
          <w:szCs w:val="30"/>
          <w:cs/>
          <w:lang w:val="en-US" w:bidi="th-TH"/>
        </w:rPr>
        <w:t>นายสมจิตร เปี่ยมเปรมสุข</w:t>
      </w:r>
      <w:r w:rsidRPr="00BD13C6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BD13C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ถือหุ้นร้อยละ </w:t>
      </w:r>
      <w:r w:rsidR="00C536AD">
        <w:rPr>
          <w:rFonts w:ascii="Angsana New" w:hAnsi="Angsana New" w:cs="Angsana New"/>
          <w:sz w:val="30"/>
          <w:szCs w:val="30"/>
          <w:lang w:val="en-US" w:bidi="th-TH"/>
        </w:rPr>
        <w:t>11</w:t>
      </w:r>
      <w:r w:rsidRPr="00BD13C6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:rsidR="001C4E3B" w:rsidRPr="00442C8A" w:rsidRDefault="001C4E3B" w:rsidP="001C4E3B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C4E3B" w:rsidRPr="00E54CEC" w:rsidRDefault="00442C8A" w:rsidP="001C4E3B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BD13C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BD13C6">
        <w:rPr>
          <w:rFonts w:ascii="Angsana New" w:hAnsi="Angsana New" w:hint="cs"/>
          <w:sz w:val="30"/>
          <w:szCs w:val="30"/>
          <w:cs/>
        </w:rPr>
        <w:t>การบริหารงานและควบคุมงานก่อสร้าง</w:t>
      </w:r>
      <w:r w:rsidRPr="00BD13C6">
        <w:rPr>
          <w:rFonts w:ascii="Angsana New" w:hAnsi="Angsana New"/>
          <w:sz w:val="30"/>
          <w:szCs w:val="30"/>
        </w:rPr>
        <w:t xml:space="preserve"> </w:t>
      </w:r>
      <w:r w:rsidRPr="00BD13C6">
        <w:rPr>
          <w:rFonts w:ascii="Angsana New" w:hAnsi="Angsana New" w:hint="cs"/>
          <w:sz w:val="30"/>
          <w:szCs w:val="30"/>
          <w:cs/>
        </w:rPr>
        <w:t>กลุ่ม</w:t>
      </w:r>
      <w:r w:rsidRPr="00BD13C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BD13C6">
        <w:rPr>
          <w:rFonts w:ascii="Angsana New" w:hAnsi="Angsana New"/>
          <w:sz w:val="30"/>
          <w:szCs w:val="30"/>
          <w:cs/>
        </w:rPr>
        <w:br/>
      </w:r>
      <w:r w:rsidRPr="00BD13C6">
        <w:rPr>
          <w:rFonts w:ascii="Angsana New" w:hAnsi="Angsana New" w:hint="cs"/>
          <w:sz w:val="30"/>
          <w:szCs w:val="30"/>
          <w:cs/>
        </w:rPr>
        <w:t xml:space="preserve">ที่ปรึกษาบริหารและควบคุมงานก่อสร้าง </w:t>
      </w:r>
      <w:r w:rsidRPr="00BD13C6">
        <w:rPr>
          <w:rFonts w:ascii="Angsana New" w:hAnsi="Angsana New"/>
          <w:sz w:val="30"/>
          <w:szCs w:val="30"/>
        </w:rPr>
        <w:t xml:space="preserve"> </w:t>
      </w:r>
      <w:r w:rsidRPr="00BD13C6">
        <w:rPr>
          <w:rFonts w:ascii="Angsana New" w:hAnsi="Angsana New" w:hint="cs"/>
          <w:sz w:val="30"/>
          <w:szCs w:val="30"/>
          <w:cs/>
        </w:rPr>
        <w:t>บริการด้านการออกแบบงานสถาปัตยกรรม และงานวิศวกรรม</w:t>
      </w:r>
    </w:p>
    <w:p w:rsidR="002F2D40" w:rsidRPr="004E50BD" w:rsidRDefault="002F2D40" w:rsidP="004B694D">
      <w:pPr>
        <w:tabs>
          <w:tab w:val="left" w:pos="540"/>
        </w:tabs>
        <w:ind w:left="540" w:right="-45"/>
        <w:jc w:val="both"/>
        <w:rPr>
          <w:rFonts w:ascii="Angsana New" w:hAnsi="Angsana New"/>
          <w:sz w:val="30"/>
          <w:szCs w:val="30"/>
        </w:rPr>
      </w:pPr>
    </w:p>
    <w:p w:rsidR="002F2D40" w:rsidRDefault="002F2D40" w:rsidP="004B694D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E50BD">
        <w:rPr>
          <w:rFonts w:ascii="Angsana New" w:hAnsi="Angsana New"/>
          <w:sz w:val="30"/>
          <w:szCs w:val="30"/>
          <w:cs/>
        </w:rPr>
        <w:t>รายละเอียดของ</w:t>
      </w:r>
      <w:r w:rsidR="005B1B22" w:rsidRPr="004E50BD">
        <w:rPr>
          <w:rFonts w:ascii="Angsana New" w:hAnsi="Angsana New" w:hint="cs"/>
          <w:sz w:val="30"/>
          <w:szCs w:val="30"/>
          <w:cs/>
        </w:rPr>
        <w:t>บริษัท</w:t>
      </w:r>
      <w:r w:rsidRPr="004E50BD">
        <w:rPr>
          <w:rFonts w:ascii="Angsana New" w:hAnsi="Angsana New"/>
          <w:sz w:val="30"/>
          <w:szCs w:val="30"/>
          <w:cs/>
        </w:rPr>
        <w:t xml:space="preserve">ย่อย ณ วันที่ 31 ธันวาคม </w:t>
      </w:r>
      <w:r w:rsidR="00B1063A">
        <w:rPr>
          <w:rFonts w:ascii="Angsana New" w:hAnsi="Angsana New"/>
          <w:sz w:val="30"/>
          <w:szCs w:val="30"/>
          <w:cs/>
        </w:rPr>
        <w:t>2561 และ 2560</w:t>
      </w:r>
      <w:r w:rsidR="005A5AFC" w:rsidRPr="004E50BD">
        <w:rPr>
          <w:rFonts w:ascii="Angsana New" w:hAnsi="Angsana New"/>
          <w:sz w:val="30"/>
          <w:szCs w:val="30"/>
        </w:rPr>
        <w:t xml:space="preserve"> </w:t>
      </w:r>
      <w:r w:rsidRPr="004E50BD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717432">
        <w:rPr>
          <w:rFonts w:ascii="Angsana New" w:hAnsi="Angsana New"/>
          <w:sz w:val="30"/>
          <w:szCs w:val="30"/>
        </w:rPr>
        <w:t>9</w:t>
      </w:r>
    </w:p>
    <w:p w:rsidR="002F2D40" w:rsidRDefault="002F2D40" w:rsidP="004B694D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:rsidR="00EA183B" w:rsidRDefault="00EA183B" w:rsidP="004B694D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:rsidR="00EA183B" w:rsidRDefault="00EA183B" w:rsidP="004B694D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:rsidR="00EA183B" w:rsidRDefault="00EA183B" w:rsidP="004B694D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:rsidR="00EA183B" w:rsidRDefault="00EA183B" w:rsidP="004B694D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:rsidR="00EA183B" w:rsidRPr="004E50BD" w:rsidRDefault="00EA183B" w:rsidP="004B694D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:rsidR="00871B87" w:rsidRPr="004E50BD" w:rsidRDefault="00E464E2" w:rsidP="004B694D">
      <w:pPr>
        <w:pStyle w:val="Heading8"/>
        <w:tabs>
          <w:tab w:val="left" w:pos="540"/>
        </w:tabs>
        <w:ind w:left="540" w:right="-45" w:hanging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E50BD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2</w:t>
      </w:r>
      <w:r w:rsidRPr="004E50BD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871B87" w:rsidRPr="004E50BD">
        <w:rPr>
          <w:rFonts w:ascii="Angsana New" w:hAnsi="Angsana New" w:cs="Angsana New"/>
          <w:sz w:val="30"/>
          <w:szCs w:val="30"/>
          <w:cs/>
          <w:lang w:val="th-TH"/>
        </w:rPr>
        <w:t xml:space="preserve">เกณฑ์การจัดทำงบการเงิน </w:t>
      </w:r>
    </w:p>
    <w:p w:rsidR="00644E64" w:rsidRPr="004E50BD" w:rsidRDefault="00644E64" w:rsidP="00644E64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:rsidR="00871B87" w:rsidRPr="00F43C67" w:rsidRDefault="00871B87" w:rsidP="004B694D">
      <w:pPr>
        <w:numPr>
          <w:ilvl w:val="0"/>
          <w:numId w:val="16"/>
        </w:numPr>
        <w:ind w:left="540" w:right="-45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43C67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2F2D40" w:rsidRPr="004E50BD" w:rsidRDefault="002F2D40" w:rsidP="004B694D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44E64" w:rsidRDefault="00871B87" w:rsidP="00644E6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E50BD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2E3966">
        <w:rPr>
          <w:rFonts w:ascii="Angsana New" w:hAnsi="Angsana New"/>
          <w:sz w:val="30"/>
          <w:szCs w:val="30"/>
        </w:rPr>
        <w:br/>
      </w:r>
      <w:r w:rsidRPr="004E50BD">
        <w:rPr>
          <w:rFonts w:ascii="Angsana New" w:hAnsi="Angsana New"/>
          <w:sz w:val="30"/>
          <w:szCs w:val="30"/>
          <w:cs/>
        </w:rPr>
        <w:t>สภาวิชาชีพบัญชีฯ (</w:t>
      </w:r>
      <w:r w:rsidRPr="004E50BD">
        <w:rPr>
          <w:rFonts w:ascii="Angsana New" w:hAnsi="Angsana New"/>
          <w:sz w:val="30"/>
          <w:szCs w:val="30"/>
        </w:rPr>
        <w:t>“</w:t>
      </w:r>
      <w:r w:rsidRPr="004E50BD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4E50BD">
        <w:rPr>
          <w:rFonts w:ascii="Angsana New" w:hAnsi="Angsana New"/>
          <w:sz w:val="30"/>
          <w:szCs w:val="30"/>
        </w:rPr>
        <w:t>”</w:t>
      </w:r>
      <w:r w:rsidR="00644E64">
        <w:rPr>
          <w:rFonts w:ascii="Angsana New" w:hAnsi="Angsana New"/>
          <w:sz w:val="30"/>
          <w:szCs w:val="30"/>
        </w:rPr>
        <w:t xml:space="preserve">) </w:t>
      </w:r>
      <w:r w:rsidR="00644E64" w:rsidRPr="00F019DE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44E64">
        <w:rPr>
          <w:rFonts w:ascii="Angsana New" w:hAnsi="Angsana New" w:hint="cs"/>
          <w:sz w:val="30"/>
          <w:szCs w:val="30"/>
          <w:cs/>
        </w:rPr>
        <w:t xml:space="preserve">  </w:t>
      </w:r>
    </w:p>
    <w:p w:rsidR="00871B87" w:rsidRPr="00644E64" w:rsidRDefault="00871B87" w:rsidP="00644E64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C4E3B" w:rsidRDefault="001C4E3B" w:rsidP="00457E14">
      <w:pPr>
        <w:pStyle w:val="Bo-C1Content"/>
        <w:ind w:right="-45"/>
      </w:pPr>
      <w:r w:rsidRPr="00866987">
        <w:rPr>
          <w:rFonts w:hint="cs"/>
          <w:cs/>
        </w:rPr>
        <w:t>สภาวิชาชีพบัญชีได้ออกและปรับปรุงมาตรฐานการรายงานทางการเงินหลายฉบับ</w:t>
      </w:r>
      <w:r w:rsidRPr="00866987">
        <w:t xml:space="preserve"> </w:t>
      </w:r>
      <w:r w:rsidRPr="00866987">
        <w:rPr>
          <w:rFonts w:hint="cs"/>
          <w:cs/>
        </w:rPr>
        <w:t>ซึ่งมีผลบังคับใช้ตั้งแต่รอบระยะเวลาบัญชีที่</w:t>
      </w:r>
      <w:r w:rsidRPr="00457E14">
        <w:rPr>
          <w:rFonts w:hint="cs"/>
          <w:cs/>
        </w:rPr>
        <w:t>เริ่มในหรือหลังวันที่</w:t>
      </w:r>
      <w:r w:rsidRPr="00457E14">
        <w:rPr>
          <w:rFonts w:hint="cs"/>
          <w:rtl/>
          <w:cs/>
        </w:rPr>
        <w:t xml:space="preserve">1 </w:t>
      </w:r>
      <w:r w:rsidRPr="00457E14">
        <w:rPr>
          <w:lang w:val="en-US"/>
        </w:rPr>
        <w:t xml:space="preserve"> </w:t>
      </w:r>
      <w:r w:rsidRPr="00457E14">
        <w:rPr>
          <w:rFonts w:hint="cs"/>
          <w:cs/>
        </w:rPr>
        <w:t xml:space="preserve">มกราคม </w:t>
      </w:r>
      <w:r w:rsidRPr="00457E14">
        <w:rPr>
          <w:rFonts w:hint="cs"/>
        </w:rPr>
        <w:t>25</w:t>
      </w:r>
      <w:r w:rsidR="00644E64" w:rsidRPr="00457E14">
        <w:t xml:space="preserve">61 </w:t>
      </w:r>
      <w:r w:rsidRPr="00457E14">
        <w:rPr>
          <w:rFonts w:hint="cs"/>
          <w:cs/>
        </w:rPr>
        <w:t>การ</w:t>
      </w:r>
      <w:r w:rsidR="00644E64" w:rsidRPr="00457E14">
        <w:rPr>
          <w:rFonts w:hint="cs"/>
          <w:cs/>
        </w:rPr>
        <w:t>ถือ</w:t>
      </w:r>
      <w:r w:rsidRPr="00457E14">
        <w:rPr>
          <w:rFonts w:hint="cs"/>
          <w:cs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Pr="00457E14">
        <w:rPr>
          <w:cs/>
        </w:rPr>
        <w:t>ในบางเรื่อง</w:t>
      </w:r>
      <w:r w:rsidR="004A49BF" w:rsidRPr="00457E14">
        <w:rPr>
          <w:rFonts w:hint="cs"/>
          <w:cs/>
        </w:rPr>
        <w:t xml:space="preserve"> ทั้งนี้</w:t>
      </w:r>
      <w:r w:rsidRPr="00457E14">
        <w:t xml:space="preserve"> </w:t>
      </w:r>
      <w:r w:rsidR="00457E14" w:rsidRPr="00457E14">
        <w:br/>
      </w:r>
      <w:r w:rsidR="00457E14" w:rsidRPr="00457E14">
        <w:rPr>
          <w:cs/>
        </w:rPr>
        <w:t>การเปลี่ยนแปลง</w:t>
      </w:r>
      <w:r w:rsidR="00457E14" w:rsidRPr="00457E14">
        <w:rPr>
          <w:rFonts w:hint="cs"/>
          <w:cs/>
        </w:rPr>
        <w:t>ดังกล่าว</w:t>
      </w:r>
      <w:r w:rsidR="00457E14" w:rsidRPr="00457E14">
        <w:rPr>
          <w:cs/>
        </w:rPr>
        <w:t>ไม่มีผลกระทบอย่างเป็นสาระสำคัญต่องบการเงิน</w:t>
      </w:r>
    </w:p>
    <w:p w:rsidR="00644E64" w:rsidRDefault="00644E64" w:rsidP="00644E64">
      <w:pPr>
        <w:pStyle w:val="Bo-C1Content"/>
        <w:ind w:left="0" w:right="-45"/>
      </w:pPr>
    </w:p>
    <w:p w:rsidR="001C4E3B" w:rsidRDefault="001C4E3B" w:rsidP="00644E64">
      <w:pPr>
        <w:pStyle w:val="Bo-C1Content"/>
        <w:ind w:left="540" w:right="-45"/>
        <w:rPr>
          <w:lang w:val="en-US"/>
        </w:rPr>
      </w:pPr>
      <w:r w:rsidRPr="00D24936">
        <w:rPr>
          <w:cs/>
        </w:rPr>
        <w:t>นอกเหนือจาก</w:t>
      </w:r>
      <w:r w:rsidRPr="00D24936">
        <w:rPr>
          <w:rFonts w:hint="cs"/>
          <w:cs/>
        </w:rPr>
        <w:t>มาตรฐานการรายงานทางการเงินที่ออกและปรับปรุงใหม่</w:t>
      </w:r>
      <w:r w:rsidR="005B3D78">
        <w:rPr>
          <w:cs/>
        </w:rPr>
        <w:t>ข้างต้น</w:t>
      </w:r>
      <w:r w:rsidRPr="00D24936">
        <w:rPr>
          <w:rFonts w:hint="cs"/>
          <w:cs/>
        </w:rPr>
        <w:t xml:space="preserve"> </w:t>
      </w:r>
      <w:r w:rsidRPr="00D24936">
        <w:rPr>
          <w:cs/>
        </w:rPr>
        <w:t>สภาวิชาชีพบัญชีได้ออกและปรับปรุงมาตรฐานการรายงานทางการเงิน</w:t>
      </w:r>
      <w:r w:rsidR="004A49BF" w:rsidRPr="004A49BF">
        <w:rPr>
          <w:cs/>
        </w:rPr>
        <w:t>ซึ่งยังไม่มีผลบังคับในปัจจุบันและ</w:t>
      </w:r>
      <w:r w:rsidR="006A3F19">
        <w:rPr>
          <w:rFonts w:hint="cs"/>
          <w:cs/>
        </w:rPr>
        <w:t>กลุ่มบริษัท</w:t>
      </w:r>
      <w:r w:rsidR="006A3F19" w:rsidRPr="00A7649C">
        <w:rPr>
          <w:rFonts w:hint="cs"/>
          <w:cs/>
        </w:rPr>
        <w:t>ไม่ได้ใช้มาตรฐานการรายงานทางการเงินดังกล่าวใน</w:t>
      </w:r>
      <w:r w:rsidR="006A3F19" w:rsidRPr="00A7649C">
        <w:rPr>
          <w:cs/>
        </w:rPr>
        <w:t>การจัดทำงบการเงิน</w:t>
      </w:r>
      <w:r w:rsidR="006A3F19" w:rsidRPr="006A3F19">
        <w:rPr>
          <w:cs/>
        </w:rPr>
        <w:t xml:space="preserve">ก่อนวันที่มีผลบังคับใช้ </w:t>
      </w:r>
      <w:r w:rsidR="009D5028" w:rsidRPr="00717432">
        <w:rPr>
          <w:cs/>
        </w:rPr>
        <w:t>มาตรฐานการรายงานทางการเงิน</w:t>
      </w:r>
      <w:r w:rsidR="009D5028" w:rsidRPr="00717432">
        <w:rPr>
          <w:rFonts w:hint="cs"/>
          <w:cs/>
        </w:rPr>
        <w:t>ที่ออกและปรับปรุง</w:t>
      </w:r>
      <w:r w:rsidR="00BE3A28">
        <w:rPr>
          <w:rFonts w:hint="cs"/>
          <w:cs/>
        </w:rPr>
        <w:t>ใหม่ที่เกี่ยวกับการดำเนินงานของ</w:t>
      </w:r>
      <w:r w:rsidR="00B25376" w:rsidRPr="00717432">
        <w:rPr>
          <w:rFonts w:hint="cs"/>
          <w:cs/>
        </w:rPr>
        <w:t>กลุ่มบริษัท</w:t>
      </w:r>
      <w:r w:rsidR="009D5028" w:rsidRPr="00717432">
        <w:rPr>
          <w:rFonts w:hint="cs"/>
          <w:cs/>
        </w:rPr>
        <w:t xml:space="preserve">ได้เปิดเผยในหมายเหตุข้อ </w:t>
      </w:r>
      <w:r w:rsidR="00717432" w:rsidRPr="00717432">
        <w:rPr>
          <w:lang w:val="en-US"/>
        </w:rPr>
        <w:t>30</w:t>
      </w:r>
    </w:p>
    <w:p w:rsidR="007D14CB" w:rsidRPr="004E50BD" w:rsidRDefault="007D14CB" w:rsidP="00BF71C6">
      <w:pPr>
        <w:pStyle w:val="block"/>
        <w:spacing w:after="0" w:line="240" w:lineRule="auto"/>
        <w:ind w:left="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CA3A2C" w:rsidRPr="00F43C67" w:rsidRDefault="00CA3A2C" w:rsidP="00BE3A28">
      <w:pPr>
        <w:numPr>
          <w:ilvl w:val="0"/>
          <w:numId w:val="16"/>
        </w:numPr>
        <w:ind w:left="540" w:right="-45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43C67">
        <w:rPr>
          <w:rFonts w:ascii="Angsana New" w:hAnsi="Angsana New" w:hint="cs"/>
          <w:i/>
          <w:iCs/>
          <w:sz w:val="30"/>
          <w:szCs w:val="30"/>
          <w:cs/>
        </w:rPr>
        <w:t>เกณฑ์การวัดมูลค่า</w:t>
      </w:r>
    </w:p>
    <w:p w:rsidR="002F2D40" w:rsidRPr="004E50BD" w:rsidRDefault="002F2D40" w:rsidP="002F2D40">
      <w:pPr>
        <w:jc w:val="both"/>
        <w:rPr>
          <w:rFonts w:ascii="Angsana New" w:hAnsi="Angsana New"/>
          <w:sz w:val="30"/>
          <w:szCs w:val="30"/>
        </w:rPr>
      </w:pPr>
    </w:p>
    <w:p w:rsidR="00CA3A2C" w:rsidRPr="004E50BD" w:rsidRDefault="00CA3A2C" w:rsidP="00CA3A2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E50BD">
        <w:rPr>
          <w:rFonts w:ascii="Angsana New" w:hAnsi="Angsana New" w:hint="cs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ยกเว้นรายการ</w:t>
      </w:r>
      <w:r w:rsidRPr="004E50BD">
        <w:rPr>
          <w:rFonts w:ascii="Angsana New" w:hAnsi="Angsana New"/>
          <w:sz w:val="30"/>
          <w:szCs w:val="30"/>
          <w:cs/>
        </w:rPr>
        <w:t>ดังต่อไปนี้</w:t>
      </w:r>
    </w:p>
    <w:p w:rsidR="00CA3A2C" w:rsidRPr="004E50BD" w:rsidRDefault="00CA3A2C" w:rsidP="00CA3A2C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497"/>
        <w:gridCol w:w="4494"/>
      </w:tblGrid>
      <w:tr w:rsidR="00CA3A2C" w:rsidRPr="00DC72FA" w:rsidTr="00BE3A28">
        <w:tc>
          <w:tcPr>
            <w:tcW w:w="4497" w:type="dxa"/>
            <w:shd w:val="clear" w:color="auto" w:fill="auto"/>
          </w:tcPr>
          <w:p w:rsidR="00CA3A2C" w:rsidRPr="001A2868" w:rsidRDefault="00CA3A2C" w:rsidP="009B6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28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:rsidR="00CA3A2C" w:rsidRPr="001A2868" w:rsidRDefault="00CA3A2C" w:rsidP="009B6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28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1A28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CA3A2C" w:rsidRPr="003E7205" w:rsidTr="00BE3A28">
        <w:tc>
          <w:tcPr>
            <w:tcW w:w="4497" w:type="dxa"/>
            <w:shd w:val="clear" w:color="auto" w:fill="auto"/>
          </w:tcPr>
          <w:p w:rsidR="00CA3A2C" w:rsidRPr="001A2868" w:rsidRDefault="00CA3A2C" w:rsidP="00424E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2868">
              <w:rPr>
                <w:rFonts w:ascii="Angsana New" w:hAnsi="Angsana New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494" w:type="dxa"/>
            <w:shd w:val="clear" w:color="auto" w:fill="auto"/>
          </w:tcPr>
          <w:p w:rsidR="00CA3A2C" w:rsidRPr="001A2868" w:rsidRDefault="00CA3A2C" w:rsidP="005433A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2868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มูลค่าปัจจุบันของภาร</w:t>
            </w:r>
            <w:r w:rsidR="000A2788">
              <w:rPr>
                <w:rFonts w:ascii="Angsana New" w:hAnsi="Angsana New"/>
                <w:sz w:val="30"/>
                <w:szCs w:val="30"/>
                <w:cs/>
              </w:rPr>
              <w:t>ะผูกพันตามผลประโยชน์ที่กำหนดไว้</w:t>
            </w:r>
            <w:r w:rsidR="00424E04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1A2868">
              <w:rPr>
                <w:rFonts w:ascii="Angsana New" w:hAnsi="Angsana New"/>
                <w:sz w:val="30"/>
                <w:szCs w:val="30"/>
                <w:cs/>
              </w:rPr>
              <w:t>ได้เปิดเผยไว้ในหมาย</w:t>
            </w:r>
            <w:r w:rsidRPr="005743FD">
              <w:rPr>
                <w:rFonts w:ascii="Angsana New" w:hAnsi="Angsana New"/>
                <w:sz w:val="30"/>
                <w:szCs w:val="30"/>
                <w:cs/>
              </w:rPr>
              <w:t>เหตุ</w:t>
            </w:r>
            <w:r w:rsidRPr="005743FD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5743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02B0">
              <w:rPr>
                <w:rFonts w:ascii="Angsana New" w:hAnsi="Angsana New"/>
                <w:sz w:val="30"/>
                <w:szCs w:val="30"/>
              </w:rPr>
              <w:t>3</w:t>
            </w:r>
            <w:r w:rsidR="00E80F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0E4C" w:rsidRPr="00F20E4C">
              <w:rPr>
                <w:rFonts w:ascii="Angsana New" w:hAnsi="Angsana New"/>
                <w:sz w:val="30"/>
                <w:szCs w:val="30"/>
              </w:rPr>
              <w:t>(</w:t>
            </w:r>
            <w:r w:rsidR="00F20E4C" w:rsidRPr="00F20E4C">
              <w:rPr>
                <w:rFonts w:ascii="Angsana New" w:hAnsi="Angsana New" w:hint="cs"/>
                <w:sz w:val="30"/>
                <w:szCs w:val="30"/>
                <w:cs/>
              </w:rPr>
              <w:t>ฐ</w:t>
            </w:r>
            <w:r w:rsidR="00F20E4C" w:rsidRPr="00F20E4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2F2D40" w:rsidRPr="00D671E6" w:rsidRDefault="002F2D40" w:rsidP="002F2D40">
      <w:pPr>
        <w:ind w:left="504"/>
        <w:jc w:val="thaiDistribute"/>
        <w:rPr>
          <w:rFonts w:ascii="Angsana New" w:hAnsi="Angsana New"/>
          <w:sz w:val="30"/>
          <w:szCs w:val="30"/>
        </w:rPr>
      </w:pPr>
    </w:p>
    <w:p w:rsidR="00CA3A2C" w:rsidRPr="00F43C67" w:rsidRDefault="00CA3A2C" w:rsidP="004E50B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43C67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CA3A2C" w:rsidRPr="00D671E6" w:rsidRDefault="00CA3A2C" w:rsidP="004E50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F71C6" w:rsidRPr="00D671E6" w:rsidRDefault="00CA3A2C" w:rsidP="00B67B0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671E6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</w:t>
      </w:r>
      <w:r w:rsidR="000F6779">
        <w:rPr>
          <w:rFonts w:ascii="Angsana New" w:hAnsi="Angsana New"/>
          <w:sz w:val="30"/>
          <w:szCs w:val="30"/>
          <w:cs/>
        </w:rPr>
        <w:t>เงินที่ใช้ในการดำเนินงานของ</w:t>
      </w:r>
      <w:r w:rsidRPr="00D671E6">
        <w:rPr>
          <w:rFonts w:ascii="Angsana New" w:hAnsi="Angsana New"/>
          <w:sz w:val="30"/>
          <w:szCs w:val="30"/>
          <w:cs/>
        </w:rPr>
        <w:t xml:space="preserve">บริษัท </w:t>
      </w:r>
    </w:p>
    <w:p w:rsidR="00CA3A2C" w:rsidRDefault="00CA3A2C" w:rsidP="004E50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40B59" w:rsidRPr="00D671E6" w:rsidRDefault="00F40B59" w:rsidP="004E50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F2D40" w:rsidRPr="00F43C67" w:rsidRDefault="002F2D40" w:rsidP="002F2D4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43C67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การใช้วิจารณญาณและการประมาณการ</w:t>
      </w:r>
    </w:p>
    <w:p w:rsidR="002F2D40" w:rsidRPr="00D671E6" w:rsidRDefault="002F2D40" w:rsidP="002F2D40">
      <w:pPr>
        <w:ind w:left="504"/>
        <w:jc w:val="thaiDistribute"/>
        <w:rPr>
          <w:rFonts w:ascii="Angsana New" w:hAnsi="Angsana New"/>
          <w:sz w:val="30"/>
          <w:szCs w:val="30"/>
        </w:rPr>
      </w:pPr>
    </w:p>
    <w:p w:rsidR="00D308AC" w:rsidRPr="00D671E6" w:rsidRDefault="00D308AC" w:rsidP="00D308AC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D671E6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D308AC" w:rsidRPr="00D671E6" w:rsidRDefault="00D308AC" w:rsidP="00D308AC">
      <w:pPr>
        <w:ind w:left="504"/>
        <w:jc w:val="thaiDistribute"/>
        <w:rPr>
          <w:rFonts w:ascii="Angsana New" w:hAnsi="Angsana New"/>
          <w:sz w:val="30"/>
          <w:szCs w:val="30"/>
        </w:rPr>
      </w:pPr>
    </w:p>
    <w:p w:rsidR="00D308AC" w:rsidRPr="00D671E6" w:rsidRDefault="00D308AC" w:rsidP="00D308A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671E6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</w:t>
      </w:r>
      <w:r w:rsidR="005B3D78">
        <w:rPr>
          <w:rFonts w:ascii="Angsana New" w:hAnsi="Angsana New"/>
          <w:sz w:val="30"/>
          <w:szCs w:val="30"/>
          <w:cs/>
        </w:rPr>
        <w:t>นจะได้รับการทบทวนอย่างต่อเนื่อง</w:t>
      </w:r>
      <w:r w:rsidRPr="00D671E6">
        <w:rPr>
          <w:rFonts w:ascii="Angsana New" w:hAnsi="Angsana New"/>
          <w:sz w:val="30"/>
          <w:szCs w:val="30"/>
          <w:cs/>
        </w:rPr>
        <w:t xml:space="preserve"> การปรับประมาณการ</w:t>
      </w:r>
      <w:r w:rsidR="005B3D78">
        <w:rPr>
          <w:rFonts w:ascii="Angsana New" w:hAnsi="Angsana New"/>
          <w:sz w:val="30"/>
          <w:szCs w:val="30"/>
        </w:rPr>
        <w:br/>
      </w:r>
      <w:r w:rsidRPr="00D671E6">
        <w:rPr>
          <w:rFonts w:ascii="Angsana New" w:hAnsi="Angsana New"/>
          <w:sz w:val="30"/>
          <w:szCs w:val="30"/>
          <w:cs/>
        </w:rPr>
        <w:t>ทางบัญชีจะบันทึกโดยวิธีเปลี่ยนทันทีเป็นต้นไป</w:t>
      </w:r>
    </w:p>
    <w:p w:rsidR="00BF71C6" w:rsidRDefault="00BF71C6" w:rsidP="00BF71C6">
      <w:pPr>
        <w:jc w:val="thaiDistribute"/>
        <w:rPr>
          <w:rFonts w:ascii="Angsana New" w:hAnsi="Angsana New"/>
          <w:sz w:val="30"/>
          <w:szCs w:val="30"/>
        </w:rPr>
      </w:pPr>
    </w:p>
    <w:p w:rsidR="00D308AC" w:rsidRPr="00997268" w:rsidRDefault="00D308AC" w:rsidP="0011646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086F">
        <w:rPr>
          <w:rFonts w:ascii="Angsana New" w:hAnsi="Angsana New"/>
          <w:sz w:val="30"/>
          <w:szCs w:val="30"/>
          <w:cs/>
        </w:rPr>
        <w:t>ข้อมูลเกี่ยวกับ</w:t>
      </w:r>
      <w:r w:rsidR="00424E04" w:rsidRPr="0003086F">
        <w:rPr>
          <w:rFonts w:ascii="Angsana New" w:hAnsi="Angsana New" w:hint="cs"/>
          <w:sz w:val="30"/>
          <w:szCs w:val="30"/>
          <w:cs/>
        </w:rPr>
        <w:t>ข้อสมมติและ</w:t>
      </w:r>
      <w:r w:rsidRPr="0003086F">
        <w:rPr>
          <w:rFonts w:ascii="Angsana New" w:hAnsi="Angsana New"/>
          <w:sz w:val="30"/>
          <w:szCs w:val="30"/>
          <w:cs/>
        </w:rPr>
        <w:t>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</w:t>
      </w:r>
      <w:r w:rsidR="00997268" w:rsidRPr="0003086F">
        <w:rPr>
          <w:rFonts w:ascii="Angsana New" w:hAnsi="Angsana New"/>
          <w:sz w:val="30"/>
          <w:szCs w:val="30"/>
          <w:cs/>
        </w:rPr>
        <w:t>มูลค่าตามบัญชีของสินทรัพย์และหนี้สินภายในปีบัญชีสิ้นสุดวันที่ 31 ธันวาคม 2562</w:t>
      </w:r>
      <w:r w:rsidRPr="0003086F">
        <w:rPr>
          <w:rFonts w:ascii="Angsana New" w:hAnsi="Angsana New"/>
          <w:sz w:val="30"/>
          <w:szCs w:val="30"/>
          <w:cs/>
        </w:rPr>
        <w:t xml:space="preserve"> ซึ่งประกอบด้วยหมายเหตุประกอบงบการเงินต่อไปนี้</w:t>
      </w:r>
    </w:p>
    <w:p w:rsidR="004A0006" w:rsidRPr="00997268" w:rsidRDefault="004A0006" w:rsidP="00D308A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8838" w:type="dxa"/>
        <w:tblInd w:w="540" w:type="dxa"/>
        <w:tblLook w:val="04A0" w:firstRow="1" w:lastRow="0" w:firstColumn="1" w:lastColumn="0" w:noHBand="0" w:noVBand="1"/>
      </w:tblPr>
      <w:tblGrid>
        <w:gridCol w:w="3168"/>
        <w:gridCol w:w="5670"/>
      </w:tblGrid>
      <w:tr w:rsidR="0068115D" w:rsidRPr="00997268" w:rsidTr="006B063C">
        <w:tc>
          <w:tcPr>
            <w:tcW w:w="3168" w:type="dxa"/>
          </w:tcPr>
          <w:p w:rsidR="0068115D" w:rsidRPr="00717432" w:rsidRDefault="0068115D" w:rsidP="0068115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743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717432">
              <w:rPr>
                <w:rFonts w:ascii="Angsana New" w:hAnsi="Angsana New"/>
                <w:sz w:val="30"/>
                <w:szCs w:val="30"/>
              </w:rPr>
              <w:t>3</w:t>
            </w:r>
            <w:r w:rsidR="00E80F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17432">
              <w:rPr>
                <w:rFonts w:ascii="Angsana New" w:hAnsi="Angsana New"/>
                <w:sz w:val="30"/>
                <w:szCs w:val="30"/>
              </w:rPr>
              <w:t>(</w:t>
            </w:r>
            <w:r w:rsidRPr="00717432">
              <w:rPr>
                <w:rFonts w:ascii="Angsana New" w:hAnsi="Angsana New" w:hint="cs"/>
                <w:sz w:val="30"/>
                <w:szCs w:val="30"/>
                <w:cs/>
              </w:rPr>
              <w:t>ณ)</w:t>
            </w:r>
          </w:p>
        </w:tc>
        <w:tc>
          <w:tcPr>
            <w:tcW w:w="5670" w:type="dxa"/>
          </w:tcPr>
          <w:p w:rsidR="0068115D" w:rsidRPr="00997268" w:rsidRDefault="0068115D" w:rsidP="0068115D">
            <w:pPr>
              <w:ind w:left="162" w:hanging="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97268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997268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รับรู้รายได้ตามสัญญาบริการ</w:t>
            </w:r>
          </w:p>
        </w:tc>
      </w:tr>
      <w:tr w:rsidR="004A0006" w:rsidRPr="00997268" w:rsidTr="006B063C">
        <w:tc>
          <w:tcPr>
            <w:tcW w:w="3168" w:type="dxa"/>
          </w:tcPr>
          <w:p w:rsidR="004A0006" w:rsidRPr="00717432" w:rsidRDefault="004A0006" w:rsidP="005433AB">
            <w:pPr>
              <w:rPr>
                <w:rFonts w:ascii="Angsana New" w:hAnsi="Angsana New"/>
                <w:sz w:val="30"/>
                <w:szCs w:val="30"/>
              </w:rPr>
            </w:pPr>
            <w:r w:rsidRPr="00717432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68115D" w:rsidRPr="00717432">
              <w:rPr>
                <w:rFonts w:ascii="Angsana New" w:hAnsi="Angsana New"/>
                <w:sz w:val="30"/>
                <w:szCs w:val="30"/>
              </w:rPr>
              <w:t>3</w:t>
            </w:r>
            <w:r w:rsidR="00E80F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8115D" w:rsidRPr="00717432">
              <w:rPr>
                <w:rFonts w:ascii="Angsana New" w:hAnsi="Angsana New"/>
                <w:sz w:val="30"/>
                <w:szCs w:val="30"/>
              </w:rPr>
              <w:t>(</w:t>
            </w:r>
            <w:r w:rsidR="0068115D" w:rsidRPr="00717432">
              <w:rPr>
                <w:rFonts w:ascii="Angsana New" w:hAnsi="Angsana New" w:hint="cs"/>
                <w:sz w:val="30"/>
                <w:szCs w:val="30"/>
                <w:cs/>
              </w:rPr>
              <w:t>ฐ)</w:t>
            </w:r>
            <w:r w:rsidR="0068115D" w:rsidRPr="007174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8115D" w:rsidRPr="00717432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663B9D" w:rsidRPr="00717432">
              <w:rPr>
                <w:rFonts w:ascii="Angsana New" w:hAnsi="Angsana New"/>
                <w:sz w:val="30"/>
                <w:szCs w:val="30"/>
              </w:rPr>
              <w:t>1</w:t>
            </w:r>
            <w:r w:rsidR="00717432" w:rsidRPr="0071743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5670" w:type="dxa"/>
          </w:tcPr>
          <w:p w:rsidR="004A0006" w:rsidRPr="00997268" w:rsidRDefault="004A0006" w:rsidP="004A0006">
            <w:pPr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7268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  เกี่ยวกับข้อสมมติหลักในการประมาณการตามหลักคณิตศาสตร์ประกันภัย</w:t>
            </w:r>
          </w:p>
        </w:tc>
      </w:tr>
    </w:tbl>
    <w:p w:rsidR="00997268" w:rsidRDefault="00997268" w:rsidP="0099726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308AC" w:rsidRPr="00D671E6" w:rsidRDefault="00D308AC" w:rsidP="00997268">
      <w:pPr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1E6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1E3545" w:rsidRPr="004A0006" w:rsidRDefault="001E3545" w:rsidP="00D308A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308AC" w:rsidRDefault="004A0006" w:rsidP="00D308A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Pr="004A000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 w:hint="cs"/>
          <w:sz w:val="30"/>
          <w:szCs w:val="30"/>
          <w:cs/>
        </w:rPr>
        <w:t>หลายข้อ</w:t>
      </w:r>
      <w:r w:rsidRPr="00866987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</w:t>
      </w:r>
      <w:r w:rsidRPr="004A0006">
        <w:rPr>
          <w:rFonts w:ascii="Angsana New" w:hAnsi="Angsana New"/>
          <w:sz w:val="30"/>
          <w:szCs w:val="30"/>
          <w:cs/>
        </w:rPr>
        <w:t>และหนี้สิน</w:t>
      </w:r>
      <w:r w:rsidRPr="00866987">
        <w:rPr>
          <w:rFonts w:ascii="Angsana New" w:hAnsi="Angsana New"/>
          <w:sz w:val="30"/>
          <w:szCs w:val="30"/>
          <w:cs/>
        </w:rPr>
        <w:t>ทางการเงินและไม่ใช่ทางการเงิน</w:t>
      </w:r>
    </w:p>
    <w:p w:rsidR="004A0006" w:rsidRPr="004A0006" w:rsidRDefault="004A0006" w:rsidP="00D308A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308AC" w:rsidRPr="00D671E6" w:rsidRDefault="00D308AC" w:rsidP="00D308AC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671E6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Pr="00D671E6">
        <w:rPr>
          <w:rFonts w:ascii="Angsana New" w:hAnsi="Angsana New" w:cs="Angsana New"/>
          <w:sz w:val="30"/>
          <w:szCs w:val="30"/>
          <w:cs/>
          <w:lang w:val="th-TH" w:bidi="th-TH"/>
        </w:rPr>
        <w:t>บริษัท</w:t>
      </w:r>
      <w:r w:rsidRPr="00D671E6">
        <w:rPr>
          <w:rFonts w:ascii="Angsana New" w:hAnsi="Angsana New" w:cs="Angsana New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D671E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671E6">
        <w:rPr>
          <w:rFonts w:ascii="Angsana New" w:hAnsi="Angsana New" w:cs="Angsana New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D671E6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D671E6">
        <w:rPr>
          <w:rFonts w:ascii="Angsana New" w:hAnsi="Angsana New" w:cs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D671E6">
        <w:rPr>
          <w:rFonts w:ascii="Angsana New" w:hAnsi="Angsana New" w:cs="Angsana New"/>
          <w:color w:val="0000FF"/>
          <w:sz w:val="30"/>
          <w:szCs w:val="30"/>
          <w:cs/>
          <w:lang w:bidi="th-TH"/>
        </w:rPr>
        <w:t xml:space="preserve"> </w:t>
      </w:r>
    </w:p>
    <w:p w:rsidR="00D308AC" w:rsidRPr="004A0006" w:rsidRDefault="00D308AC" w:rsidP="00D308AC">
      <w:pPr>
        <w:pStyle w:val="BodyText"/>
        <w:shd w:val="clear" w:color="auto" w:fill="FFFFFF"/>
        <w:tabs>
          <w:tab w:val="left" w:pos="1260"/>
        </w:tabs>
        <w:spacing w:after="0"/>
        <w:ind w:left="540"/>
        <w:jc w:val="both"/>
        <w:rPr>
          <w:rFonts w:ascii="Angsana New" w:hAnsi="Angsana New"/>
          <w:sz w:val="30"/>
          <w:szCs w:val="30"/>
          <w:lang w:val="en-GB"/>
        </w:rPr>
      </w:pPr>
    </w:p>
    <w:p w:rsidR="001C4E3B" w:rsidRPr="001C4E3B" w:rsidRDefault="001C4E3B" w:rsidP="001C4E3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66987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มีการ</w:t>
      </w:r>
      <w:r w:rsidRPr="00866987">
        <w:rPr>
          <w:rFonts w:ascii="Angsana New" w:hAnsi="Angsana New" w:cs="Angsana New"/>
          <w:sz w:val="30"/>
          <w:szCs w:val="30"/>
          <w:cs/>
          <w:lang w:bidi="th-TH"/>
        </w:rPr>
        <w:t>ทบทวนข้อมูลที่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866987">
        <w:rPr>
          <w:rFonts w:ascii="Angsana New" w:hAnsi="Angsana New" w:cs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866987">
        <w:rPr>
          <w:rFonts w:ascii="Angsana New" w:hAnsi="Angsana New" w:cs="Angsana New"/>
          <w:sz w:val="30"/>
          <w:szCs w:val="30"/>
          <w:cs/>
          <w:lang w:bidi="th-TH"/>
        </w:rPr>
        <w:t xml:space="preserve">สำคัญอย่างสม่ำเสมอ 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หากมีการ</w:t>
      </w:r>
      <w:r w:rsidRPr="00866987">
        <w:rPr>
          <w:rFonts w:ascii="Angsana New" w:hAnsi="Angsana New" w:cs="Angsana New"/>
          <w:sz w:val="30"/>
          <w:szCs w:val="30"/>
          <w:cs/>
          <w:lang w:bidi="th-TH"/>
        </w:rPr>
        <w:t>ใช้ข้อมูลจากบุคคลที่สาม</w:t>
      </w:r>
      <w:r w:rsidRPr="001C4E3B">
        <w:rPr>
          <w:rFonts w:ascii="Angsana New" w:hAnsi="Angsana New" w:cs="Angsana New"/>
          <w:sz w:val="30"/>
          <w:szCs w:val="30"/>
          <w:cs/>
          <w:lang w:bidi="th-TH"/>
        </w:rPr>
        <w:t xml:space="preserve">เพื่อวัดมูลค่ายุติธรรม </w:t>
      </w:r>
      <w:r w:rsidRPr="00866987">
        <w:rPr>
          <w:rFonts w:ascii="Angsana New" w:hAnsi="Angsana New" w:cs="Angsana New"/>
          <w:sz w:val="30"/>
          <w:szCs w:val="30"/>
          <w:cs/>
          <w:lang w:bidi="th-TH"/>
        </w:rPr>
        <w:t>เช่น ราคาจากนายหน้า หรือ</w:t>
      </w:r>
      <w:r w:rsidRPr="004A0006">
        <w:rPr>
          <w:rFonts w:ascii="Angsana New" w:hAnsi="Angsana New" w:cs="Angsana New"/>
          <w:sz w:val="30"/>
          <w:szCs w:val="30"/>
          <w:cs/>
          <w:lang w:bidi="th-TH"/>
        </w:rPr>
        <w:t>การตั้งราคา</w:t>
      </w:r>
      <w:r w:rsidRPr="004A000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5B3D78">
        <w:rPr>
          <w:rFonts w:ascii="Angsana New" w:hAnsi="Angsana New" w:cs="Angsana New"/>
          <w:sz w:val="30"/>
          <w:szCs w:val="30"/>
          <w:lang w:bidi="th-TH"/>
        </w:rPr>
        <w:br/>
      </w:r>
      <w:r w:rsidRPr="004A0006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</w:t>
      </w:r>
      <w:r w:rsidRPr="004A0006"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4A0006">
        <w:rPr>
          <w:rFonts w:ascii="Angsana New" w:hAnsi="Angsana New" w:cs="Angsana New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Pr="004A0006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4A0006">
        <w:rPr>
          <w:rFonts w:ascii="Angsana New" w:hAnsi="Angsana New" w:cs="Angsana New"/>
          <w:sz w:val="30"/>
          <w:szCs w:val="30"/>
          <w:cs/>
          <w:lang w:bidi="th-TH"/>
        </w:rPr>
        <w:t>สนับสนุนข้อสรุป</w:t>
      </w:r>
      <w:r w:rsidRPr="004A0006"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</w:t>
      </w:r>
      <w:r w:rsidRPr="004A0006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การวัดมูลค่ารวมถึง</w:t>
      </w:r>
      <w:r w:rsidR="005B3D78">
        <w:rPr>
          <w:rFonts w:ascii="Angsana New" w:hAnsi="Angsana New" w:cs="Angsana New"/>
          <w:sz w:val="30"/>
          <w:szCs w:val="30"/>
          <w:lang w:bidi="th-TH"/>
        </w:rPr>
        <w:br/>
      </w:r>
      <w:r w:rsidRPr="004A0006">
        <w:rPr>
          <w:rFonts w:ascii="Angsana New" w:hAnsi="Angsana New" w:cs="Angsana New" w:hint="cs"/>
          <w:sz w:val="30"/>
          <w:szCs w:val="30"/>
          <w:cs/>
          <w:lang w:bidi="th-TH"/>
        </w:rPr>
        <w:t>การจัด</w:t>
      </w:r>
      <w:r w:rsidRPr="004A0006">
        <w:rPr>
          <w:rFonts w:ascii="Angsana New" w:hAnsi="Angsana New" w:cs="Angsana New"/>
          <w:sz w:val="30"/>
          <w:szCs w:val="30"/>
          <w:cs/>
          <w:lang w:bidi="th-TH"/>
        </w:rPr>
        <w:t>ลำดับชั้น</w:t>
      </w:r>
      <w:r w:rsidRPr="004A0006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4A0006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</w:t>
      </w:r>
      <w:r w:rsidRPr="004A0006">
        <w:rPr>
          <w:rFonts w:ascii="Angsana New" w:hAnsi="Angsana New" w:cs="Angsana New" w:hint="cs"/>
          <w:sz w:val="30"/>
          <w:szCs w:val="30"/>
          <w:cs/>
          <w:lang w:bidi="th-TH"/>
        </w:rPr>
        <w:t>ว่า</w:t>
      </w:r>
      <w:r w:rsidRPr="004A0006">
        <w:rPr>
          <w:rFonts w:ascii="Angsana New" w:hAnsi="Angsana New" w:cs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Pr="004A0006">
        <w:rPr>
          <w:rFonts w:ascii="Angsana New" w:hAnsi="Angsana New" w:cs="Angsana New" w:hint="cs"/>
          <w:sz w:val="30"/>
          <w:szCs w:val="30"/>
          <w:cs/>
          <w:lang w:bidi="th-TH"/>
        </w:rPr>
        <w:t>อย่างเหมาะสม</w:t>
      </w:r>
      <w:r w:rsidRPr="001C4E3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:rsidR="00D308AC" w:rsidRPr="00D671E6" w:rsidRDefault="00D308AC" w:rsidP="00D308AC">
      <w:pPr>
        <w:pStyle w:val="BodyText"/>
        <w:shd w:val="clear" w:color="auto" w:fill="FFFFFF"/>
        <w:tabs>
          <w:tab w:val="left" w:pos="1260"/>
        </w:tabs>
        <w:spacing w:after="0"/>
        <w:ind w:left="540"/>
        <w:jc w:val="both"/>
        <w:rPr>
          <w:rFonts w:ascii="Angsana New" w:hAnsi="Angsana New"/>
          <w:sz w:val="30"/>
          <w:szCs w:val="30"/>
        </w:rPr>
      </w:pPr>
      <w:r w:rsidRPr="00D671E6">
        <w:rPr>
          <w:rFonts w:ascii="Angsana New" w:hAnsi="Angsana New"/>
          <w:sz w:val="30"/>
          <w:szCs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D671E6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D308AC" w:rsidRPr="004A0006" w:rsidRDefault="00D308AC" w:rsidP="00D308AC">
      <w:pPr>
        <w:pStyle w:val="BodyText"/>
        <w:shd w:val="clear" w:color="auto" w:fill="FFFFFF"/>
        <w:tabs>
          <w:tab w:val="left" w:pos="1260"/>
        </w:tabs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:rsidR="00D308AC" w:rsidRPr="00D671E6" w:rsidRDefault="00D308AC" w:rsidP="004B694D">
      <w:pPr>
        <w:pStyle w:val="BodyText"/>
        <w:shd w:val="clear" w:color="auto" w:fill="FFFFFF"/>
        <w:tabs>
          <w:tab w:val="left" w:pos="126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671E6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D671E6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D671E6">
        <w:rPr>
          <w:rFonts w:ascii="Angsana New" w:hAnsi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671E6">
        <w:rPr>
          <w:rFonts w:ascii="Angsana New" w:hAnsi="Angsana New"/>
          <w:sz w:val="30"/>
          <w:szCs w:val="30"/>
        </w:rPr>
        <w:t xml:space="preserve"> </w:t>
      </w:r>
      <w:r w:rsidRPr="00D671E6">
        <w:rPr>
          <w:rFonts w:ascii="Angsana New" w:hAnsi="Angsana New"/>
          <w:sz w:val="30"/>
          <w:szCs w:val="30"/>
          <w:cs/>
        </w:rPr>
        <w:t xml:space="preserve">ดังนี้ </w:t>
      </w:r>
    </w:p>
    <w:p w:rsidR="00D308AC" w:rsidRPr="004A0006" w:rsidRDefault="00D308AC" w:rsidP="004B694D">
      <w:pPr>
        <w:pStyle w:val="BodyText"/>
        <w:shd w:val="clear" w:color="auto" w:fill="FFFFFF"/>
        <w:tabs>
          <w:tab w:val="left" w:pos="126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D308AC" w:rsidRPr="000A092A" w:rsidRDefault="00D308AC" w:rsidP="008E5E81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A092A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0A092A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0A092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A092A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0A092A">
        <w:rPr>
          <w:rFonts w:ascii="Angsana New" w:hAnsi="Angsana New" w:cs="Angsana New"/>
          <w:sz w:val="30"/>
          <w:szCs w:val="30"/>
          <w:lang w:bidi="th-TH"/>
        </w:rPr>
        <w:t>(</w:t>
      </w:r>
      <w:r w:rsidRPr="000A092A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Pr="000A092A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0A092A">
        <w:rPr>
          <w:rFonts w:ascii="Angsana New" w:hAnsi="Angsana New" w:cs="Angsana New"/>
          <w:sz w:val="30"/>
          <w:szCs w:val="30"/>
          <w:cs/>
          <w:lang w:bidi="th-TH"/>
        </w:rPr>
        <w:t>ปรับปรุง</w:t>
      </w:r>
      <w:r w:rsidRPr="000A092A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0A092A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1A6BC2" w:rsidRDefault="00D308AC" w:rsidP="008E5E81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A092A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0A092A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0A092A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0A092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0A092A">
        <w:rPr>
          <w:rFonts w:ascii="Angsana New" w:hAnsi="Angsana New"/>
          <w:sz w:val="30"/>
          <w:szCs w:val="30"/>
          <w:lang w:bidi="th-TH"/>
        </w:rPr>
        <w:t>(</w:t>
      </w:r>
      <w:r w:rsidRPr="000A092A">
        <w:rPr>
          <w:rFonts w:ascii="Angsana New" w:hAnsi="Angsana New" w:cs="Angsana New" w:hint="cs"/>
          <w:sz w:val="30"/>
          <w:szCs w:val="30"/>
          <w:cs/>
          <w:lang w:bidi="th-TH"/>
        </w:rPr>
        <w:t>เช่น ราคาขาย</w:t>
      </w:r>
      <w:r w:rsidRPr="000A092A">
        <w:rPr>
          <w:rFonts w:ascii="Angsana New" w:hAnsi="Angsana New" w:cs="Angsana New"/>
          <w:sz w:val="30"/>
          <w:szCs w:val="30"/>
          <w:lang w:bidi="th-TH"/>
        </w:rPr>
        <w:t>)</w:t>
      </w:r>
      <w:r w:rsidRPr="000A092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0A092A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0A092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0A092A">
        <w:rPr>
          <w:rFonts w:ascii="Angsana New" w:hAnsi="Angsana New"/>
          <w:sz w:val="30"/>
          <w:szCs w:val="30"/>
          <w:lang w:bidi="th-TH"/>
        </w:rPr>
        <w:t>(</w:t>
      </w:r>
      <w:r w:rsidRPr="000A092A">
        <w:rPr>
          <w:rFonts w:ascii="Angsana New" w:hAnsi="Angsana New" w:cs="Angsana New" w:hint="cs"/>
          <w:sz w:val="30"/>
          <w:szCs w:val="30"/>
          <w:cs/>
          <w:lang w:bidi="th-TH"/>
        </w:rPr>
        <w:t>เช่น ได้มาจากราคา</w:t>
      </w:r>
      <w:r w:rsidRPr="000A092A">
        <w:rPr>
          <w:rFonts w:ascii="Angsana New" w:hAnsi="Angsana New" w:cs="Angsana New"/>
          <w:sz w:val="30"/>
          <w:szCs w:val="30"/>
          <w:lang w:bidi="th-TH"/>
        </w:rPr>
        <w:t>)</w:t>
      </w:r>
      <w:r w:rsidRPr="000A092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0A092A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A092A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590DF9" w:rsidRPr="00590DF9" w:rsidRDefault="00590DF9" w:rsidP="008E5E81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151F1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1151F1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1151F1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เป็นข้อมูลสำหรับสินทรัพย์หรือหนี้สินที่ไม่ได้มาจากข้อมูลที่สามารถสังเกตได้ </w:t>
      </w:r>
      <w:r w:rsidRPr="001151F1">
        <w:rPr>
          <w:rFonts w:ascii="Angsana New" w:hAnsi="Angsana New" w:cs="Angsana New"/>
          <w:sz w:val="30"/>
          <w:szCs w:val="30"/>
          <w:lang w:bidi="th-TH"/>
        </w:rPr>
        <w:t>(</w:t>
      </w:r>
      <w:r w:rsidRPr="001151F1">
        <w:rPr>
          <w:rFonts w:ascii="Angsana New" w:hAnsi="Angsana New" w:cs="Angsana New"/>
          <w:sz w:val="30"/>
          <w:szCs w:val="30"/>
          <w:cs/>
          <w:lang w:bidi="th-TH"/>
        </w:rPr>
        <w:t>ข้อมูลที่ไม่สามารถสังเกตได้)</w:t>
      </w:r>
    </w:p>
    <w:p w:rsidR="004A0006" w:rsidRDefault="004A0006" w:rsidP="004A0006">
      <w:pPr>
        <w:pStyle w:val="block"/>
        <w:tabs>
          <w:tab w:val="left" w:pos="900"/>
        </w:tabs>
        <w:spacing w:after="0" w:line="240" w:lineRule="atLeast"/>
        <w:ind w:left="900"/>
        <w:rPr>
          <w:rFonts w:ascii="Angsana New" w:hAnsi="Angsana New" w:cs="Angsana New"/>
          <w:sz w:val="30"/>
          <w:szCs w:val="30"/>
          <w:lang w:bidi="th-TH"/>
        </w:rPr>
      </w:pPr>
    </w:p>
    <w:p w:rsidR="00D308AC" w:rsidRDefault="00D308AC" w:rsidP="00D308AC">
      <w:pPr>
        <w:pStyle w:val="BodyText"/>
        <w:shd w:val="clear" w:color="auto" w:fill="FFFFFF"/>
        <w:tabs>
          <w:tab w:val="left" w:pos="126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671E6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67648F" w:rsidRDefault="0067648F" w:rsidP="00D308AC">
      <w:pPr>
        <w:pStyle w:val="BodyText"/>
        <w:shd w:val="clear" w:color="auto" w:fill="FFFFFF"/>
        <w:tabs>
          <w:tab w:val="left" w:pos="126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B858B5" w:rsidRDefault="0067648F" w:rsidP="00AA4DE5">
      <w:pPr>
        <w:pStyle w:val="BodyText"/>
        <w:shd w:val="clear" w:color="auto" w:fill="FFFFFF"/>
        <w:spacing w:after="0"/>
        <w:ind w:firstLine="540"/>
        <w:jc w:val="thaiDistribute"/>
        <w:rPr>
          <w:rFonts w:ascii="Angsana New" w:hAnsi="Angsana New"/>
          <w:sz w:val="30"/>
          <w:szCs w:val="30"/>
        </w:rPr>
      </w:pPr>
      <w:r w:rsidRPr="0067648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866987">
        <w:rPr>
          <w:rFonts w:ascii="Angsana New" w:hAnsi="Angsana New" w:hint="cs"/>
          <w:sz w:val="30"/>
          <w:szCs w:val="30"/>
          <w:cs/>
        </w:rPr>
        <w:t>ของ</w:t>
      </w:r>
      <w:r w:rsidRPr="00866987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866987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866987">
        <w:rPr>
          <w:rFonts w:ascii="Angsana New" w:hAnsi="Angsana New"/>
          <w:sz w:val="30"/>
          <w:szCs w:val="30"/>
          <w:cs/>
        </w:rPr>
        <w:t>ที่เกิดการโอนขึ้น</w:t>
      </w:r>
      <w:r w:rsidRPr="0067648F">
        <w:rPr>
          <w:rFonts w:ascii="Angsana New" w:hAnsi="Angsana New"/>
          <w:sz w:val="30"/>
          <w:szCs w:val="30"/>
        </w:rPr>
        <w:t xml:space="preserve"> </w:t>
      </w:r>
    </w:p>
    <w:p w:rsidR="00F40B59" w:rsidRPr="00D671E6" w:rsidRDefault="00F40B59" w:rsidP="00AA4DE5">
      <w:pPr>
        <w:pStyle w:val="BodyText"/>
        <w:shd w:val="clear" w:color="auto" w:fill="FFFFFF"/>
        <w:spacing w:after="0"/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B858B5" w:rsidRPr="00D671E6" w:rsidRDefault="00D0260B" w:rsidP="00B858B5">
      <w:pPr>
        <w:pStyle w:val="Bo-Blankline"/>
        <w:rPr>
          <w:sz w:val="30"/>
          <w:szCs w:val="30"/>
          <w:highlight w:val="cyan"/>
        </w:rPr>
      </w:pPr>
      <w:r w:rsidRPr="00D671E6">
        <w:rPr>
          <w:sz w:val="30"/>
          <w:szCs w:val="30"/>
          <w:cs/>
        </w:rPr>
        <w:t>ข</w:t>
      </w:r>
      <w:r w:rsidR="00C17AD6" w:rsidRPr="00D671E6">
        <w:rPr>
          <w:sz w:val="30"/>
          <w:szCs w:val="30"/>
          <w:cs/>
        </w:rPr>
        <w:t>้อมูลเพิ่มเติมเกี่ยวกับข้อสมมติ</w:t>
      </w:r>
      <w:r w:rsidRPr="00D671E6">
        <w:rPr>
          <w:sz w:val="30"/>
          <w:szCs w:val="30"/>
          <w:cs/>
        </w:rPr>
        <w:t>ที่ใช้ในการวัดมูลค่ายุติธรรม</w:t>
      </w:r>
      <w:r w:rsidRPr="00D671E6">
        <w:rPr>
          <w:sz w:val="30"/>
          <w:szCs w:val="30"/>
        </w:rPr>
        <w:t xml:space="preserve"> </w:t>
      </w:r>
      <w:r w:rsidRPr="00D671E6">
        <w:rPr>
          <w:sz w:val="30"/>
          <w:szCs w:val="30"/>
          <w:cs/>
        </w:rPr>
        <w:t>อยู่ในหมายเหตุประกอบงบการเงิน</w:t>
      </w:r>
      <w:r w:rsidRPr="00D671E6">
        <w:rPr>
          <w:sz w:val="30"/>
          <w:szCs w:val="30"/>
        </w:rPr>
        <w:t xml:space="preserve"> </w:t>
      </w:r>
      <w:r w:rsidRPr="00D671E6">
        <w:rPr>
          <w:sz w:val="30"/>
          <w:szCs w:val="30"/>
          <w:cs/>
        </w:rPr>
        <w:t>ดังต่อไปนี้</w:t>
      </w:r>
      <w:r w:rsidR="00B858B5" w:rsidRPr="00D671E6">
        <w:rPr>
          <w:sz w:val="30"/>
          <w:szCs w:val="30"/>
          <w:highlight w:val="cyan"/>
        </w:rPr>
        <w:t xml:space="preserve"> </w:t>
      </w:r>
    </w:p>
    <w:p w:rsidR="00B858B5" w:rsidRDefault="00B858B5" w:rsidP="00B858B5">
      <w:pPr>
        <w:pStyle w:val="Bo-Blankline"/>
        <w:rPr>
          <w:sz w:val="30"/>
          <w:szCs w:val="30"/>
          <w:highlight w:val="cyan"/>
        </w:rPr>
      </w:pPr>
    </w:p>
    <w:tbl>
      <w:tblPr>
        <w:tblW w:w="7560" w:type="dxa"/>
        <w:tblInd w:w="450" w:type="dxa"/>
        <w:tblLook w:val="04A0" w:firstRow="1" w:lastRow="0" w:firstColumn="1" w:lastColumn="0" w:noHBand="0" w:noVBand="1"/>
      </w:tblPr>
      <w:tblGrid>
        <w:gridCol w:w="3780"/>
        <w:gridCol w:w="3780"/>
      </w:tblGrid>
      <w:tr w:rsidR="00B858B5" w:rsidRPr="00D671E6" w:rsidTr="008C0244">
        <w:tc>
          <w:tcPr>
            <w:tcW w:w="3780" w:type="dxa"/>
          </w:tcPr>
          <w:p w:rsidR="00B858B5" w:rsidRPr="00457E14" w:rsidRDefault="000F6779" w:rsidP="005433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57E14"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457E14">
              <w:rPr>
                <w:rFonts w:ascii="Angsana New" w:hAnsi="Angsana New"/>
                <w:sz w:val="30"/>
                <w:szCs w:val="30"/>
                <w:cs/>
              </w:rPr>
              <w:t>มายเหตุข้อ</w:t>
            </w:r>
            <w:r w:rsidRPr="00457E14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717432" w:rsidRPr="00457E1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3780" w:type="dxa"/>
          </w:tcPr>
          <w:p w:rsidR="00B858B5" w:rsidRPr="00D671E6" w:rsidRDefault="00B858B5" w:rsidP="00867BA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1E6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0113F" w:rsidRPr="00D671E6" w:rsidTr="008C0244">
        <w:tc>
          <w:tcPr>
            <w:tcW w:w="3780" w:type="dxa"/>
          </w:tcPr>
          <w:p w:rsidR="00D0113F" w:rsidRPr="00457E14" w:rsidRDefault="000F6779" w:rsidP="0078285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57E14"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457E14">
              <w:rPr>
                <w:rFonts w:ascii="Angsana New" w:hAnsi="Angsana New"/>
                <w:sz w:val="30"/>
                <w:szCs w:val="30"/>
                <w:cs/>
              </w:rPr>
              <w:t>มายเหตุข้อ</w:t>
            </w:r>
            <w:r w:rsidRPr="00457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3B9D" w:rsidRPr="00457E14">
              <w:rPr>
                <w:rFonts w:ascii="Angsana New" w:hAnsi="Angsana New"/>
                <w:sz w:val="30"/>
                <w:szCs w:val="30"/>
              </w:rPr>
              <w:t>2</w:t>
            </w:r>
            <w:r w:rsidR="00717432" w:rsidRPr="00457E1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780" w:type="dxa"/>
          </w:tcPr>
          <w:p w:rsidR="00D0113F" w:rsidRPr="00D671E6" w:rsidRDefault="00D0113F" w:rsidP="00D011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71E6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:rsidR="00324A91" w:rsidRPr="00D671E6" w:rsidRDefault="00324A91" w:rsidP="00324A91">
      <w:pPr>
        <w:tabs>
          <w:tab w:val="left" w:pos="540"/>
        </w:tabs>
        <w:ind w:left="720"/>
        <w:jc w:val="both"/>
        <w:rPr>
          <w:rFonts w:ascii="Angsana New" w:hAnsi="Angsana New"/>
          <w:bCs/>
          <w:sz w:val="30"/>
          <w:szCs w:val="30"/>
        </w:rPr>
      </w:pPr>
    </w:p>
    <w:p w:rsidR="00271AA4" w:rsidRPr="00271AA4" w:rsidRDefault="00271AA4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Cs/>
          <w:sz w:val="30"/>
          <w:szCs w:val="30"/>
        </w:rPr>
      </w:pPr>
      <w:r w:rsidRPr="00271AA4">
        <w:rPr>
          <w:rFonts w:ascii="Angsana New" w:hAnsi="Angsana New"/>
          <w:bCs/>
          <w:sz w:val="30"/>
          <w:szCs w:val="30"/>
          <w:cs/>
        </w:rPr>
        <w:t>นโยบายการบัญชีที่สำคัญ</w:t>
      </w:r>
    </w:p>
    <w:p w:rsidR="00D47746" w:rsidRDefault="00D47746" w:rsidP="00271AA4">
      <w:pPr>
        <w:tabs>
          <w:tab w:val="left" w:pos="540"/>
        </w:tabs>
        <w:spacing w:line="260" w:lineRule="atLeast"/>
        <w:ind w:left="720"/>
        <w:jc w:val="both"/>
        <w:rPr>
          <w:rFonts w:ascii="Angsana New" w:hAnsi="Angsana New"/>
          <w:bCs/>
          <w:sz w:val="30"/>
          <w:szCs w:val="30"/>
          <w:highlight w:val="yellow"/>
        </w:rPr>
      </w:pPr>
    </w:p>
    <w:p w:rsidR="006E174F" w:rsidRPr="006E174F" w:rsidRDefault="0067648F" w:rsidP="006E174F">
      <w:pPr>
        <w:tabs>
          <w:tab w:val="left" w:pos="540"/>
        </w:tabs>
        <w:spacing w:line="260" w:lineRule="atLeast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67648F">
        <w:rPr>
          <w:rFonts w:ascii="Angsana New" w:hAnsi="Angsana New"/>
          <w:sz w:val="30"/>
          <w:szCs w:val="30"/>
          <w:cs/>
          <w:lang w:val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6E174F" w:rsidRPr="00CF4413" w:rsidRDefault="006E174F" w:rsidP="00271AA4">
      <w:pPr>
        <w:tabs>
          <w:tab w:val="left" w:pos="540"/>
        </w:tabs>
        <w:spacing w:line="260" w:lineRule="atLeast"/>
        <w:ind w:left="720"/>
        <w:jc w:val="both"/>
        <w:rPr>
          <w:rFonts w:ascii="Angsana New" w:hAnsi="Angsana New"/>
          <w:bCs/>
          <w:sz w:val="30"/>
          <w:szCs w:val="30"/>
          <w:highlight w:val="yellow"/>
        </w:rPr>
      </w:pPr>
    </w:p>
    <w:p w:rsidR="00271AA4" w:rsidRPr="00CC02F1" w:rsidRDefault="00271AA4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:rsidR="00271AA4" w:rsidRPr="00CF4413" w:rsidRDefault="00271AA4" w:rsidP="00271AA4">
      <w:pPr>
        <w:rPr>
          <w:rFonts w:ascii="Angsana New" w:hAnsi="Angsana New"/>
          <w:sz w:val="30"/>
          <w:szCs w:val="30"/>
          <w:cs/>
          <w:lang w:val="th-TH"/>
        </w:rPr>
      </w:pPr>
    </w:p>
    <w:p w:rsidR="00AA4DE5" w:rsidRDefault="00271AA4" w:rsidP="006C4BAC">
      <w:pPr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271AA4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271AA4">
        <w:rPr>
          <w:rFonts w:ascii="Angsana New" w:hAnsi="Angsana New"/>
          <w:sz w:val="30"/>
          <w:szCs w:val="30"/>
          <w:cs/>
        </w:rPr>
        <w:t>เงินของบริษัทและบริษัทย่อย</w:t>
      </w:r>
      <w:r w:rsidR="007372B3">
        <w:rPr>
          <w:rFonts w:ascii="Angsana New" w:hAnsi="Angsana New"/>
          <w:sz w:val="30"/>
          <w:szCs w:val="30"/>
        </w:rPr>
        <w:t xml:space="preserve"> (</w:t>
      </w:r>
      <w:r w:rsidR="007372B3">
        <w:rPr>
          <w:rFonts w:ascii="Angsana New" w:hAnsi="Angsana New" w:hint="cs"/>
          <w:sz w:val="30"/>
          <w:szCs w:val="30"/>
          <w:cs/>
        </w:rPr>
        <w:t xml:space="preserve">รวมกันเรียกว่า </w:t>
      </w:r>
      <w:r w:rsidR="007372B3">
        <w:rPr>
          <w:rFonts w:ascii="Angsana New" w:hAnsi="Angsana New"/>
          <w:sz w:val="30"/>
          <w:szCs w:val="30"/>
        </w:rPr>
        <w:t>“</w:t>
      </w:r>
      <w:r w:rsidR="007372B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372B3">
        <w:rPr>
          <w:rFonts w:ascii="Angsana New" w:hAnsi="Angsana New"/>
          <w:sz w:val="30"/>
          <w:szCs w:val="30"/>
        </w:rPr>
        <w:t>”)</w:t>
      </w:r>
      <w:r w:rsidR="006E174F">
        <w:rPr>
          <w:rFonts w:ascii="Angsana New" w:hAnsi="Angsana New"/>
          <w:sz w:val="30"/>
          <w:szCs w:val="30"/>
        </w:rPr>
        <w:t xml:space="preserve"> </w:t>
      </w:r>
    </w:p>
    <w:p w:rsidR="00424A2F" w:rsidRDefault="00424A2F" w:rsidP="006C4BAC">
      <w:pPr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424A2F" w:rsidRPr="0048714E" w:rsidRDefault="00424A2F" w:rsidP="00424A2F">
      <w:pPr>
        <w:pStyle w:val="BodyText2"/>
        <w:spacing w:line="240" w:lineRule="atLeast"/>
        <w:ind w:left="540" w:right="47"/>
        <w:jc w:val="thaiDistribute"/>
        <w:rPr>
          <w:i/>
          <w:iCs/>
        </w:rPr>
      </w:pPr>
      <w:r w:rsidRPr="0048714E">
        <w:rPr>
          <w:rFonts w:hint="cs"/>
          <w:i/>
          <w:iCs/>
          <w:cs/>
        </w:rPr>
        <w:lastRenderedPageBreak/>
        <w:t xml:space="preserve">การรวมธุรกิจภายใต้การควบคุมเดียวกัน </w:t>
      </w:r>
    </w:p>
    <w:p w:rsidR="00424A2F" w:rsidRPr="00F61F5E" w:rsidRDefault="00424A2F" w:rsidP="00424A2F">
      <w:pPr>
        <w:tabs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424A2F" w:rsidRPr="00424A2F" w:rsidRDefault="00424A2F" w:rsidP="00424A2F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424A2F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424A2F">
        <w:rPr>
          <w:rFonts w:ascii="Angsana New" w:hAnsi="Angsana New"/>
          <w:sz w:val="30"/>
          <w:szCs w:val="30"/>
          <w:cs/>
        </w:rPr>
        <w:t>บันทึก</w:t>
      </w:r>
      <w:r w:rsidRPr="00424A2F">
        <w:rPr>
          <w:rFonts w:ascii="Angsana New" w:hAnsi="Angsana New" w:hint="cs"/>
          <w:sz w:val="30"/>
          <w:szCs w:val="30"/>
          <w:cs/>
        </w:rPr>
        <w:t>บัญชี</w:t>
      </w:r>
      <w:r w:rsidRPr="00424A2F">
        <w:rPr>
          <w:rFonts w:ascii="Angsana New" w:hAnsi="Angsana New"/>
          <w:sz w:val="30"/>
          <w:szCs w:val="30"/>
          <w:cs/>
        </w:rPr>
        <w:t>โดย</w:t>
      </w:r>
      <w:r w:rsidRPr="00424A2F">
        <w:rPr>
          <w:rFonts w:ascii="Angsana New" w:hAnsi="Angsana New" w:hint="cs"/>
          <w:sz w:val="30"/>
          <w:szCs w:val="30"/>
          <w:cs/>
        </w:rPr>
        <w:t>ใช้วิธี</w:t>
      </w:r>
      <w:r w:rsidRPr="00424A2F">
        <w:rPr>
          <w:rFonts w:ascii="Angsana New" w:hAnsi="Angsana New"/>
          <w:sz w:val="30"/>
          <w:szCs w:val="30"/>
          <w:cs/>
        </w:rPr>
        <w:t>เสมือนว่าเป็นวิธีการรวมส่วน</w:t>
      </w:r>
      <w:r w:rsidRPr="00424A2F">
        <w:rPr>
          <w:rFonts w:ascii="Angsana New" w:hAnsi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424A2F">
        <w:rPr>
          <w:rFonts w:ascii="Angsana New" w:hAnsi="Angsana New"/>
          <w:sz w:val="30"/>
          <w:szCs w:val="30"/>
          <w:cs/>
        </w:rPr>
        <w:t>ทรัพย์และ</w:t>
      </w:r>
      <w:r w:rsidRPr="00424A2F">
        <w:rPr>
          <w:rFonts w:ascii="Angsana New" w:hAnsi="Angsana New" w:hint="cs"/>
          <w:sz w:val="30"/>
          <w:szCs w:val="30"/>
          <w:cs/>
        </w:rPr>
        <w:t>หนี้สิน</w:t>
      </w:r>
      <w:r w:rsidRPr="00424A2F">
        <w:rPr>
          <w:rFonts w:ascii="Angsana New" w:hAnsi="Angsana New"/>
          <w:sz w:val="30"/>
          <w:szCs w:val="30"/>
          <w:cs/>
        </w:rPr>
        <w:t>ของ</w:t>
      </w:r>
      <w:r w:rsidRPr="00424A2F">
        <w:rPr>
          <w:rFonts w:ascii="Angsana New" w:hAnsi="Angsana New" w:hint="cs"/>
          <w:sz w:val="30"/>
          <w:szCs w:val="30"/>
          <w:cs/>
        </w:rPr>
        <w:t>ธุรกิจที่ถูกซื้อด้วย</w:t>
      </w:r>
      <w:r w:rsidRPr="00424A2F">
        <w:rPr>
          <w:rFonts w:ascii="Angsana New" w:hAnsi="Angsana New"/>
          <w:sz w:val="30"/>
          <w:szCs w:val="30"/>
          <w:cs/>
        </w:rPr>
        <w:t>มูลค่าตามบัญชี</w:t>
      </w:r>
      <w:r w:rsidRPr="00424A2F">
        <w:rPr>
          <w:rFonts w:ascii="Angsana New" w:hAnsi="Angsana New" w:hint="cs"/>
          <w:sz w:val="30"/>
          <w:szCs w:val="30"/>
          <w:cs/>
        </w:rPr>
        <w:t>ขอ</w:t>
      </w:r>
      <w:r w:rsidRPr="00424A2F">
        <w:rPr>
          <w:rFonts w:ascii="Angsana New" w:hAnsi="Angsana New"/>
          <w:sz w:val="30"/>
          <w:szCs w:val="30"/>
          <w:cs/>
        </w:rPr>
        <w:t>ง</w:t>
      </w:r>
      <w:r w:rsidRPr="00424A2F">
        <w:rPr>
          <w:rFonts w:ascii="Angsana New" w:hAnsi="Angsana New" w:hint="cs"/>
          <w:sz w:val="30"/>
          <w:szCs w:val="30"/>
          <w:cs/>
        </w:rPr>
        <w:t>ธุรกิจดังกล่าวตาม</w:t>
      </w:r>
      <w:r w:rsidRPr="00424A2F">
        <w:rPr>
          <w:rFonts w:ascii="Angsana New" w:hAnsi="Angsana New"/>
          <w:sz w:val="30"/>
          <w:szCs w:val="30"/>
          <w:cs/>
        </w:rPr>
        <w:t>งบการเงินรวมของบริษัทใหญ่</w:t>
      </w:r>
      <w:r w:rsidRPr="00424A2F">
        <w:rPr>
          <w:rFonts w:ascii="Angsana New" w:hAnsi="Angsana New" w:hint="cs"/>
          <w:sz w:val="30"/>
          <w:szCs w:val="30"/>
          <w:cs/>
        </w:rPr>
        <w:t>ในลำ</w:t>
      </w:r>
      <w:r w:rsidRPr="00424A2F">
        <w:rPr>
          <w:rFonts w:ascii="Angsana New" w:hAnsi="Angsana New"/>
          <w:sz w:val="30"/>
          <w:szCs w:val="30"/>
          <w:cs/>
        </w:rPr>
        <w:t>ดับสูงสุด</w:t>
      </w:r>
      <w:r w:rsidRPr="00424A2F">
        <w:rPr>
          <w:rFonts w:ascii="Angsana New" w:hAnsi="Angsana New" w:hint="cs"/>
          <w:sz w:val="30"/>
          <w:szCs w:val="30"/>
          <w:cs/>
        </w:rPr>
        <w:t xml:space="preserve"> </w:t>
      </w:r>
      <w:r w:rsidRPr="00424A2F">
        <w:rPr>
          <w:rFonts w:ascii="Angsana New" w:hAnsi="Angsana New"/>
          <w:sz w:val="30"/>
          <w:szCs w:val="30"/>
          <w:cs/>
        </w:rPr>
        <w:t>ณ</w:t>
      </w:r>
      <w:r w:rsidRPr="00424A2F">
        <w:rPr>
          <w:rFonts w:ascii="Angsana New" w:hAnsi="Angsana New"/>
          <w:sz w:val="30"/>
          <w:szCs w:val="30"/>
        </w:rPr>
        <w:t xml:space="preserve"> </w:t>
      </w:r>
      <w:r w:rsidRPr="00424A2F">
        <w:rPr>
          <w:rFonts w:ascii="Angsana New" w:hAnsi="Angsana New" w:hint="cs"/>
          <w:sz w:val="30"/>
          <w:szCs w:val="30"/>
          <w:cs/>
        </w:rPr>
        <w:t xml:space="preserve">วันที่เกิดรายการ </w:t>
      </w:r>
      <w:r w:rsidRPr="00424A2F">
        <w:rPr>
          <w:rFonts w:ascii="Angsana New" w:hAnsi="Angsana New"/>
          <w:sz w:val="30"/>
          <w:szCs w:val="30"/>
          <w:cs/>
        </w:rPr>
        <w:t>ส่วนต่างระหว่างมูลค่า</w:t>
      </w:r>
      <w:r w:rsidRPr="00424A2F">
        <w:rPr>
          <w:rFonts w:ascii="Angsana New" w:hAnsi="Angsana New" w:hint="cs"/>
          <w:sz w:val="30"/>
          <w:szCs w:val="30"/>
          <w:cs/>
        </w:rPr>
        <w:t>สินทรัพย์สุทธิ</w:t>
      </w:r>
      <w:r w:rsidRPr="00424A2F">
        <w:rPr>
          <w:rFonts w:ascii="Angsana New" w:hAnsi="Angsana New"/>
          <w:sz w:val="30"/>
          <w:szCs w:val="30"/>
          <w:cs/>
        </w:rPr>
        <w:t>ของ</w:t>
      </w:r>
      <w:r w:rsidRPr="00424A2F">
        <w:rPr>
          <w:rFonts w:ascii="Angsana New" w:hAnsi="Angsana New" w:hint="cs"/>
          <w:sz w:val="30"/>
          <w:szCs w:val="30"/>
          <w:cs/>
        </w:rPr>
        <w:t>ธุรกิจที่ถูกนำม</w:t>
      </w:r>
      <w:r w:rsidRPr="00424A2F">
        <w:rPr>
          <w:rFonts w:ascii="Angsana New" w:hAnsi="Angsana New"/>
          <w:sz w:val="30"/>
          <w:szCs w:val="30"/>
          <w:cs/>
        </w:rPr>
        <w:t>ารวมดังกล่าวกับค่าตอบแทน</w:t>
      </w:r>
      <w:r w:rsidRPr="00424A2F">
        <w:rPr>
          <w:rFonts w:ascii="Angsana New" w:hAnsi="Angsana New" w:hint="cs"/>
          <w:sz w:val="30"/>
          <w:szCs w:val="30"/>
          <w:cs/>
        </w:rPr>
        <w:t>ที่จ่าย</w:t>
      </w:r>
      <w:r w:rsidRPr="00424A2F">
        <w:rPr>
          <w:rFonts w:ascii="Angsana New" w:hAnsi="Angsana New"/>
          <w:sz w:val="30"/>
          <w:szCs w:val="30"/>
          <w:cs/>
        </w:rPr>
        <w:t>รับ</w:t>
      </w:r>
      <w:r w:rsidRPr="00424A2F">
        <w:rPr>
          <w:rFonts w:ascii="Angsana New" w:hAnsi="Angsana New" w:hint="cs"/>
          <w:sz w:val="30"/>
          <w:szCs w:val="30"/>
          <w:cs/>
        </w:rPr>
        <w:t>รู้เป็น</w:t>
      </w:r>
      <w:r w:rsidRPr="00424A2F">
        <w:rPr>
          <w:rFonts w:ascii="Angsana New" w:hAnsi="Angsana New"/>
          <w:sz w:val="30"/>
          <w:szCs w:val="30"/>
          <w:cs/>
        </w:rPr>
        <w:t>ส่วน</w:t>
      </w:r>
      <w:r w:rsidRPr="00424A2F">
        <w:rPr>
          <w:rFonts w:ascii="Angsana New" w:hAnsi="Angsana New" w:hint="cs"/>
          <w:sz w:val="30"/>
          <w:szCs w:val="30"/>
          <w:cs/>
        </w:rPr>
        <w:t>เกินหรือ</w:t>
      </w:r>
      <w:r w:rsidRPr="00424A2F">
        <w:rPr>
          <w:rFonts w:ascii="Angsana New" w:hAnsi="Angsana New"/>
          <w:sz w:val="30"/>
          <w:szCs w:val="30"/>
          <w:cs/>
        </w:rPr>
        <w:t>ส่วนขาดจากการรวมธุรกิจภาย</w:t>
      </w:r>
      <w:r w:rsidRPr="00424A2F">
        <w:rPr>
          <w:rFonts w:ascii="Angsana New" w:hAnsi="Angsana New" w:hint="cs"/>
          <w:sz w:val="30"/>
          <w:szCs w:val="30"/>
          <w:cs/>
        </w:rPr>
        <w:t>ใต้การ</w:t>
      </w:r>
      <w:r w:rsidRPr="00424A2F">
        <w:rPr>
          <w:rFonts w:ascii="Angsana New" w:hAnsi="Angsana New"/>
          <w:sz w:val="30"/>
          <w:szCs w:val="30"/>
          <w:cs/>
        </w:rPr>
        <w:t>ควบคุมเดียวกันในส่วนของ</w:t>
      </w:r>
      <w:r w:rsidRPr="00424A2F">
        <w:rPr>
          <w:rFonts w:ascii="Angsana New" w:hAnsi="Angsana New" w:hint="cs"/>
          <w:sz w:val="30"/>
          <w:szCs w:val="30"/>
          <w:cs/>
        </w:rPr>
        <w:t>ผู้ถือหุ้น</w:t>
      </w:r>
      <w:r w:rsidRPr="00424A2F">
        <w:rPr>
          <w:rFonts w:ascii="Angsana New" w:hAnsi="Angsana New"/>
          <w:sz w:val="30"/>
          <w:szCs w:val="30"/>
        </w:rPr>
        <w:t xml:space="preserve"> </w:t>
      </w:r>
      <w:r w:rsidRPr="00424A2F">
        <w:rPr>
          <w:rFonts w:ascii="Angsana New" w:hAnsi="Angsana New"/>
          <w:sz w:val="30"/>
          <w:szCs w:val="30"/>
          <w:cs/>
        </w:rPr>
        <w:t>รายการส่วนเกิน</w:t>
      </w:r>
      <w:r w:rsidRPr="00424A2F">
        <w:rPr>
          <w:rFonts w:ascii="Angsana New" w:hAnsi="Angsana New" w:hint="cs"/>
          <w:sz w:val="30"/>
          <w:szCs w:val="30"/>
          <w:cs/>
        </w:rPr>
        <w:t>หรือ</w:t>
      </w:r>
      <w:r w:rsidRPr="00424A2F">
        <w:rPr>
          <w:rFonts w:ascii="Angsana New" w:hAnsi="Angsana New"/>
          <w:sz w:val="30"/>
          <w:szCs w:val="30"/>
          <w:cs/>
        </w:rPr>
        <w:t>ส่วนขาดจะถูก</w:t>
      </w:r>
      <w:r w:rsidRPr="00424A2F">
        <w:rPr>
          <w:rFonts w:ascii="Angsana New" w:hAnsi="Angsana New" w:hint="cs"/>
          <w:sz w:val="30"/>
          <w:szCs w:val="30"/>
          <w:cs/>
        </w:rPr>
        <w:t>โอนไปยังกำไรสะสมเมื่อ</w:t>
      </w:r>
      <w:r w:rsidRPr="00424A2F">
        <w:rPr>
          <w:rFonts w:ascii="Angsana New" w:hAnsi="Angsana New"/>
          <w:sz w:val="30"/>
          <w:szCs w:val="30"/>
          <w:cs/>
        </w:rPr>
        <w:t>มีการขายเงินลงทุน</w:t>
      </w:r>
      <w:r w:rsidRPr="00424A2F">
        <w:rPr>
          <w:rFonts w:ascii="Angsana New" w:hAnsi="Angsana New" w:hint="cs"/>
          <w:sz w:val="30"/>
          <w:szCs w:val="30"/>
          <w:cs/>
        </w:rPr>
        <w:t>ในธุรกิจที่ซื้อ</w:t>
      </w:r>
      <w:r w:rsidRPr="00424A2F">
        <w:rPr>
          <w:rFonts w:ascii="Angsana New" w:hAnsi="Angsana New"/>
          <w:sz w:val="30"/>
          <w:szCs w:val="30"/>
          <w:cs/>
        </w:rPr>
        <w:t>ดังกล่าวไป</w:t>
      </w:r>
      <w:r w:rsidRPr="00424A2F">
        <w:rPr>
          <w:rFonts w:ascii="Angsana New" w:hAnsi="Angsana New" w:hint="cs"/>
          <w:sz w:val="30"/>
          <w:szCs w:val="30"/>
          <w:cs/>
        </w:rPr>
        <w:t xml:space="preserve"> </w:t>
      </w:r>
    </w:p>
    <w:p w:rsidR="00424A2F" w:rsidRPr="00424A2F" w:rsidRDefault="00424A2F" w:rsidP="00424A2F">
      <w:pPr>
        <w:tabs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424A2F" w:rsidRPr="00424A2F" w:rsidRDefault="00424A2F" w:rsidP="00424A2F">
      <w:pPr>
        <w:pStyle w:val="BodyText2"/>
        <w:spacing w:line="240" w:lineRule="atLeast"/>
        <w:ind w:left="540"/>
        <w:jc w:val="thaiDistribute"/>
        <w:rPr>
          <w:rFonts w:cs="Cordia New"/>
        </w:rPr>
      </w:pPr>
      <w:r w:rsidRPr="00424A2F">
        <w:rPr>
          <w:cs/>
        </w:rPr>
        <w:t>ผลการดำเนินงานของ</w:t>
      </w:r>
      <w:r w:rsidRPr="00424A2F">
        <w:rPr>
          <w:rFonts w:hint="cs"/>
          <w:cs/>
        </w:rPr>
        <w:t>ธุรกิจที่ถูกซื้อ</w:t>
      </w:r>
      <w:r w:rsidRPr="00424A2F">
        <w:rPr>
          <w:cs/>
        </w:rPr>
        <w:t>จะรวม</w:t>
      </w:r>
      <w:r w:rsidRPr="00424A2F">
        <w:rPr>
          <w:rFonts w:hint="cs"/>
          <w:cs/>
        </w:rPr>
        <w:t>อยู่ใน</w:t>
      </w:r>
      <w:r w:rsidRPr="00424A2F">
        <w:rPr>
          <w:cs/>
        </w:rPr>
        <w:t>งบการเงินรวม</w:t>
      </w:r>
      <w:r w:rsidRPr="00424A2F">
        <w:rPr>
          <w:rFonts w:hint="cs"/>
          <w:cs/>
        </w:rPr>
        <w:t>ของผู้ซื้อ</w:t>
      </w:r>
      <w:r w:rsidRPr="00424A2F">
        <w:rPr>
          <w:cs/>
        </w:rPr>
        <w:t>นับตั้งแต่วัน</w:t>
      </w:r>
      <w:r w:rsidRPr="00424A2F">
        <w:rPr>
          <w:rFonts w:hint="cs"/>
          <w:cs/>
        </w:rPr>
        <w:t>ที่ต้น</w:t>
      </w:r>
      <w:r w:rsidRPr="00424A2F">
        <w:rPr>
          <w:cs/>
        </w:rPr>
        <w:t>งวดของงบการเงินเปรียบเทียบ</w:t>
      </w:r>
      <w:r w:rsidRPr="00424A2F">
        <w:rPr>
          <w:rFonts w:hint="cs"/>
          <w:cs/>
        </w:rPr>
        <w:t>หรือ</w:t>
      </w:r>
      <w:r w:rsidRPr="00424A2F">
        <w:rPr>
          <w:cs/>
        </w:rPr>
        <w:t>วัน</w:t>
      </w:r>
      <w:r w:rsidRPr="00424A2F">
        <w:rPr>
          <w:rFonts w:hint="cs"/>
          <w:cs/>
        </w:rPr>
        <w:t>ที่ธุรกิจ</w:t>
      </w:r>
      <w:r w:rsidRPr="00424A2F">
        <w:rPr>
          <w:cs/>
        </w:rPr>
        <w:t>เหล่านั้น</w:t>
      </w:r>
      <w:r w:rsidRPr="00424A2F">
        <w:rPr>
          <w:rFonts w:hint="cs"/>
          <w:cs/>
        </w:rPr>
        <w:t>อยู่ภายใต้การ</w:t>
      </w:r>
      <w:r w:rsidRPr="00424A2F">
        <w:rPr>
          <w:cs/>
        </w:rPr>
        <w:t>ควบคุมเดียวกัน</w:t>
      </w:r>
      <w:r w:rsidRPr="00424A2F">
        <w:rPr>
          <w:rFonts w:hint="cs"/>
          <w:cs/>
        </w:rPr>
        <w:t>แล้ว</w:t>
      </w:r>
      <w:r w:rsidRPr="00424A2F">
        <w:rPr>
          <w:cs/>
        </w:rPr>
        <w:t>แต่</w:t>
      </w:r>
      <w:r w:rsidRPr="00424A2F">
        <w:rPr>
          <w:rFonts w:hint="cs"/>
          <w:cs/>
        </w:rPr>
        <w:t>ระยะเวลาใดจะสั้นกว่า</w:t>
      </w:r>
      <w:r w:rsidRPr="00424A2F">
        <w:t xml:space="preserve"> </w:t>
      </w:r>
      <w:r w:rsidRPr="00424A2F">
        <w:rPr>
          <w:cs/>
        </w:rPr>
        <w:t>จนถึง</w:t>
      </w:r>
      <w:r w:rsidRPr="00424A2F">
        <w:rPr>
          <w:rFonts w:hint="cs"/>
          <w:cs/>
        </w:rPr>
        <w:t>วันที่การ</w:t>
      </w:r>
      <w:r w:rsidRPr="00424A2F">
        <w:rPr>
          <w:cs/>
        </w:rPr>
        <w:t>ควบคุม</w:t>
      </w:r>
      <w:r w:rsidRPr="00424A2F">
        <w:rPr>
          <w:rFonts w:hint="cs"/>
          <w:cs/>
        </w:rPr>
        <w:t>สิ้น</w:t>
      </w:r>
      <w:r w:rsidRPr="00424A2F">
        <w:rPr>
          <w:cs/>
        </w:rPr>
        <w:t>สุด</w:t>
      </w:r>
    </w:p>
    <w:p w:rsidR="00424A2F" w:rsidRDefault="00424A2F" w:rsidP="00A323FB">
      <w:pPr>
        <w:ind w:firstLine="547"/>
        <w:rPr>
          <w:rFonts w:ascii="Angsana New" w:hAnsi="Angsana New"/>
          <w:i/>
          <w:iCs/>
          <w:sz w:val="30"/>
          <w:szCs w:val="30"/>
        </w:rPr>
      </w:pPr>
    </w:p>
    <w:p w:rsidR="00271AA4" w:rsidRPr="00271AA4" w:rsidRDefault="00271AA4" w:rsidP="00A323FB">
      <w:pPr>
        <w:ind w:firstLine="547"/>
        <w:rPr>
          <w:rFonts w:ascii="Angsana New" w:hAnsi="Angsana New"/>
          <w:i/>
          <w:iCs/>
          <w:sz w:val="30"/>
          <w:szCs w:val="30"/>
        </w:rPr>
      </w:pPr>
      <w:r w:rsidRPr="00271AA4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271AA4" w:rsidRPr="00663B9D" w:rsidRDefault="00271AA4" w:rsidP="00A323FB">
      <w:pPr>
        <w:pStyle w:val="BodyText2"/>
        <w:ind w:left="547" w:right="-27"/>
        <w:jc w:val="thaiDistribute"/>
        <w:rPr>
          <w:sz w:val="28"/>
          <w:szCs w:val="28"/>
        </w:rPr>
      </w:pPr>
    </w:p>
    <w:p w:rsidR="00271AA4" w:rsidRPr="00271AA4" w:rsidRDefault="00271AA4" w:rsidP="00A323FB">
      <w:pPr>
        <w:pStyle w:val="BodyText2"/>
        <w:ind w:left="547" w:right="-27"/>
        <w:jc w:val="thaiDistribute"/>
      </w:pPr>
      <w:r w:rsidRPr="00271AA4">
        <w:rPr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5B3D78">
        <w:br/>
      </w:r>
      <w:r w:rsidRPr="00271AA4">
        <w:rPr>
          <w:cs/>
        </w:rPr>
        <w:t xml:space="preserve">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:rsidR="00271AA4" w:rsidRPr="00663B9D" w:rsidRDefault="00271AA4" w:rsidP="00A323FB">
      <w:pPr>
        <w:pStyle w:val="BodyText2"/>
        <w:ind w:left="547" w:right="-27"/>
        <w:jc w:val="thaiDistribute"/>
        <w:rPr>
          <w:sz w:val="28"/>
          <w:szCs w:val="28"/>
        </w:rPr>
      </w:pPr>
    </w:p>
    <w:p w:rsidR="00ED22E1" w:rsidRPr="00ED22E1" w:rsidRDefault="00ED22E1" w:rsidP="00A323FB">
      <w:pPr>
        <w:ind w:firstLine="547"/>
        <w:rPr>
          <w:rFonts w:ascii="Angsana New" w:hAnsi="Angsana New"/>
          <w:i/>
          <w:iCs/>
          <w:sz w:val="30"/>
          <w:szCs w:val="30"/>
        </w:rPr>
      </w:pPr>
      <w:r w:rsidRPr="00ED22E1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:rsidR="00ED22E1" w:rsidRPr="00663B9D" w:rsidRDefault="00ED22E1" w:rsidP="00A323FB">
      <w:pPr>
        <w:pStyle w:val="BodyText2"/>
        <w:ind w:left="540" w:right="47"/>
        <w:jc w:val="thaiDistribute"/>
        <w:rPr>
          <w:sz w:val="28"/>
          <w:szCs w:val="28"/>
        </w:rPr>
      </w:pPr>
    </w:p>
    <w:p w:rsidR="00ED22E1" w:rsidRPr="00ED22E1" w:rsidRDefault="00ED22E1" w:rsidP="00A323FB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D22E1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ED22E1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ED22E1" w:rsidRPr="00663B9D" w:rsidRDefault="00ED22E1" w:rsidP="00A323FB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28"/>
          <w:szCs w:val="28"/>
        </w:rPr>
      </w:pPr>
    </w:p>
    <w:p w:rsidR="00ED22E1" w:rsidRDefault="00ED22E1" w:rsidP="00A323FB">
      <w:pPr>
        <w:pStyle w:val="BodyText2"/>
        <w:ind w:left="540" w:right="47"/>
        <w:jc w:val="thaiDistribute"/>
      </w:pPr>
      <w:r w:rsidRPr="00ED22E1">
        <w:rPr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:rsidR="00F74F2C" w:rsidRPr="00663B9D" w:rsidRDefault="00F74F2C" w:rsidP="008C2B32">
      <w:pPr>
        <w:ind w:firstLine="540"/>
        <w:rPr>
          <w:rFonts w:ascii="Angsana New" w:hAnsi="Angsana New"/>
          <w:i/>
          <w:iCs/>
          <w:sz w:val="28"/>
          <w:szCs w:val="28"/>
        </w:rPr>
      </w:pPr>
    </w:p>
    <w:p w:rsidR="008C2B32" w:rsidRPr="00866987" w:rsidRDefault="00A1750D" w:rsidP="008C2B32">
      <w:pPr>
        <w:ind w:firstLine="540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8C2B32" w:rsidRPr="00866987">
        <w:rPr>
          <w:rFonts w:ascii="Angsana New" w:hAnsi="Angsana New"/>
          <w:i/>
          <w:iCs/>
          <w:sz w:val="30"/>
          <w:szCs w:val="30"/>
          <w:cs/>
        </w:rPr>
        <w:lastRenderedPageBreak/>
        <w:t>การสูญเสีย</w:t>
      </w:r>
      <w:r w:rsidR="008C2B32" w:rsidRPr="00866987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8C2B32" w:rsidRPr="00866987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:rsidR="008C2B32" w:rsidRPr="00663B9D" w:rsidRDefault="008C2B32" w:rsidP="004E6763">
      <w:pPr>
        <w:pStyle w:val="BodyText2"/>
        <w:ind w:left="540" w:right="47"/>
        <w:jc w:val="thaiDistribute"/>
        <w:rPr>
          <w:i/>
          <w:iCs/>
          <w:sz w:val="28"/>
          <w:szCs w:val="28"/>
        </w:rPr>
      </w:pPr>
    </w:p>
    <w:p w:rsidR="008C2B32" w:rsidRPr="00866987" w:rsidRDefault="008C2B32" w:rsidP="008C2B32">
      <w:pPr>
        <w:pStyle w:val="BodyText2"/>
        <w:spacing w:line="240" w:lineRule="atLeast"/>
        <w:ind w:left="540" w:right="47"/>
        <w:jc w:val="thaiDistribute"/>
      </w:pPr>
      <w:r w:rsidRPr="00866987">
        <w:rPr>
          <w:cs/>
        </w:rPr>
        <w:t>เมื่อ</w:t>
      </w:r>
      <w:r w:rsidRPr="00866987">
        <w:rPr>
          <w:rFonts w:hint="cs"/>
          <w:cs/>
        </w:rPr>
        <w:t>กลุ่มบริษัท</w:t>
      </w:r>
      <w:r w:rsidRPr="00866987">
        <w:rPr>
          <w:cs/>
        </w:rPr>
        <w:t>สูญเสีย</w:t>
      </w:r>
      <w:r w:rsidRPr="00866987">
        <w:rPr>
          <w:rFonts w:hint="cs"/>
          <w:cs/>
        </w:rPr>
        <w:t xml:space="preserve">การควบคุมในบริษัทย่อย </w:t>
      </w:r>
      <w:r w:rsidRPr="00866987">
        <w:rPr>
          <w:cs/>
        </w:rPr>
        <w:t>กลุ่มบริษัทตัดรายการสินทรัพย์และหนี้สินของบริษัทย่อย</w:t>
      </w:r>
      <w:r w:rsidRPr="00866987">
        <w:rPr>
          <w:rFonts w:hint="cs"/>
          <w:cs/>
        </w:rPr>
        <w:t>นั้นออก</w:t>
      </w:r>
      <w:r w:rsidRPr="00866987">
        <w:rPr>
          <w:cs/>
        </w:rPr>
        <w:t xml:space="preserve"> </w:t>
      </w:r>
      <w:r w:rsidRPr="00866987">
        <w:rPr>
          <w:rFonts w:hint="cs"/>
          <w:cs/>
        </w:rPr>
        <w:t>รวมถึง</w:t>
      </w:r>
      <w:r w:rsidRPr="00866987">
        <w:rPr>
          <w:cs/>
        </w:rPr>
        <w:t>ส่วนได้เสียที่ไม่มีอำนาจควบคุมและส่วนประกอบอื่นในส่วนของเจ้าของ</w:t>
      </w:r>
      <w:r>
        <w:rPr>
          <w:cs/>
        </w:rPr>
        <w:t>ที่เกี่ยวข้องกับบริษัทย่อยนั้น</w:t>
      </w:r>
      <w:r w:rsidRPr="00866987">
        <w:rPr>
          <w:cs/>
        </w:rPr>
        <w:t xml:space="preserve"> กำไรหรือขาดทุนที่เกิดขึ้นจากการสูญเสีย</w:t>
      </w:r>
      <w:r w:rsidRPr="00866987">
        <w:rPr>
          <w:rFonts w:hint="cs"/>
          <w:cs/>
        </w:rPr>
        <w:t>การ</w:t>
      </w:r>
      <w:r w:rsidRPr="00866987">
        <w:rPr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866987">
        <w:rPr>
          <w:rFonts w:hint="cs"/>
          <w:cs/>
        </w:rPr>
        <w:t>การ</w:t>
      </w:r>
      <w:r w:rsidRPr="00866987">
        <w:rPr>
          <w:cs/>
        </w:rPr>
        <w:t>ควบคุม</w:t>
      </w:r>
    </w:p>
    <w:p w:rsidR="00DD4C96" w:rsidRDefault="00DD4C96" w:rsidP="00DD4C96">
      <w:pPr>
        <w:pStyle w:val="BodyText2"/>
        <w:ind w:right="47" w:firstLine="540"/>
        <w:jc w:val="thaiDistribute"/>
        <w:rPr>
          <w:cs/>
        </w:rPr>
      </w:pPr>
    </w:p>
    <w:p w:rsidR="00271AA4" w:rsidRPr="00271AA4" w:rsidRDefault="00DD4C96" w:rsidP="00DD4C96">
      <w:pPr>
        <w:pStyle w:val="BodyText2"/>
        <w:ind w:right="47"/>
        <w:jc w:val="thaiDistribute"/>
        <w:rPr>
          <w:i/>
          <w:iCs/>
        </w:rPr>
      </w:pPr>
      <w:r>
        <w:rPr>
          <w:cs/>
        </w:rPr>
        <w:tab/>
      </w:r>
      <w:r w:rsidR="00271AA4" w:rsidRPr="001A6BC2">
        <w:rPr>
          <w:i/>
          <w:iCs/>
          <w:cs/>
        </w:rPr>
        <w:t>การตัดรายการในงบการเงินรวม</w:t>
      </w:r>
    </w:p>
    <w:p w:rsidR="00271AA4" w:rsidRPr="0001436A" w:rsidRDefault="00271AA4" w:rsidP="004E6763">
      <w:pPr>
        <w:pStyle w:val="BodyText2"/>
        <w:ind w:left="547" w:right="-29"/>
        <w:jc w:val="thaiDistribute"/>
        <w:rPr>
          <w:b/>
          <w:bCs/>
          <w:i/>
          <w:iCs/>
          <w:sz w:val="23"/>
          <w:szCs w:val="23"/>
        </w:rPr>
      </w:pPr>
    </w:p>
    <w:p w:rsidR="0095179F" w:rsidRPr="007E135B" w:rsidRDefault="0095179F" w:rsidP="00A323FB">
      <w:pPr>
        <w:pStyle w:val="BodyText2"/>
        <w:ind w:left="540" w:right="47"/>
        <w:jc w:val="thaiDistribute"/>
      </w:pPr>
      <w:r w:rsidRPr="009412E6">
        <w:rPr>
          <w:rFonts w:hint="cs"/>
          <w:cs/>
        </w:rPr>
        <w:t>ยอดคงเหลือและรายการบัญชีระหว่างกิจการในกลุ่ม รวมถึงรายได</w:t>
      </w:r>
      <w:r w:rsidR="00D47746">
        <w:rPr>
          <w:rFonts w:hint="cs"/>
          <w:cs/>
        </w:rPr>
        <w:t>้</w:t>
      </w:r>
      <w:r w:rsidR="0001436A">
        <w:t xml:space="preserve"> </w:t>
      </w:r>
      <w:r w:rsidRPr="009412E6">
        <w:rPr>
          <w:rFonts w:hint="cs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</w:t>
      </w:r>
      <w:r w:rsidR="001A6BC2">
        <w:rPr>
          <w:rFonts w:hint="cs"/>
          <w:cs/>
        </w:rPr>
        <w:t>ตัดรายการในการจัดทำงบการเงินรวม</w:t>
      </w:r>
      <w:r w:rsidRPr="009412E6">
        <w:rPr>
          <w:rFonts w:hint="cs"/>
          <w:cs/>
        </w:rPr>
        <w:t xml:space="preserve"> </w:t>
      </w:r>
    </w:p>
    <w:p w:rsidR="0095179F" w:rsidRPr="0001436A" w:rsidRDefault="0095179F" w:rsidP="004E6763">
      <w:pPr>
        <w:pStyle w:val="BodyText2"/>
        <w:ind w:left="547" w:right="-29"/>
        <w:jc w:val="thaiDistribute"/>
        <w:rPr>
          <w:sz w:val="23"/>
          <w:szCs w:val="23"/>
        </w:rPr>
      </w:pPr>
    </w:p>
    <w:p w:rsidR="00271AA4" w:rsidRPr="00CC02F1" w:rsidRDefault="00271AA4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  <w:r w:rsidR="0095179F"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271AA4" w:rsidRPr="0001436A" w:rsidRDefault="00271AA4" w:rsidP="00A323FB">
      <w:pPr>
        <w:rPr>
          <w:rFonts w:ascii="Angsana New" w:hAnsi="Angsana New"/>
          <w:sz w:val="23"/>
          <w:szCs w:val="23"/>
          <w:cs/>
          <w:lang w:val="th-TH"/>
        </w:rPr>
      </w:pPr>
    </w:p>
    <w:p w:rsidR="00271AA4" w:rsidRPr="00271AA4" w:rsidRDefault="00271AA4" w:rsidP="00A323FB">
      <w:pPr>
        <w:ind w:left="540" w:right="-29"/>
        <w:jc w:val="thaiDistribute"/>
        <w:rPr>
          <w:rFonts w:ascii="Angsana New" w:hAnsi="Angsana New"/>
          <w:i/>
          <w:iCs/>
          <w:sz w:val="30"/>
          <w:szCs w:val="30"/>
        </w:rPr>
      </w:pPr>
      <w:r w:rsidRPr="00271AA4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271AA4" w:rsidRPr="0001436A" w:rsidRDefault="00271AA4" w:rsidP="00A323FB">
      <w:pPr>
        <w:ind w:left="540" w:right="-29"/>
        <w:jc w:val="thaiDistribute"/>
        <w:rPr>
          <w:rFonts w:ascii="Angsana New" w:hAnsi="Angsana New"/>
          <w:sz w:val="23"/>
          <w:szCs w:val="23"/>
        </w:rPr>
      </w:pPr>
    </w:p>
    <w:p w:rsidR="00271AA4" w:rsidRPr="00271AA4" w:rsidRDefault="00271AA4" w:rsidP="00A323FB">
      <w:pPr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271AA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271AA4" w:rsidRPr="0001436A" w:rsidRDefault="00271AA4" w:rsidP="00A323FB">
      <w:pPr>
        <w:ind w:left="630" w:right="-29"/>
        <w:jc w:val="thaiDistribute"/>
        <w:rPr>
          <w:rFonts w:ascii="Angsana New" w:hAnsi="Angsana New"/>
          <w:sz w:val="23"/>
          <w:szCs w:val="23"/>
        </w:rPr>
      </w:pPr>
    </w:p>
    <w:p w:rsidR="00271AA4" w:rsidRDefault="00271AA4" w:rsidP="00A323FB">
      <w:pPr>
        <w:pStyle w:val="BodyText2"/>
        <w:ind w:left="540" w:right="-29"/>
        <w:jc w:val="thaiDistribute"/>
      </w:pPr>
      <w:r w:rsidRPr="00271AA4">
        <w:rPr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5B3D78">
        <w:br/>
      </w:r>
      <w:r w:rsidRPr="00271AA4">
        <w:rPr>
          <w:cs/>
        </w:rPr>
        <w:t xml:space="preserve">การดำเนินงานโดยใช้อัตราแลกเปลี่ยน ณ วันนั้น  </w:t>
      </w:r>
    </w:p>
    <w:p w:rsidR="0001436A" w:rsidRPr="0001436A" w:rsidRDefault="0001436A" w:rsidP="00A323FB">
      <w:pPr>
        <w:pStyle w:val="BodyText2"/>
        <w:ind w:left="540" w:right="-29"/>
        <w:jc w:val="thaiDistribute"/>
        <w:rPr>
          <w:sz w:val="23"/>
          <w:szCs w:val="23"/>
        </w:rPr>
      </w:pPr>
    </w:p>
    <w:p w:rsidR="00877B34" w:rsidRDefault="00271AA4" w:rsidP="00A323FB">
      <w:pPr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271AA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B50979" w:rsidRPr="0001436A" w:rsidRDefault="00B50979" w:rsidP="00A323FB">
      <w:pPr>
        <w:ind w:left="540" w:right="-29"/>
        <w:jc w:val="thaiDistribute"/>
        <w:rPr>
          <w:rFonts w:ascii="Angsana New" w:hAnsi="Angsana New"/>
          <w:sz w:val="23"/>
          <w:szCs w:val="23"/>
        </w:rPr>
      </w:pPr>
    </w:p>
    <w:p w:rsidR="00F74F2C" w:rsidRPr="0001436A" w:rsidRDefault="00B50979" w:rsidP="00FD67EE">
      <w:pPr>
        <w:ind w:left="540" w:right="-29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  <w:r w:rsidRPr="00B50979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FD67EE" w:rsidRPr="00FD67EE" w:rsidRDefault="00FD67EE" w:rsidP="00FD67EE">
      <w:pPr>
        <w:ind w:left="117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5179F" w:rsidRPr="002A7CAF" w:rsidRDefault="0095179F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</w:t>
      </w:r>
      <w:r w:rsidRPr="002A7CAF">
        <w:rPr>
          <w:rFonts w:ascii="Angsana New" w:hAnsi="Angsana New"/>
          <w:b/>
          <w:bCs/>
          <w:i/>
          <w:iCs/>
          <w:sz w:val="30"/>
          <w:szCs w:val="30"/>
          <w:cs/>
        </w:rPr>
        <w:t>และรายการเทียบเท่าเงินสด</w:t>
      </w:r>
    </w:p>
    <w:p w:rsidR="00A1750D" w:rsidRPr="002A7CAF" w:rsidRDefault="00A1750D" w:rsidP="00A1750D">
      <w:pPr>
        <w:pStyle w:val="AccPolicyHeading"/>
        <w:numPr>
          <w:ilvl w:val="0"/>
          <w:numId w:val="0"/>
        </w:numPr>
        <w:ind w:left="1170"/>
      </w:pPr>
    </w:p>
    <w:p w:rsidR="003458DB" w:rsidRDefault="0095179F" w:rsidP="00A323F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05B9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E80F1F">
        <w:rPr>
          <w:rFonts w:ascii="Angsana New" w:hAnsi="Angsana New"/>
          <w:sz w:val="30"/>
          <w:szCs w:val="30"/>
        </w:rPr>
        <w:br/>
      </w:r>
      <w:r w:rsidRPr="00805B99">
        <w:rPr>
          <w:rFonts w:ascii="Angsana New" w:hAnsi="Angsana New"/>
          <w:sz w:val="30"/>
          <w:szCs w:val="30"/>
          <w:cs/>
        </w:rPr>
        <w:t>เผื่อเรีย</w:t>
      </w:r>
      <w:r w:rsidR="008C2B32">
        <w:rPr>
          <w:rFonts w:ascii="Angsana New" w:hAnsi="Angsana New"/>
          <w:sz w:val="30"/>
          <w:szCs w:val="30"/>
          <w:cs/>
        </w:rPr>
        <w:t>ก</w:t>
      </w:r>
      <w:r w:rsidR="005E0AAD">
        <w:rPr>
          <w:rFonts w:ascii="Angsana New" w:hAnsi="Angsana New" w:hint="cs"/>
          <w:sz w:val="30"/>
          <w:szCs w:val="30"/>
          <w:cs/>
        </w:rPr>
        <w:t xml:space="preserve"> </w:t>
      </w:r>
      <w:r w:rsidR="00E068C4">
        <w:rPr>
          <w:rFonts w:ascii="Angsana New" w:hAnsi="Angsana New" w:hint="cs"/>
          <w:sz w:val="30"/>
          <w:szCs w:val="30"/>
          <w:cs/>
        </w:rPr>
        <w:t xml:space="preserve">และเงินลงทุนระยะสั้นที่มีสภาพคล่องสูง </w:t>
      </w:r>
    </w:p>
    <w:p w:rsidR="00E80F1F" w:rsidRDefault="00E80F1F" w:rsidP="00A323F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80F1F" w:rsidRPr="002A7CAF" w:rsidRDefault="00E80F1F" w:rsidP="00A323F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95179F" w:rsidRPr="002A7CAF" w:rsidRDefault="0095179F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A7CA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ลูกหนี้การค้าและลูกหนี้อื่น</w:t>
      </w:r>
    </w:p>
    <w:p w:rsidR="00A1750D" w:rsidRDefault="00A1750D" w:rsidP="00A1750D">
      <w:pPr>
        <w:pStyle w:val="AccPolicyHeading"/>
        <w:numPr>
          <w:ilvl w:val="0"/>
          <w:numId w:val="0"/>
        </w:numPr>
        <w:ind w:left="1170"/>
      </w:pPr>
    </w:p>
    <w:p w:rsidR="0095179F" w:rsidRPr="002A7CAF" w:rsidRDefault="0095179F" w:rsidP="00A323FB">
      <w:pPr>
        <w:ind w:left="540"/>
        <w:rPr>
          <w:rFonts w:ascii="Angsana New" w:hAnsi="Angsana New"/>
          <w:sz w:val="30"/>
          <w:szCs w:val="30"/>
        </w:rPr>
      </w:pPr>
      <w:r w:rsidRPr="002A7CAF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A1750D" w:rsidRDefault="00A1750D" w:rsidP="00A1750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95179F" w:rsidRDefault="0095179F" w:rsidP="00A323F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7CAF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 ลูกหนี้จะถูกตัดจำหน่ายบัญชีเมื่อทราบว่าเป็นหนี้สูญ</w:t>
      </w:r>
    </w:p>
    <w:p w:rsidR="003458DB" w:rsidRDefault="003458DB" w:rsidP="00A323F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2E4323" w:rsidRPr="009412DC" w:rsidRDefault="008C2B32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</w:t>
      </w:r>
      <w:r w:rsidR="002B4375" w:rsidRPr="009412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งาน</w:t>
      </w:r>
      <w:r w:rsidR="005E3A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ระหว่างทำ</w:t>
      </w:r>
      <w:r w:rsidR="002B4375" w:rsidRPr="009412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ตามสัญญา</w:t>
      </w:r>
    </w:p>
    <w:p w:rsidR="002E4323" w:rsidRPr="0023752C" w:rsidRDefault="002E4323" w:rsidP="002E4323">
      <w:pPr>
        <w:rPr>
          <w:rFonts w:ascii="Angsana New" w:hAnsi="Angsana New"/>
          <w:b/>
          <w:bCs/>
          <w:i/>
          <w:iCs/>
          <w:sz w:val="28"/>
          <w:szCs w:val="28"/>
        </w:rPr>
      </w:pPr>
    </w:p>
    <w:p w:rsidR="00E37D20" w:rsidRPr="003458DB" w:rsidRDefault="00E37D20" w:rsidP="00E37D2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3458DB">
        <w:rPr>
          <w:rFonts w:ascii="Angsana New" w:hAnsi="Angsana New" w:hint="cs"/>
          <w:sz w:val="30"/>
          <w:szCs w:val="30"/>
          <w:cs/>
        </w:rPr>
        <w:t>งานตามสัญญาที่ยังไม่เรียกเก็บแสดงถึงมูลค่างาน</w:t>
      </w:r>
      <w:r w:rsidR="005E3AB0" w:rsidRPr="003458DB">
        <w:rPr>
          <w:rFonts w:ascii="Angsana New" w:hAnsi="Angsana New" w:hint="cs"/>
          <w:sz w:val="30"/>
          <w:szCs w:val="30"/>
          <w:cs/>
        </w:rPr>
        <w:t>ระหว่างทำ</w:t>
      </w:r>
      <w:r w:rsidRPr="003458DB">
        <w:rPr>
          <w:rFonts w:ascii="Angsana New" w:hAnsi="Angsana New" w:hint="cs"/>
          <w:sz w:val="30"/>
          <w:szCs w:val="30"/>
          <w:cs/>
        </w:rPr>
        <w:t xml:space="preserve">ที่ยังไม่เรียกเก็บซึ่งคาดว่าจะเก็บได้จากลูกค้าสำหรับสัญญาที่มีอยู่ ณ วันนั้น </w:t>
      </w:r>
      <w:r w:rsidR="006C0C58" w:rsidRPr="003458DB">
        <w:rPr>
          <w:rFonts w:ascii="Angsana New" w:hAnsi="Angsana New" w:hint="cs"/>
          <w:sz w:val="30"/>
          <w:szCs w:val="30"/>
          <w:cs/>
        </w:rPr>
        <w:t>มูลค่างานระหว่างทำ</w:t>
      </w:r>
      <w:r w:rsidRPr="003458DB">
        <w:rPr>
          <w:rFonts w:ascii="Angsana New" w:hAnsi="Angsana New" w:hint="cs"/>
          <w:sz w:val="30"/>
          <w:szCs w:val="30"/>
          <w:cs/>
        </w:rPr>
        <w:t>ตามสัญญาที่ยังไม่</w:t>
      </w:r>
      <w:r w:rsidRPr="00BC4300">
        <w:rPr>
          <w:rFonts w:ascii="Angsana New" w:hAnsi="Angsana New" w:hint="cs"/>
          <w:sz w:val="30"/>
          <w:szCs w:val="30"/>
          <w:cs/>
        </w:rPr>
        <w:t>เรียกเก็บวัดมูลค่าด้วยต้นทุนงานตามสัญญา</w:t>
      </w:r>
      <w:r w:rsidR="00A1750D" w:rsidRPr="00BC4300">
        <w:rPr>
          <w:rFonts w:ascii="Angsana New" w:hAnsi="Angsana New" w:hint="cs"/>
          <w:sz w:val="30"/>
          <w:szCs w:val="30"/>
          <w:cs/>
        </w:rPr>
        <w:t>ที่เกิดขึ้น</w:t>
      </w:r>
      <w:r w:rsidRPr="00BC4300">
        <w:rPr>
          <w:rFonts w:ascii="Angsana New" w:hAnsi="Angsana New" w:hint="cs"/>
          <w:sz w:val="30"/>
          <w:szCs w:val="30"/>
          <w:cs/>
        </w:rPr>
        <w:t>บวกกำไรที่รับรู้ (ดูหมายเหตุประกอบงบการเงินข้อ 3 (ณ)</w:t>
      </w:r>
      <w:r w:rsidRPr="00BC4300">
        <w:rPr>
          <w:rFonts w:ascii="Angsana New" w:hAnsi="Angsana New"/>
          <w:sz w:val="30"/>
          <w:szCs w:val="30"/>
        </w:rPr>
        <w:t xml:space="preserve">) </w:t>
      </w:r>
      <w:r w:rsidRPr="00BC4300">
        <w:rPr>
          <w:rFonts w:ascii="Angsana New" w:hAnsi="Angsana New" w:hint="cs"/>
          <w:sz w:val="30"/>
          <w:szCs w:val="30"/>
          <w:cs/>
        </w:rPr>
        <w:t>หักด้วยจำนวนที่</w:t>
      </w:r>
      <w:r w:rsidR="00A1750D" w:rsidRPr="00BC4300">
        <w:rPr>
          <w:rFonts w:ascii="Angsana New" w:hAnsi="Angsana New" w:hint="cs"/>
          <w:sz w:val="30"/>
          <w:szCs w:val="30"/>
          <w:cs/>
        </w:rPr>
        <w:t>ได้</w:t>
      </w:r>
      <w:r w:rsidRPr="00BC4300">
        <w:rPr>
          <w:rFonts w:ascii="Angsana New" w:hAnsi="Angsana New" w:hint="cs"/>
          <w:sz w:val="30"/>
          <w:szCs w:val="30"/>
          <w:cs/>
        </w:rPr>
        <w:t>เรียกเก็บจากลูกค้าและขาดทุนที่รับรู้ ต้นทุนงานตามสัญญารวมค่าใช้จ่ายที่เกี่ยวข้องโดยตรงกับงานตามสัญญาทั้งหมดและการ</w:t>
      </w:r>
      <w:r w:rsidRPr="003458DB">
        <w:rPr>
          <w:rFonts w:ascii="Angsana New" w:hAnsi="Angsana New" w:hint="cs"/>
          <w:sz w:val="30"/>
          <w:szCs w:val="30"/>
          <w:cs/>
        </w:rPr>
        <w:t>ปันส่วนต้นทุนคงที่และต้นทุนผันแปรซึ่งเกิดขึ้นตามสัญญาของกลุ่มบริษัท โดยขึ้นอยู่กับความสามารถในการดำเนินงานตามปกติ</w:t>
      </w:r>
    </w:p>
    <w:p w:rsidR="00E37D20" w:rsidRPr="0023752C" w:rsidRDefault="00E37D20" w:rsidP="0060359F">
      <w:pPr>
        <w:pStyle w:val="Comment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557524" w:rsidRDefault="00557524" w:rsidP="00557524">
      <w:pPr>
        <w:pStyle w:val="Comment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215E0">
        <w:rPr>
          <w:rFonts w:ascii="Angsana New" w:hAnsi="Angsana New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>จากการให้บริการ</w:t>
      </w:r>
      <w:r w:rsidRPr="00A215E0">
        <w:rPr>
          <w:rFonts w:ascii="Angsana New" w:hAnsi="Angsana New"/>
          <w:sz w:val="30"/>
          <w:szCs w:val="30"/>
          <w:cs/>
        </w:rPr>
        <w:t xml:space="preserve">ที่รับรู้แล้วแต่ยังไม่ถึงกำหนดเรียกชำระตามสัญญาแสดงไว้เป็น </w:t>
      </w:r>
      <w:r w:rsidRPr="00A215E0">
        <w:rPr>
          <w:rFonts w:ascii="Angsana New" w:hAnsi="Angsana New"/>
          <w:sz w:val="30"/>
          <w:szCs w:val="30"/>
        </w:rPr>
        <w:t>“</w:t>
      </w:r>
      <w:r w:rsidRPr="00A215E0">
        <w:rPr>
          <w:rFonts w:ascii="Angsana New" w:hAnsi="Angsana New"/>
          <w:sz w:val="30"/>
          <w:szCs w:val="30"/>
          <w:cs/>
        </w:rPr>
        <w:t>มูลค่า</w:t>
      </w:r>
      <w:r>
        <w:rPr>
          <w:rFonts w:ascii="Angsana New" w:hAnsi="Angsana New" w:hint="cs"/>
          <w:sz w:val="30"/>
          <w:szCs w:val="30"/>
          <w:cs/>
        </w:rPr>
        <w:t>งานระหว่างทำ</w:t>
      </w:r>
      <w:r w:rsidRPr="00A215E0">
        <w:rPr>
          <w:rFonts w:ascii="Angsana New" w:hAnsi="Angsana New"/>
          <w:sz w:val="30"/>
          <w:szCs w:val="30"/>
          <w:cs/>
        </w:rPr>
        <w:t>ตามสัญญาที่ยังไม่เรียกเก็บจากลูกค้า</w:t>
      </w:r>
      <w:r w:rsidRPr="00A215E0">
        <w:rPr>
          <w:rFonts w:ascii="Angsana New" w:hAnsi="Angsana New"/>
          <w:sz w:val="30"/>
          <w:szCs w:val="30"/>
        </w:rPr>
        <w:t xml:space="preserve">” </w:t>
      </w:r>
      <w:r w:rsidRPr="00A215E0">
        <w:rPr>
          <w:rFonts w:ascii="Angsana New" w:hAnsi="Angsana New"/>
          <w:sz w:val="30"/>
          <w:szCs w:val="30"/>
          <w:cs/>
        </w:rPr>
        <w:t xml:space="preserve">ภายใต้สินทรัพย์หมุนเวียนในงบแสดงฐานะการเงิน ส่วนสัญญาที่มีการเรียกเก็บเงินจากลูกค้ามากกว่ารายได้ที่รับรู้แล้วจะแสดงเป็น </w:t>
      </w:r>
      <w:r w:rsidRPr="00A215E0">
        <w:rPr>
          <w:rFonts w:ascii="Angsana New" w:hAnsi="Angsana New"/>
          <w:sz w:val="30"/>
          <w:szCs w:val="30"/>
        </w:rPr>
        <w:t>“</w:t>
      </w:r>
      <w:r w:rsidRPr="00A215E0">
        <w:rPr>
          <w:rFonts w:ascii="Angsana New" w:hAnsi="Angsana New"/>
          <w:sz w:val="30"/>
          <w:szCs w:val="30"/>
          <w:cs/>
        </w:rPr>
        <w:t>จำนวนที่เรียกเก็บจากลูกค้าสูงกว่ามูลค่างาน</w:t>
      </w:r>
      <w:r>
        <w:rPr>
          <w:rFonts w:ascii="Angsana New" w:hAnsi="Angsana New" w:hint="cs"/>
          <w:sz w:val="30"/>
          <w:szCs w:val="30"/>
          <w:cs/>
        </w:rPr>
        <w:t>ระหว่างทำ</w:t>
      </w:r>
      <w:r w:rsidRPr="00A215E0">
        <w:rPr>
          <w:rFonts w:ascii="Angsana New" w:hAnsi="Angsana New"/>
          <w:sz w:val="30"/>
          <w:szCs w:val="30"/>
          <w:cs/>
        </w:rPr>
        <w:t>ตามสัญญา</w:t>
      </w:r>
      <w:r w:rsidRPr="00A215E0">
        <w:rPr>
          <w:rFonts w:ascii="Angsana New" w:hAnsi="Angsana New"/>
          <w:sz w:val="30"/>
          <w:szCs w:val="30"/>
        </w:rPr>
        <w:t xml:space="preserve">” </w:t>
      </w:r>
      <w:r w:rsidRPr="00A215E0">
        <w:rPr>
          <w:rFonts w:ascii="Angsana New" w:hAnsi="Angsana New"/>
          <w:sz w:val="30"/>
          <w:szCs w:val="30"/>
          <w:cs/>
        </w:rPr>
        <w:t>ภายใต้หนี้สินหมุนเวียนในงบแสดงฐานะการเงิน</w:t>
      </w:r>
    </w:p>
    <w:p w:rsidR="00557524" w:rsidRDefault="00557524" w:rsidP="0060359F">
      <w:pPr>
        <w:pStyle w:val="Comment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E4323" w:rsidRPr="0023752C" w:rsidRDefault="002E4323" w:rsidP="002E4323">
      <w:pPr>
        <w:ind w:left="576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D0260B" w:rsidRPr="002A7CAF" w:rsidRDefault="0023752C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D0260B" w:rsidRPr="002A7CA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เงินลงทุน</w:t>
      </w:r>
    </w:p>
    <w:p w:rsidR="00D0260B" w:rsidRPr="0023752C" w:rsidRDefault="00D0260B" w:rsidP="00D0260B">
      <w:pPr>
        <w:ind w:left="720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1D5DF4" w:rsidRPr="002A7CAF" w:rsidRDefault="001D5DF4" w:rsidP="001D5DF4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2A7CAF">
        <w:rPr>
          <w:rFonts w:ascii="Angsana New" w:hAnsi="Angsana New"/>
          <w:i/>
          <w:iCs/>
          <w:sz w:val="30"/>
          <w:szCs w:val="30"/>
          <w:cs/>
        </w:rPr>
        <w:t>เงินลงทุนใน</w:t>
      </w:r>
      <w:r w:rsidRPr="0023752C">
        <w:rPr>
          <w:rFonts w:ascii="Angsana New" w:hAnsi="Angsana New"/>
          <w:i/>
          <w:iCs/>
          <w:sz w:val="30"/>
          <w:szCs w:val="30"/>
          <w:cs/>
        </w:rPr>
        <w:t>บริษัทบริษัท</w:t>
      </w:r>
      <w:r w:rsidR="000A2A10" w:rsidRPr="0023752C">
        <w:rPr>
          <w:rFonts w:ascii="Angsana New" w:hAnsi="Angsana New" w:hint="cs"/>
          <w:i/>
          <w:iCs/>
          <w:sz w:val="30"/>
          <w:szCs w:val="30"/>
          <w:cs/>
        </w:rPr>
        <w:t>ย่อย</w:t>
      </w:r>
    </w:p>
    <w:p w:rsidR="001D5DF4" w:rsidRPr="0023752C" w:rsidRDefault="001D5DF4" w:rsidP="001D5DF4">
      <w:pPr>
        <w:ind w:left="540"/>
        <w:jc w:val="both"/>
        <w:rPr>
          <w:rFonts w:ascii="Angsana New" w:hAnsi="Angsana New"/>
          <w:sz w:val="28"/>
          <w:szCs w:val="28"/>
          <w:cs/>
        </w:rPr>
      </w:pPr>
    </w:p>
    <w:p w:rsidR="001D5DF4" w:rsidRPr="002A7CAF" w:rsidRDefault="001D5DF4" w:rsidP="001D5DF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7CAF">
        <w:rPr>
          <w:rFonts w:ascii="Angsana New" w:hAnsi="Angsana New"/>
          <w:sz w:val="30"/>
          <w:szCs w:val="30"/>
          <w:cs/>
          <w:lang w:val="th-TH"/>
        </w:rPr>
        <w:t>เงินลงทุนใน</w:t>
      </w:r>
      <w:r w:rsidR="000A2A10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  <w:r w:rsidRPr="002A7CAF">
        <w:rPr>
          <w:rFonts w:ascii="Angsana New" w:hAnsi="Angsana New"/>
          <w:sz w:val="30"/>
          <w:szCs w:val="30"/>
          <w:cs/>
          <w:lang w:val="th-TH"/>
        </w:rPr>
        <w:t>ในงบการเงินเฉพาะ</w:t>
      </w:r>
      <w:r>
        <w:rPr>
          <w:rFonts w:ascii="Angsana New" w:hAnsi="Angsana New" w:hint="cs"/>
          <w:sz w:val="30"/>
          <w:szCs w:val="30"/>
          <w:cs/>
          <w:lang w:val="th-TH"/>
        </w:rPr>
        <w:t>กิจการ</w:t>
      </w:r>
      <w:r w:rsidR="008C2B32">
        <w:rPr>
          <w:rFonts w:ascii="Angsana New" w:hAnsi="Angsana New" w:hint="cs"/>
          <w:sz w:val="30"/>
          <w:szCs w:val="30"/>
          <w:cs/>
          <w:lang w:val="th-TH"/>
        </w:rPr>
        <w:t>ของบริษัท</w:t>
      </w:r>
      <w:r w:rsidRPr="002A7CAF">
        <w:rPr>
          <w:rFonts w:ascii="Angsana New" w:hAnsi="Angsana New"/>
          <w:sz w:val="30"/>
          <w:szCs w:val="30"/>
          <w:cs/>
          <w:lang w:val="th-TH"/>
        </w:rPr>
        <w:t xml:space="preserve">บันทึกบัญชีโดยใช้วิธีราคาทุน </w:t>
      </w:r>
    </w:p>
    <w:p w:rsidR="00D0260B" w:rsidRPr="0023752C" w:rsidRDefault="00D0260B" w:rsidP="00D0260B">
      <w:pPr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:rsidR="00D0260B" w:rsidRPr="004223D3" w:rsidRDefault="00D0260B" w:rsidP="00D0260B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4223D3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D0260B" w:rsidRPr="0023752C" w:rsidRDefault="00D0260B" w:rsidP="00D0260B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D0260B" w:rsidRDefault="00D0260B" w:rsidP="00D0260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223D3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</w:t>
      </w:r>
      <w:r w:rsidRPr="004223D3">
        <w:rPr>
          <w:rFonts w:ascii="Angsana New" w:hAnsi="Angsana New" w:hint="cs"/>
          <w:sz w:val="30"/>
          <w:szCs w:val="30"/>
          <w:cs/>
        </w:rPr>
        <w:t>หรือ</w:t>
      </w:r>
      <w:r w:rsidRPr="004223D3">
        <w:rPr>
          <w:rFonts w:ascii="Angsana New" w:hAnsi="Angsana New"/>
          <w:sz w:val="30"/>
          <w:szCs w:val="30"/>
          <w:cs/>
        </w:rPr>
        <w:t>ขาดทุน</w:t>
      </w:r>
    </w:p>
    <w:p w:rsidR="006B58E4" w:rsidRPr="0023752C" w:rsidRDefault="006B58E4" w:rsidP="00D0260B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D0260B" w:rsidRDefault="00D0260B" w:rsidP="00D0260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223D3">
        <w:rPr>
          <w:rFonts w:ascii="Angsana New" w:hAnsi="Angsana New"/>
          <w:sz w:val="30"/>
          <w:szCs w:val="30"/>
          <w:cs/>
        </w:rPr>
        <w:t>ในกรณีที่</w:t>
      </w:r>
      <w:r w:rsidRPr="004223D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F7A4B">
        <w:rPr>
          <w:rFonts w:ascii="Angsana New" w:hAnsi="Angsana New"/>
          <w:sz w:val="30"/>
          <w:szCs w:val="30"/>
          <w:cs/>
        </w:rPr>
        <w:t>จำหน่าย</w:t>
      </w:r>
      <w:r>
        <w:rPr>
          <w:rFonts w:ascii="Angsana New" w:hAnsi="Angsana New"/>
          <w:sz w:val="30"/>
          <w:szCs w:val="30"/>
          <w:cs/>
        </w:rPr>
        <w:t>บางส่วนของเงินลงทุนที่ถืออยู่</w:t>
      </w:r>
      <w:r w:rsidRPr="002E2783">
        <w:rPr>
          <w:rFonts w:ascii="Angsana New" w:hAnsi="Angsana New"/>
          <w:sz w:val="30"/>
          <w:szCs w:val="30"/>
          <w:cs/>
        </w:rPr>
        <w:t xml:space="preserve"> การคำนวณต้นทุนสำหรับเงินลงทุนที่จำหน่ายไปและเงินลงทุนที่ยั</w:t>
      </w:r>
      <w:r>
        <w:rPr>
          <w:rFonts w:ascii="Angsana New" w:hAnsi="Angsana New"/>
          <w:sz w:val="30"/>
          <w:szCs w:val="30"/>
          <w:cs/>
        </w:rPr>
        <w:t>งถืออยู่ใช้วิธี</w:t>
      </w:r>
      <w:r w:rsidRPr="004223D3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>
        <w:rPr>
          <w:rFonts w:ascii="Angsana New" w:hAnsi="Angsana New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:rsidR="00BC2AD6" w:rsidRPr="0023752C" w:rsidRDefault="00BC2AD6" w:rsidP="00D0260B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95179F" w:rsidRDefault="00D0260B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0260B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D0260B" w:rsidRPr="008364E6" w:rsidRDefault="00D0260B" w:rsidP="00D0260B">
      <w:pPr>
        <w:ind w:left="720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D0260B" w:rsidRPr="00DA31B7" w:rsidRDefault="00D0260B" w:rsidP="00D0260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A31B7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D0260B" w:rsidRPr="0023752C" w:rsidRDefault="00D0260B" w:rsidP="00D0260B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D0260B" w:rsidRPr="002A7CAF" w:rsidRDefault="00D0260B" w:rsidP="00D0260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7CAF">
        <w:rPr>
          <w:rFonts w:ascii="Angsana New" w:hAnsi="Angsana New"/>
          <w:sz w:val="30"/>
          <w:szCs w:val="30"/>
          <w:cs/>
        </w:rPr>
        <w:t>อสังหาริมทรัพย</w:t>
      </w:r>
      <w:r w:rsidR="008C2B32">
        <w:rPr>
          <w:rFonts w:ascii="Angsana New" w:hAnsi="Angsana New"/>
          <w:sz w:val="30"/>
          <w:szCs w:val="30"/>
          <w:cs/>
        </w:rPr>
        <w:t>์เพื่อการลงทุน</w:t>
      </w:r>
      <w:r w:rsidR="009E52D4" w:rsidRPr="0001436A">
        <w:rPr>
          <w:rFonts w:ascii="Angsana New" w:hAnsi="Angsana New" w:hint="cs"/>
          <w:sz w:val="30"/>
          <w:szCs w:val="30"/>
          <w:cs/>
        </w:rPr>
        <w:t>วัดมูลค่า</w:t>
      </w:r>
      <w:r w:rsidR="009E52D4" w:rsidRPr="00A66A42">
        <w:rPr>
          <w:rFonts w:ascii="Angsana New" w:hAnsi="Angsana New"/>
          <w:sz w:val="30"/>
          <w:szCs w:val="30"/>
          <w:cs/>
        </w:rPr>
        <w:t>ด้วย</w:t>
      </w:r>
      <w:r w:rsidR="008C2B32">
        <w:rPr>
          <w:rFonts w:ascii="Angsana New" w:hAnsi="Angsana New"/>
          <w:sz w:val="30"/>
          <w:szCs w:val="30"/>
          <w:cs/>
        </w:rPr>
        <w:t>ราคาทุนหัก</w:t>
      </w:r>
      <w:r w:rsidRPr="002A7CAF">
        <w:rPr>
          <w:rFonts w:ascii="Angsana New" w:hAnsi="Angsana New"/>
          <w:sz w:val="30"/>
          <w:szCs w:val="30"/>
          <w:cs/>
        </w:rPr>
        <w:t xml:space="preserve">ขาดทุนจากการด้อยค่า  </w:t>
      </w:r>
    </w:p>
    <w:p w:rsidR="00BB4108" w:rsidRDefault="00BB4108" w:rsidP="00D0260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80F1F" w:rsidRDefault="00D0260B" w:rsidP="00CC02F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7CAF">
        <w:rPr>
          <w:rFonts w:ascii="Angsana New" w:hAnsi="Angsana New"/>
          <w:sz w:val="30"/>
          <w:szCs w:val="30"/>
          <w:cs/>
        </w:rPr>
        <w:t xml:space="preserve">ต้นทุนรวมค่าใช้จ่ายทางตรงเพื่อให้ได้มาซึ่งอสังหาริมทรัพย์เพื่อการลงทุน </w:t>
      </w:r>
    </w:p>
    <w:p w:rsidR="00E80F1F" w:rsidRDefault="00E80F1F" w:rsidP="00CC02F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0260B" w:rsidRDefault="001D5DF4" w:rsidP="00CC02F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กลุ่มบริษัทไม่คิดค่าเสื่อมราคาสำหรับอสังหาริมทรัพย์เพื่อการลงทุน</w:t>
      </w:r>
      <w:r w:rsidRPr="00A66A42">
        <w:rPr>
          <w:rFonts w:ascii="Angsana New" w:hAnsi="Angsana New" w:hint="cs"/>
          <w:sz w:val="30"/>
          <w:szCs w:val="30"/>
          <w:cs/>
        </w:rPr>
        <w:t>ประเภท</w:t>
      </w:r>
      <w:r w:rsidRPr="00A66A42">
        <w:rPr>
          <w:rFonts w:ascii="Angsana New" w:hAnsi="Angsana New"/>
          <w:sz w:val="30"/>
          <w:szCs w:val="30"/>
          <w:cs/>
        </w:rPr>
        <w:t>ที่ดิน</w:t>
      </w:r>
    </w:p>
    <w:p w:rsidR="00E37D20" w:rsidRPr="0023752C" w:rsidRDefault="00E37D20" w:rsidP="00867BAE">
      <w:pPr>
        <w:ind w:firstLine="576"/>
        <w:jc w:val="thaiDistribute"/>
        <w:rPr>
          <w:rFonts w:ascii="Angsana New" w:hAnsi="Angsana New"/>
          <w:sz w:val="28"/>
          <w:szCs w:val="28"/>
        </w:rPr>
      </w:pPr>
    </w:p>
    <w:p w:rsidR="0095179F" w:rsidRPr="00E833FB" w:rsidRDefault="0023752C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</w:pPr>
      <w:r>
        <w:rPr>
          <w:cs/>
        </w:rPr>
        <w:br w:type="page"/>
      </w:r>
      <w:r w:rsidR="00317897"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อาคารและ</w:t>
      </w:r>
      <w:r w:rsidR="00D0113F"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t>อุ</w:t>
      </w:r>
      <w:r w:rsidR="0095179F"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t>ปกรณ์</w:t>
      </w:r>
      <w:r w:rsidR="0095179F" w:rsidRPr="00CC02F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95179F" w:rsidRPr="0023752C" w:rsidRDefault="0095179F" w:rsidP="0095179F">
      <w:pPr>
        <w:ind w:left="540"/>
        <w:jc w:val="both"/>
        <w:rPr>
          <w:rFonts w:ascii="Angsana New" w:hAnsi="Angsana New"/>
          <w:sz w:val="24"/>
          <w:szCs w:val="24"/>
          <w:lang w:val="en-GB"/>
        </w:rPr>
      </w:pPr>
    </w:p>
    <w:p w:rsidR="0001436A" w:rsidRPr="0034248D" w:rsidRDefault="0001436A" w:rsidP="0001436A">
      <w:pPr>
        <w:tabs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34248D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:rsidR="0001436A" w:rsidRPr="0023752C" w:rsidRDefault="0001436A" w:rsidP="0001436A">
      <w:pPr>
        <w:tabs>
          <w:tab w:val="left" w:pos="540"/>
        </w:tabs>
        <w:ind w:left="518"/>
        <w:jc w:val="both"/>
        <w:rPr>
          <w:rFonts w:ascii="Angsana New" w:hAnsi="Angsana New"/>
          <w:sz w:val="24"/>
          <w:szCs w:val="24"/>
          <w:cs/>
        </w:rPr>
      </w:pPr>
    </w:p>
    <w:p w:rsidR="0095179F" w:rsidRPr="00A66A42" w:rsidRDefault="0095179F" w:rsidP="0095179F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A66A42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สินทรัพย์ที่เป็นกรรมสิทธิ์ของบริษัท</w:t>
      </w:r>
    </w:p>
    <w:p w:rsidR="0095179F" w:rsidRPr="0023752C" w:rsidRDefault="0095179F" w:rsidP="0095179F">
      <w:pPr>
        <w:ind w:left="540"/>
        <w:jc w:val="both"/>
        <w:rPr>
          <w:rFonts w:ascii="Angsana New" w:hAnsi="Angsana New"/>
          <w:sz w:val="24"/>
          <w:szCs w:val="24"/>
        </w:rPr>
      </w:pPr>
    </w:p>
    <w:p w:rsidR="0095179F" w:rsidRPr="00A66A42" w:rsidRDefault="00317897" w:rsidP="0095179F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อาคารและ</w:t>
      </w:r>
      <w:r w:rsidR="0095179F" w:rsidRPr="00A66A42">
        <w:rPr>
          <w:rFonts w:ascii="Angsana New" w:hAnsi="Angsana New"/>
          <w:sz w:val="30"/>
          <w:szCs w:val="30"/>
          <w:cs/>
        </w:rPr>
        <w:t>อุปกรณ์</w:t>
      </w:r>
      <w:r w:rsidR="0001436A" w:rsidRPr="0001436A">
        <w:rPr>
          <w:rFonts w:ascii="Angsana New" w:hAnsi="Angsana New" w:hint="cs"/>
          <w:sz w:val="30"/>
          <w:szCs w:val="30"/>
          <w:cs/>
        </w:rPr>
        <w:t>วัดมูลค่า</w:t>
      </w:r>
      <w:r w:rsidR="0095179F" w:rsidRPr="00A66A42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:rsidR="0095179F" w:rsidRPr="0023752C" w:rsidRDefault="0095179F" w:rsidP="0095179F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4223D3" w:rsidRDefault="0095179F" w:rsidP="004223D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A7CAF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2A7CAF">
        <w:rPr>
          <w:rFonts w:ascii="Angsana New" w:hAnsi="Angsana New"/>
          <w:sz w:val="30"/>
          <w:szCs w:val="30"/>
        </w:rPr>
        <w:t xml:space="preserve"> </w:t>
      </w:r>
      <w:r w:rsidRPr="002A7CAF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</w:t>
      </w:r>
      <w:r w:rsidR="000727BB">
        <w:rPr>
          <w:rFonts w:ascii="Angsana New" w:hAnsi="Angsana New"/>
          <w:sz w:val="30"/>
          <w:szCs w:val="30"/>
          <w:cs/>
        </w:rPr>
        <w:t xml:space="preserve">พร้อมจะใช้งานได้ตามความประสงค์ </w:t>
      </w:r>
      <w:r w:rsidRPr="002A7CAF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2A7CAF">
        <w:rPr>
          <w:rFonts w:ascii="Angsana New" w:hAnsi="Angsana New"/>
          <w:sz w:val="30"/>
          <w:szCs w:val="30"/>
        </w:rPr>
        <w:t xml:space="preserve"> </w:t>
      </w:r>
      <w:r w:rsidRPr="002A7CAF">
        <w:rPr>
          <w:rFonts w:ascii="Angsana New" w:hAnsi="Angsana New"/>
          <w:sz w:val="30"/>
          <w:szCs w:val="30"/>
          <w:cs/>
        </w:rPr>
        <w:t>การขนย้าย</w:t>
      </w:r>
      <w:r w:rsidRPr="002A7CAF">
        <w:rPr>
          <w:rFonts w:ascii="Angsana New" w:hAnsi="Angsana New"/>
          <w:sz w:val="30"/>
          <w:szCs w:val="30"/>
        </w:rPr>
        <w:t xml:space="preserve"> </w:t>
      </w:r>
      <w:r w:rsidRPr="002A7CAF">
        <w:rPr>
          <w:rFonts w:ascii="Angsana New" w:hAnsi="Angsana New"/>
          <w:sz w:val="30"/>
          <w:szCs w:val="30"/>
          <w:cs/>
        </w:rPr>
        <w:t>การบูรณะสถานที่ตั้</w:t>
      </w:r>
      <w:r w:rsidR="00A13692">
        <w:rPr>
          <w:rFonts w:ascii="Angsana New" w:hAnsi="Angsana New"/>
          <w:sz w:val="30"/>
          <w:szCs w:val="30"/>
          <w:cs/>
        </w:rPr>
        <w:t>งของสินทรัพย์</w:t>
      </w:r>
      <w:r w:rsidRPr="00403C7D">
        <w:rPr>
          <w:rFonts w:ascii="Angsana New" w:hAnsi="Angsana New"/>
          <w:sz w:val="30"/>
          <w:szCs w:val="30"/>
          <w:cs/>
        </w:rPr>
        <w:t xml:space="preserve"> </w:t>
      </w:r>
      <w:r w:rsidR="004223D3" w:rsidRPr="00403C7D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="004223D3" w:rsidRPr="00403C7D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="004223D3" w:rsidRPr="00403C7D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="004223D3" w:rsidRPr="00403C7D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="004223D3" w:rsidRPr="00403C7D">
        <w:rPr>
          <w:rFonts w:ascii="Angsana New" w:hAnsi="Angsana New"/>
          <w:sz w:val="30"/>
          <w:szCs w:val="30"/>
          <w:cs/>
        </w:rPr>
        <w:t>นั้นให้ถือว่า</w:t>
      </w:r>
      <w:r w:rsidR="004223D3" w:rsidRPr="00403C7D">
        <w:rPr>
          <w:rFonts w:ascii="Angsana New" w:hAnsi="Angsana New" w:hint="cs"/>
          <w:sz w:val="30"/>
          <w:szCs w:val="30"/>
          <w:cs/>
        </w:rPr>
        <w:t xml:space="preserve"> ลิขสิทธิ์ซอฟต์แวร์</w:t>
      </w:r>
      <w:r w:rsidR="004223D3" w:rsidRPr="00403C7D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="004223D3" w:rsidRPr="00403C7D">
        <w:rPr>
          <w:rFonts w:ascii="Angsana New" w:hAnsi="Angsana New" w:hint="cs"/>
          <w:sz w:val="30"/>
          <w:szCs w:val="30"/>
          <w:cs/>
        </w:rPr>
        <w:t>ุปกรณ์</w:t>
      </w:r>
    </w:p>
    <w:p w:rsidR="0001436A" w:rsidRPr="0023752C" w:rsidRDefault="0001436A" w:rsidP="004223D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95179F" w:rsidRDefault="0095179F" w:rsidP="00A66A4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ส่วนประกอบของรายการ</w:t>
      </w:r>
      <w:r w:rsidR="00317897">
        <w:rPr>
          <w:rFonts w:ascii="Angsana New" w:hAnsi="Angsana New" w:hint="cs"/>
          <w:sz w:val="30"/>
          <w:szCs w:val="30"/>
          <w:cs/>
        </w:rPr>
        <w:t>อาคารและ</w:t>
      </w:r>
      <w:r w:rsidR="001D5DF4" w:rsidRPr="00A66A42">
        <w:rPr>
          <w:rFonts w:ascii="Angsana New" w:hAnsi="Angsana New" w:hint="cs"/>
          <w:sz w:val="30"/>
          <w:szCs w:val="30"/>
          <w:cs/>
        </w:rPr>
        <w:t>อุ</w:t>
      </w:r>
      <w:r w:rsidRPr="00A66A42">
        <w:rPr>
          <w:rFonts w:ascii="Angsana New" w:hAnsi="Angsana New"/>
          <w:sz w:val="30"/>
          <w:szCs w:val="30"/>
          <w:cs/>
        </w:rPr>
        <w:t>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A66A42">
        <w:rPr>
          <w:rFonts w:ascii="Angsana New" w:hAnsi="Angsana New"/>
          <w:sz w:val="30"/>
          <w:szCs w:val="30"/>
        </w:rPr>
        <w:t xml:space="preserve"> </w:t>
      </w:r>
    </w:p>
    <w:p w:rsidR="00BC4300" w:rsidRPr="00A66A42" w:rsidRDefault="00BC4300" w:rsidP="00A66A4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1436A" w:rsidRDefault="0095179F" w:rsidP="0001436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กำไรหรือขาดทุนจากการจำหน่าย</w:t>
      </w:r>
      <w:r w:rsidR="00317897">
        <w:rPr>
          <w:rFonts w:ascii="Angsana New" w:hAnsi="Angsana New" w:hint="cs"/>
          <w:sz w:val="30"/>
          <w:szCs w:val="30"/>
          <w:cs/>
        </w:rPr>
        <w:t>อาคารและ</w:t>
      </w:r>
      <w:r w:rsidRPr="00A66A42">
        <w:rPr>
          <w:rFonts w:ascii="Angsana New" w:hAnsi="Angsana New"/>
          <w:sz w:val="30"/>
          <w:szCs w:val="30"/>
          <w:cs/>
        </w:rPr>
        <w:t>อุปกรณ์ คือผลต่างระหว่างสิ่งตอบแทนสุทธิที่ได้รับจากการจำหน่ายกับมูลค่าตามบัญชีของ</w:t>
      </w:r>
      <w:r w:rsidR="00317897">
        <w:rPr>
          <w:rFonts w:ascii="Angsana New" w:hAnsi="Angsana New" w:hint="cs"/>
          <w:sz w:val="30"/>
          <w:szCs w:val="30"/>
          <w:cs/>
        </w:rPr>
        <w:t>อาคารและ</w:t>
      </w:r>
      <w:r w:rsidRPr="00A66A42">
        <w:rPr>
          <w:rFonts w:ascii="Angsana New" w:hAnsi="Angsana New"/>
          <w:sz w:val="30"/>
          <w:szCs w:val="30"/>
          <w:cs/>
        </w:rPr>
        <w:t xml:space="preserve">อุปกรณ์ </w:t>
      </w:r>
      <w:r w:rsidR="0001436A" w:rsidRPr="00EB25A1">
        <w:rPr>
          <w:rFonts w:ascii="Angsana New" w:hAnsi="Angsana New" w:hint="cs"/>
          <w:sz w:val="30"/>
          <w:szCs w:val="30"/>
          <w:cs/>
        </w:rPr>
        <w:t>โดย</w:t>
      </w:r>
      <w:r w:rsidR="0001436A" w:rsidRPr="0001436A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</w:p>
    <w:p w:rsidR="009C25BF" w:rsidRPr="0023752C" w:rsidRDefault="004223D3" w:rsidP="0001436A">
      <w:pPr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  <w:r w:rsidRPr="0023752C">
        <w:rPr>
          <w:rFonts w:ascii="Angsana New" w:hAnsi="Angsana New"/>
          <w:i/>
          <w:iCs/>
          <w:sz w:val="24"/>
          <w:szCs w:val="24"/>
        </w:rPr>
        <w:tab/>
      </w:r>
    </w:p>
    <w:p w:rsidR="0095179F" w:rsidRPr="00A66A42" w:rsidRDefault="008C2B32" w:rsidP="00A66A42">
      <w:pPr>
        <w:tabs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="0095179F" w:rsidRPr="00A66A42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733DF9" w:rsidRPr="0023752C" w:rsidRDefault="00733DF9" w:rsidP="00A66A42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1A6BC2" w:rsidRDefault="004223D3" w:rsidP="00A66A42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66A42">
        <w:rPr>
          <w:rFonts w:ascii="Angsana New" w:hAnsi="Angsana New"/>
          <w:sz w:val="30"/>
          <w:szCs w:val="30"/>
          <w:cs/>
        </w:rPr>
        <w:t>การเช่าซึ่ง</w:t>
      </w:r>
      <w:r w:rsidRPr="00A66A42">
        <w:rPr>
          <w:rFonts w:ascii="Angsana New" w:hAnsi="Angsana New" w:hint="cs"/>
          <w:sz w:val="30"/>
          <w:szCs w:val="30"/>
          <w:cs/>
        </w:rPr>
        <w:t>กลุ่ม</w:t>
      </w:r>
      <w:r w:rsidRPr="00A66A42">
        <w:rPr>
          <w:rFonts w:ascii="Angsana New" w:hAnsi="Angsana New"/>
          <w:sz w:val="30"/>
          <w:szCs w:val="30"/>
          <w:cs/>
        </w:rPr>
        <w:t>บริษัท</w:t>
      </w:r>
      <w:r w:rsidRPr="00A66A42">
        <w:rPr>
          <w:rFonts w:ascii="Angsana New" w:hAnsi="Angsana New" w:hint="cs"/>
          <w:sz w:val="30"/>
          <w:szCs w:val="30"/>
          <w:cs/>
        </w:rPr>
        <w:t>ไ</w:t>
      </w:r>
      <w:r w:rsidRPr="00A66A42">
        <w:rPr>
          <w:rFonts w:ascii="Angsana New" w:hAnsi="Angsana New"/>
          <w:sz w:val="30"/>
          <w:szCs w:val="30"/>
          <w:cs/>
        </w:rPr>
        <w:t>ด้รับส่วนใหญ่ของความเสี่ยงและผลตอบแทนจากการครอบครองทรัพย์สินที่เช่านั้นๆ ให้</w:t>
      </w:r>
      <w:r w:rsidR="005B3D78">
        <w:rPr>
          <w:rFonts w:ascii="Angsana New" w:hAnsi="Angsana New"/>
          <w:sz w:val="30"/>
          <w:szCs w:val="30"/>
        </w:rPr>
        <w:br/>
      </w:r>
      <w:r w:rsidRPr="00A66A42">
        <w:rPr>
          <w:rFonts w:ascii="Angsana New" w:hAnsi="Angsana New"/>
          <w:sz w:val="30"/>
          <w:szCs w:val="30"/>
          <w:cs/>
        </w:rPr>
        <w:t xml:space="preserve">จัดประเภทเป็นสัญญาเช่าการเงิน  </w:t>
      </w:r>
      <w:r w:rsidRPr="00A66A42">
        <w:rPr>
          <w:rFonts w:ascii="Angsana New" w:hAnsi="Angsana New" w:hint="cs"/>
          <w:sz w:val="30"/>
          <w:szCs w:val="30"/>
          <w:cs/>
        </w:rPr>
        <w:t>ส่วน</w:t>
      </w:r>
      <w:r w:rsidRPr="00A66A42">
        <w:rPr>
          <w:rFonts w:ascii="Angsana New" w:hAnsi="Angsana New"/>
          <w:sz w:val="30"/>
          <w:szCs w:val="30"/>
          <w:cs/>
        </w:rPr>
        <w:t>อุปกรณ์ที่ได้มาโดยทำสัญญาเช่าการเงินบันทึกเป็นสินทรัพย์ด้วย</w:t>
      </w:r>
      <w:r w:rsidRPr="00A66A42">
        <w:rPr>
          <w:rFonts w:ascii="Angsana New" w:hAnsi="Angsana New" w:hint="cs"/>
          <w:sz w:val="30"/>
          <w:szCs w:val="30"/>
          <w:cs/>
        </w:rPr>
        <w:t>มูลค่า</w:t>
      </w:r>
      <w:r w:rsidRPr="00A66A42">
        <w:rPr>
          <w:rFonts w:ascii="Angsana New" w:hAnsi="Angsana New"/>
          <w:sz w:val="30"/>
          <w:szCs w:val="30"/>
          <w:cs/>
        </w:rPr>
        <w:t>ยุติธรรมหรือมูลค่าปัจจุบันของจำนวนเงินขั้นต่ำที่ต้องจ่ายตามสัญญาเช่าแล้</w:t>
      </w:r>
      <w:r w:rsidR="005B3D78">
        <w:rPr>
          <w:rFonts w:ascii="Angsana New" w:hAnsi="Angsana New"/>
          <w:sz w:val="30"/>
          <w:szCs w:val="30"/>
          <w:cs/>
        </w:rPr>
        <w:t xml:space="preserve">วแต่จำนวนใดจะต่ำกว่า </w:t>
      </w:r>
      <w:r w:rsidRPr="00A66A42">
        <w:rPr>
          <w:rFonts w:ascii="Angsana New" w:hAnsi="Angsana New"/>
          <w:sz w:val="30"/>
          <w:szCs w:val="30"/>
          <w:cs/>
        </w:rPr>
        <w:t xml:space="preserve"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 w:rsidRPr="00A66A42">
        <w:rPr>
          <w:rFonts w:ascii="Angsana New" w:hAnsi="Angsana New" w:hint="cs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A66A42">
        <w:rPr>
          <w:rFonts w:ascii="Angsana New" w:hAnsi="Angsana New"/>
          <w:sz w:val="30"/>
          <w:szCs w:val="30"/>
          <w:cs/>
        </w:rPr>
        <w:t xml:space="preserve"> ค่าใช้จ่ายทางการเงินจะบันทึกโดยตรงในกำไร</w:t>
      </w:r>
      <w:r w:rsidRPr="00A66A42">
        <w:rPr>
          <w:rFonts w:ascii="Angsana New" w:hAnsi="Angsana New" w:hint="cs"/>
          <w:sz w:val="30"/>
          <w:szCs w:val="30"/>
          <w:cs/>
        </w:rPr>
        <w:t>หรือ</w:t>
      </w:r>
      <w:r w:rsidRPr="00A66A42">
        <w:rPr>
          <w:rFonts w:ascii="Angsana New" w:hAnsi="Angsana New"/>
          <w:sz w:val="30"/>
          <w:szCs w:val="30"/>
          <w:cs/>
        </w:rPr>
        <w:t>ขาดทุน</w:t>
      </w:r>
    </w:p>
    <w:p w:rsidR="00D7040A" w:rsidRPr="0023752C" w:rsidRDefault="00D7040A" w:rsidP="00D7040A">
      <w:pPr>
        <w:ind w:firstLine="540"/>
        <w:jc w:val="thaiDistribute"/>
        <w:rPr>
          <w:rFonts w:ascii="Angsana New" w:hAnsi="Angsana New"/>
          <w:sz w:val="24"/>
          <w:szCs w:val="24"/>
        </w:rPr>
      </w:pPr>
    </w:p>
    <w:p w:rsidR="0095179F" w:rsidRPr="00A66A42" w:rsidRDefault="0023752C" w:rsidP="00D7040A">
      <w:pPr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95179F" w:rsidRPr="00A66A42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95179F" w:rsidRPr="0023752C" w:rsidRDefault="0095179F" w:rsidP="00A66A42">
      <w:pPr>
        <w:tabs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4223D3" w:rsidRPr="00A66A42" w:rsidRDefault="004223D3" w:rsidP="00A66A42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A66A42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A66A42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A66A42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</w:t>
      </w:r>
      <w:r w:rsidR="00317897" w:rsidRPr="00B90B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อาคารและ</w:t>
      </w:r>
      <w:r w:rsidRPr="00A66A42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อุปกรณ์</w:t>
      </w:r>
      <w:r w:rsidR="00E73D56">
        <w:rPr>
          <w:rFonts w:ascii="Angsana New" w:eastAsia="Times New Roman" w:hAnsi="Angsana New" w:cs="Angsana New"/>
          <w:color w:val="auto"/>
          <w:sz w:val="30"/>
          <w:szCs w:val="30"/>
        </w:rPr>
        <w:br/>
      </w:r>
      <w:r w:rsidRPr="00A66A42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ถ้า</w:t>
      </w:r>
      <w:r w:rsidRPr="00A66A42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A66A42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A66A42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A66A42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A66A42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A66A42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ชิ้นส่วนที่ถูกเปลี่ยนแทนจะถูกตัดจำหน่ายตามมูลค่าตามบัญชี</w:t>
      </w:r>
      <w:r w:rsidR="005B3D78">
        <w:rPr>
          <w:rFonts w:ascii="Angsana New" w:eastAsia="Times New Roman" w:hAnsi="Angsana New" w:cs="Angsana New"/>
          <w:color w:val="auto"/>
          <w:sz w:val="30"/>
          <w:szCs w:val="30"/>
        </w:rPr>
        <w:br/>
      </w:r>
      <w:r w:rsidRPr="00A66A42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A66A42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A66A42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</w:t>
      </w:r>
      <w:r w:rsidR="00317897" w:rsidRPr="00BF797E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อาคารและ</w:t>
      </w:r>
      <w:r w:rsidRPr="00A66A42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อุปกรณ์ที่เกิดขึ้นเป็นประจ</w:t>
      </w:r>
      <w:r w:rsidRPr="00A66A42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ำจะรับรู้</w:t>
      </w:r>
      <w:r w:rsidRPr="00A66A42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A66A42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A66A42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A66A42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:rsidR="0001436A" w:rsidRPr="0023752C" w:rsidRDefault="0001436A" w:rsidP="00A66A42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95179F" w:rsidRPr="00A66A42" w:rsidRDefault="0095179F" w:rsidP="00A66A42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A66A42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95179F" w:rsidRPr="0023752C" w:rsidRDefault="0095179F" w:rsidP="00A66A42">
      <w:pPr>
        <w:ind w:left="540"/>
        <w:jc w:val="both"/>
        <w:rPr>
          <w:rFonts w:ascii="Angsana New" w:hAnsi="Angsana New"/>
          <w:sz w:val="24"/>
          <w:szCs w:val="24"/>
        </w:rPr>
      </w:pPr>
    </w:p>
    <w:p w:rsidR="0075317F" w:rsidRDefault="0095179F" w:rsidP="00A66A42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66A42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</w:t>
      </w:r>
      <w:r w:rsidR="00317897" w:rsidRPr="00BF797E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อาคารและ</w:t>
      </w:r>
      <w:r w:rsidRPr="00A66A42">
        <w:rPr>
          <w:rFonts w:ascii="Angsana New" w:hAnsi="Angsana New" w:cs="Angsana New"/>
          <w:sz w:val="30"/>
          <w:szCs w:val="30"/>
          <w:cs/>
        </w:rPr>
        <w:t>อุปกรณ์ ซึ่งประกอบด้วยราคาทุนของสินทรัพย์หรือต้นทุนในการเปลี่ยนแทนอื่น</w:t>
      </w:r>
      <w:r w:rsidRPr="00A66A42">
        <w:rPr>
          <w:rFonts w:ascii="Angsana New" w:hAnsi="Angsana New" w:cs="Angsana New"/>
          <w:sz w:val="30"/>
          <w:szCs w:val="30"/>
        </w:rPr>
        <w:t xml:space="preserve"> </w:t>
      </w:r>
      <w:r w:rsidRPr="00A66A42">
        <w:rPr>
          <w:rFonts w:ascii="Angsana New" w:hAnsi="Angsana New" w:cs="Angsana New"/>
          <w:sz w:val="30"/>
          <w:szCs w:val="30"/>
          <w:cs/>
        </w:rPr>
        <w:t>หักด้วยมูลค่าคงเหลือของสินทรัพย์</w:t>
      </w:r>
    </w:p>
    <w:p w:rsidR="0075317F" w:rsidRPr="0023752C" w:rsidRDefault="0075317F" w:rsidP="0075317F">
      <w:pPr>
        <w:pStyle w:val="Default"/>
        <w:ind w:left="540"/>
        <w:jc w:val="thaiDistribute"/>
        <w:rPr>
          <w:rFonts w:ascii="Angsana New" w:hAnsi="Angsana New" w:cs="Angsana New"/>
        </w:rPr>
      </w:pPr>
    </w:p>
    <w:p w:rsidR="0075317F" w:rsidRPr="0075317F" w:rsidRDefault="0095179F" w:rsidP="0075317F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5317F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</w:t>
      </w:r>
      <w:r w:rsidR="00BC4300">
        <w:rPr>
          <w:rFonts w:ascii="Angsana New" w:hAnsi="Angsana New" w:cs="Angsana New"/>
          <w:sz w:val="30"/>
          <w:szCs w:val="30"/>
          <w:cs/>
        </w:rPr>
        <w:t xml:space="preserve">นประกอบของสินทรัพย์แต่ละรายการ </w:t>
      </w:r>
      <w:r w:rsidR="00C24B82" w:rsidRPr="0075317F">
        <w:rPr>
          <w:rFonts w:ascii="Angsana New" w:hAnsi="Angsana New" w:cs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:rsidR="00C24B82" w:rsidRPr="0001436A" w:rsidRDefault="00C24B82" w:rsidP="00A66A42">
      <w:pPr>
        <w:tabs>
          <w:tab w:val="left" w:pos="540"/>
        </w:tabs>
        <w:jc w:val="thaiDistribute"/>
        <w:rPr>
          <w:rFonts w:ascii="Angsana New" w:hAnsi="Angsana New"/>
          <w:sz w:val="25"/>
          <w:szCs w:val="25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317897" w:rsidRPr="00A66A42" w:rsidTr="00B90BDF">
        <w:tc>
          <w:tcPr>
            <w:tcW w:w="5390" w:type="dxa"/>
            <w:shd w:val="clear" w:color="auto" w:fill="auto"/>
            <w:vAlign w:val="bottom"/>
          </w:tcPr>
          <w:p w:rsidR="00317897" w:rsidRPr="00A66A42" w:rsidRDefault="00317897" w:rsidP="00317897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1195" w:type="dxa"/>
          </w:tcPr>
          <w:p w:rsidR="00317897" w:rsidRPr="00A66A42" w:rsidRDefault="00317897" w:rsidP="00317897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:rsidR="00317897" w:rsidRPr="00A66A42" w:rsidRDefault="00317897" w:rsidP="00317897">
            <w:pPr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17897" w:rsidRPr="00A66A42" w:rsidTr="0047648B">
        <w:tc>
          <w:tcPr>
            <w:tcW w:w="5390" w:type="dxa"/>
            <w:shd w:val="clear" w:color="auto" w:fill="auto"/>
          </w:tcPr>
          <w:p w:rsidR="00317897" w:rsidRPr="00A66A42" w:rsidRDefault="00317897" w:rsidP="00317897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1195" w:type="dxa"/>
          </w:tcPr>
          <w:p w:rsidR="00317897" w:rsidRPr="00A66A42" w:rsidRDefault="00317897" w:rsidP="00317897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A66A42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A66A42">
              <w:rPr>
                <w:rFonts w:ascii="Angsana New" w:hAnsi="Angsana New"/>
                <w:sz w:val="30"/>
                <w:szCs w:val="30"/>
              </w:rPr>
              <w:t>1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675" w:type="dxa"/>
          </w:tcPr>
          <w:p w:rsidR="00317897" w:rsidRPr="00A66A42" w:rsidRDefault="00317897" w:rsidP="00317897">
            <w:pPr>
              <w:ind w:left="-20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1172" w:rsidRPr="00A66A42" w:rsidTr="0047648B">
        <w:tc>
          <w:tcPr>
            <w:tcW w:w="5390" w:type="dxa"/>
            <w:shd w:val="clear" w:color="auto" w:fill="auto"/>
          </w:tcPr>
          <w:p w:rsidR="00631172" w:rsidRPr="00A66A42" w:rsidRDefault="00631172" w:rsidP="00A66A42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95" w:type="dxa"/>
          </w:tcPr>
          <w:p w:rsidR="00631172" w:rsidRPr="00A66A42" w:rsidRDefault="00631172" w:rsidP="00A66A42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675" w:type="dxa"/>
          </w:tcPr>
          <w:p w:rsidR="00631172" w:rsidRPr="00A66A42" w:rsidRDefault="00631172" w:rsidP="00A66A42">
            <w:pPr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1172" w:rsidRPr="00A66A42" w:rsidTr="0047648B">
        <w:tc>
          <w:tcPr>
            <w:tcW w:w="5390" w:type="dxa"/>
            <w:shd w:val="clear" w:color="auto" w:fill="auto"/>
          </w:tcPr>
          <w:p w:rsidR="00631172" w:rsidRPr="00A66A42" w:rsidRDefault="00631172" w:rsidP="00A66A42">
            <w:pPr>
              <w:pStyle w:val="a"/>
              <w:tabs>
                <w:tab w:val="clear" w:pos="1080"/>
              </w:tabs>
              <w:ind w:left="90"/>
              <w:rPr>
                <w:rFonts w:ascii="Angsana New" w:hAnsi="Angsana New" w:cs="Angsana New"/>
                <w:cs/>
                <w:lang w:val="en-US"/>
              </w:rPr>
            </w:pPr>
            <w:r w:rsidRPr="00A66A42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:rsidR="00631172" w:rsidRPr="00A66A42" w:rsidRDefault="00631172" w:rsidP="00A66A42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A66A42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A66A4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631172" w:rsidRPr="00A66A42" w:rsidRDefault="00631172" w:rsidP="00A66A42">
            <w:pPr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1172" w:rsidRPr="00A66A42" w:rsidTr="0047648B">
        <w:tc>
          <w:tcPr>
            <w:tcW w:w="5390" w:type="dxa"/>
            <w:shd w:val="clear" w:color="auto" w:fill="auto"/>
          </w:tcPr>
          <w:p w:rsidR="00631172" w:rsidRPr="00A66A42" w:rsidRDefault="00D0113F" w:rsidP="00A66A42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:rsidR="00631172" w:rsidRPr="00A66A42" w:rsidRDefault="00631172" w:rsidP="00A66A42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631172" w:rsidRPr="00A66A42" w:rsidRDefault="00631172" w:rsidP="00A66A42">
            <w:pPr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E80F1F" w:rsidRDefault="00E80F1F" w:rsidP="00A66A42">
      <w:pPr>
        <w:pStyle w:val="BodyText"/>
        <w:tabs>
          <w:tab w:val="left" w:pos="540"/>
        </w:tabs>
        <w:spacing w:after="0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:rsidR="0095179F" w:rsidRDefault="0095179F" w:rsidP="00A66A42">
      <w:pPr>
        <w:pStyle w:val="BodyText"/>
        <w:tabs>
          <w:tab w:val="left" w:pos="540"/>
        </w:tabs>
        <w:spacing w:after="0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BC2AD6" w:rsidRPr="0001436A" w:rsidRDefault="00BC2AD6" w:rsidP="00A66A42">
      <w:pPr>
        <w:pStyle w:val="BodyText"/>
        <w:tabs>
          <w:tab w:val="left" w:pos="540"/>
        </w:tabs>
        <w:spacing w:after="0"/>
        <w:ind w:left="540" w:right="43"/>
        <w:jc w:val="thaiDistribute"/>
        <w:rPr>
          <w:rFonts w:ascii="Angsana New" w:hAnsi="Angsana New"/>
          <w:sz w:val="25"/>
          <w:szCs w:val="25"/>
        </w:rPr>
      </w:pPr>
    </w:p>
    <w:p w:rsidR="0095179F" w:rsidRPr="00E833FB" w:rsidRDefault="00BC4300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  <w:rPr>
          <w:cs/>
        </w:rPr>
      </w:pPr>
      <w:r>
        <w:rPr>
          <w:cs/>
        </w:rPr>
        <w:br w:type="page"/>
      </w:r>
      <w:r w:rsidR="0095179F"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:rsidR="0095179F" w:rsidRPr="002B68B6" w:rsidRDefault="0095179F" w:rsidP="00A66A42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95179F" w:rsidRPr="00A66A42" w:rsidRDefault="0095179F" w:rsidP="00A66A4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66A42">
        <w:rPr>
          <w:rFonts w:ascii="Angsana New" w:hAnsi="Angsana New"/>
          <w:sz w:val="30"/>
          <w:szCs w:val="30"/>
          <w:cs/>
        </w:rPr>
        <w:t xml:space="preserve">สินทรัพย์ไม่มีตัวตนที่กลุ่มบริษัทซื้อมาและมีอายุการใช้งานจำกัด </w:t>
      </w:r>
      <w:r w:rsidR="0001436A" w:rsidRPr="0001436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A66A42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</w:t>
      </w:r>
      <w:r w:rsidR="00BC2AD6">
        <w:rPr>
          <w:rFonts w:ascii="Angsana New" w:hAnsi="Angsana New" w:hint="cs"/>
          <w:sz w:val="30"/>
          <w:szCs w:val="30"/>
          <w:cs/>
        </w:rPr>
        <w:t>า</w:t>
      </w:r>
    </w:p>
    <w:p w:rsidR="00D846C9" w:rsidRPr="002B68B6" w:rsidRDefault="00D846C9" w:rsidP="00264E4F">
      <w:pPr>
        <w:ind w:left="540"/>
        <w:rPr>
          <w:rFonts w:ascii="Angsana New" w:hAnsi="Angsana New"/>
          <w:i/>
          <w:iCs/>
          <w:sz w:val="28"/>
          <w:szCs w:val="28"/>
        </w:rPr>
      </w:pPr>
    </w:p>
    <w:p w:rsidR="002B68B6" w:rsidRDefault="002B68B6" w:rsidP="002B68B6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299D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2B68B6" w:rsidRPr="002B68B6" w:rsidRDefault="002B68B6" w:rsidP="002B68B6">
      <w:pPr>
        <w:tabs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:rsidR="002B68B6" w:rsidRPr="007A299D" w:rsidRDefault="002B68B6" w:rsidP="002B68B6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A299D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7A299D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7A299D">
        <w:rPr>
          <w:rFonts w:ascii="Angsana New" w:eastAsia="Calibri" w:hAnsi="Angsana New" w:hint="cs"/>
          <w:sz w:val="30"/>
          <w:szCs w:val="30"/>
          <w:cs/>
        </w:rPr>
        <w:t xml:space="preserve">  โดยรวมเป็นสินทรัพย์ที่</w:t>
      </w:r>
      <w:r w:rsidRPr="007A299D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 w:rsidRPr="007A299D">
        <w:rPr>
          <w:rFonts w:ascii="Angsana New" w:eastAsia="Calibri" w:hAnsi="Angsana New" w:hint="cs"/>
          <w:sz w:val="30"/>
          <w:szCs w:val="30"/>
          <w:cs/>
        </w:rPr>
        <w:t xml:space="preserve">ที่เกี่ยวข้องนั้น </w:t>
      </w:r>
      <w:r>
        <w:rPr>
          <w:rFonts w:ascii="Angsana New" w:eastAsia="Calibri" w:hAnsi="Angsana New" w:hint="cs"/>
          <w:sz w:val="30"/>
          <w:szCs w:val="30"/>
          <w:cs/>
        </w:rPr>
        <w:t xml:space="preserve"> ค่าใช้จ่ายอื่น</w:t>
      </w:r>
      <w:r w:rsidRPr="007A299D">
        <w:rPr>
          <w:rFonts w:ascii="Angsana New" w:eastAsia="Calibri" w:hAnsi="Angsana New" w:hint="cs"/>
          <w:sz w:val="30"/>
          <w:szCs w:val="30"/>
          <w:cs/>
        </w:rPr>
        <w:t>ที่เกิดขึ้นรับรู้</w:t>
      </w:r>
      <w:r w:rsidRPr="007A299D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:rsidR="002B68B6" w:rsidRPr="002B68B6" w:rsidRDefault="002B68B6" w:rsidP="00264E4F">
      <w:pPr>
        <w:ind w:left="540"/>
        <w:rPr>
          <w:rFonts w:ascii="Angsana New" w:hAnsi="Angsana New"/>
          <w:i/>
          <w:iCs/>
          <w:sz w:val="28"/>
          <w:szCs w:val="28"/>
        </w:rPr>
      </w:pPr>
    </w:p>
    <w:p w:rsidR="0095179F" w:rsidRPr="00A66A42" w:rsidRDefault="0095179F" w:rsidP="00D846C9">
      <w:pPr>
        <w:autoSpaceDE w:val="0"/>
        <w:autoSpaceDN w:val="0"/>
        <w:adjustRightInd w:val="0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A66A42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</w:t>
      </w:r>
    </w:p>
    <w:p w:rsidR="0095179F" w:rsidRPr="002B68B6" w:rsidRDefault="0095179F" w:rsidP="00A66A42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22"/>
          <w:szCs w:val="22"/>
        </w:rPr>
      </w:pPr>
    </w:p>
    <w:p w:rsidR="0095179F" w:rsidRPr="00A66A42" w:rsidRDefault="0095179F" w:rsidP="00A66A42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A66A42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95179F" w:rsidRPr="002B68B6" w:rsidRDefault="0095179F" w:rsidP="00A66A42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22"/>
          <w:szCs w:val="22"/>
        </w:rPr>
      </w:pPr>
    </w:p>
    <w:p w:rsidR="0001436A" w:rsidRDefault="0095179F" w:rsidP="00A66A42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467029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A66A42">
        <w:rPr>
          <w:rFonts w:ascii="Angsana New" w:hAnsi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</w:t>
      </w:r>
      <w:r w:rsidR="00467029">
        <w:rPr>
          <w:rFonts w:ascii="Angsana New" w:hAnsi="Angsana New"/>
          <w:sz w:val="30"/>
          <w:szCs w:val="30"/>
          <w:cs/>
        </w:rPr>
        <w:br/>
      </w:r>
      <w:r w:rsidRPr="00A66A42">
        <w:rPr>
          <w:rFonts w:ascii="Angsana New" w:hAnsi="Angsana New"/>
          <w:sz w:val="30"/>
          <w:szCs w:val="30"/>
          <w:cs/>
        </w:rPr>
        <w:t>ไม่มีตัวตน</w:t>
      </w:r>
      <w:r w:rsidR="005B3D78">
        <w:rPr>
          <w:rFonts w:ascii="Angsana New" w:hAnsi="Angsana New"/>
          <w:sz w:val="30"/>
          <w:szCs w:val="30"/>
        </w:rPr>
        <w:t xml:space="preserve"> </w:t>
      </w:r>
      <w:r w:rsidRPr="00A66A42">
        <w:rPr>
          <w:rFonts w:ascii="Angsana New" w:hAnsi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A66A42">
        <w:rPr>
          <w:rFonts w:ascii="Angsana New" w:hAnsi="Angsana New"/>
          <w:sz w:val="30"/>
          <w:szCs w:val="30"/>
        </w:rPr>
        <w:t xml:space="preserve"> </w:t>
      </w:r>
    </w:p>
    <w:p w:rsidR="0001436A" w:rsidRPr="002B68B6" w:rsidRDefault="0001436A" w:rsidP="00A66A42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2"/>
          <w:szCs w:val="22"/>
        </w:rPr>
      </w:pPr>
    </w:p>
    <w:p w:rsidR="0095179F" w:rsidRPr="00A66A42" w:rsidRDefault="0095179F" w:rsidP="00A66A42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95179F" w:rsidRPr="002B68B6" w:rsidRDefault="0095179F" w:rsidP="00A66A42">
      <w:pPr>
        <w:pStyle w:val="BodyText"/>
        <w:spacing w:after="0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7260" w:type="dxa"/>
        <w:tblInd w:w="284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631172" w:rsidRPr="00A66A42" w:rsidTr="003971B5">
        <w:tc>
          <w:tcPr>
            <w:tcW w:w="5390" w:type="dxa"/>
            <w:shd w:val="clear" w:color="auto" w:fill="auto"/>
            <w:vAlign w:val="bottom"/>
          </w:tcPr>
          <w:p w:rsidR="00631172" w:rsidRPr="00A66A42" w:rsidRDefault="003971B5" w:rsidP="00A66A42">
            <w:pPr>
              <w:ind w:left="90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31172" w:rsidRPr="00A66A42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95" w:type="dxa"/>
          </w:tcPr>
          <w:p w:rsidR="00631172" w:rsidRPr="00A66A42" w:rsidRDefault="00631172" w:rsidP="00A66A42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631172" w:rsidRPr="00A66A42" w:rsidRDefault="00631172" w:rsidP="00A66A42">
            <w:pPr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95179F" w:rsidRPr="002B68B6" w:rsidRDefault="0095179F" w:rsidP="00A66A42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:rsidR="00191110" w:rsidRPr="00CC02F1" w:rsidRDefault="00191110" w:rsidP="00CC02F1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2A7CAF">
        <w:rPr>
          <w:rFonts w:ascii="Angsana New" w:hAnsi="Angsana New"/>
          <w:sz w:val="30"/>
          <w:szCs w:val="30"/>
          <w:cs/>
        </w:rPr>
        <w:t>กลุ่มบริษัทไม่คิดค่า</w:t>
      </w:r>
      <w:r>
        <w:rPr>
          <w:rFonts w:ascii="Angsana New" w:hAnsi="Angsana New" w:hint="cs"/>
          <w:sz w:val="30"/>
          <w:szCs w:val="30"/>
          <w:cs/>
        </w:rPr>
        <w:t>ตัดจำหน่าย</w:t>
      </w:r>
      <w:r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โปรแกรมคอมพิวเตอร์ระหว่างติดตั้ง</w:t>
      </w:r>
    </w:p>
    <w:p w:rsidR="00191110" w:rsidRPr="002B68B6" w:rsidRDefault="00191110" w:rsidP="00A66A42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:rsidR="0095179F" w:rsidRDefault="00467029" w:rsidP="00A66A42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วิธีการตัดจำหน่าย </w:t>
      </w:r>
      <w:r w:rsidR="0095179F" w:rsidRPr="00A66A42">
        <w:rPr>
          <w:rFonts w:ascii="Angsana New" w:hAnsi="Angsana New"/>
          <w:sz w:val="30"/>
          <w:szCs w:val="30"/>
          <w:cs/>
        </w:rPr>
        <w:t>ระยะเว</w:t>
      </w:r>
      <w:r w:rsidR="0060359F">
        <w:rPr>
          <w:rFonts w:ascii="Angsana New" w:hAnsi="Angsana New"/>
          <w:sz w:val="30"/>
          <w:szCs w:val="30"/>
          <w:cs/>
        </w:rPr>
        <w:t>ลาที่คาดว่าจะได้รับประโยชน์ และ</w:t>
      </w:r>
      <w:r w:rsidR="0095179F" w:rsidRPr="00A66A42">
        <w:rPr>
          <w:rFonts w:ascii="Angsana New" w:hAnsi="Angsana New"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  <w:r w:rsidR="0095179F" w:rsidRPr="00A66A42">
        <w:rPr>
          <w:rFonts w:ascii="Angsana New" w:hAnsi="Angsana New"/>
          <w:sz w:val="30"/>
          <w:szCs w:val="30"/>
        </w:rPr>
        <w:t xml:space="preserve"> </w:t>
      </w:r>
    </w:p>
    <w:p w:rsidR="0001436A" w:rsidRPr="002B68B6" w:rsidRDefault="0001436A" w:rsidP="00A66A42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95179F" w:rsidRPr="00E833FB" w:rsidRDefault="0095179F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  <w:rPr>
          <w:cs/>
        </w:rPr>
      </w:pPr>
      <w:r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:rsidR="0095179F" w:rsidRPr="002B68B6" w:rsidRDefault="0095179F" w:rsidP="00A66A42">
      <w:pPr>
        <w:jc w:val="thaiDistribute"/>
        <w:rPr>
          <w:rFonts w:ascii="Angsana New" w:hAnsi="Angsana New"/>
          <w:sz w:val="24"/>
          <w:szCs w:val="24"/>
        </w:rPr>
      </w:pPr>
    </w:p>
    <w:p w:rsidR="0095179F" w:rsidRPr="002B68B6" w:rsidRDefault="0095179F" w:rsidP="00A66A4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B68B6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E73D56" w:rsidRPr="002B68B6">
        <w:rPr>
          <w:rFonts w:ascii="Angsana New" w:hAnsi="Angsana New"/>
          <w:sz w:val="30"/>
          <w:szCs w:val="30"/>
        </w:rPr>
        <w:br/>
      </w:r>
      <w:r w:rsidRPr="002B68B6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 </w:t>
      </w:r>
    </w:p>
    <w:p w:rsidR="008E1CAB" w:rsidRPr="002B68B6" w:rsidRDefault="008E1CAB" w:rsidP="00A66A42">
      <w:pPr>
        <w:pStyle w:val="BodyText"/>
        <w:spacing w:after="0"/>
        <w:ind w:left="540"/>
        <w:jc w:val="thaiDistribute"/>
        <w:rPr>
          <w:rFonts w:ascii="Angsana New" w:hAnsi="Angsana New"/>
          <w:sz w:val="22"/>
          <w:szCs w:val="22"/>
        </w:rPr>
      </w:pPr>
    </w:p>
    <w:p w:rsidR="0095179F" w:rsidRPr="0006255D" w:rsidRDefault="0095179F" w:rsidP="00A66A42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  <w:r w:rsidRPr="00A66A42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:rsidR="0095179F" w:rsidRPr="00A66A42" w:rsidRDefault="00FB4EA3" w:rsidP="00A66A42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95179F" w:rsidRPr="00A66A42">
        <w:rPr>
          <w:rFonts w:ascii="Angsana New" w:hAnsi="Angsana New"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:rsidR="0095179F" w:rsidRPr="0006255D" w:rsidRDefault="0095179F" w:rsidP="00A66A42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95179F" w:rsidRPr="00A66A42" w:rsidRDefault="0095179F" w:rsidP="00A66A4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</w:t>
      </w:r>
      <w:r w:rsidR="00E068C4">
        <w:rPr>
          <w:rFonts w:ascii="Angsana New" w:hAnsi="Angsana New"/>
          <w:sz w:val="30"/>
          <w:szCs w:val="30"/>
          <w:cs/>
        </w:rPr>
        <w:t>พย์ที่ไม่ใช่สินทรัพย์ทางการเงิน</w:t>
      </w:r>
      <w:r w:rsidRPr="00A66A42">
        <w:rPr>
          <w:rFonts w:ascii="Angsana New" w:hAnsi="Angsana New"/>
          <w:sz w:val="30"/>
          <w:szCs w:val="30"/>
          <w:cs/>
        </w:rPr>
        <w:t xml:space="preserve"> หมายถึง มูลค่าจากการใช้ของสินทรัพย์หรือมูลค่ายุติธรรมของสินทรัพย์หักต้นทุนใน</w:t>
      </w:r>
      <w:r w:rsidR="00E068C4">
        <w:rPr>
          <w:rFonts w:ascii="Angsana New" w:hAnsi="Angsana New"/>
          <w:sz w:val="30"/>
          <w:szCs w:val="30"/>
          <w:cs/>
        </w:rPr>
        <w:t xml:space="preserve">การขายแล้วแต่มูลค่าใดจะสูงกว่า </w:t>
      </w:r>
      <w:r w:rsidRPr="00A66A42">
        <w:rPr>
          <w:rFonts w:ascii="Angsana New" w:hAnsi="Angsana New"/>
          <w:sz w:val="30"/>
          <w:szCs w:val="30"/>
          <w:cs/>
        </w:rPr>
        <w:t>ในการประ</w:t>
      </w:r>
      <w:r w:rsidR="00E068C4">
        <w:rPr>
          <w:rFonts w:ascii="Angsana New" w:hAnsi="Angsana New"/>
          <w:sz w:val="30"/>
          <w:szCs w:val="30"/>
          <w:cs/>
        </w:rPr>
        <w:t>เมินมูลค่าจากการใช้ของสินทรัพย์</w:t>
      </w:r>
      <w:r w:rsidRPr="00A66A42">
        <w:rPr>
          <w:rFonts w:ascii="Angsana New" w:hAnsi="Angsana New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C923B9" w:rsidRDefault="00C923B9" w:rsidP="00C923B9">
      <w:pPr>
        <w:pStyle w:val="BodyText"/>
        <w:spacing w:after="0"/>
        <w:ind w:firstLine="540"/>
        <w:jc w:val="thaiDistribute"/>
        <w:rPr>
          <w:rFonts w:ascii="Angsana New" w:hAnsi="Angsana New"/>
          <w:sz w:val="28"/>
          <w:szCs w:val="28"/>
        </w:rPr>
      </w:pPr>
    </w:p>
    <w:p w:rsidR="0095179F" w:rsidRPr="00A66A42" w:rsidRDefault="0095179F" w:rsidP="00C923B9">
      <w:pPr>
        <w:pStyle w:val="BodyText"/>
        <w:spacing w:after="0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66A42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:rsidR="0095179F" w:rsidRPr="001C52CD" w:rsidRDefault="0095179F" w:rsidP="00A66A42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403C7D" w:rsidRDefault="00403C7D" w:rsidP="00A66A42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ทุกวันที่</w:t>
      </w:r>
      <w:r w:rsidR="00E73D56">
        <w:rPr>
          <w:rFonts w:ascii="Angsana New" w:hAnsi="Angsana New"/>
          <w:sz w:val="30"/>
          <w:szCs w:val="30"/>
        </w:rPr>
        <w:br/>
      </w:r>
      <w:r w:rsidRPr="00A66A42">
        <w:rPr>
          <w:rFonts w:ascii="Angsana New" w:hAnsi="Angsana New" w:hint="cs"/>
          <w:sz w:val="30"/>
          <w:szCs w:val="30"/>
          <w:cs/>
        </w:rPr>
        <w:t xml:space="preserve">ที่ออกรายงานว่ามีข้อบ่งชี้เรื่องการด้อยค่าหรือไม่  </w:t>
      </w:r>
      <w:r w:rsidRPr="00A66A42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A66A42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A66A42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 </w:t>
      </w:r>
      <w:r w:rsidRPr="00A66A42">
        <w:rPr>
          <w:rFonts w:ascii="Angsana New" w:hAnsi="Angsana New" w:hint="cs"/>
          <w:sz w:val="30"/>
          <w:szCs w:val="30"/>
          <w:cs/>
        </w:rPr>
        <w:t xml:space="preserve"> </w:t>
      </w:r>
      <w:r w:rsidRPr="00A66A42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A66A42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A66A42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A66A42">
        <w:rPr>
          <w:rFonts w:ascii="Angsana New" w:hAnsi="Angsana New" w:hint="cs"/>
          <w:sz w:val="30"/>
          <w:szCs w:val="30"/>
          <w:cs/>
        </w:rPr>
        <w:t>เสมือนหนึ่ง</w:t>
      </w:r>
      <w:r w:rsidR="005B3D78">
        <w:rPr>
          <w:rFonts w:ascii="Angsana New" w:hAnsi="Angsana New"/>
          <w:sz w:val="30"/>
          <w:szCs w:val="30"/>
        </w:rPr>
        <w:br/>
      </w:r>
      <w:r w:rsidRPr="00A66A42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:rsidR="001213C8" w:rsidRPr="001C52CD" w:rsidRDefault="001213C8" w:rsidP="00A66A42">
      <w:pPr>
        <w:pStyle w:val="BodyText"/>
        <w:spacing w:after="0"/>
        <w:ind w:left="547"/>
        <w:jc w:val="thaiDistribute"/>
        <w:rPr>
          <w:rFonts w:ascii="Angsana New" w:hAnsi="Angsana New"/>
          <w:sz w:val="28"/>
          <w:szCs w:val="28"/>
        </w:rPr>
      </w:pPr>
    </w:p>
    <w:p w:rsidR="0095179F" w:rsidRPr="00E833FB" w:rsidRDefault="0095179F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</w:pPr>
      <w:r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:rsidR="0095179F" w:rsidRPr="001C52CD" w:rsidRDefault="0095179F" w:rsidP="00A66A42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0727BB" w:rsidRDefault="000727BB" w:rsidP="000727B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</w:t>
      </w:r>
      <w:r w:rsidRPr="00A66A42">
        <w:rPr>
          <w:rFonts w:ascii="Angsana New" w:hAnsi="Angsana New"/>
          <w:spacing w:val="-20"/>
          <w:sz w:val="30"/>
          <w:szCs w:val="30"/>
        </w:rPr>
        <w:t xml:space="preserve"> </w:t>
      </w:r>
      <w:r w:rsidRPr="00A66A42">
        <w:rPr>
          <w:rFonts w:ascii="Angsana New" w:hAnsi="Angsana New"/>
          <w:spacing w:val="-20"/>
          <w:sz w:val="30"/>
          <w:szCs w:val="30"/>
          <w:cs/>
        </w:rPr>
        <w:t>ภ</w:t>
      </w:r>
      <w:r w:rsidRPr="00A66A42">
        <w:rPr>
          <w:rFonts w:ascii="Angsana New" w:hAnsi="Angsana New"/>
          <w:sz w:val="30"/>
          <w:szCs w:val="30"/>
          <w:cs/>
        </w:rPr>
        <w:t>ายหลังจากการบันทึกหนี้สินที่มีภาระดอกเบี้ยจะบันทึกต่อมาโดยวิธีราคาทุนตัดจำหน่าย</w:t>
      </w:r>
      <w:r w:rsidRPr="00A66A42">
        <w:rPr>
          <w:rFonts w:ascii="Angsana New" w:hAnsi="Angsana New"/>
          <w:sz w:val="30"/>
          <w:szCs w:val="30"/>
        </w:rPr>
        <w:t xml:space="preserve"> </w:t>
      </w:r>
      <w:r w:rsidRPr="00A66A42">
        <w:rPr>
          <w:rFonts w:ascii="Angsana New" w:hAnsi="Angsana New"/>
          <w:sz w:val="30"/>
          <w:szCs w:val="30"/>
          <w:cs/>
        </w:rPr>
        <w:t>ผลต่างระหว่างยอดหนี้เริ่มแรกและยอดหนี้</w:t>
      </w:r>
      <w:r w:rsidR="005B3D78">
        <w:rPr>
          <w:rFonts w:ascii="Angsana New" w:hAnsi="Angsana New"/>
          <w:sz w:val="30"/>
          <w:szCs w:val="30"/>
        </w:rPr>
        <w:br/>
      </w:r>
      <w:r w:rsidRPr="00A66A42">
        <w:rPr>
          <w:rFonts w:ascii="Angsana New" w:hAnsi="Angsana New"/>
          <w:sz w:val="30"/>
          <w:szCs w:val="30"/>
          <w:cs/>
        </w:rPr>
        <w:t>เมื่อครบกำหนดไถ่ถอน จะบันทึกในกำไรหรือขาดทุนตลอดอายุการกู้ยืมโดยใช้วิธีอัตราดอกเบี้ยที่แท้จริง</w:t>
      </w:r>
    </w:p>
    <w:p w:rsidR="006B70BB" w:rsidRPr="001C52CD" w:rsidRDefault="006B70BB" w:rsidP="000727BB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95179F" w:rsidRPr="00E833FB" w:rsidRDefault="0095179F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</w:pPr>
      <w:r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:rsidR="0095179F" w:rsidRPr="001C52CD" w:rsidRDefault="0095179F" w:rsidP="00A66A42">
      <w:pPr>
        <w:pStyle w:val="BodyText"/>
        <w:spacing w:after="0"/>
        <w:ind w:left="540" w:hanging="720"/>
        <w:jc w:val="thaiDistribute"/>
        <w:rPr>
          <w:rFonts w:ascii="Angsana New" w:hAnsi="Angsana New"/>
          <w:sz w:val="24"/>
          <w:szCs w:val="24"/>
        </w:rPr>
      </w:pPr>
    </w:p>
    <w:p w:rsidR="0095179F" w:rsidRDefault="0095179F" w:rsidP="00A66A4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663B9D" w:rsidRPr="001C52CD" w:rsidRDefault="00663B9D" w:rsidP="00A66A42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95179F" w:rsidRPr="00E833FB" w:rsidRDefault="0095179F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</w:pPr>
      <w:r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ผลประโยชน์ของพนักงาน  </w:t>
      </w:r>
    </w:p>
    <w:p w:rsidR="0095179F" w:rsidRPr="001C52CD" w:rsidRDefault="0095179F" w:rsidP="00A66A42">
      <w:pPr>
        <w:ind w:left="540"/>
        <w:jc w:val="both"/>
        <w:rPr>
          <w:rFonts w:ascii="Angsana New" w:hAnsi="Angsana New"/>
          <w:sz w:val="24"/>
          <w:szCs w:val="24"/>
        </w:rPr>
      </w:pPr>
    </w:p>
    <w:p w:rsidR="00D65350" w:rsidRPr="00A66A42" w:rsidRDefault="00D65350" w:rsidP="00A66A42">
      <w:pPr>
        <w:ind w:left="540" w:right="-27"/>
        <w:jc w:val="both"/>
        <w:rPr>
          <w:rFonts w:ascii="Angsana New" w:hAnsi="Angsana New"/>
          <w:iCs/>
          <w:sz w:val="30"/>
          <w:szCs w:val="30"/>
        </w:rPr>
      </w:pPr>
      <w:r w:rsidRPr="00A66A42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D65350" w:rsidRPr="001C52CD" w:rsidRDefault="00D65350" w:rsidP="00A66A42">
      <w:pPr>
        <w:ind w:left="540" w:right="-27"/>
        <w:jc w:val="both"/>
        <w:rPr>
          <w:rFonts w:ascii="Angsana New" w:hAnsi="Angsana New"/>
          <w:sz w:val="24"/>
          <w:szCs w:val="24"/>
        </w:rPr>
      </w:pPr>
    </w:p>
    <w:p w:rsidR="00D65350" w:rsidRPr="00A66A42" w:rsidRDefault="00D65350" w:rsidP="00A66A42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D65350" w:rsidRPr="00A66A42" w:rsidRDefault="00D65350" w:rsidP="00A66A42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A66A42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:rsidR="00D65350" w:rsidRPr="0023752C" w:rsidRDefault="00D65350" w:rsidP="00A66A42">
      <w:pPr>
        <w:ind w:left="680" w:right="-27" w:hanging="140"/>
        <w:rPr>
          <w:rFonts w:ascii="Angsana New" w:hAnsi="Angsana New"/>
          <w:iCs/>
          <w:sz w:val="24"/>
          <w:szCs w:val="24"/>
        </w:rPr>
      </w:pPr>
    </w:p>
    <w:p w:rsidR="00D65350" w:rsidRDefault="00D65350" w:rsidP="00A66A42">
      <w:pPr>
        <w:tabs>
          <w:tab w:val="left" w:pos="90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:rsidR="00191110" w:rsidRDefault="00191110" w:rsidP="00A66A42">
      <w:pPr>
        <w:tabs>
          <w:tab w:val="left" w:pos="90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C923B9" w:rsidRDefault="00D65350" w:rsidP="00C923B9">
      <w:pPr>
        <w:tabs>
          <w:tab w:val="left" w:pos="90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A66A42">
        <w:rPr>
          <w:rFonts w:ascii="Angsana New" w:hAnsi="Angsana New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:rsidR="00C923B9" w:rsidRPr="0023752C" w:rsidRDefault="00C923B9" w:rsidP="00C923B9">
      <w:pPr>
        <w:tabs>
          <w:tab w:val="left" w:pos="900"/>
        </w:tabs>
        <w:ind w:right="-27"/>
        <w:jc w:val="thaiDistribute"/>
        <w:rPr>
          <w:rFonts w:ascii="Angsana New" w:hAnsi="Angsana New"/>
          <w:sz w:val="24"/>
          <w:szCs w:val="24"/>
        </w:rPr>
      </w:pPr>
    </w:p>
    <w:p w:rsidR="0027210E" w:rsidRDefault="00D65350" w:rsidP="0027210E">
      <w:pPr>
        <w:tabs>
          <w:tab w:val="left" w:pos="90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A66A42">
        <w:rPr>
          <w:rFonts w:ascii="Angsana New" w:hAnsi="Angsana New"/>
          <w:sz w:val="30"/>
          <w:szCs w:val="30"/>
        </w:rPr>
        <w:t xml:space="preserve"> </w:t>
      </w:r>
      <w:r w:rsidRPr="00A66A42">
        <w:rPr>
          <w:rFonts w:ascii="Angsana New" w:hAnsi="Angsana New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A66A42">
        <w:rPr>
          <w:rFonts w:ascii="Angsana New" w:hAnsi="Angsana New"/>
          <w:sz w:val="30"/>
          <w:szCs w:val="30"/>
        </w:rPr>
        <w:t xml:space="preserve"> </w:t>
      </w:r>
      <w:r w:rsidRPr="00A66A42">
        <w:rPr>
          <w:rFonts w:ascii="Angsana New" w:hAnsi="Angsana New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E73D56">
        <w:rPr>
          <w:rFonts w:ascii="Angsana New" w:hAnsi="Angsana New"/>
          <w:sz w:val="30"/>
          <w:szCs w:val="30"/>
        </w:rPr>
        <w:br/>
      </w:r>
      <w:r w:rsidRPr="00A66A42">
        <w:rPr>
          <w:rFonts w:ascii="Angsana New" w:hAnsi="Angsana New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:rsidR="0059637D" w:rsidRDefault="0059637D" w:rsidP="0027210E">
      <w:pPr>
        <w:tabs>
          <w:tab w:val="left" w:pos="90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D65350" w:rsidRPr="00A66A42" w:rsidRDefault="00D65350" w:rsidP="0027210E">
      <w:pPr>
        <w:tabs>
          <w:tab w:val="left" w:pos="90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E73D56">
        <w:rPr>
          <w:rFonts w:ascii="Angsana New" w:hAnsi="Angsana New"/>
          <w:sz w:val="30"/>
          <w:szCs w:val="30"/>
        </w:rPr>
        <w:br/>
      </w:r>
      <w:r w:rsidRPr="00A66A42">
        <w:rPr>
          <w:rFonts w:ascii="Angsana New" w:hAnsi="Angsana New"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:rsidR="00294865" w:rsidRPr="0023752C" w:rsidRDefault="00294865" w:rsidP="00A66A42">
      <w:pPr>
        <w:tabs>
          <w:tab w:val="left" w:pos="720"/>
        </w:tabs>
        <w:ind w:left="540"/>
        <w:jc w:val="both"/>
        <w:rPr>
          <w:rFonts w:ascii="Angsana New" w:hAnsi="Angsana New"/>
          <w:iCs/>
          <w:sz w:val="24"/>
          <w:szCs w:val="24"/>
        </w:rPr>
      </w:pPr>
    </w:p>
    <w:p w:rsidR="00D65350" w:rsidRPr="00A66A42" w:rsidRDefault="00D65350" w:rsidP="00A66A42">
      <w:pPr>
        <w:tabs>
          <w:tab w:val="left" w:pos="900"/>
        </w:tabs>
        <w:ind w:left="540" w:right="-27"/>
        <w:jc w:val="both"/>
        <w:rPr>
          <w:rFonts w:ascii="Angsana New" w:hAnsi="Angsana New"/>
          <w:iCs/>
          <w:sz w:val="30"/>
          <w:szCs w:val="30"/>
        </w:rPr>
      </w:pPr>
      <w:r w:rsidRPr="00A66A42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631172" w:rsidRPr="0023752C" w:rsidRDefault="00631172" w:rsidP="00A66A42">
      <w:pPr>
        <w:tabs>
          <w:tab w:val="left" w:pos="900"/>
        </w:tabs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:rsidR="00D65350" w:rsidRPr="00A66A42" w:rsidRDefault="00D65350" w:rsidP="00A66A42">
      <w:pPr>
        <w:tabs>
          <w:tab w:val="left" w:pos="900"/>
          <w:tab w:val="left" w:pos="3735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A66A42">
        <w:rPr>
          <w:rFonts w:ascii="Angsana New" w:hAnsi="Angsana New"/>
          <w:sz w:val="30"/>
          <w:szCs w:val="30"/>
        </w:rPr>
        <w:t xml:space="preserve"> </w:t>
      </w:r>
      <w:r w:rsidRPr="00A66A42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</w:t>
      </w:r>
      <w:r w:rsidR="00A75ED3">
        <w:rPr>
          <w:rFonts w:ascii="Angsana New" w:hAnsi="Angsana New"/>
          <w:sz w:val="30"/>
          <w:szCs w:val="30"/>
        </w:rPr>
        <w:br/>
      </w:r>
      <w:r w:rsidRPr="00A66A42">
        <w:rPr>
          <w:rFonts w:ascii="Angsana New" w:hAnsi="Angsana New"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</w:t>
      </w:r>
      <w:r w:rsidR="005B3D78">
        <w:rPr>
          <w:rFonts w:ascii="Angsana New" w:hAnsi="Angsana New"/>
          <w:sz w:val="30"/>
          <w:szCs w:val="30"/>
        </w:rPr>
        <w:br/>
      </w:r>
      <w:r w:rsidRPr="00A66A42">
        <w:rPr>
          <w:rFonts w:ascii="Angsana New" w:hAnsi="Angsana New"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</w:p>
    <w:p w:rsidR="006B70BB" w:rsidRPr="0023752C" w:rsidRDefault="006B70BB" w:rsidP="00A66A42">
      <w:pPr>
        <w:ind w:left="540"/>
        <w:jc w:val="both"/>
        <w:rPr>
          <w:rFonts w:ascii="Angsana New" w:hAnsi="Angsana New"/>
          <w:iCs/>
          <w:sz w:val="24"/>
          <w:szCs w:val="24"/>
        </w:rPr>
      </w:pPr>
    </w:p>
    <w:p w:rsidR="00631172" w:rsidRPr="00E833FB" w:rsidRDefault="0023752C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</w:pPr>
      <w:r>
        <w:rPr>
          <w:cs/>
        </w:rPr>
        <w:br w:type="page"/>
      </w:r>
      <w:r w:rsidR="00631172"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การจ่ายโดยใช้หุ้นเป็นเกณฑ์  </w:t>
      </w:r>
    </w:p>
    <w:p w:rsidR="00631172" w:rsidRPr="002526BA" w:rsidRDefault="00631172" w:rsidP="00A66A42">
      <w:pPr>
        <w:tabs>
          <w:tab w:val="left" w:pos="900"/>
        </w:tabs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:rsidR="00A86F72" w:rsidRDefault="00A86F72" w:rsidP="00A86F7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มูลค่ายุติธรรมของสิทธิซื้อหุ้น ณ วันที่ให้สิทธิแก่พนักงาน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</w:rPr>
        <w:t>(</w:t>
      </w:r>
      <w:r w:rsidRPr="00866987">
        <w:rPr>
          <w:rFonts w:ascii="Angsana New" w:hAnsi="Angsana New"/>
          <w:sz w:val="30"/>
          <w:szCs w:val="30"/>
          <w:cs/>
        </w:rPr>
        <w:t>ชำระด้วยตราสารทุน)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</w:t>
      </w:r>
      <w:r w:rsidR="005B3D78">
        <w:rPr>
          <w:rFonts w:ascii="Angsana New" w:hAnsi="Angsana New"/>
          <w:sz w:val="30"/>
          <w:szCs w:val="30"/>
        </w:rPr>
        <w:br/>
      </w:r>
      <w:r w:rsidRPr="00866987">
        <w:rPr>
          <w:rFonts w:ascii="Angsana New" w:hAnsi="Angsana New"/>
          <w:sz w:val="30"/>
          <w:szCs w:val="30"/>
          <w:cs/>
        </w:rPr>
        <w:t xml:space="preserve">ผลที่เกิดขึ้นจริง </w:t>
      </w:r>
    </w:p>
    <w:p w:rsidR="003175A2" w:rsidRPr="0023752C" w:rsidRDefault="003175A2" w:rsidP="00A86F72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95179F" w:rsidRPr="00E833FB" w:rsidRDefault="0095179F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</w:pPr>
      <w:r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:rsidR="0095179F" w:rsidRPr="0023752C" w:rsidRDefault="0095179F" w:rsidP="00A66A42">
      <w:pPr>
        <w:pStyle w:val="BodyText"/>
        <w:spacing w:after="0"/>
        <w:jc w:val="thaiDistribute"/>
        <w:rPr>
          <w:rFonts w:ascii="Angsana New" w:hAnsi="Angsana New"/>
          <w:sz w:val="24"/>
          <w:szCs w:val="24"/>
        </w:rPr>
      </w:pPr>
    </w:p>
    <w:p w:rsidR="0095179F" w:rsidRPr="00A66A42" w:rsidRDefault="0095179F" w:rsidP="00A66A4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i/>
          <w:sz w:val="30"/>
          <w:szCs w:val="30"/>
          <w:cs/>
        </w:rPr>
        <w:t>ประมาณการหนี้สินจะรับรู้ก็ต่อเมื่</w:t>
      </w:r>
      <w:r w:rsidRPr="007802B0">
        <w:rPr>
          <w:rFonts w:ascii="Angsana New" w:hAnsi="Angsana New"/>
          <w:i/>
          <w:sz w:val="30"/>
          <w:szCs w:val="30"/>
          <w:cs/>
        </w:rPr>
        <w:t>อกลุ่มบริษัทมีภาระ</w:t>
      </w:r>
      <w:r w:rsidR="002A2990" w:rsidRPr="007802B0">
        <w:rPr>
          <w:rFonts w:ascii="Angsana New" w:hAnsi="Angsana New"/>
          <w:sz w:val="30"/>
          <w:szCs w:val="30"/>
          <w:cs/>
        </w:rPr>
        <w:t>ผูกพัน</w:t>
      </w:r>
      <w:r w:rsidR="002A2990" w:rsidRPr="007802B0">
        <w:rPr>
          <w:rFonts w:ascii="Angsana New" w:hAnsi="Angsana New" w:hint="cs"/>
          <w:sz w:val="30"/>
          <w:szCs w:val="30"/>
          <w:cs/>
        </w:rPr>
        <w:t>ตาม</w:t>
      </w:r>
      <w:r w:rsidR="002A2990" w:rsidRPr="007802B0">
        <w:rPr>
          <w:rFonts w:ascii="Angsana New" w:hAnsi="Angsana New"/>
          <w:sz w:val="30"/>
          <w:szCs w:val="30"/>
          <w:cs/>
        </w:rPr>
        <w:t>กฎหมายหรือภาระผูกพันจากการอนุมาน</w:t>
      </w:r>
      <w:r w:rsidR="002A2990" w:rsidRPr="007802B0">
        <w:rPr>
          <w:rFonts w:ascii="Angsana New" w:hAnsi="Angsana New" w:hint="cs"/>
          <w:sz w:val="30"/>
          <w:szCs w:val="30"/>
          <w:cs/>
        </w:rPr>
        <w:t>ที่เกิดขึ้น</w:t>
      </w:r>
      <w:r w:rsidR="002A2990" w:rsidRPr="00657FF9">
        <w:rPr>
          <w:rFonts w:ascii="Angsana New" w:hAnsi="Angsana New" w:hint="cs"/>
          <w:sz w:val="30"/>
          <w:szCs w:val="30"/>
          <w:cs/>
        </w:rPr>
        <w:t>ในปัจจุบันอัน</w:t>
      </w:r>
      <w:r w:rsidR="002A2990" w:rsidRPr="00657FF9">
        <w:rPr>
          <w:rFonts w:ascii="Angsana New" w:hAnsi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</w:t>
      </w:r>
      <w:r w:rsidR="002A2990" w:rsidRPr="00657FF9">
        <w:rPr>
          <w:rFonts w:ascii="Angsana New" w:hAnsi="Angsana New"/>
          <w:spacing w:val="-4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</w:t>
      </w:r>
      <w:r w:rsidR="002A2990" w:rsidRPr="00657FF9">
        <w:rPr>
          <w:rFonts w:ascii="Angsana New" w:hAnsi="Angsana New" w:hint="cs"/>
          <w:spacing w:val="-4"/>
          <w:sz w:val="30"/>
          <w:szCs w:val="30"/>
          <w:cs/>
        </w:rPr>
        <w:t>ผูกพัน</w:t>
      </w:r>
      <w:r w:rsidR="002A2990" w:rsidRPr="00657FF9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 w:rsidRPr="00657FF9">
        <w:rPr>
          <w:rFonts w:ascii="Angsana New" w:hAnsi="Angsana New"/>
          <w:spacing w:val="-4"/>
          <w:sz w:val="30"/>
          <w:szCs w:val="30"/>
          <w:cs/>
        </w:rPr>
        <w:t xml:space="preserve"> ประมาณการ</w:t>
      </w:r>
      <w:r w:rsidRPr="007802B0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</w:t>
      </w:r>
      <w:r w:rsidRPr="00A66A42">
        <w:rPr>
          <w:rFonts w:ascii="Angsana New" w:hAnsi="Angsana New"/>
          <w:sz w:val="30"/>
          <w:szCs w:val="30"/>
          <w:cs/>
        </w:rPr>
        <w:t>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3014EB" w:rsidRPr="0023752C" w:rsidRDefault="003014EB" w:rsidP="00A66A42">
      <w:pPr>
        <w:pStyle w:val="BodyText"/>
        <w:tabs>
          <w:tab w:val="left" w:pos="540"/>
        </w:tabs>
        <w:spacing w:after="0"/>
        <w:ind w:right="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95179F" w:rsidRPr="00E833FB" w:rsidRDefault="0095179F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</w:pPr>
      <w:r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:rsidR="0095179F" w:rsidRPr="0023752C" w:rsidRDefault="0095179F" w:rsidP="00A66A42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95179F" w:rsidRPr="005E20E0" w:rsidRDefault="0095179F" w:rsidP="00A66A4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E20E0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 และแสดงในจำนวนสุทธิจากส่วนลดการค้า</w:t>
      </w:r>
    </w:p>
    <w:p w:rsidR="00631172" w:rsidRPr="0023752C" w:rsidRDefault="00631172" w:rsidP="00A66A42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DF00B0" w:rsidRPr="005E20E0" w:rsidRDefault="00850F3B" w:rsidP="00DF00B0">
      <w:pPr>
        <w:ind w:left="630" w:hanging="90"/>
        <w:jc w:val="thaiDistribute"/>
        <w:rPr>
          <w:rFonts w:ascii="Angsana New" w:eastAsia="MS Mincho" w:hAnsi="Angsana New"/>
          <w:iCs/>
          <w:sz w:val="30"/>
          <w:szCs w:val="30"/>
          <w:cs/>
        </w:rPr>
      </w:pPr>
      <w:r w:rsidRPr="005E20E0">
        <w:rPr>
          <w:rFonts w:ascii="Angsana New" w:eastAsia="MS Mincho" w:hAnsi="Angsana New"/>
          <w:iCs/>
          <w:sz w:val="30"/>
          <w:szCs w:val="30"/>
          <w:cs/>
        </w:rPr>
        <w:t>รายได้ค่าบริ</w:t>
      </w:r>
      <w:r w:rsidR="006E174F">
        <w:rPr>
          <w:rFonts w:ascii="Angsana New" w:eastAsia="MS Mincho" w:hAnsi="Angsana New" w:hint="cs"/>
          <w:iCs/>
          <w:sz w:val="30"/>
          <w:szCs w:val="30"/>
          <w:cs/>
        </w:rPr>
        <w:t>การตามสัญญา</w:t>
      </w:r>
    </w:p>
    <w:p w:rsidR="00850F3B" w:rsidRPr="0023752C" w:rsidRDefault="00850F3B" w:rsidP="00A66A42">
      <w:pPr>
        <w:ind w:left="630" w:hanging="90"/>
        <w:jc w:val="thaiDistribute"/>
        <w:rPr>
          <w:rFonts w:ascii="Angsana New" w:eastAsia="MS Mincho" w:hAnsi="Angsana New"/>
          <w:iCs/>
          <w:sz w:val="24"/>
          <w:szCs w:val="24"/>
        </w:rPr>
      </w:pPr>
    </w:p>
    <w:p w:rsidR="002A2990" w:rsidRPr="00463EC4" w:rsidRDefault="002A2990" w:rsidP="006F78BB">
      <w:pPr>
        <w:ind w:left="540"/>
        <w:jc w:val="thaiDistribute"/>
        <w:rPr>
          <w:rFonts w:ascii="Angsana New" w:eastAsia="MS Mincho" w:hAnsi="Angsana New"/>
          <w:iCs/>
          <w:sz w:val="30"/>
          <w:szCs w:val="30"/>
        </w:rPr>
      </w:pPr>
      <w:r w:rsidRPr="005E20E0">
        <w:rPr>
          <w:rFonts w:ascii="Angsana New" w:hAnsi="Angsana New"/>
          <w:sz w:val="30"/>
          <w:szCs w:val="30"/>
          <w:cs/>
        </w:rPr>
        <w:t>รายได้</w:t>
      </w:r>
      <w:r w:rsidR="006E174F">
        <w:rPr>
          <w:rFonts w:ascii="Angsana New" w:hAnsi="Angsana New" w:hint="cs"/>
          <w:sz w:val="30"/>
          <w:szCs w:val="30"/>
          <w:cs/>
        </w:rPr>
        <w:t>ตามสัญญา</w:t>
      </w:r>
      <w:r w:rsidRPr="002A2990">
        <w:rPr>
          <w:rFonts w:ascii="Angsana New" w:hAnsi="Angsana New"/>
          <w:sz w:val="30"/>
          <w:szCs w:val="30"/>
          <w:cs/>
        </w:rPr>
        <w:t>ประกอบด้วยจำนวนเมื่อเริ่มแรกตามที่ตกลงไว้ในสัญญาบวกจำนวนที่เกี่ยวข้องกับการเปลี่ยนแปลงสัญญาอั</w:t>
      </w:r>
      <w:r w:rsidRPr="00463EC4">
        <w:rPr>
          <w:rFonts w:ascii="Angsana New" w:hAnsi="Angsana New"/>
          <w:sz w:val="30"/>
          <w:szCs w:val="30"/>
          <w:cs/>
        </w:rPr>
        <w:t>นเกิดจากการ</w:t>
      </w:r>
      <w:r w:rsidRPr="00463EC4">
        <w:rPr>
          <w:rFonts w:ascii="Angsana New" w:hAnsi="Angsana New" w:hint="cs"/>
          <w:sz w:val="30"/>
          <w:szCs w:val="30"/>
          <w:cs/>
        </w:rPr>
        <w:t>ขยายเวลา</w:t>
      </w:r>
      <w:r w:rsidR="00DF00B0" w:rsidRPr="00463EC4">
        <w:rPr>
          <w:rFonts w:ascii="Angsana New" w:hAnsi="Angsana New" w:hint="cs"/>
          <w:sz w:val="30"/>
          <w:szCs w:val="30"/>
          <w:cs/>
        </w:rPr>
        <w:t>ทำ</w:t>
      </w:r>
      <w:r w:rsidRPr="00463EC4">
        <w:rPr>
          <w:rFonts w:ascii="Angsana New" w:hAnsi="Angsana New" w:hint="cs"/>
          <w:sz w:val="30"/>
          <w:szCs w:val="30"/>
          <w:cs/>
        </w:rPr>
        <w:t>งาน</w:t>
      </w:r>
      <w:r w:rsidR="006E174F">
        <w:rPr>
          <w:rFonts w:ascii="Angsana New" w:hAnsi="Angsana New" w:hint="cs"/>
          <w:sz w:val="30"/>
          <w:szCs w:val="30"/>
          <w:cs/>
        </w:rPr>
        <w:t xml:space="preserve"> หรือการดัดแปลงงาน</w:t>
      </w:r>
      <w:r w:rsidRPr="00463EC4">
        <w:rPr>
          <w:rFonts w:ascii="Angsana New" w:hAnsi="Angsana New" w:hint="cs"/>
          <w:sz w:val="30"/>
          <w:szCs w:val="30"/>
          <w:cs/>
        </w:rPr>
        <w:t>เมื่อสามารถประมาณผลของงานตามสัญญาได้อย่างน่าเชื่อถือ รายได้และ</w:t>
      </w:r>
      <w:r w:rsidR="00DF00B0" w:rsidRPr="00463EC4">
        <w:rPr>
          <w:rFonts w:ascii="Angsana New" w:hAnsi="Angsana New"/>
          <w:sz w:val="30"/>
          <w:szCs w:val="30"/>
          <w:cs/>
        </w:rPr>
        <w:t>ต้นทุนการให้บริการ</w:t>
      </w:r>
      <w:r w:rsidRPr="00463EC4">
        <w:rPr>
          <w:rFonts w:ascii="Angsana New" w:hAnsi="Angsana New" w:hint="cs"/>
          <w:sz w:val="30"/>
          <w:szCs w:val="30"/>
          <w:cs/>
        </w:rPr>
        <w:t>จะถูกรับรู้กำไรหรือขาดทุนตามสัดส่วนของขั้นความสำเร็จของงาน</w:t>
      </w:r>
    </w:p>
    <w:p w:rsidR="00DF00B0" w:rsidRPr="0023752C" w:rsidRDefault="00DF00B0" w:rsidP="002A2990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DF00B0" w:rsidRPr="00463EC4" w:rsidRDefault="00DF00B0" w:rsidP="00DF00B0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463EC4">
        <w:rPr>
          <w:rFonts w:ascii="Angsana New" w:hAnsi="Angsana New"/>
          <w:sz w:val="30"/>
          <w:szCs w:val="30"/>
          <w:cs/>
        </w:rPr>
        <w:lastRenderedPageBreak/>
        <w:t>ขั้นความสำเร็จของงาน</w:t>
      </w:r>
      <w:r w:rsidRPr="00463EC4">
        <w:rPr>
          <w:rFonts w:ascii="Angsana New" w:hAnsi="Angsana New" w:hint="cs"/>
          <w:sz w:val="30"/>
          <w:szCs w:val="30"/>
          <w:cs/>
        </w:rPr>
        <w:t>ประมาณ</w:t>
      </w:r>
      <w:r w:rsidRPr="00463EC4">
        <w:rPr>
          <w:rFonts w:ascii="Angsana New" w:hAnsi="Angsana New"/>
          <w:sz w:val="30"/>
          <w:szCs w:val="30"/>
          <w:cs/>
        </w:rPr>
        <w:t>โดยอ้างอิงกับอัตราส่วนของต้นทุนที่เกิดขึ้นจริง ณ วันสิ้นรอบระยะเวลารายงาน กั</w:t>
      </w:r>
      <w:r w:rsidRPr="00463EC4">
        <w:rPr>
          <w:rFonts w:ascii="Angsana New" w:hAnsi="Angsana New" w:hint="cs"/>
          <w:sz w:val="30"/>
          <w:szCs w:val="30"/>
          <w:cs/>
        </w:rPr>
        <w:t>บ</w:t>
      </w:r>
      <w:r w:rsidRPr="00463EC4">
        <w:rPr>
          <w:rFonts w:ascii="Angsana New" w:hAnsi="Angsana New"/>
          <w:sz w:val="30"/>
          <w:szCs w:val="30"/>
          <w:cs/>
        </w:rPr>
        <w:t>ประมาณการต้นทุนทั้งสิ้นเมื่อสิ้นสุดสัญญา</w:t>
      </w:r>
      <w:r w:rsidRPr="00463EC4">
        <w:rPr>
          <w:rFonts w:ascii="Angsana New" w:hAnsi="Angsana New" w:hint="cs"/>
          <w:sz w:val="30"/>
          <w:szCs w:val="30"/>
          <w:cs/>
        </w:rPr>
        <w:t xml:space="preserve"> เมื่อไม่สามารถประมาณผลของงาน</w:t>
      </w:r>
      <w:r w:rsidR="006F78BB" w:rsidRPr="00463EC4">
        <w:rPr>
          <w:rFonts w:ascii="Angsana New" w:hAnsi="Angsana New" w:hint="cs"/>
          <w:sz w:val="30"/>
          <w:szCs w:val="30"/>
          <w:cs/>
        </w:rPr>
        <w:t>บริการ</w:t>
      </w:r>
      <w:r w:rsidRPr="00463EC4">
        <w:rPr>
          <w:rFonts w:ascii="Angsana New" w:hAnsi="Angsana New" w:hint="cs"/>
          <w:sz w:val="30"/>
          <w:szCs w:val="30"/>
          <w:cs/>
        </w:rPr>
        <w:t>ได้อย่างน่าเชื่อถือ รายได้</w:t>
      </w:r>
      <w:r w:rsidRPr="00463EC4">
        <w:rPr>
          <w:rFonts w:ascii="Angsana New" w:hAnsi="Angsana New"/>
          <w:sz w:val="30"/>
          <w:szCs w:val="30"/>
          <w:cs/>
        </w:rPr>
        <w:t>ตามสัญญาบริการ</w:t>
      </w:r>
      <w:r w:rsidRPr="00463EC4">
        <w:rPr>
          <w:rFonts w:ascii="Angsana New" w:hAnsi="Angsana New" w:hint="cs"/>
          <w:sz w:val="30"/>
          <w:szCs w:val="30"/>
          <w:cs/>
        </w:rPr>
        <w:t>จะถูกรับรู้ได้ไม่เกินกว่าต้นทุน</w:t>
      </w:r>
      <w:r w:rsidRPr="00463EC4">
        <w:rPr>
          <w:rFonts w:ascii="Angsana New" w:hAnsi="Angsana New"/>
          <w:sz w:val="30"/>
          <w:szCs w:val="30"/>
          <w:cs/>
        </w:rPr>
        <w:t>การให้บริการ</w:t>
      </w:r>
      <w:r w:rsidRPr="00463EC4">
        <w:rPr>
          <w:rFonts w:ascii="Angsana New" w:hAnsi="Angsana New" w:hint="cs"/>
          <w:sz w:val="30"/>
          <w:szCs w:val="30"/>
          <w:cs/>
        </w:rPr>
        <w:t>ที่เกิดขึ้นและมีความเป็นไปได้ค่อนข</w:t>
      </w:r>
      <w:r w:rsidR="00467029">
        <w:rPr>
          <w:rFonts w:ascii="Angsana New" w:hAnsi="Angsana New" w:hint="cs"/>
          <w:sz w:val="30"/>
          <w:szCs w:val="30"/>
          <w:cs/>
        </w:rPr>
        <w:t xml:space="preserve">้างแน่ที่จะได้รับต้นทุนนั้นคืน </w:t>
      </w:r>
      <w:r w:rsidRPr="00463EC4">
        <w:rPr>
          <w:rFonts w:ascii="Angsana New" w:hAnsi="Angsana New" w:hint="cs"/>
          <w:sz w:val="30"/>
          <w:szCs w:val="30"/>
          <w:cs/>
        </w:rPr>
        <w:t xml:space="preserve">ผลขาดทุนที่คาดว่าจะเกิดขึ้นจากงานรับรู้ในกำไรหรือขาดทุนทันที </w:t>
      </w:r>
    </w:p>
    <w:p w:rsidR="002A2990" w:rsidRPr="006E174F" w:rsidRDefault="002A2990" w:rsidP="004315A4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6E174F" w:rsidRPr="002E2783" w:rsidRDefault="006E174F" w:rsidP="006E174F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E2783">
        <w:rPr>
          <w:rFonts w:ascii="Angsana New" w:hAnsi="Angsana New"/>
          <w:iCs/>
          <w:sz w:val="30"/>
          <w:szCs w:val="30"/>
          <w:cs/>
        </w:rPr>
        <w:t>รายได้ค่าเช่า</w:t>
      </w:r>
    </w:p>
    <w:p w:rsidR="006E174F" w:rsidRPr="006E174F" w:rsidRDefault="006E174F" w:rsidP="006E174F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6E174F" w:rsidRDefault="006E174F" w:rsidP="006E174F">
      <w:pPr>
        <w:pStyle w:val="BodyText"/>
        <w:spacing w:after="0"/>
        <w:ind w:firstLine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รายได้ค่าเช่ารับรู้ใน</w:t>
      </w:r>
      <w:r w:rsidR="00FB4EA3" w:rsidRPr="002E2783">
        <w:rPr>
          <w:rFonts w:ascii="Angsana New" w:hAnsi="Angsana New"/>
          <w:sz w:val="30"/>
          <w:szCs w:val="30"/>
          <w:cs/>
        </w:rPr>
        <w:t>กำไร</w:t>
      </w:r>
      <w:r w:rsidR="00FB4EA3">
        <w:rPr>
          <w:rFonts w:ascii="Angsana New" w:hAnsi="Angsana New" w:hint="cs"/>
          <w:sz w:val="30"/>
          <w:szCs w:val="30"/>
          <w:cs/>
        </w:rPr>
        <w:t>หรือ</w:t>
      </w:r>
      <w:r w:rsidR="00FB4EA3" w:rsidRPr="002E2783">
        <w:rPr>
          <w:rFonts w:ascii="Angsana New" w:hAnsi="Angsana New"/>
          <w:sz w:val="30"/>
          <w:szCs w:val="30"/>
          <w:cs/>
        </w:rPr>
        <w:t>ขาดทุน</w:t>
      </w:r>
      <w:r w:rsidRPr="002E2783">
        <w:rPr>
          <w:rFonts w:ascii="Angsana New" w:hAnsi="Angsana New"/>
          <w:sz w:val="30"/>
          <w:szCs w:val="30"/>
          <w:cs/>
        </w:rPr>
        <w:t>โดยวิธีเส้นตรงตลอดอายุสัญญาเช่า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844257" w:rsidRPr="006E174F" w:rsidRDefault="00844257" w:rsidP="004315A4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F41524" w:rsidRPr="0082059D" w:rsidRDefault="00F41524" w:rsidP="00F41524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20"/>
          <w:szCs w:val="20"/>
        </w:rPr>
      </w:pPr>
      <w:r w:rsidRPr="002E2783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:rsidR="00F41524" w:rsidRPr="006E174F" w:rsidRDefault="00F41524" w:rsidP="00F41524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F41524" w:rsidRPr="0082059D" w:rsidRDefault="00F41524" w:rsidP="00F4152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เงินปันผลรับบันทึกในกำไร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ขาดทุนในวันที่</w:t>
      </w:r>
      <w:r w:rsidRPr="00F4152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E2783">
        <w:rPr>
          <w:rFonts w:ascii="Angsana New" w:hAnsi="Angsana New"/>
          <w:sz w:val="30"/>
          <w:szCs w:val="30"/>
          <w:cs/>
        </w:rPr>
        <w:t xml:space="preserve">สิทธิได้รับเงินปันผล </w:t>
      </w:r>
      <w:r>
        <w:rPr>
          <w:rFonts w:ascii="Angsana New" w:hAnsi="Angsana New"/>
          <w:sz w:val="30"/>
          <w:szCs w:val="30"/>
        </w:rPr>
        <w:t xml:space="preserve">  </w:t>
      </w:r>
    </w:p>
    <w:p w:rsidR="00F41524" w:rsidRPr="006E174F" w:rsidRDefault="00F41524" w:rsidP="004315A4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4E5EA1" w:rsidRPr="005E20E0" w:rsidRDefault="00ED2DCE" w:rsidP="00A66A42">
      <w:pPr>
        <w:pStyle w:val="BodyText"/>
        <w:spacing w:after="0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5E20E0">
        <w:rPr>
          <w:rFonts w:ascii="Angsana New" w:hAnsi="Angsana New"/>
          <w:iCs/>
          <w:sz w:val="30"/>
          <w:szCs w:val="30"/>
          <w:cs/>
        </w:rPr>
        <w:t>ดอกเบี้ยรับและรายได้อื่น</w:t>
      </w:r>
    </w:p>
    <w:p w:rsidR="00ED2DCE" w:rsidRPr="006E174F" w:rsidRDefault="00ED2DCE" w:rsidP="00A66A42">
      <w:pPr>
        <w:pStyle w:val="BodyText"/>
        <w:spacing w:after="0"/>
        <w:ind w:firstLine="540"/>
        <w:jc w:val="thaiDistribute"/>
        <w:rPr>
          <w:rFonts w:ascii="Angsana New" w:hAnsi="Angsana New"/>
          <w:sz w:val="28"/>
          <w:szCs w:val="28"/>
        </w:rPr>
      </w:pPr>
    </w:p>
    <w:p w:rsidR="00ED2DCE" w:rsidRPr="005E20E0" w:rsidRDefault="00ED2DCE" w:rsidP="00A66A42">
      <w:pPr>
        <w:pStyle w:val="AccPolicyHeading"/>
        <w:numPr>
          <w:ilvl w:val="0"/>
          <w:numId w:val="0"/>
        </w:numPr>
        <w:ind w:left="1170" w:hanging="1170"/>
        <w:rPr>
          <w:b w:val="0"/>
          <w:bCs w:val="0"/>
          <w:i w:val="0"/>
          <w:iCs w:val="0"/>
          <w:lang w:val="en-US"/>
        </w:rPr>
      </w:pPr>
      <w:r w:rsidRPr="005E20E0">
        <w:rPr>
          <w:b w:val="0"/>
          <w:bCs w:val="0"/>
          <w:i w:val="0"/>
          <w:iCs w:val="0"/>
          <w:cs/>
          <w:lang w:val="en-US"/>
        </w:rPr>
        <w:tab/>
        <w:t>ดอ</w:t>
      </w:r>
      <w:r w:rsidR="009C25BF">
        <w:rPr>
          <w:b w:val="0"/>
          <w:bCs w:val="0"/>
          <w:i w:val="0"/>
          <w:iCs w:val="0"/>
          <w:cs/>
          <w:lang w:val="en-US"/>
        </w:rPr>
        <w:t>กเบี้ยรับและรายได้อื่นบันทึกใน</w:t>
      </w:r>
      <w:r w:rsidRPr="005E20E0">
        <w:rPr>
          <w:b w:val="0"/>
          <w:bCs w:val="0"/>
          <w:i w:val="0"/>
          <w:iCs w:val="0"/>
          <w:cs/>
          <w:lang w:val="en-US"/>
        </w:rPr>
        <w:t>กำไร</w:t>
      </w:r>
      <w:r w:rsidR="009C25BF">
        <w:rPr>
          <w:rFonts w:hint="cs"/>
          <w:b w:val="0"/>
          <w:bCs w:val="0"/>
          <w:i w:val="0"/>
          <w:iCs w:val="0"/>
          <w:cs/>
          <w:lang w:val="en-US"/>
        </w:rPr>
        <w:t>หรือ</w:t>
      </w:r>
      <w:r w:rsidRPr="005E20E0">
        <w:rPr>
          <w:b w:val="0"/>
          <w:bCs w:val="0"/>
          <w:i w:val="0"/>
          <w:iCs w:val="0"/>
          <w:cs/>
          <w:lang w:val="en-US"/>
        </w:rPr>
        <w:t xml:space="preserve">ขาดทุนตามเกณฑ์คงค้าง </w:t>
      </w:r>
    </w:p>
    <w:p w:rsidR="0080399D" w:rsidRPr="006E174F" w:rsidRDefault="0080399D" w:rsidP="002B4375">
      <w:pPr>
        <w:pStyle w:val="AccPolicyHeading"/>
        <w:numPr>
          <w:ilvl w:val="0"/>
          <w:numId w:val="0"/>
        </w:numPr>
        <w:ind w:left="1170" w:hanging="1170"/>
        <w:rPr>
          <w:sz w:val="28"/>
          <w:szCs w:val="28"/>
        </w:rPr>
      </w:pPr>
    </w:p>
    <w:p w:rsidR="0095179F" w:rsidRPr="00E833FB" w:rsidRDefault="0095179F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</w:pPr>
      <w:r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:rsidR="0095179F" w:rsidRPr="006E174F" w:rsidRDefault="0095179F" w:rsidP="00A66A42">
      <w:pPr>
        <w:rPr>
          <w:rFonts w:ascii="Angsana New" w:hAnsi="Angsana New"/>
          <w:sz w:val="28"/>
          <w:szCs w:val="28"/>
          <w:cs/>
          <w:lang w:val="th-TH"/>
        </w:rPr>
      </w:pPr>
    </w:p>
    <w:p w:rsidR="006B70BB" w:rsidRDefault="00144ACE" w:rsidP="006B70BB">
      <w:pPr>
        <w:pStyle w:val="BodyText"/>
        <w:spacing w:after="0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E20E0">
        <w:rPr>
          <w:rFonts w:ascii="Angsana New" w:hAnsi="Angsana New"/>
          <w:sz w:val="30"/>
          <w:szCs w:val="30"/>
          <w:cs/>
        </w:rPr>
        <w:t>ต้นทุนทางการเงินประกอบด้วย</w:t>
      </w:r>
      <w:r w:rsidR="00264E4F" w:rsidRPr="00512F41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</w:t>
      </w:r>
      <w:r w:rsidR="00264E4F" w:rsidRPr="00512F41">
        <w:rPr>
          <w:rFonts w:ascii="Angsana New" w:hAnsi="Angsana New" w:hint="cs"/>
          <w:sz w:val="30"/>
          <w:szCs w:val="30"/>
          <w:cs/>
        </w:rPr>
        <w:t xml:space="preserve"> </w:t>
      </w:r>
      <w:r w:rsidR="009C25BF">
        <w:rPr>
          <w:rFonts w:ascii="Angsana New" w:hAnsi="Angsana New"/>
          <w:sz w:val="30"/>
          <w:szCs w:val="30"/>
          <w:cs/>
        </w:rPr>
        <w:t>บันทึกใน</w:t>
      </w:r>
      <w:r w:rsidR="00264E4F" w:rsidRPr="00512F41">
        <w:rPr>
          <w:rFonts w:ascii="Angsana New" w:hAnsi="Angsana New"/>
          <w:sz w:val="30"/>
          <w:szCs w:val="30"/>
          <w:cs/>
        </w:rPr>
        <w:t>กำไร</w:t>
      </w:r>
      <w:r w:rsidR="009C25BF">
        <w:rPr>
          <w:rFonts w:ascii="Angsana New" w:hAnsi="Angsana New" w:hint="cs"/>
          <w:sz w:val="30"/>
          <w:szCs w:val="30"/>
          <w:cs/>
        </w:rPr>
        <w:t>หรือ</w:t>
      </w:r>
      <w:r w:rsidR="00264E4F" w:rsidRPr="00512F41">
        <w:rPr>
          <w:rFonts w:ascii="Angsana New" w:hAnsi="Angsana New"/>
          <w:sz w:val="30"/>
          <w:szCs w:val="30"/>
          <w:cs/>
        </w:rPr>
        <w:t>ขาดทุนในงวด</w:t>
      </w:r>
      <w:r w:rsidR="00E73D56">
        <w:rPr>
          <w:rFonts w:ascii="Angsana New" w:hAnsi="Angsana New"/>
          <w:sz w:val="30"/>
          <w:szCs w:val="30"/>
        </w:rPr>
        <w:br/>
      </w:r>
      <w:r w:rsidR="00264E4F" w:rsidRPr="00512F41">
        <w:rPr>
          <w:rFonts w:ascii="Angsana New" w:hAnsi="Angsana New"/>
          <w:sz w:val="30"/>
          <w:szCs w:val="30"/>
          <w:cs/>
        </w:rPr>
        <w:t>ที่ค่าใช้จ่ายดังกล่าวเกิดขึ้น</w:t>
      </w:r>
      <w:r w:rsidR="006B70BB">
        <w:rPr>
          <w:rFonts w:ascii="Angsana New" w:hAnsi="Angsana New" w:hint="cs"/>
          <w:sz w:val="30"/>
          <w:szCs w:val="30"/>
          <w:cs/>
        </w:rPr>
        <w:t xml:space="preserve"> ต้นทุนทางการเงิน</w:t>
      </w:r>
      <w:r w:rsidR="008526EF">
        <w:rPr>
          <w:rFonts w:ascii="Angsana New" w:hAnsi="Angsana New" w:hint="cs"/>
          <w:sz w:val="30"/>
          <w:szCs w:val="30"/>
          <w:cs/>
        </w:rPr>
        <w:t>ที่เกิดจาก</w:t>
      </w:r>
      <w:r w:rsidR="006B70BB">
        <w:rPr>
          <w:rFonts w:ascii="Angsana New" w:hAnsi="Angsana New" w:hint="cs"/>
          <w:sz w:val="30"/>
          <w:szCs w:val="30"/>
          <w:cs/>
        </w:rPr>
        <w:t>ตามสัญญาเช่าการเงิน</w:t>
      </w:r>
      <w:r w:rsidR="00B90878">
        <w:rPr>
          <w:rFonts w:ascii="Angsana New" w:hAnsi="Angsana New" w:hint="cs"/>
          <w:sz w:val="30"/>
          <w:szCs w:val="30"/>
          <w:cs/>
        </w:rPr>
        <w:t xml:space="preserve"> </w:t>
      </w:r>
      <w:r w:rsidR="006B70BB">
        <w:rPr>
          <w:rFonts w:ascii="Angsana New" w:hAnsi="Angsana New" w:hint="cs"/>
          <w:sz w:val="30"/>
          <w:szCs w:val="30"/>
          <w:cs/>
        </w:rPr>
        <w:t>บันทึกโดยใช้วิธีอัตราดอกเบี้ยที่แท้จริง</w:t>
      </w:r>
    </w:p>
    <w:p w:rsidR="00AB3CE2" w:rsidRPr="006E174F" w:rsidRDefault="00AB3CE2" w:rsidP="006B70BB">
      <w:pPr>
        <w:pStyle w:val="BodyText"/>
        <w:spacing w:after="0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:rsidR="0095179F" w:rsidRPr="00E833FB" w:rsidRDefault="0095179F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  <w:rPr>
          <w:cs/>
        </w:rPr>
      </w:pPr>
      <w:r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95179F" w:rsidRPr="006E174F" w:rsidRDefault="0095179F" w:rsidP="00A66A42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144ACE" w:rsidRPr="005E20E0" w:rsidRDefault="0095179F" w:rsidP="00A66A4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E20E0">
        <w:rPr>
          <w:rFonts w:ascii="Angsana New" w:hAnsi="Angsana New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</w:t>
      </w:r>
    </w:p>
    <w:p w:rsidR="00351D27" w:rsidRPr="006E174F" w:rsidRDefault="00351D27" w:rsidP="00A66A42">
      <w:pPr>
        <w:ind w:left="540"/>
        <w:rPr>
          <w:rFonts w:ascii="Angsana New" w:eastAsia="Calibri" w:hAnsi="Angsana New"/>
          <w:sz w:val="28"/>
          <w:szCs w:val="28"/>
        </w:rPr>
      </w:pPr>
    </w:p>
    <w:p w:rsidR="00144ACE" w:rsidRDefault="00144ACE" w:rsidP="00A66A42">
      <w:pPr>
        <w:ind w:left="540"/>
        <w:rPr>
          <w:rFonts w:ascii="Angsana New" w:eastAsia="Calibri" w:hAnsi="Angsana New"/>
          <w:sz w:val="30"/>
          <w:szCs w:val="30"/>
        </w:rPr>
      </w:pPr>
      <w:r w:rsidRPr="005E20E0">
        <w:rPr>
          <w:rFonts w:ascii="Angsana New" w:eastAsia="Calibri" w:hAnsi="Angsana New"/>
          <w:sz w:val="30"/>
          <w:szCs w:val="30"/>
          <w:cs/>
        </w:rPr>
        <w:t>ค่าเช่าที่อาจเกิดขึ้น</w:t>
      </w:r>
      <w:r w:rsidRPr="005E20E0">
        <w:rPr>
          <w:rFonts w:ascii="Angsana New" w:eastAsia="Calibri" w:hAnsi="Angsana New" w:hint="cs"/>
          <w:sz w:val="30"/>
          <w:szCs w:val="30"/>
          <w:cs/>
        </w:rPr>
        <w:t>ต้องนำมารวม</w:t>
      </w:r>
      <w:r w:rsidRPr="005E20E0">
        <w:rPr>
          <w:rFonts w:ascii="Angsana New" w:eastAsia="Calibri" w:hAnsi="Angsana New"/>
          <w:sz w:val="30"/>
          <w:szCs w:val="30"/>
          <w:cs/>
        </w:rPr>
        <w:t>คำนวณจำนวนเงินขั้นต่ำที่ต้องจ่าย</w:t>
      </w:r>
      <w:r w:rsidRPr="005E20E0">
        <w:rPr>
          <w:rFonts w:ascii="Angsana New" w:eastAsia="Calibri" w:hAnsi="Angsana New" w:hint="cs"/>
          <w:sz w:val="30"/>
          <w:szCs w:val="30"/>
          <w:cs/>
        </w:rPr>
        <w:t>ตามระยะเวลาที่คงเหลือของสัญญาเช่า เมื่อได้รับการยืนยันการปรับค่าเช่า</w:t>
      </w:r>
    </w:p>
    <w:p w:rsidR="00467029" w:rsidRPr="006E174F" w:rsidRDefault="00467029" w:rsidP="00A66A42">
      <w:pPr>
        <w:ind w:left="540"/>
        <w:rPr>
          <w:rFonts w:ascii="Angsana New" w:eastAsia="Calibri" w:hAnsi="Angsana New"/>
          <w:sz w:val="28"/>
          <w:szCs w:val="28"/>
        </w:rPr>
      </w:pPr>
    </w:p>
    <w:p w:rsidR="0095179F" w:rsidRPr="00520A22" w:rsidRDefault="00BC4300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</w:pPr>
      <w:r>
        <w:rPr>
          <w:cs/>
        </w:rPr>
        <w:br w:type="page"/>
      </w:r>
      <w:r w:rsidR="0095179F"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:rsidR="0095179F" w:rsidRPr="00A66A42" w:rsidRDefault="0095179F" w:rsidP="00A66A4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537B4B" w:rsidRPr="00A66A42" w:rsidRDefault="00537B4B" w:rsidP="00A66A42">
      <w:pPr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A66A42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</w:t>
      </w:r>
      <w:r w:rsidRPr="00A66A42">
        <w:rPr>
          <w:rStyle w:val="PageNumber"/>
          <w:rFonts w:ascii="Angsana New" w:hAnsi="Angsana New"/>
          <w:sz w:val="30"/>
          <w:szCs w:val="30"/>
          <w:cs/>
        </w:rPr>
        <w:t>าษีเงินได้ของงวดปัจจุบันและภาษีเงินได้รอการตัดบัญชีรับรู้ในกำไรหรือขาดทุน</w:t>
      </w:r>
      <w:r w:rsidRPr="00A66A42">
        <w:rPr>
          <w:rFonts w:ascii="Angsana New" w:hAnsi="Angsana New"/>
          <w:sz w:val="30"/>
          <w:szCs w:val="30"/>
          <w:cs/>
        </w:rPr>
        <w:t xml:space="preserve"> เว้น</w:t>
      </w:r>
      <w:r w:rsidR="00BC2AD6">
        <w:rPr>
          <w:rFonts w:ascii="Angsana New" w:hAnsi="Angsana New"/>
          <w:sz w:val="30"/>
          <w:szCs w:val="30"/>
          <w:cs/>
        </w:rPr>
        <w:t>แต่ในส่วนที่เกี่ยวกับรายการที่</w:t>
      </w:r>
      <w:r w:rsidRPr="00A66A42">
        <w:rPr>
          <w:rFonts w:ascii="Angsana New" w:hAnsi="Angsana New"/>
          <w:sz w:val="30"/>
          <w:szCs w:val="30"/>
          <w:cs/>
        </w:rPr>
        <w:t>รับรู้โดยตรงในส่วนของผู้ถือหุ้นหรือกำไรขาดทุนเบ็ดเสร็จอื่น</w:t>
      </w:r>
    </w:p>
    <w:p w:rsidR="00537B4B" w:rsidRPr="00A66A42" w:rsidRDefault="00537B4B" w:rsidP="00A66A42">
      <w:pPr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537B4B" w:rsidRPr="00A66A42" w:rsidRDefault="004C20F3" w:rsidP="00A66A42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Pr="00A66A42">
        <w:rPr>
          <w:rFonts w:ascii="Times New Roman" w:hAnsi="Times New Roman" w:hint="cs"/>
          <w:sz w:val="30"/>
          <w:szCs w:val="30"/>
          <w:cs/>
        </w:rPr>
        <w:t xml:space="preserve"> </w:t>
      </w:r>
      <w:r w:rsidRPr="00A66A42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</w:t>
      </w:r>
      <w:r w:rsidR="00E73D56">
        <w:rPr>
          <w:rFonts w:ascii="Angsana New" w:hAnsi="Angsana New"/>
          <w:sz w:val="30"/>
          <w:szCs w:val="30"/>
        </w:rPr>
        <w:br/>
      </w:r>
      <w:r w:rsidRPr="00A66A42">
        <w:rPr>
          <w:rFonts w:ascii="Angsana New" w:hAnsi="Angsana New" w:hint="cs"/>
          <w:sz w:val="30"/>
          <w:szCs w:val="30"/>
          <w:cs/>
        </w:rPr>
        <w:t>ทางภาษีที่เกี่ยวกับรายการในปีก่อนๆ</w:t>
      </w:r>
    </w:p>
    <w:p w:rsidR="00F56CF2" w:rsidRPr="00A66A42" w:rsidRDefault="00F56CF2" w:rsidP="00A66A42">
      <w:pPr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537B4B" w:rsidRDefault="00537B4B" w:rsidP="00A66A42">
      <w:pPr>
        <w:pStyle w:val="BodyText"/>
        <w:spacing w:after="0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="00264E4F" w:rsidRPr="006432AD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="00264E4F" w:rsidRPr="006432AD">
        <w:rPr>
          <w:rFonts w:ascii="Angsana New" w:hAnsi="Angsana New"/>
          <w:sz w:val="30"/>
          <w:szCs w:val="30"/>
          <w:cs/>
        </w:rPr>
        <w:t>ไม่</w:t>
      </w:r>
      <w:r w:rsidR="00264E4F" w:rsidRPr="006432AD">
        <w:rPr>
          <w:rFonts w:ascii="Angsana New" w:hAnsi="Angsana New" w:hint="cs"/>
          <w:sz w:val="30"/>
          <w:szCs w:val="30"/>
          <w:cs/>
        </w:rPr>
        <w:t>ถูกรับรู้เมื่อเกิดจาก</w:t>
      </w:r>
      <w:r w:rsidR="005B3D78">
        <w:rPr>
          <w:rFonts w:ascii="Angsana New" w:hAnsi="Angsana New"/>
          <w:sz w:val="30"/>
          <w:szCs w:val="30"/>
        </w:rPr>
        <w:br/>
      </w:r>
      <w:r w:rsidR="00264E4F" w:rsidRPr="006432AD">
        <w:rPr>
          <w:rFonts w:ascii="Angsana New" w:hAnsi="Angsana New" w:hint="cs"/>
          <w:sz w:val="30"/>
          <w:szCs w:val="30"/>
          <w:cs/>
        </w:rPr>
        <w:t>ผลแตก</w:t>
      </w:r>
      <w:r w:rsidR="00264E4F" w:rsidRPr="006432AD">
        <w:rPr>
          <w:rFonts w:ascii="Angsana New" w:hAnsi="Angsana New"/>
          <w:sz w:val="30"/>
          <w:szCs w:val="30"/>
          <w:cs/>
        </w:rPr>
        <w:t xml:space="preserve">ต่างชั่วคราวต่อไปนี้ </w:t>
      </w:r>
      <w:r w:rsidR="00264E4F" w:rsidRPr="006432AD">
        <w:rPr>
          <w:rFonts w:ascii="Angsana New" w:hAnsi="Angsana New" w:hint="cs"/>
          <w:sz w:val="30"/>
          <w:szCs w:val="30"/>
          <w:cs/>
        </w:rPr>
        <w:t xml:space="preserve"> การรับรู้</w:t>
      </w:r>
      <w:r w:rsidR="00264E4F" w:rsidRPr="006432AD">
        <w:rPr>
          <w:rFonts w:ascii="Angsana New" w:hAnsi="Angsana New"/>
          <w:sz w:val="30"/>
          <w:szCs w:val="30"/>
          <w:cs/>
        </w:rPr>
        <w:t>ค่าความนิยม</w:t>
      </w:r>
      <w:r w:rsidR="00264E4F" w:rsidRPr="006432AD">
        <w:rPr>
          <w:rFonts w:ascii="Angsana New" w:hAnsi="Angsana New" w:hint="cs"/>
          <w:sz w:val="30"/>
          <w:szCs w:val="30"/>
          <w:cs/>
        </w:rPr>
        <w:t>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</w:t>
      </w:r>
      <w:r w:rsidR="00264E4F" w:rsidRPr="00BA249C">
        <w:rPr>
          <w:rFonts w:ascii="Angsana New" w:hAnsi="Angsana New" w:hint="cs"/>
          <w:sz w:val="30"/>
          <w:szCs w:val="30"/>
          <w:cs/>
        </w:rPr>
        <w:t>ต่อกำไรขาดทุนทางบัญชี</w:t>
      </w:r>
      <w:r w:rsidR="00264E4F" w:rsidRPr="006432AD">
        <w:rPr>
          <w:rFonts w:ascii="Angsana New" w:hAnsi="Angsana New" w:hint="cs"/>
          <w:sz w:val="30"/>
          <w:szCs w:val="30"/>
          <w:cs/>
        </w:rPr>
        <w:t>หรือทางภาษี และผลแตกต่างที่เกี่ยวข้องกับเงินลงทุนในบริษัทย่อย</w:t>
      </w:r>
      <w:r w:rsidR="00264E4F" w:rsidRPr="00866987">
        <w:rPr>
          <w:rFonts w:ascii="Angsana New" w:hAnsi="Angsana New"/>
          <w:sz w:val="30"/>
          <w:szCs w:val="30"/>
          <w:cs/>
        </w:rPr>
        <w:t>หากเป็นไปได้ว่าจ</w:t>
      </w:r>
      <w:r w:rsidR="00264E4F" w:rsidRPr="006432AD">
        <w:rPr>
          <w:rFonts w:ascii="Angsana New" w:hAnsi="Angsana New"/>
          <w:sz w:val="30"/>
          <w:szCs w:val="30"/>
          <w:cs/>
        </w:rPr>
        <w:t>ะไม่มีการกลับรายการใน</w:t>
      </w:r>
      <w:r w:rsidR="00264E4F" w:rsidRPr="006432AD">
        <w:rPr>
          <w:rFonts w:ascii="Angsana New" w:hAnsi="Angsana New" w:hint="cs"/>
          <w:sz w:val="30"/>
          <w:szCs w:val="30"/>
          <w:cs/>
        </w:rPr>
        <w:t>อนาคต</w:t>
      </w:r>
      <w:r w:rsidR="00264E4F" w:rsidRPr="006432AD">
        <w:rPr>
          <w:rFonts w:ascii="Angsana New" w:hAnsi="Angsana New"/>
          <w:sz w:val="30"/>
          <w:szCs w:val="30"/>
          <w:cs/>
        </w:rPr>
        <w:t>อันใกล้</w:t>
      </w:r>
      <w:r w:rsidR="00264E4F" w:rsidRPr="006432AD">
        <w:rPr>
          <w:rFonts w:ascii="Angsana New" w:hAnsi="Angsana New" w:hint="cs"/>
          <w:sz w:val="30"/>
          <w:szCs w:val="30"/>
          <w:cs/>
        </w:rPr>
        <w:t xml:space="preserve"> </w:t>
      </w:r>
      <w:r w:rsidR="00264E4F" w:rsidRPr="006432AD">
        <w:rPr>
          <w:rFonts w:ascii="Angsana New" w:hAnsi="Angsana New"/>
          <w:sz w:val="30"/>
          <w:szCs w:val="30"/>
          <w:cs/>
        </w:rPr>
        <w:t xml:space="preserve"> </w:t>
      </w:r>
      <w:r w:rsidR="00264E4F" w:rsidRPr="006432AD">
        <w:rPr>
          <w:rFonts w:ascii="Angsana New" w:hAnsi="Angsana New" w:hint="cs"/>
          <w:sz w:val="30"/>
          <w:szCs w:val="30"/>
          <w:cs/>
        </w:rPr>
        <w:t xml:space="preserve"> </w:t>
      </w:r>
    </w:p>
    <w:p w:rsidR="00844257" w:rsidRPr="00663B9D" w:rsidRDefault="00844257" w:rsidP="00A66A42">
      <w:pPr>
        <w:pStyle w:val="BodyText"/>
        <w:spacing w:after="0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:rsidR="0027210E" w:rsidRDefault="00537B4B" w:rsidP="0027210E">
      <w:pPr>
        <w:pStyle w:val="BodyText"/>
        <w:spacing w:after="0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191110" w:rsidRDefault="00191110" w:rsidP="0027210E">
      <w:pPr>
        <w:pStyle w:val="BodyText"/>
        <w:spacing w:after="0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:rsidR="00537B4B" w:rsidRDefault="00537B4B" w:rsidP="0027210E">
      <w:pPr>
        <w:pStyle w:val="BodyText"/>
        <w:spacing w:after="0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844257" w:rsidRPr="00663B9D" w:rsidRDefault="00844257" w:rsidP="00A66A42">
      <w:pPr>
        <w:pStyle w:val="BodyText"/>
        <w:spacing w:after="0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:rsidR="00537B4B" w:rsidRPr="00A66A42" w:rsidRDefault="00537B4B" w:rsidP="00A66A42">
      <w:pPr>
        <w:pStyle w:val="BodyText"/>
        <w:spacing w:after="0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A66A42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</w:t>
      </w:r>
      <w:r w:rsidRPr="00A66A42">
        <w:rPr>
          <w:rFonts w:ascii="Angsana New" w:hAnsi="Angsana New"/>
          <w:sz w:val="30"/>
          <w:szCs w:val="30"/>
        </w:rPr>
        <w:t xml:space="preserve"> </w:t>
      </w:r>
      <w:r w:rsidRPr="00A66A42">
        <w:rPr>
          <w:rFonts w:ascii="Angsana New" w:hAnsi="Angsana New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27210E" w:rsidRDefault="0027210E" w:rsidP="0027210E">
      <w:pPr>
        <w:pStyle w:val="BodyText"/>
        <w:spacing w:after="0"/>
        <w:ind w:right="-27"/>
        <w:jc w:val="thaiDistribute"/>
        <w:rPr>
          <w:rFonts w:ascii="Angsana New" w:hAnsi="Angsana New"/>
          <w:sz w:val="28"/>
          <w:szCs w:val="28"/>
        </w:rPr>
      </w:pPr>
    </w:p>
    <w:p w:rsidR="00537B4B" w:rsidRPr="00A66A42" w:rsidRDefault="00537B4B" w:rsidP="0027210E">
      <w:pPr>
        <w:pStyle w:val="BodyText"/>
        <w:spacing w:after="0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115860">
        <w:rPr>
          <w:rFonts w:ascii="Angsana New" w:hAnsi="Angsana New"/>
          <w:sz w:val="30"/>
          <w:szCs w:val="30"/>
        </w:rPr>
        <w:br/>
      </w:r>
      <w:r w:rsidRPr="00A66A42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</w:t>
      </w:r>
      <w:r w:rsidR="00115860">
        <w:rPr>
          <w:rFonts w:ascii="Angsana New" w:hAnsi="Angsana New"/>
          <w:sz w:val="30"/>
          <w:szCs w:val="30"/>
        </w:rPr>
        <w:br/>
      </w:r>
      <w:r w:rsidRPr="00A66A42">
        <w:rPr>
          <w:rFonts w:ascii="Angsana New" w:hAnsi="Angsana New"/>
          <w:sz w:val="30"/>
          <w:szCs w:val="30"/>
          <w:cs/>
        </w:rPr>
        <w:t>ด้วยยอดสุทธิหรือตั้งใจจะรับคืนสินทรัพย์และจ่ายชำระหนี้สินในเวลาเดียวกัน</w:t>
      </w:r>
      <w:r w:rsidRPr="00A66A42">
        <w:rPr>
          <w:rFonts w:ascii="Angsana New" w:hAnsi="Angsana New"/>
          <w:sz w:val="30"/>
          <w:szCs w:val="30"/>
        </w:rPr>
        <w:t xml:space="preserve"> </w:t>
      </w:r>
    </w:p>
    <w:p w:rsidR="00537B4B" w:rsidRPr="00663B9D" w:rsidRDefault="00537B4B" w:rsidP="00A66A42">
      <w:pPr>
        <w:pStyle w:val="BodyText"/>
        <w:spacing w:after="0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:rsidR="0095179F" w:rsidRDefault="00537B4B" w:rsidP="00A66A42">
      <w:pPr>
        <w:pStyle w:val="BodyText"/>
        <w:spacing w:after="0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F96532" w:rsidRPr="00F96532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</w:t>
      </w:r>
      <w:r w:rsidR="00115860">
        <w:rPr>
          <w:rFonts w:ascii="Angsana New" w:hAnsi="Angsana New"/>
          <w:sz w:val="30"/>
          <w:szCs w:val="30"/>
        </w:rPr>
        <w:br/>
      </w:r>
      <w:r w:rsidR="00F96532" w:rsidRPr="00F96532">
        <w:rPr>
          <w:rFonts w:ascii="Angsana New" w:hAnsi="Angsana New" w:hint="cs"/>
          <w:sz w:val="30"/>
          <w:szCs w:val="30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115860">
        <w:rPr>
          <w:rFonts w:ascii="Angsana New" w:hAnsi="Angsana New"/>
          <w:sz w:val="30"/>
          <w:szCs w:val="30"/>
        </w:rPr>
        <w:br/>
      </w:r>
      <w:r w:rsidR="00F96532" w:rsidRPr="00F96532">
        <w:rPr>
          <w:rFonts w:ascii="Angsana New" w:hAnsi="Angsana New" w:hint="cs"/>
          <w:sz w:val="30"/>
          <w:szCs w:val="30"/>
          <w:cs/>
        </w:rPr>
        <w:t xml:space="preserve"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="00F96532" w:rsidRPr="00F96532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</w:t>
      </w:r>
      <w:r w:rsidR="00F96532" w:rsidRPr="00A11D60">
        <w:rPr>
          <w:rFonts w:ascii="Angsana New" w:hAnsi="Angsana New"/>
          <w:sz w:val="30"/>
          <w:szCs w:val="30"/>
          <w:cs/>
        </w:rPr>
        <w:t>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A66A42">
        <w:rPr>
          <w:rFonts w:ascii="Angsana New" w:hAnsi="Angsana New"/>
          <w:sz w:val="30"/>
          <w:szCs w:val="30"/>
          <w:cs/>
        </w:rPr>
        <w:t xml:space="preserve"> </w:t>
      </w:r>
    </w:p>
    <w:p w:rsidR="00F376F1" w:rsidRPr="00663B9D" w:rsidRDefault="00F376F1" w:rsidP="00A66A42">
      <w:pPr>
        <w:pStyle w:val="BodyText"/>
        <w:spacing w:after="0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:rsidR="00537B4B" w:rsidRPr="00E833FB" w:rsidRDefault="00537B4B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</w:pPr>
      <w:r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</w:t>
      </w:r>
    </w:p>
    <w:p w:rsidR="00ED7BAF" w:rsidRPr="00663B9D" w:rsidRDefault="00ED7BAF" w:rsidP="00A66A42">
      <w:pPr>
        <w:pStyle w:val="AccPolicyHeading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8"/>
          <w:szCs w:val="28"/>
          <w:lang w:val="en-US"/>
        </w:rPr>
      </w:pPr>
    </w:p>
    <w:p w:rsidR="003014EB" w:rsidRDefault="00D0113F" w:rsidP="00A66A42">
      <w:pPr>
        <w:pStyle w:val="AccPolicyHeading"/>
        <w:numPr>
          <w:ilvl w:val="0"/>
          <w:numId w:val="0"/>
        </w:numPr>
        <w:ind w:left="540"/>
        <w:rPr>
          <w:b w:val="0"/>
          <w:bCs w:val="0"/>
          <w:i w:val="0"/>
          <w:iCs w:val="0"/>
          <w:lang w:val="en-US"/>
        </w:rPr>
      </w:pPr>
      <w:r w:rsidRPr="00A66A42">
        <w:rPr>
          <w:b w:val="0"/>
          <w:bCs w:val="0"/>
          <w:i w:val="0"/>
          <w:iCs w:val="0"/>
          <w:cs/>
          <w:lang w:val="en-US"/>
        </w:rPr>
        <w:t>กลุ่มบริษัทแสดงกำไรต่</w:t>
      </w:r>
      <w:r w:rsidR="0023752C">
        <w:rPr>
          <w:b w:val="0"/>
          <w:bCs w:val="0"/>
          <w:i w:val="0"/>
          <w:iCs w:val="0"/>
          <w:cs/>
          <w:lang w:val="en-US"/>
        </w:rPr>
        <w:t>อหุ้นขั้นพื้นฐานสำหรับหุ้นสามัญ</w:t>
      </w:r>
      <w:r w:rsidRPr="00A66A42">
        <w:rPr>
          <w:b w:val="0"/>
          <w:bCs w:val="0"/>
          <w:i w:val="0"/>
          <w:iCs w:val="0"/>
          <w:cs/>
          <w:lang w:val="en-US"/>
        </w:rPr>
        <w:t xml:space="preserve"> กำไรต่อหุ้นขั้นพื้นฐานคำนวณโดยการหารกำไรของ</w:t>
      </w:r>
      <w:r w:rsidR="00E73D56">
        <w:rPr>
          <w:b w:val="0"/>
          <w:bCs w:val="0"/>
          <w:i w:val="0"/>
          <w:iCs w:val="0"/>
          <w:lang w:val="en-US"/>
        </w:rPr>
        <w:br/>
      </w:r>
      <w:r w:rsidRPr="00A66A42">
        <w:rPr>
          <w:b w:val="0"/>
          <w:bCs w:val="0"/>
          <w:i w:val="0"/>
          <w:iCs w:val="0"/>
          <w:cs/>
          <w:lang w:val="en-US"/>
        </w:rPr>
        <w:t>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:rsidR="0027210E" w:rsidRDefault="0027210E" w:rsidP="00A66A42">
      <w:pPr>
        <w:pStyle w:val="AccPolicyHeading"/>
        <w:numPr>
          <w:ilvl w:val="0"/>
          <w:numId w:val="0"/>
        </w:numPr>
        <w:ind w:left="540"/>
        <w:rPr>
          <w:b w:val="0"/>
          <w:bCs w:val="0"/>
          <w:i w:val="0"/>
          <w:iCs w:val="0"/>
          <w:lang w:val="en-US"/>
        </w:rPr>
      </w:pPr>
    </w:p>
    <w:p w:rsidR="0095179F" w:rsidRPr="00E833FB" w:rsidRDefault="0095179F" w:rsidP="00CC02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both"/>
      </w:pPr>
      <w:r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:rsidR="00ED7BAF" w:rsidRPr="00663B9D" w:rsidRDefault="00ED7BAF" w:rsidP="00A66A42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537B4B" w:rsidRPr="00A66A42" w:rsidRDefault="00537B4B" w:rsidP="00A66A42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</w:t>
      </w:r>
      <w:r w:rsidR="00115860">
        <w:rPr>
          <w:rFonts w:ascii="Angsana New" w:hAnsi="Angsana New"/>
          <w:sz w:val="30"/>
          <w:szCs w:val="30"/>
        </w:rPr>
        <w:br/>
      </w:r>
      <w:r w:rsidRPr="00A66A42">
        <w:rPr>
          <w:rFonts w:ascii="Angsana New" w:hAnsi="Angsana New"/>
          <w:sz w:val="30"/>
          <w:szCs w:val="30"/>
          <w:cs/>
        </w:rPr>
        <w:t xml:space="preserve">ด้านการดำเนินงาน) </w:t>
      </w:r>
      <w:r w:rsidR="00D0113F" w:rsidRPr="00A66A42">
        <w:rPr>
          <w:rFonts w:ascii="Angsana New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</w:t>
      </w:r>
      <w:r w:rsidR="00115860">
        <w:rPr>
          <w:rFonts w:ascii="Angsana New" w:hAnsi="Angsana New"/>
          <w:sz w:val="30"/>
          <w:szCs w:val="30"/>
        </w:rPr>
        <w:br/>
      </w:r>
      <w:r w:rsidR="00D0113F" w:rsidRPr="00A66A42">
        <w:rPr>
          <w:rFonts w:ascii="Angsana New" w:hAnsi="Angsana New"/>
          <w:sz w:val="30"/>
          <w:szCs w:val="30"/>
          <w:cs/>
        </w:rPr>
        <w:t>การปันส่วนอย่างสมเหตุสมผล</w:t>
      </w:r>
      <w:r w:rsidR="0041022B">
        <w:rPr>
          <w:rFonts w:ascii="Angsana New" w:hAnsi="Angsana New" w:hint="cs"/>
          <w:sz w:val="30"/>
          <w:szCs w:val="30"/>
          <w:cs/>
        </w:rPr>
        <w:t xml:space="preserve"> </w:t>
      </w:r>
      <w:r w:rsidR="0041022B" w:rsidRPr="00C426EF">
        <w:rPr>
          <w:sz w:val="30"/>
          <w:szCs w:val="30"/>
          <w:cs/>
        </w:rPr>
        <w:t>รายการที่ไม่สามารถปันส่วนได้ส่วนใหญ่เป็นรายก</w:t>
      </w:r>
      <w:r w:rsidR="0041022B" w:rsidRPr="0041022B">
        <w:rPr>
          <w:rFonts w:ascii="Angsana New" w:hAnsi="Angsana New"/>
          <w:sz w:val="30"/>
          <w:szCs w:val="30"/>
          <w:cs/>
        </w:rPr>
        <w:t>าร</w:t>
      </w:r>
      <w:r w:rsidR="0041022B" w:rsidRPr="0041022B">
        <w:rPr>
          <w:rFonts w:ascii="Angsana New" w:hAnsi="Angsana New" w:hint="cs"/>
          <w:sz w:val="30"/>
          <w:szCs w:val="30"/>
          <w:cs/>
        </w:rPr>
        <w:t>ค่าใช้จ่าย</w:t>
      </w:r>
      <w:r w:rsidR="0041022B" w:rsidRPr="0041022B">
        <w:rPr>
          <w:rFonts w:ascii="Angsana New" w:hAnsi="Angsana New"/>
          <w:sz w:val="30"/>
          <w:szCs w:val="30"/>
          <w:cs/>
        </w:rPr>
        <w:t>สำนักงานใหญ่</w:t>
      </w:r>
    </w:p>
    <w:p w:rsidR="00324476" w:rsidRPr="0023752C" w:rsidRDefault="00324476" w:rsidP="00C2577C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2F2D40" w:rsidRPr="00A66A42" w:rsidRDefault="002F2D40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Cs/>
          <w:sz w:val="30"/>
          <w:szCs w:val="30"/>
        </w:rPr>
      </w:pPr>
      <w:r w:rsidRPr="00A66A42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  <w:r w:rsidR="00822C6B" w:rsidRPr="00A66A42">
        <w:rPr>
          <w:rFonts w:ascii="Angsana New" w:hAnsi="Angsana New"/>
          <w:bCs/>
          <w:sz w:val="30"/>
          <w:szCs w:val="30"/>
        </w:rPr>
        <w:t xml:space="preserve">  </w:t>
      </w:r>
    </w:p>
    <w:p w:rsidR="002F2D40" w:rsidRPr="0023752C" w:rsidRDefault="002F2D40" w:rsidP="00A66A42">
      <w:pPr>
        <w:pStyle w:val="BodyText"/>
        <w:spacing w:after="0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:rsidR="00E3516E" w:rsidRPr="00A66A42" w:rsidRDefault="00E3516E" w:rsidP="00504D3B">
      <w:pPr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A66A42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264E4F">
        <w:rPr>
          <w:rFonts w:ascii="Angsana New" w:hAnsi="Angsana New" w:hint="cs"/>
          <w:b/>
          <w:sz w:val="30"/>
          <w:szCs w:val="30"/>
          <w:cs/>
        </w:rPr>
        <w:t>นัย</w:t>
      </w:r>
      <w:r w:rsidRPr="00A66A42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โดยที่กลุ่มบริษัท</w:t>
      </w:r>
      <w:r w:rsidR="00264E4F">
        <w:rPr>
          <w:rFonts w:ascii="Angsana New" w:hAnsi="Angsana New" w:hint="cs"/>
          <w:b/>
          <w:sz w:val="30"/>
          <w:szCs w:val="30"/>
          <w:cs/>
        </w:rPr>
        <w:t>อยู่ภายใต้</w:t>
      </w:r>
      <w:r w:rsidRPr="00A66A42">
        <w:rPr>
          <w:rFonts w:ascii="Angsana New" w:hAnsi="Angsana New"/>
          <w:b/>
          <w:sz w:val="30"/>
          <w:szCs w:val="30"/>
          <w:cs/>
        </w:rPr>
        <w:t>การควบคุมเดียวกันหรือ</w:t>
      </w:r>
      <w:r w:rsidR="00264E4F">
        <w:rPr>
          <w:rFonts w:ascii="Angsana New" w:hAnsi="Angsana New" w:hint="cs"/>
          <w:b/>
          <w:sz w:val="30"/>
          <w:szCs w:val="30"/>
          <w:cs/>
        </w:rPr>
        <w:t>อยู่ภายใต้</w:t>
      </w:r>
      <w:r w:rsidRPr="00A66A42">
        <w:rPr>
          <w:rFonts w:ascii="Angsana New" w:hAnsi="Angsana New"/>
          <w:b/>
          <w:sz w:val="30"/>
          <w:szCs w:val="30"/>
          <w:cs/>
        </w:rPr>
        <w:t>อิทธิพลอย่างมี</w:t>
      </w:r>
      <w:r w:rsidR="00264E4F">
        <w:rPr>
          <w:rFonts w:ascii="Angsana New" w:hAnsi="Angsana New" w:hint="cs"/>
          <w:b/>
          <w:sz w:val="30"/>
          <w:szCs w:val="30"/>
          <w:cs/>
        </w:rPr>
        <w:t>นัย</w:t>
      </w:r>
      <w:r w:rsidRPr="00A66A42">
        <w:rPr>
          <w:rFonts w:ascii="Angsana New" w:hAnsi="Angsana New"/>
          <w:b/>
          <w:sz w:val="30"/>
          <w:szCs w:val="30"/>
          <w:cs/>
        </w:rPr>
        <w:t>สำคัญเดียวกัน</w:t>
      </w:r>
      <w:r w:rsidR="00264E4F">
        <w:rPr>
          <w:rFonts w:ascii="Angsana New" w:hAnsi="Angsana New" w:hint="cs"/>
          <w:b/>
          <w:sz w:val="30"/>
          <w:szCs w:val="30"/>
          <w:cs/>
        </w:rPr>
        <w:t>กับบุคคลหรือกิจการนั้น</w:t>
      </w:r>
      <w:r w:rsidRPr="00A66A42">
        <w:rPr>
          <w:rFonts w:ascii="Angsana New" w:hAnsi="Angsana New"/>
          <w:b/>
          <w:sz w:val="30"/>
          <w:szCs w:val="30"/>
          <w:cs/>
        </w:rPr>
        <w:t xml:space="preserve"> การเกี่ยวข้องนี้อาจเป็นรายบุคคลหรือเป็นกิจการ</w:t>
      </w:r>
    </w:p>
    <w:p w:rsidR="002F2D40" w:rsidRPr="00264E4F" w:rsidRDefault="00717432" w:rsidP="00504D3B">
      <w:pPr>
        <w:pStyle w:val="block"/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  <w:r>
        <w:rPr>
          <w:rFonts w:ascii="Angsana New" w:hAnsi="Angsana New" w:cs="Angsana New"/>
          <w:b/>
          <w:sz w:val="30"/>
          <w:szCs w:val="30"/>
          <w:cs/>
          <w:lang w:val="en-US" w:bidi="th-TH"/>
        </w:rPr>
        <w:br w:type="page"/>
      </w:r>
      <w:r w:rsidR="002F2D40" w:rsidRPr="00264E4F">
        <w:rPr>
          <w:rFonts w:ascii="Angsana New" w:hAnsi="Angsana New" w:cs="Angsana New"/>
          <w:b/>
          <w:sz w:val="30"/>
          <w:szCs w:val="30"/>
          <w:cs/>
          <w:lang w:bidi="th-TH"/>
        </w:rPr>
        <w:lastRenderedPageBreak/>
        <w:t>ความสัมพันธ์ที่</w:t>
      </w:r>
      <w:r w:rsidR="002F2D40" w:rsidRPr="00264E4F">
        <w:rPr>
          <w:rFonts w:ascii="Angsana New" w:hAnsi="Angsana New" w:cs="Angsana New" w:hint="cs"/>
          <w:b/>
          <w:sz w:val="30"/>
          <w:szCs w:val="30"/>
          <w:cs/>
          <w:lang w:bidi="th-TH"/>
        </w:rPr>
        <w:t>มีกับ</w:t>
      </w:r>
      <w:r w:rsidR="00264E4F" w:rsidRPr="00264E4F">
        <w:rPr>
          <w:rFonts w:ascii="Angsana New" w:hAnsi="Angsana New" w:cs="Angsana New" w:hint="cs"/>
          <w:b/>
          <w:sz w:val="30"/>
          <w:szCs w:val="30"/>
          <w:cs/>
          <w:lang w:bidi="th-TH"/>
        </w:rPr>
        <w:t>บริษัท</w:t>
      </w:r>
      <w:r w:rsidR="002F2D40" w:rsidRPr="00264E4F">
        <w:rPr>
          <w:rFonts w:ascii="Angsana New" w:hAnsi="Angsana New" w:cs="Angsana New"/>
          <w:b/>
          <w:sz w:val="30"/>
          <w:szCs w:val="30"/>
          <w:cs/>
          <w:lang w:bidi="th-TH"/>
        </w:rPr>
        <w:t>บริษัท</w:t>
      </w:r>
      <w:r w:rsidR="002F2D40" w:rsidRPr="00264E4F">
        <w:rPr>
          <w:rFonts w:ascii="Angsana New" w:hAnsi="Angsana New" w:cs="Angsana New" w:hint="cs"/>
          <w:b/>
          <w:sz w:val="30"/>
          <w:szCs w:val="30"/>
          <w:cs/>
          <w:lang w:bidi="th-TH"/>
        </w:rPr>
        <w:t>ย่อยได้เปิดเผยในหมายเหตุข้อ</w:t>
      </w:r>
      <w:r w:rsidR="00264E4F" w:rsidRPr="00264E4F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="00457E14">
        <w:rPr>
          <w:rFonts w:ascii="Angsana New" w:hAnsi="Angsana New" w:cs="Angsana New"/>
          <w:bCs/>
          <w:sz w:val="30"/>
          <w:szCs w:val="30"/>
          <w:lang w:val="en-US" w:bidi="th-TH"/>
        </w:rPr>
        <w:t>9</w:t>
      </w:r>
      <w:r w:rsidR="002F2D40" w:rsidRPr="00264E4F">
        <w:rPr>
          <w:rFonts w:ascii="Angsana New" w:hAnsi="Angsana New" w:cs="Angsana New"/>
          <w:b/>
          <w:sz w:val="30"/>
          <w:szCs w:val="30"/>
          <w:lang w:val="en-US" w:bidi="th-TH"/>
        </w:rPr>
        <w:t xml:space="preserve"> </w:t>
      </w:r>
      <w:r w:rsidR="002F2D40" w:rsidRPr="00264E4F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สำหรับความสัมพันธ์</w:t>
      </w:r>
      <w:r w:rsidR="002F2D40" w:rsidRPr="00264E4F">
        <w:rPr>
          <w:rFonts w:ascii="Angsana New" w:hAnsi="Angsana New" w:cs="Angsana New"/>
          <w:b/>
          <w:sz w:val="30"/>
          <w:szCs w:val="30"/>
          <w:cs/>
          <w:lang w:bidi="th-TH"/>
        </w:rPr>
        <w:t>กับ</w:t>
      </w:r>
      <w:r w:rsidR="002F2D40" w:rsidRPr="00264E4F">
        <w:rPr>
          <w:rFonts w:ascii="Angsana New" w:hAnsi="Angsana New" w:cs="Angsana New" w:hint="cs"/>
          <w:b/>
          <w:sz w:val="30"/>
          <w:szCs w:val="30"/>
          <w:cs/>
          <w:lang w:bidi="th-TH"/>
        </w:rPr>
        <w:t>ผู้บริหารสำคัญและ</w:t>
      </w:r>
      <w:r w:rsidR="002F2D40" w:rsidRPr="00264E4F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  <w:r w:rsidR="002F2D40" w:rsidRPr="00264E4F">
        <w:rPr>
          <w:rFonts w:ascii="Angsana New" w:hAnsi="Angsana New" w:cs="Angsana New" w:hint="cs"/>
          <w:b/>
          <w:sz w:val="30"/>
          <w:szCs w:val="30"/>
          <w:cs/>
          <w:lang w:bidi="th-TH"/>
        </w:rPr>
        <w:t>อื่น</w:t>
      </w:r>
      <w:r w:rsidR="002F2D40" w:rsidRPr="00264E4F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มีดังนี้</w:t>
      </w:r>
    </w:p>
    <w:p w:rsidR="002F2D40" w:rsidRPr="00504D3B" w:rsidRDefault="002F2D40" w:rsidP="00A66A42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Cs w:val="22"/>
          <w:lang w:bidi="th-TH"/>
        </w:rPr>
      </w:pPr>
    </w:p>
    <w:tbl>
      <w:tblPr>
        <w:tblW w:w="97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4950"/>
      </w:tblGrid>
      <w:tr w:rsidR="002F2D40" w:rsidRPr="00A66A42" w:rsidTr="0063754D">
        <w:trPr>
          <w:trHeight w:val="20"/>
          <w:tblHeader/>
        </w:trPr>
        <w:tc>
          <w:tcPr>
            <w:tcW w:w="3510" w:type="dxa"/>
          </w:tcPr>
          <w:p w:rsidR="002F2D40" w:rsidRPr="00A66A42" w:rsidRDefault="002F2D40" w:rsidP="00A66A42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:rsidR="002F2D40" w:rsidRPr="00A66A42" w:rsidRDefault="002F2D40" w:rsidP="00A66A42">
            <w:pPr>
              <w:ind w:left="-153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2F2D40" w:rsidRPr="00A66A42" w:rsidRDefault="002F2D40" w:rsidP="00A66A42">
            <w:pPr>
              <w:ind w:left="-153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950" w:type="dxa"/>
          </w:tcPr>
          <w:p w:rsidR="002F2D40" w:rsidRPr="00A66A42" w:rsidRDefault="002F2D40" w:rsidP="00A66A42">
            <w:pPr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CC02F1" w:rsidRDefault="001F7107" w:rsidP="001F7107">
            <w:pPr>
              <w:ind w:right="-10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C02F1">
              <w:rPr>
                <w:rFonts w:ascii="Angsana New" w:hAnsi="Angsana New"/>
                <w:sz w:val="28"/>
                <w:szCs w:val="28"/>
                <w:cs/>
              </w:rPr>
              <w:t>บริษัท ยูนิเวนเจอร์ แคปปิตอล จำกัด</w:t>
            </w:r>
          </w:p>
        </w:tc>
        <w:tc>
          <w:tcPr>
            <w:tcW w:w="1260" w:type="dxa"/>
          </w:tcPr>
          <w:p w:rsidR="001F7107" w:rsidRPr="00BD13C6" w:rsidRDefault="001F7107" w:rsidP="001F710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เป็น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 xml:space="preserve">รายใหญ่ (ร้อยละ </w:t>
            </w:r>
            <w:r w:rsidR="00717432">
              <w:rPr>
                <w:rFonts w:ascii="Angsana New" w:hAnsi="Angsana New"/>
                <w:sz w:val="28"/>
                <w:szCs w:val="28"/>
              </w:rPr>
              <w:t>26</w:t>
            </w:r>
            <w:r w:rsidRPr="00BD13C6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มี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9D0B39" w:rsidRPr="00A66A42" w:rsidTr="0063754D">
        <w:trPr>
          <w:trHeight w:val="20"/>
        </w:trPr>
        <w:tc>
          <w:tcPr>
            <w:tcW w:w="3510" w:type="dxa"/>
          </w:tcPr>
          <w:p w:rsidR="009D0B39" w:rsidRPr="00CC02F1" w:rsidRDefault="009D0B39" w:rsidP="009D0B3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02F1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C02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C02F1">
              <w:rPr>
                <w:rFonts w:ascii="Angsana New" w:hAnsi="Angsana New"/>
                <w:sz w:val="28"/>
                <w:szCs w:val="28"/>
                <w:cs/>
              </w:rPr>
              <w:t>สโตนเฮ้นจ์ นอร์ท จำกัด</w:t>
            </w:r>
          </w:p>
        </w:tc>
        <w:tc>
          <w:tcPr>
            <w:tcW w:w="1260" w:type="dxa"/>
          </w:tcPr>
          <w:p w:rsidR="009D0B39" w:rsidRPr="005411F0" w:rsidRDefault="009D0B39" w:rsidP="009D0B39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1F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9D0B39" w:rsidRPr="005411F0" w:rsidRDefault="009D0B39" w:rsidP="009D0B3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411F0">
              <w:rPr>
                <w:rFonts w:ascii="Angsana New" w:hAnsi="Angsana New" w:hint="cs"/>
                <w:sz w:val="28"/>
                <w:szCs w:val="28"/>
                <w:cs/>
              </w:rPr>
              <w:t>เป็นกิจการที่</w:t>
            </w:r>
            <w:r w:rsidRPr="005411F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9D0B39" w:rsidRPr="00A66A42" w:rsidTr="0063754D">
        <w:trPr>
          <w:trHeight w:val="20"/>
        </w:trPr>
        <w:tc>
          <w:tcPr>
            <w:tcW w:w="3510" w:type="dxa"/>
          </w:tcPr>
          <w:p w:rsidR="009D0B39" w:rsidRPr="00CC02F1" w:rsidRDefault="009D0B39" w:rsidP="009D0B3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02F1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C02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C02F1">
              <w:rPr>
                <w:rFonts w:ascii="Angsana New" w:hAnsi="Angsana New"/>
                <w:sz w:val="28"/>
                <w:szCs w:val="28"/>
                <w:cs/>
              </w:rPr>
              <w:t>สโตนเฮ้นจ์ นอร์ทอีสท์ จำกัด</w:t>
            </w:r>
          </w:p>
        </w:tc>
        <w:tc>
          <w:tcPr>
            <w:tcW w:w="1260" w:type="dxa"/>
          </w:tcPr>
          <w:p w:rsidR="009D0B39" w:rsidRPr="005411F0" w:rsidRDefault="009D0B39" w:rsidP="009D0B39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1F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9D0B39" w:rsidRPr="005411F0" w:rsidRDefault="009D0B39" w:rsidP="009D0B3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411F0">
              <w:rPr>
                <w:rFonts w:ascii="Angsana New" w:hAnsi="Angsana New" w:hint="cs"/>
                <w:sz w:val="28"/>
                <w:szCs w:val="28"/>
                <w:cs/>
              </w:rPr>
              <w:t>เป็นกิจการที่</w:t>
            </w:r>
            <w:r w:rsidRPr="005411F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9D0B39" w:rsidRPr="00A66A42" w:rsidTr="0063754D">
        <w:trPr>
          <w:trHeight w:val="20"/>
        </w:trPr>
        <w:tc>
          <w:tcPr>
            <w:tcW w:w="3510" w:type="dxa"/>
          </w:tcPr>
          <w:p w:rsidR="009D0B39" w:rsidRPr="00CC02F1" w:rsidRDefault="009D0B39" w:rsidP="009D0B3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02F1">
              <w:rPr>
                <w:rFonts w:ascii="Angsana New" w:hAnsi="Angsana New"/>
                <w:sz w:val="28"/>
                <w:szCs w:val="28"/>
                <w:cs/>
              </w:rPr>
              <w:t>บริษัท สโตนเฮ้นจ์ โฮลดิงส์ จำกัด</w:t>
            </w:r>
          </w:p>
        </w:tc>
        <w:tc>
          <w:tcPr>
            <w:tcW w:w="1260" w:type="dxa"/>
          </w:tcPr>
          <w:p w:rsidR="009D0B39" w:rsidRPr="005411F0" w:rsidRDefault="009D0B39" w:rsidP="009D0B39">
            <w:pPr>
              <w:jc w:val="center"/>
              <w:rPr>
                <w:sz w:val="28"/>
                <w:szCs w:val="28"/>
              </w:rPr>
            </w:pPr>
            <w:r w:rsidRPr="005411F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9D0B39" w:rsidRPr="005411F0" w:rsidRDefault="009D0B39" w:rsidP="009D0B3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411F0">
              <w:rPr>
                <w:rFonts w:ascii="Angsana New" w:hAnsi="Angsana New" w:hint="cs"/>
                <w:sz w:val="28"/>
                <w:szCs w:val="28"/>
                <w:cs/>
              </w:rPr>
              <w:t>เป็นกิจการที่</w:t>
            </w:r>
            <w:r w:rsidRPr="005411F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CC02F1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C02F1">
              <w:rPr>
                <w:rFonts w:ascii="Angsana New" w:hAnsi="Angsana New" w:hint="cs"/>
                <w:sz w:val="28"/>
                <w:szCs w:val="28"/>
                <w:cs/>
              </w:rPr>
              <w:t>บริษัท เอส.เอ.ออโต้ จำกัด</w:t>
            </w:r>
          </w:p>
        </w:tc>
        <w:tc>
          <w:tcPr>
            <w:tcW w:w="1260" w:type="dxa"/>
          </w:tcPr>
          <w:p w:rsidR="001F7107" w:rsidRPr="00BD13C6" w:rsidRDefault="001F7107" w:rsidP="001F7107">
            <w:pPr>
              <w:jc w:val="center"/>
              <w:rPr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เป็นกิจการที่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CC02F1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02F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โกดัง </w:t>
            </w:r>
            <w:r w:rsidRPr="00CC02F1">
              <w:rPr>
                <w:rFonts w:ascii="Angsana New" w:hAnsi="Angsana New"/>
                <w:sz w:val="28"/>
                <w:szCs w:val="28"/>
              </w:rPr>
              <w:t>19</w:t>
            </w:r>
            <w:r w:rsidRPr="00CC02F1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1F7107" w:rsidRPr="00BD13C6" w:rsidRDefault="001F7107" w:rsidP="001F7107">
            <w:pPr>
              <w:jc w:val="center"/>
              <w:rPr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เป็นกิจการที่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9D0B39" w:rsidRPr="00A66A42" w:rsidTr="0063754D">
        <w:trPr>
          <w:trHeight w:val="20"/>
        </w:trPr>
        <w:tc>
          <w:tcPr>
            <w:tcW w:w="3510" w:type="dxa"/>
          </w:tcPr>
          <w:p w:rsidR="009D0B39" w:rsidRPr="00CC02F1" w:rsidRDefault="00A65630" w:rsidP="009D0B3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hyperlink r:id="rId8" w:history="1">
              <w:r w:rsidR="009D0B39" w:rsidRPr="00CC02F1">
                <w:rPr>
                  <w:rFonts w:ascii="Angsana New" w:hAnsi="Angsana New"/>
                  <w:sz w:val="28"/>
                  <w:szCs w:val="28"/>
                  <w:cs/>
                </w:rPr>
                <w:t>บริษัท สำนักงาน อินทิเกรท ดีไซน์ จำกัด</w:t>
              </w:r>
            </w:hyperlink>
          </w:p>
        </w:tc>
        <w:tc>
          <w:tcPr>
            <w:tcW w:w="1260" w:type="dxa"/>
          </w:tcPr>
          <w:p w:rsidR="009D0B39" w:rsidRPr="005411F0" w:rsidRDefault="009D0B39" w:rsidP="009D0B39">
            <w:pPr>
              <w:jc w:val="center"/>
              <w:rPr>
                <w:sz w:val="28"/>
                <w:szCs w:val="28"/>
              </w:rPr>
            </w:pPr>
            <w:r w:rsidRPr="005411F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9D0B39" w:rsidRPr="005411F0" w:rsidRDefault="009D0B39" w:rsidP="009D0B3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411F0">
              <w:rPr>
                <w:rFonts w:ascii="Angsana New" w:hAnsi="Angsana New" w:hint="cs"/>
                <w:sz w:val="28"/>
                <w:szCs w:val="28"/>
                <w:cs/>
              </w:rPr>
              <w:t>เป็นกิจการที่</w:t>
            </w:r>
            <w:r w:rsidRPr="005411F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D13C6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บริษัท แกรนด์ ยูนิตี้ ดิเวลล็อปเมนท์ จำกัด</w:t>
            </w:r>
          </w:p>
        </w:tc>
        <w:tc>
          <w:tcPr>
            <w:tcW w:w="1260" w:type="dxa"/>
          </w:tcPr>
          <w:p w:rsidR="001F7107" w:rsidRPr="00BD13C6" w:rsidRDefault="001F7107" w:rsidP="001F7107">
            <w:pPr>
              <w:jc w:val="center"/>
              <w:rPr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มี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D13C6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 xml:space="preserve">แอล 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อาร์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เค ดีเวลล็อปเม้นท์ จำกัด</w:t>
            </w:r>
          </w:p>
        </w:tc>
        <w:tc>
          <w:tcPr>
            <w:tcW w:w="1260" w:type="dxa"/>
          </w:tcPr>
          <w:p w:rsidR="001F7107" w:rsidRPr="00BD13C6" w:rsidRDefault="001F7107" w:rsidP="001F7107">
            <w:pPr>
              <w:jc w:val="center"/>
              <w:rPr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มี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D13C6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วันแบงค็อก จำกัด </w:t>
            </w:r>
          </w:p>
          <w:p w:rsidR="001F7107" w:rsidRPr="00BD13C6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 xml:space="preserve">   (เดิมชื่อ บริษัท เกษมทรัพย์วัฒน จำกัด)</w:t>
            </w:r>
          </w:p>
        </w:tc>
        <w:tc>
          <w:tcPr>
            <w:tcW w:w="1260" w:type="dxa"/>
          </w:tcPr>
          <w:p w:rsidR="001F7107" w:rsidRPr="00BD13C6" w:rsidRDefault="001F7107" w:rsidP="001F7107">
            <w:pPr>
              <w:jc w:val="center"/>
              <w:rPr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มี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กับบริษัทใหญ่</w:t>
            </w:r>
          </w:p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ยูนิเวนเจอร์ แคปปิตอล จำกัด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D13C6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บริษัท เกษมทรัพย์สิริ จำกัด</w:t>
            </w:r>
          </w:p>
        </w:tc>
        <w:tc>
          <w:tcPr>
            <w:tcW w:w="1260" w:type="dxa"/>
          </w:tcPr>
          <w:p w:rsidR="001F7107" w:rsidRPr="00BD13C6" w:rsidRDefault="001F7107" w:rsidP="001F7107">
            <w:pPr>
              <w:jc w:val="center"/>
              <w:rPr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มี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กับบริษัทใหญ่</w:t>
            </w:r>
          </w:p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ยูนิเวนเจอร์ แคปปิตอล จำกัด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D13C6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ทีซีซี แอสเซ็ทส์ (ประเทศไทย) จำกัด</w:t>
            </w:r>
          </w:p>
        </w:tc>
        <w:tc>
          <w:tcPr>
            <w:tcW w:w="1260" w:type="dxa"/>
          </w:tcPr>
          <w:p w:rsidR="001F7107" w:rsidRPr="00BD13C6" w:rsidRDefault="001F7107" w:rsidP="001F7107">
            <w:pPr>
              <w:jc w:val="center"/>
              <w:rPr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มี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กับบริษัทใหญ่</w:t>
            </w:r>
          </w:p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ยูนิเวนเจอร์ แคปปิตอล จำกัด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D13C6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มูลนิธิสิริวัฒนภักดี</w:t>
            </w:r>
          </w:p>
        </w:tc>
        <w:tc>
          <w:tcPr>
            <w:tcW w:w="1260" w:type="dxa"/>
          </w:tcPr>
          <w:p w:rsidR="001F7107" w:rsidRPr="00BD13C6" w:rsidRDefault="001F7107" w:rsidP="001F7107">
            <w:pPr>
              <w:jc w:val="center"/>
              <w:rPr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มี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กับบริษัทใหญ่</w:t>
            </w:r>
          </w:p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ยูนิเวนเจอร์ แคปปิตอล จำกัด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D13C6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เอเอสเอ็ม แมนเนจเม้นท์ จำกัด</w:t>
            </w:r>
          </w:p>
        </w:tc>
        <w:tc>
          <w:tcPr>
            <w:tcW w:w="1260" w:type="dxa"/>
          </w:tcPr>
          <w:p w:rsidR="001F7107" w:rsidRPr="00BD13C6" w:rsidRDefault="001F7107" w:rsidP="001F71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มีกรรมการร่วมกันกับบริษัทใหญ่</w:t>
            </w:r>
          </w:p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</w:rPr>
              <w:t>   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ของบริษัท ยูนิเวนเจอร์ แคปปิตอล จำกัด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D13C6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ที.ซี.ซี.เทคโนโลยี จำกัด</w:t>
            </w:r>
          </w:p>
        </w:tc>
        <w:tc>
          <w:tcPr>
            <w:tcW w:w="1260" w:type="dxa"/>
          </w:tcPr>
          <w:p w:rsidR="001F7107" w:rsidRPr="00BD13C6" w:rsidRDefault="001F7107" w:rsidP="001F7107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มี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กับบริษัทใหญ่</w:t>
            </w:r>
          </w:p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ยูนิเวนเจอร์ แคปปิตอล จำกัด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  <w:vAlign w:val="bottom"/>
          </w:tcPr>
          <w:p w:rsidR="001F7107" w:rsidRPr="00BD13C6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เฟรเซอร์ส พร็อพเพอร์ตี้ โฮลดิ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 xml:space="preserve">งส์ (ประเทศไทย) 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</w:tcPr>
          <w:p w:rsidR="001F7107" w:rsidRPr="00BD13C6" w:rsidRDefault="001F7107" w:rsidP="001F7107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  <w:vAlign w:val="bottom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มี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กับบริษัทใหญ่</w:t>
            </w:r>
          </w:p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ยูนิเวนเจอร์ แคปปิตอล จำกัด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D13C6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260" w:type="dxa"/>
          </w:tcPr>
          <w:p w:rsidR="001F7107" w:rsidRPr="00BD13C6" w:rsidRDefault="001F7107" w:rsidP="001F7107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มี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กับบริษัทใหญ่</w:t>
            </w:r>
          </w:p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ยูนิเวนเจอร์ แคปปิตอล จำกัด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D13C6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260" w:type="dxa"/>
          </w:tcPr>
          <w:p w:rsidR="001F7107" w:rsidRPr="00BD13C6" w:rsidRDefault="001F7107" w:rsidP="001F7107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มี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กับบริษัทใหญ่</w:t>
            </w:r>
          </w:p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ยูนิเวนเจอร์ แคปปิตอล จำกัด</w:t>
            </w:r>
          </w:p>
        </w:tc>
      </w:tr>
      <w:tr w:rsidR="009D0B39" w:rsidRPr="00A66A42" w:rsidTr="0063754D">
        <w:trPr>
          <w:trHeight w:val="20"/>
        </w:trPr>
        <w:tc>
          <w:tcPr>
            <w:tcW w:w="3510" w:type="dxa"/>
          </w:tcPr>
          <w:p w:rsidR="009D0B39" w:rsidRPr="00BD13C6" w:rsidRDefault="009D0B39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9D0B39" w:rsidRPr="00BD13C6" w:rsidRDefault="009D0B39" w:rsidP="001F710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</w:tcPr>
          <w:p w:rsidR="009D0B39" w:rsidRPr="00BD13C6" w:rsidRDefault="009D0B39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D13C6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อาคเนย์แคปปิตอล จำกัด</w:t>
            </w:r>
          </w:p>
        </w:tc>
        <w:tc>
          <w:tcPr>
            <w:tcW w:w="1260" w:type="dxa"/>
          </w:tcPr>
          <w:p w:rsidR="001F7107" w:rsidRPr="00BD13C6" w:rsidRDefault="001F7107" w:rsidP="001F7107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มี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กับบริษัทใหญ่</w:t>
            </w:r>
          </w:p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ยูนิเวนเจอร์ แคปปิตอล จำกัด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D13C6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บางกอกอาร์ตเบียนนาเล่ </w:t>
            </w:r>
          </w:p>
          <w:p w:rsidR="001F7107" w:rsidRPr="00BD13C6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แมนเนจเม้นท์ จำกัด</w:t>
            </w:r>
          </w:p>
        </w:tc>
        <w:tc>
          <w:tcPr>
            <w:tcW w:w="1260" w:type="dxa"/>
          </w:tcPr>
          <w:p w:rsidR="001F7107" w:rsidRPr="00BD13C6" w:rsidRDefault="001F7107" w:rsidP="001F7107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มี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กับบริษัทใหญ่</w:t>
            </w:r>
          </w:p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ยูนิเวนเจอร์ แคปปิตอล จำกัด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อินเตอร์ โฮเรก้า จำกัด</w:t>
            </w:r>
          </w:p>
        </w:tc>
        <w:tc>
          <w:tcPr>
            <w:tcW w:w="1260" w:type="dxa"/>
          </w:tcPr>
          <w:p w:rsidR="001F7107" w:rsidRPr="00BD13C6" w:rsidRDefault="001F7107" w:rsidP="001F7107">
            <w:pPr>
              <w:ind w:left="-12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ทีซีซี แอสเซ็ทส์ (ประเทศไทย) จำกัด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C3647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C3647">
              <w:rPr>
                <w:rFonts w:ascii="Angsana New" w:hAnsi="Angsana New"/>
                <w:sz w:val="28"/>
                <w:szCs w:val="28"/>
                <w:cs/>
              </w:rPr>
              <w:t>บริษัท วัน แบงค็อก โฮลดิ้งส์ จำกัด</w:t>
            </w:r>
          </w:p>
        </w:tc>
        <w:tc>
          <w:tcPr>
            <w:tcW w:w="1260" w:type="dxa"/>
          </w:tcPr>
          <w:p w:rsidR="001F7107" w:rsidRPr="00BC3647" w:rsidRDefault="001F7107" w:rsidP="001F7107">
            <w:pPr>
              <w:jc w:val="center"/>
              <w:rPr>
                <w:sz w:val="28"/>
                <w:szCs w:val="28"/>
              </w:rPr>
            </w:pPr>
            <w:r w:rsidRPr="00BC364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C3647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C3647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</w:t>
            </w:r>
            <w:r w:rsidRPr="00BC3647">
              <w:rPr>
                <w:rFonts w:ascii="Angsana New" w:hAnsi="Angsana New"/>
                <w:sz w:val="28"/>
                <w:szCs w:val="28"/>
                <w:cs/>
              </w:rPr>
              <w:t>บริษัท ทีซีซี แอสเซ็ทส์ (ประเทศไทย) จำกัด</w:t>
            </w:r>
          </w:p>
        </w:tc>
      </w:tr>
      <w:tr w:rsidR="001F7107" w:rsidRPr="00A66A42" w:rsidTr="00717432">
        <w:trPr>
          <w:trHeight w:val="241"/>
        </w:trPr>
        <w:tc>
          <w:tcPr>
            <w:tcW w:w="3510" w:type="dxa"/>
          </w:tcPr>
          <w:p w:rsidR="001F7107" w:rsidRPr="00BC3647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C3647">
              <w:rPr>
                <w:rFonts w:ascii="Angsana New" w:hAnsi="Angsana New" w:hint="cs"/>
                <w:sz w:val="28"/>
                <w:szCs w:val="28"/>
                <w:cs/>
              </w:rPr>
              <w:t>บริษัท เดอะสตรีท รีเทล ดีเวลลอปเม้นท์ จำกัด</w:t>
            </w:r>
          </w:p>
        </w:tc>
        <w:tc>
          <w:tcPr>
            <w:tcW w:w="1260" w:type="dxa"/>
          </w:tcPr>
          <w:p w:rsidR="001F7107" w:rsidRPr="00BC3647" w:rsidRDefault="001F7107" w:rsidP="001F710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4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C3647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C3647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</w:t>
            </w:r>
            <w:r w:rsidRPr="00BC3647">
              <w:rPr>
                <w:rFonts w:ascii="Angsana New" w:hAnsi="Angsana New"/>
                <w:sz w:val="28"/>
                <w:szCs w:val="28"/>
                <w:cs/>
              </w:rPr>
              <w:t>บริษัท ทีซีซี แอสเซ็ทส์ (ประเทศไทย) จำกัด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C3647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C3647">
              <w:rPr>
                <w:rFonts w:ascii="Angsana New" w:hAnsi="Angsana New"/>
                <w:sz w:val="28"/>
                <w:szCs w:val="28"/>
                <w:cs/>
              </w:rPr>
              <w:t>บริษัท อาร์.ดี. พัฒนา จำกัด</w:t>
            </w:r>
          </w:p>
        </w:tc>
        <w:tc>
          <w:tcPr>
            <w:tcW w:w="1260" w:type="dxa"/>
          </w:tcPr>
          <w:p w:rsidR="001F7107" w:rsidRPr="00BC3647" w:rsidRDefault="001F7107" w:rsidP="001F7107">
            <w:pPr>
              <w:ind w:left="-12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64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C3647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3647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มีผู้ถือหุ้นในบริษัทใหญ่ลำดับสูงสุดเป็นญาติกับผู้ถือหุ้นใน</w:t>
            </w:r>
          </w:p>
          <w:p w:rsidR="001F7107" w:rsidRPr="00BC3647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C3647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บริษัทใหญ่ลำดับสูงสุดของ</w:t>
            </w:r>
            <w:r w:rsidRPr="00BC3647">
              <w:rPr>
                <w:rFonts w:ascii="Angsana New" w:hAnsi="Angsana New"/>
                <w:sz w:val="28"/>
                <w:szCs w:val="28"/>
                <w:cs/>
              </w:rPr>
              <w:t>บริษัท ยูนิเวนเจอร์ แคปปิตอล จำกัด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C3647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C3647">
              <w:rPr>
                <w:rFonts w:ascii="Angsana New" w:hAnsi="Angsana New"/>
                <w:sz w:val="28"/>
                <w:szCs w:val="28"/>
                <w:cs/>
              </w:rPr>
              <w:t>บริษัท ฐานนิรันดร์ จำกัด</w:t>
            </w:r>
          </w:p>
        </w:tc>
        <w:tc>
          <w:tcPr>
            <w:tcW w:w="1260" w:type="dxa"/>
          </w:tcPr>
          <w:p w:rsidR="001F7107" w:rsidRPr="00BC3647" w:rsidRDefault="001F7107" w:rsidP="001F710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4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C3647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3647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มีผู้ถือหุ้นในบริษัทใหญ่ลำดับสูงสุดเป็นญาติกับผู้ถือหุ้นใน</w:t>
            </w:r>
          </w:p>
          <w:p w:rsidR="001F7107" w:rsidRPr="00BC3647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C3647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บริษัทใหญ่ลำดับสูงสุดของ</w:t>
            </w:r>
            <w:r w:rsidRPr="00BC3647">
              <w:rPr>
                <w:rFonts w:ascii="Angsana New" w:hAnsi="Angsana New"/>
                <w:sz w:val="28"/>
                <w:szCs w:val="28"/>
                <w:cs/>
              </w:rPr>
              <w:t>บริษัท ยูนิเวนเจอร์ แคปปิตอล จำกัด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C3647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C3647">
              <w:rPr>
                <w:rFonts w:ascii="Angsana New" w:hAnsi="Angsana New"/>
                <w:sz w:val="28"/>
                <w:szCs w:val="28"/>
                <w:cs/>
              </w:rPr>
              <w:t>บริษัท เชาว์เอ็นเตอร์ไพรส์ จำกัด</w:t>
            </w:r>
          </w:p>
        </w:tc>
        <w:tc>
          <w:tcPr>
            <w:tcW w:w="1260" w:type="dxa"/>
          </w:tcPr>
          <w:p w:rsidR="001F7107" w:rsidRPr="00BC3647" w:rsidRDefault="001F7107" w:rsidP="001F710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4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C3647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3647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มีผู้ถือหุ้นในบริษัทใหญ่ลำดับสูงสุดเป็นญาติกับผู้ถือหุ้นใน</w:t>
            </w:r>
          </w:p>
          <w:p w:rsidR="001F7107" w:rsidRPr="00BC3647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C3647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บริษัทใหญ่ลำดับสูงสุดของ</w:t>
            </w:r>
            <w:r w:rsidRPr="00BC3647">
              <w:rPr>
                <w:rFonts w:ascii="Angsana New" w:hAnsi="Angsana New"/>
                <w:sz w:val="28"/>
                <w:szCs w:val="28"/>
                <w:cs/>
              </w:rPr>
              <w:t>บริษัท ยูนิเวนเจอร์ แคปปิตอล จำกัด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C3647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C3647">
              <w:rPr>
                <w:rFonts w:ascii="Angsana New" w:hAnsi="Angsana New"/>
                <w:sz w:val="28"/>
                <w:szCs w:val="28"/>
                <w:cs/>
              </w:rPr>
              <w:t>บริษัท ตลาดต่อยอด เออีซี จำกัด</w:t>
            </w:r>
          </w:p>
        </w:tc>
        <w:tc>
          <w:tcPr>
            <w:tcW w:w="1260" w:type="dxa"/>
          </w:tcPr>
          <w:p w:rsidR="001F7107" w:rsidRPr="00BC3647" w:rsidRDefault="001F7107" w:rsidP="001F710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4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C3647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3647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มีผู้ถือหุ้นในบริษัทใหญ่ลำดับสูงสุดเป็นญาติกับผู้ถือหุ้นใน</w:t>
            </w:r>
          </w:p>
          <w:p w:rsidR="001F7107" w:rsidRPr="00BC3647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C3647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บริษัทใหญ่ลำดับสูงสุดของ</w:t>
            </w:r>
            <w:r w:rsidRPr="00BC3647">
              <w:rPr>
                <w:rFonts w:ascii="Angsana New" w:hAnsi="Angsana New"/>
                <w:sz w:val="28"/>
                <w:szCs w:val="28"/>
                <w:cs/>
              </w:rPr>
              <w:t>บริษัท ยูนิเวนเจอร์ แคปปิตอล จำกัด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C3647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BC3647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อันดามัน รีสอร์ท แอสเสท จำกัด </w:t>
            </w:r>
          </w:p>
          <w:p w:rsidR="001F7107" w:rsidRPr="00BC3647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C364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C3647">
              <w:rPr>
                <w:rFonts w:ascii="Angsana New" w:hAnsi="Angsana New"/>
                <w:sz w:val="28"/>
                <w:szCs w:val="28"/>
                <w:cs/>
              </w:rPr>
              <w:t>(เดิมชื่อบริษัท บันยันทรี กระบี่ รีสอร์ท แอนด์ สปา จำกัด)</w:t>
            </w:r>
          </w:p>
        </w:tc>
        <w:tc>
          <w:tcPr>
            <w:tcW w:w="1260" w:type="dxa"/>
          </w:tcPr>
          <w:p w:rsidR="001F7107" w:rsidRPr="00BC3647" w:rsidRDefault="001F7107" w:rsidP="001F710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64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C3647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3647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มีผู้ถือหุ้นในบริษัทใหญ่ลำดับสูงสุดเป็นญาติกับผู้ถือหุ้นใน</w:t>
            </w:r>
          </w:p>
          <w:p w:rsidR="001F7107" w:rsidRPr="00BC3647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C3647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บริษัทใหญ่ลำดับสูงสุดของ</w:t>
            </w:r>
            <w:r w:rsidRPr="00BC3647">
              <w:rPr>
                <w:rFonts w:ascii="Angsana New" w:hAnsi="Angsana New"/>
                <w:sz w:val="28"/>
                <w:szCs w:val="28"/>
                <w:cs/>
              </w:rPr>
              <w:t>บริษัท ยูนิเวนเจอร์ แคปปิตอล จำกัด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D13C6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บริษัท ทีซีซีซีแอล อันดามัน รีสอร์ท จำกัด</w:t>
            </w:r>
            <w:r w:rsidRPr="00BD13C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F7107" w:rsidRPr="00BD13C6" w:rsidRDefault="001F7107" w:rsidP="001F710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มีผู้ถือหุ้นในบริษัทใหญ่ลำดับสูงสุดเป็นญาติกับผู้ถือหุ้นใน</w:t>
            </w:r>
          </w:p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บริษัทใหญ่ลำดับสูงสุดของ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ยูนิเวนเจอร์ แคปปิตอล จำกัด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D13C6" w:rsidRDefault="001F7107" w:rsidP="001F71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บริษัท ทีซีซี</w:t>
            </w:r>
            <w:r w:rsidRPr="00BD13C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โฮเทล แอสเสท แมนเนจเม้นท์ จำกัด</w:t>
            </w:r>
            <w:r w:rsidRPr="00BD13C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:rsidR="001F7107" w:rsidRPr="00BD13C6" w:rsidRDefault="001F7107" w:rsidP="001F710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มีผู้ถือหุ้นในบริษัทใหญ่ลำดับสูงสุดเป็นญาติกับผู้ถือหุ้นใน</w:t>
            </w:r>
          </w:p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บริษัทใหญ่ลำดับสูงสุดของ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บริษัท ยูนิเวนเจอร์ แคปปิตอล จำกัด</w:t>
            </w:r>
          </w:p>
        </w:tc>
      </w:tr>
      <w:tr w:rsidR="001F7107" w:rsidRPr="00A66A42" w:rsidTr="0063754D">
        <w:trPr>
          <w:trHeight w:val="20"/>
        </w:trPr>
        <w:tc>
          <w:tcPr>
            <w:tcW w:w="3510" w:type="dxa"/>
          </w:tcPr>
          <w:p w:rsidR="001F7107" w:rsidRPr="00BD13C6" w:rsidRDefault="001F7107" w:rsidP="001F71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1F7107" w:rsidRPr="00BD13C6" w:rsidRDefault="001F7107" w:rsidP="001F710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:rsidR="001F7107" w:rsidRPr="00BD13C6" w:rsidRDefault="001F7107" w:rsidP="001F710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</w:t>
            </w:r>
          </w:p>
          <w:p w:rsidR="001F7107" w:rsidRPr="00BD13C6" w:rsidRDefault="001F7107" w:rsidP="001F710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ควบคุมกิจกรรมต่าง ๆ ของกิจการไม่ว่าทางตรงหรือทางอ้อม</w:t>
            </w:r>
          </w:p>
          <w:p w:rsidR="001F7107" w:rsidRPr="00BD13C6" w:rsidRDefault="001F7107" w:rsidP="001F710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 xml:space="preserve"> ทั้งนี้ รวมถึงกรรมการของกลุ่มบริษัท (ไม่ว่าจะทำหน้าที่</w:t>
            </w:r>
          </w:p>
          <w:p w:rsidR="001F7107" w:rsidRPr="00BD13C6" w:rsidRDefault="001F7107" w:rsidP="001F710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13C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D13C6">
              <w:rPr>
                <w:rFonts w:ascii="Angsana New" w:hAnsi="Angsana New"/>
                <w:sz w:val="28"/>
                <w:szCs w:val="28"/>
                <w:cs/>
              </w:rPr>
              <w:t>ในระดับบริหารหรือไม่)</w:t>
            </w:r>
          </w:p>
        </w:tc>
      </w:tr>
    </w:tbl>
    <w:p w:rsidR="001F7107" w:rsidRPr="00BC29B0" w:rsidRDefault="001F7107" w:rsidP="001F7107">
      <w:pPr>
        <w:pStyle w:val="block"/>
        <w:spacing w:after="0" w:line="240" w:lineRule="auto"/>
        <w:ind w:left="0" w:firstLine="576"/>
        <w:jc w:val="both"/>
        <w:rPr>
          <w:rFonts w:ascii="Angsana New" w:hAnsi="Angsana New" w:cs="Angsana New"/>
          <w:b/>
          <w:sz w:val="12"/>
          <w:szCs w:val="12"/>
          <w:lang w:val="en-US" w:bidi="th-TH"/>
        </w:rPr>
      </w:pPr>
    </w:p>
    <w:p w:rsidR="002F2D40" w:rsidRPr="00A66A42" w:rsidRDefault="002F2D40" w:rsidP="001F7107">
      <w:pPr>
        <w:pStyle w:val="block"/>
        <w:spacing w:after="0" w:line="240" w:lineRule="auto"/>
        <w:ind w:left="0" w:firstLine="576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A66A42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:rsidR="002F2D40" w:rsidRPr="00BC29B0" w:rsidRDefault="002F2D40" w:rsidP="00A66A42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270"/>
        <w:gridCol w:w="5940"/>
      </w:tblGrid>
      <w:tr w:rsidR="002F2D40" w:rsidRPr="00A66A42" w:rsidTr="004E6763">
        <w:trPr>
          <w:trHeight w:val="20"/>
          <w:tblHeader/>
        </w:trPr>
        <w:tc>
          <w:tcPr>
            <w:tcW w:w="3060" w:type="dxa"/>
          </w:tcPr>
          <w:p w:rsidR="002F2D40" w:rsidRPr="00A66A42" w:rsidRDefault="002F2D40" w:rsidP="00A66A4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2F2D40" w:rsidRPr="00A66A42" w:rsidRDefault="002F2D40" w:rsidP="00A66A42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:rsidR="002F2D40" w:rsidRPr="00A66A42" w:rsidRDefault="002F2D40" w:rsidP="00A66A4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A66A4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9218D4" w:rsidRPr="00A66A42" w:rsidTr="002753B4">
        <w:trPr>
          <w:trHeight w:val="20"/>
        </w:trPr>
        <w:tc>
          <w:tcPr>
            <w:tcW w:w="3060" w:type="dxa"/>
          </w:tcPr>
          <w:p w:rsidR="009218D4" w:rsidRPr="00BD13C6" w:rsidRDefault="009218D4" w:rsidP="009218D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D13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รายได้จากการให้</w:t>
            </w:r>
            <w:r w:rsidRPr="00BD13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บริการ</w:t>
            </w:r>
          </w:p>
        </w:tc>
        <w:tc>
          <w:tcPr>
            <w:tcW w:w="270" w:type="dxa"/>
          </w:tcPr>
          <w:p w:rsidR="009218D4" w:rsidRPr="00BD13C6" w:rsidRDefault="009218D4" w:rsidP="009218D4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:rsidR="009218D4" w:rsidRPr="00BD13C6" w:rsidRDefault="009218D4" w:rsidP="009218D4">
            <w:pPr>
              <w:rPr>
                <w:sz w:val="30"/>
                <w:szCs w:val="30"/>
              </w:rPr>
            </w:pPr>
            <w:r w:rsidRPr="00BD13C6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218D4" w:rsidRPr="00A66A42" w:rsidTr="002753B4">
        <w:trPr>
          <w:trHeight w:val="20"/>
        </w:trPr>
        <w:tc>
          <w:tcPr>
            <w:tcW w:w="3060" w:type="dxa"/>
          </w:tcPr>
          <w:p w:rsidR="009218D4" w:rsidRPr="00BD13C6" w:rsidRDefault="009218D4" w:rsidP="009218D4">
            <w:pPr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BD13C6">
              <w:rPr>
                <w:rFonts w:ascii="Angsana New" w:hAnsi="Angsana New" w:hint="cs"/>
                <w:sz w:val="30"/>
                <w:szCs w:val="30"/>
                <w:cs/>
              </w:rPr>
              <w:t>ค่าเช่าและรายได้</w:t>
            </w:r>
            <w:r w:rsidRPr="00BD13C6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:rsidR="009218D4" w:rsidRPr="00BD13C6" w:rsidRDefault="009218D4" w:rsidP="009218D4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:rsidR="009218D4" w:rsidRPr="00BD13C6" w:rsidRDefault="009218D4" w:rsidP="009218D4">
            <w:pPr>
              <w:rPr>
                <w:sz w:val="30"/>
                <w:szCs w:val="30"/>
              </w:rPr>
            </w:pPr>
            <w:r w:rsidRPr="00BD13C6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218D4" w:rsidRPr="00A66A42" w:rsidTr="002753B4">
        <w:trPr>
          <w:trHeight w:val="20"/>
        </w:trPr>
        <w:tc>
          <w:tcPr>
            <w:tcW w:w="3060" w:type="dxa"/>
          </w:tcPr>
          <w:p w:rsidR="009218D4" w:rsidRPr="00BD13C6" w:rsidRDefault="009218D4" w:rsidP="009218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ดอกเบี้ยรับ</w:t>
            </w:r>
          </w:p>
        </w:tc>
        <w:tc>
          <w:tcPr>
            <w:tcW w:w="270" w:type="dxa"/>
          </w:tcPr>
          <w:p w:rsidR="009218D4" w:rsidRPr="00BD13C6" w:rsidRDefault="009218D4" w:rsidP="009218D4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:rsidR="009218D4" w:rsidRPr="00BD13C6" w:rsidRDefault="009218D4" w:rsidP="009218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 w:hint="cs"/>
                <w:sz w:val="30"/>
                <w:szCs w:val="30"/>
                <w:cs/>
              </w:rPr>
              <w:t>อัตราที่ตกลงร่วมกัน</w:t>
            </w:r>
          </w:p>
        </w:tc>
      </w:tr>
      <w:tr w:rsidR="009218D4" w:rsidRPr="00A66A42" w:rsidTr="002753B4">
        <w:trPr>
          <w:trHeight w:val="20"/>
        </w:trPr>
        <w:tc>
          <w:tcPr>
            <w:tcW w:w="3060" w:type="dxa"/>
          </w:tcPr>
          <w:p w:rsidR="009218D4" w:rsidRPr="00BD13C6" w:rsidRDefault="009218D4" w:rsidP="009218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</w:tcPr>
          <w:p w:rsidR="009218D4" w:rsidRPr="00BD13C6" w:rsidRDefault="009218D4" w:rsidP="009218D4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:rsidR="009218D4" w:rsidRPr="00BD13C6" w:rsidRDefault="009218D4" w:rsidP="009218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 w:hint="cs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5916E9" w:rsidRPr="00A66A42" w:rsidTr="002753B4">
        <w:trPr>
          <w:trHeight w:val="20"/>
        </w:trPr>
        <w:tc>
          <w:tcPr>
            <w:tcW w:w="3060" w:type="dxa"/>
          </w:tcPr>
          <w:p w:rsidR="005916E9" w:rsidRPr="00BD13C6" w:rsidRDefault="005916E9" w:rsidP="005916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BD13C6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5916E9" w:rsidRPr="00BD13C6" w:rsidRDefault="005916E9" w:rsidP="005916E9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:rsidR="005916E9" w:rsidRPr="00BD13C6" w:rsidRDefault="005916E9" w:rsidP="005916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Pr="00BD13C6">
              <w:rPr>
                <w:rFonts w:ascii="Angsana New" w:hAnsi="Angsana New" w:hint="cs"/>
                <w:sz w:val="30"/>
                <w:szCs w:val="30"/>
                <w:cs/>
              </w:rPr>
              <w:t>ตามบัญชีบวกส่วนเพิ่ม</w:t>
            </w:r>
          </w:p>
        </w:tc>
      </w:tr>
      <w:tr w:rsidR="009218D4" w:rsidRPr="00A66A42" w:rsidTr="002753B4">
        <w:trPr>
          <w:trHeight w:val="20"/>
        </w:trPr>
        <w:tc>
          <w:tcPr>
            <w:tcW w:w="3060" w:type="dxa"/>
          </w:tcPr>
          <w:p w:rsidR="009218D4" w:rsidRPr="00BD13C6" w:rsidRDefault="009218D4" w:rsidP="009218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/>
                <w:sz w:val="30"/>
                <w:szCs w:val="30"/>
                <w:cs/>
              </w:rPr>
              <w:t>ต้นทุนผู้รับเหมาช่วง</w:t>
            </w:r>
          </w:p>
        </w:tc>
        <w:tc>
          <w:tcPr>
            <w:tcW w:w="270" w:type="dxa"/>
          </w:tcPr>
          <w:p w:rsidR="009218D4" w:rsidRPr="00BD13C6" w:rsidRDefault="009218D4" w:rsidP="009218D4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:rsidR="009218D4" w:rsidRPr="00BD13C6" w:rsidRDefault="009218D4" w:rsidP="009218D4">
            <w:pPr>
              <w:rPr>
                <w:sz w:val="30"/>
                <w:szCs w:val="30"/>
                <w:cs/>
              </w:rPr>
            </w:pPr>
            <w:r w:rsidRPr="00BD13C6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218D4" w:rsidRPr="00A66A42" w:rsidTr="002753B4">
        <w:trPr>
          <w:trHeight w:val="20"/>
        </w:trPr>
        <w:tc>
          <w:tcPr>
            <w:tcW w:w="3060" w:type="dxa"/>
          </w:tcPr>
          <w:p w:rsidR="009218D4" w:rsidRPr="00BD13C6" w:rsidRDefault="009218D4" w:rsidP="009218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70" w:type="dxa"/>
          </w:tcPr>
          <w:p w:rsidR="009218D4" w:rsidRPr="00BD13C6" w:rsidRDefault="009218D4" w:rsidP="009218D4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:rsidR="009218D4" w:rsidRPr="00BD13C6" w:rsidRDefault="009218D4" w:rsidP="009218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218D4" w:rsidRPr="00A66A42" w:rsidTr="002753B4">
        <w:trPr>
          <w:trHeight w:val="20"/>
        </w:trPr>
        <w:tc>
          <w:tcPr>
            <w:tcW w:w="3060" w:type="dxa"/>
          </w:tcPr>
          <w:p w:rsidR="009218D4" w:rsidRPr="00BD13C6" w:rsidRDefault="009218D4" w:rsidP="009218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0" w:type="dxa"/>
          </w:tcPr>
          <w:p w:rsidR="009218D4" w:rsidRPr="00BD13C6" w:rsidRDefault="009218D4" w:rsidP="009218D4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:rsidR="009218D4" w:rsidRPr="00BD13C6" w:rsidRDefault="009218D4" w:rsidP="009218D4">
            <w:pPr>
              <w:rPr>
                <w:sz w:val="30"/>
                <w:szCs w:val="30"/>
                <w:cs/>
              </w:rPr>
            </w:pPr>
            <w:r w:rsidRPr="00BD13C6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ราคาที่ตกลงกันตามสัญญา </w:t>
            </w:r>
            <w:r w:rsidRPr="00BD13C6">
              <w:rPr>
                <w:rFonts w:ascii="Angsana New" w:hAnsi="Angsana New"/>
                <w:sz w:val="30"/>
                <w:szCs w:val="30"/>
              </w:rPr>
              <w:t>/</w:t>
            </w:r>
            <w:r w:rsidRPr="00BD13C6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ราคาที่ตกลงร่วมกัน</w:t>
            </w:r>
          </w:p>
        </w:tc>
      </w:tr>
      <w:tr w:rsidR="009218D4" w:rsidRPr="00A66A42" w:rsidTr="002753B4">
        <w:trPr>
          <w:trHeight w:val="20"/>
        </w:trPr>
        <w:tc>
          <w:tcPr>
            <w:tcW w:w="3060" w:type="dxa"/>
          </w:tcPr>
          <w:p w:rsidR="009218D4" w:rsidRPr="00BD13C6" w:rsidRDefault="009218D4" w:rsidP="009218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</w:tcPr>
          <w:p w:rsidR="009218D4" w:rsidRPr="00BD13C6" w:rsidRDefault="009218D4" w:rsidP="009218D4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:rsidR="009218D4" w:rsidRPr="00BD13C6" w:rsidRDefault="009218D4" w:rsidP="009218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 w:hint="cs"/>
                <w:sz w:val="30"/>
                <w:szCs w:val="30"/>
                <w:cs/>
              </w:rPr>
              <w:t>อัตราที่ตกลงกันตามสัญญา</w:t>
            </w:r>
          </w:p>
        </w:tc>
      </w:tr>
    </w:tbl>
    <w:p w:rsidR="009218D4" w:rsidRPr="00BC29B0" w:rsidRDefault="009218D4" w:rsidP="009218D4">
      <w:pPr>
        <w:tabs>
          <w:tab w:val="left" w:pos="6750"/>
        </w:tabs>
        <w:ind w:right="20"/>
        <w:jc w:val="thaiDistribute"/>
        <w:rPr>
          <w:rFonts w:ascii="Angsana New" w:hAnsi="Angsana New"/>
          <w:sz w:val="16"/>
          <w:szCs w:val="16"/>
        </w:rPr>
      </w:pPr>
    </w:p>
    <w:p w:rsidR="00E3516E" w:rsidRPr="00A66A42" w:rsidRDefault="00E3516E" w:rsidP="00A66A42">
      <w:pPr>
        <w:tabs>
          <w:tab w:val="left" w:pos="6750"/>
        </w:tabs>
        <w:ind w:left="540" w:right="20"/>
        <w:jc w:val="thaiDistribute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A66A42">
        <w:rPr>
          <w:rFonts w:ascii="Angsana New" w:hAnsi="Angsana New"/>
          <w:sz w:val="30"/>
          <w:szCs w:val="30"/>
        </w:rPr>
        <w:t xml:space="preserve">31 </w:t>
      </w:r>
      <w:r w:rsidRPr="00A66A42">
        <w:rPr>
          <w:rFonts w:ascii="Angsana New" w:hAnsi="Angsana New"/>
          <w:sz w:val="30"/>
          <w:szCs w:val="30"/>
          <w:cs/>
        </w:rPr>
        <w:t>ธันวาคม</w:t>
      </w:r>
      <w:r w:rsidRPr="00A66A42">
        <w:rPr>
          <w:rFonts w:ascii="Angsana New" w:hAnsi="Angsana New"/>
          <w:sz w:val="30"/>
          <w:szCs w:val="30"/>
        </w:rPr>
        <w:t xml:space="preserve"> </w:t>
      </w:r>
      <w:r w:rsidRPr="00A66A42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A775CD" w:rsidRPr="00BC29B0" w:rsidRDefault="00A775CD" w:rsidP="00A66A42">
      <w:pPr>
        <w:tabs>
          <w:tab w:val="left" w:pos="540"/>
        </w:tabs>
        <w:ind w:right="20" w:firstLine="540"/>
        <w:jc w:val="thaiDistribute"/>
        <w:rPr>
          <w:rFonts w:ascii="Angsana New" w:hAnsi="Angsana New"/>
          <w:b/>
          <w:sz w:val="12"/>
          <w:szCs w:val="12"/>
        </w:rPr>
      </w:pPr>
    </w:p>
    <w:tbl>
      <w:tblPr>
        <w:tblW w:w="92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3"/>
        <w:gridCol w:w="1169"/>
        <w:gridCol w:w="271"/>
        <w:gridCol w:w="1191"/>
        <w:gridCol w:w="271"/>
        <w:gridCol w:w="1082"/>
        <w:gridCol w:w="250"/>
        <w:gridCol w:w="15"/>
        <w:gridCol w:w="1043"/>
      </w:tblGrid>
      <w:tr w:rsidR="00B16B40" w:rsidRPr="00A66A42" w:rsidTr="00FB4EA3">
        <w:trPr>
          <w:tblHeader/>
        </w:trPr>
        <w:tc>
          <w:tcPr>
            <w:tcW w:w="2144" w:type="pct"/>
            <w:shd w:val="clear" w:color="auto" w:fill="auto"/>
          </w:tcPr>
          <w:p w:rsidR="00B16B40" w:rsidRPr="00A66A42" w:rsidRDefault="00B16B40" w:rsidP="00A66A42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9" w:type="pct"/>
            <w:gridSpan w:val="3"/>
            <w:shd w:val="clear" w:color="auto" w:fill="auto"/>
          </w:tcPr>
          <w:p w:rsidR="00B16B40" w:rsidRPr="00A66A42" w:rsidRDefault="00B16B40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B16B40" w:rsidRPr="00A66A42" w:rsidRDefault="00B16B40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pct"/>
            <w:gridSpan w:val="4"/>
            <w:shd w:val="clear" w:color="auto" w:fill="auto"/>
          </w:tcPr>
          <w:p w:rsidR="00B16B40" w:rsidRPr="00A66A42" w:rsidRDefault="00B16B40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76F1" w:rsidRPr="00A66A42" w:rsidTr="00FB4EA3">
        <w:trPr>
          <w:tblHeader/>
        </w:trPr>
        <w:tc>
          <w:tcPr>
            <w:tcW w:w="2144" w:type="pct"/>
            <w:shd w:val="clear" w:color="auto" w:fill="auto"/>
          </w:tcPr>
          <w:p w:rsidR="00F376F1" w:rsidRPr="00A66A42" w:rsidRDefault="00F376F1" w:rsidP="00F376F1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:rsidR="00F376F1" w:rsidRPr="00F376F1" w:rsidRDefault="00B1063A" w:rsidP="00F376F1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F376F1" w:rsidRPr="00A66A42" w:rsidRDefault="00F376F1" w:rsidP="00F376F1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:rsidR="00F376F1" w:rsidRPr="00B1063A" w:rsidRDefault="00B1063A" w:rsidP="00F376F1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:rsidR="00F376F1" w:rsidRPr="00A66A42" w:rsidRDefault="00F376F1" w:rsidP="00F376F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F376F1" w:rsidRPr="00F376F1" w:rsidRDefault="00B1063A" w:rsidP="00F376F1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5" w:type="pct"/>
            <w:shd w:val="clear" w:color="auto" w:fill="auto"/>
          </w:tcPr>
          <w:p w:rsidR="00F376F1" w:rsidRPr="00A66A42" w:rsidRDefault="00F376F1" w:rsidP="00F376F1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</w:tcPr>
          <w:p w:rsidR="00F376F1" w:rsidRPr="00B1063A" w:rsidRDefault="00B1063A" w:rsidP="00F376F1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F376F1" w:rsidRPr="00A66A42" w:rsidTr="00FB4EA3">
        <w:trPr>
          <w:tblHeader/>
        </w:trPr>
        <w:tc>
          <w:tcPr>
            <w:tcW w:w="2144" w:type="pct"/>
          </w:tcPr>
          <w:p w:rsidR="00F376F1" w:rsidRPr="00A66A42" w:rsidRDefault="00F376F1" w:rsidP="00F376F1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6" w:type="pct"/>
            <w:gridSpan w:val="8"/>
          </w:tcPr>
          <w:p w:rsidR="00F376F1" w:rsidRPr="00A66A42" w:rsidRDefault="00F376F1" w:rsidP="00F376F1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76F1" w:rsidRPr="00A66A42" w:rsidTr="00FB4EA3">
        <w:tc>
          <w:tcPr>
            <w:tcW w:w="2144" w:type="pct"/>
          </w:tcPr>
          <w:p w:rsidR="00F376F1" w:rsidRPr="00A66A42" w:rsidRDefault="00F376F1" w:rsidP="00F376F1">
            <w:pPr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:rsidR="00F376F1" w:rsidRPr="00A66A42" w:rsidRDefault="00F376F1" w:rsidP="00F376F1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376F1" w:rsidRPr="00A66A42" w:rsidRDefault="00F376F1" w:rsidP="00F376F1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F376F1" w:rsidRPr="00A66A42" w:rsidRDefault="00F376F1" w:rsidP="00F376F1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376F1" w:rsidRPr="00A66A42" w:rsidRDefault="00F376F1" w:rsidP="00F376F1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F376F1" w:rsidRPr="00A66A42" w:rsidRDefault="00F376F1" w:rsidP="00F376F1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F376F1" w:rsidRPr="00A66A42" w:rsidRDefault="00F376F1" w:rsidP="00F376F1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F376F1" w:rsidRPr="00A66A42" w:rsidRDefault="00F376F1" w:rsidP="00F376F1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7432" w:rsidRPr="00A66A42" w:rsidTr="00FB4EA3">
        <w:tc>
          <w:tcPr>
            <w:tcW w:w="2144" w:type="pct"/>
          </w:tcPr>
          <w:p w:rsidR="00717432" w:rsidRPr="00A66A42" w:rsidRDefault="00717432" w:rsidP="0071743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6A4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รายได้จากการให้</w:t>
            </w:r>
            <w:r w:rsidRPr="00A66A4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บริการ</w:t>
            </w:r>
          </w:p>
        </w:tc>
        <w:tc>
          <w:tcPr>
            <w:tcW w:w="631" w:type="pct"/>
          </w:tcPr>
          <w:p w:rsidR="00717432" w:rsidRPr="00A66A42" w:rsidRDefault="00717432" w:rsidP="00717432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717432" w:rsidRPr="00A66A42" w:rsidRDefault="00717432" w:rsidP="00717432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17432" w:rsidRPr="00A66A42" w:rsidRDefault="00136A28" w:rsidP="00717432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6,764</w:t>
            </w:r>
          </w:p>
        </w:tc>
        <w:tc>
          <w:tcPr>
            <w:tcW w:w="135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717432" w:rsidRPr="003B0CB0" w:rsidRDefault="00717432" w:rsidP="00717432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0CB0">
              <w:rPr>
                <w:rFonts w:ascii="Angsana New" w:hAnsi="Angsana New"/>
                <w:sz w:val="30"/>
                <w:szCs w:val="30"/>
              </w:rPr>
              <w:t>4,651</w:t>
            </w:r>
          </w:p>
        </w:tc>
      </w:tr>
      <w:tr w:rsidR="00717432" w:rsidRPr="00A66A42" w:rsidTr="00FB4EA3">
        <w:tc>
          <w:tcPr>
            <w:tcW w:w="2144" w:type="pct"/>
          </w:tcPr>
          <w:p w:rsidR="00717432" w:rsidRPr="00A66A42" w:rsidRDefault="00717432" w:rsidP="0071743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F6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ต้นทุนผู้รับเหมาช่วง</w:t>
            </w:r>
          </w:p>
        </w:tc>
        <w:tc>
          <w:tcPr>
            <w:tcW w:w="631" w:type="pct"/>
          </w:tcPr>
          <w:p w:rsidR="00717432" w:rsidRPr="00A66A42" w:rsidRDefault="00717432" w:rsidP="00717432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717432" w:rsidRPr="00A66A42" w:rsidRDefault="00717432" w:rsidP="00717432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17432" w:rsidRPr="00A66A42" w:rsidRDefault="00A1229C" w:rsidP="00717432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229C">
              <w:rPr>
                <w:rFonts w:ascii="Angsana New" w:hAnsi="Angsana New"/>
                <w:sz w:val="30"/>
                <w:szCs w:val="30"/>
              </w:rPr>
              <w:t>7,877</w:t>
            </w:r>
          </w:p>
        </w:tc>
        <w:tc>
          <w:tcPr>
            <w:tcW w:w="135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717432" w:rsidRPr="003B0CB0" w:rsidRDefault="00717432" w:rsidP="00717432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0CB0">
              <w:rPr>
                <w:rFonts w:ascii="Angsana New" w:hAnsi="Angsana New"/>
                <w:sz w:val="30"/>
                <w:szCs w:val="30"/>
              </w:rPr>
              <w:t>10,678</w:t>
            </w:r>
          </w:p>
        </w:tc>
      </w:tr>
      <w:tr w:rsidR="00717432" w:rsidRPr="00A66A42" w:rsidTr="00FB4EA3">
        <w:tc>
          <w:tcPr>
            <w:tcW w:w="2144" w:type="pct"/>
          </w:tcPr>
          <w:p w:rsidR="00717432" w:rsidRPr="00A66A42" w:rsidRDefault="00717432" w:rsidP="0071743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6A4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  <w:r w:rsidRPr="00A66A4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ค่าเช่า</w:t>
            </w:r>
          </w:p>
        </w:tc>
        <w:tc>
          <w:tcPr>
            <w:tcW w:w="631" w:type="pct"/>
          </w:tcPr>
          <w:p w:rsidR="00717432" w:rsidRPr="00A66A42" w:rsidRDefault="00717432" w:rsidP="00717432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717432" w:rsidRPr="00A66A42" w:rsidRDefault="00717432" w:rsidP="00717432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17432" w:rsidRPr="00A66A42" w:rsidRDefault="00242891" w:rsidP="00717432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  <w:tc>
          <w:tcPr>
            <w:tcW w:w="135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717432" w:rsidRPr="003B0CB0" w:rsidRDefault="00717432" w:rsidP="00717432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0CB0"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</w:tr>
      <w:tr w:rsidR="00717432" w:rsidRPr="00A66A42" w:rsidTr="00FB4EA3">
        <w:tc>
          <w:tcPr>
            <w:tcW w:w="2144" w:type="pct"/>
          </w:tcPr>
          <w:p w:rsidR="00717432" w:rsidRPr="00A66A42" w:rsidRDefault="00717432" w:rsidP="0071743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6A4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31" w:type="pct"/>
          </w:tcPr>
          <w:p w:rsidR="00717432" w:rsidRPr="00A66A42" w:rsidRDefault="00717432" w:rsidP="00717432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717432" w:rsidRPr="00A66A42" w:rsidRDefault="00717432" w:rsidP="00717432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17432" w:rsidRPr="00A66A42" w:rsidRDefault="00242891" w:rsidP="00717432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135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717432" w:rsidRPr="003B0CB0" w:rsidRDefault="00717432" w:rsidP="00717432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0CB0"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717432" w:rsidRPr="00A66A42" w:rsidTr="00FB4EA3">
        <w:tc>
          <w:tcPr>
            <w:tcW w:w="2144" w:type="pct"/>
          </w:tcPr>
          <w:p w:rsidR="00717432" w:rsidRPr="00A66A42" w:rsidRDefault="00717432" w:rsidP="0071743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Pr="00A66A42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31" w:type="pct"/>
          </w:tcPr>
          <w:p w:rsidR="00717432" w:rsidRPr="00A66A42" w:rsidRDefault="00717432" w:rsidP="00717432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717432" w:rsidRPr="00A66A42" w:rsidRDefault="00717432" w:rsidP="00717432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17432" w:rsidRPr="00A66A42" w:rsidRDefault="00242891" w:rsidP="00717432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29,999</w:t>
            </w:r>
          </w:p>
        </w:tc>
        <w:tc>
          <w:tcPr>
            <w:tcW w:w="135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717432" w:rsidRPr="003B0CB0" w:rsidRDefault="00717432" w:rsidP="00717432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0CB0">
              <w:rPr>
                <w:rFonts w:ascii="Angsana New" w:hAnsi="Angsana New"/>
                <w:sz w:val="30"/>
                <w:szCs w:val="30"/>
              </w:rPr>
              <w:t>16,999</w:t>
            </w:r>
          </w:p>
        </w:tc>
      </w:tr>
      <w:tr w:rsidR="00717432" w:rsidRPr="00A66A42" w:rsidTr="00FB4EA3">
        <w:tc>
          <w:tcPr>
            <w:tcW w:w="2144" w:type="pct"/>
          </w:tcPr>
          <w:p w:rsidR="00717432" w:rsidRPr="00A66A42" w:rsidRDefault="00717432" w:rsidP="00717432">
            <w:pPr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1" w:type="pct"/>
          </w:tcPr>
          <w:p w:rsidR="00717432" w:rsidRPr="00A66A42" w:rsidRDefault="00717432" w:rsidP="00717432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717432" w:rsidRPr="00A66A42" w:rsidRDefault="00717432" w:rsidP="00717432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17432" w:rsidRPr="00A66A42" w:rsidRDefault="00242891" w:rsidP="00717432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3,384</w:t>
            </w:r>
          </w:p>
        </w:tc>
        <w:tc>
          <w:tcPr>
            <w:tcW w:w="135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717432" w:rsidRPr="003B0CB0" w:rsidRDefault="00717432" w:rsidP="00717432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0CB0">
              <w:rPr>
                <w:rFonts w:ascii="Angsana New" w:hAnsi="Angsana New"/>
                <w:sz w:val="30"/>
                <w:szCs w:val="30"/>
              </w:rPr>
              <w:t>2,780</w:t>
            </w:r>
          </w:p>
        </w:tc>
      </w:tr>
      <w:tr w:rsidR="00717432" w:rsidRPr="003B0CB0" w:rsidTr="00FB4EA3">
        <w:tc>
          <w:tcPr>
            <w:tcW w:w="2144" w:type="pct"/>
          </w:tcPr>
          <w:p w:rsidR="00717432" w:rsidRPr="00A66A42" w:rsidRDefault="00717432" w:rsidP="00287AB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6A4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631" w:type="pct"/>
          </w:tcPr>
          <w:p w:rsidR="00717432" w:rsidRPr="00A66A42" w:rsidRDefault="00717432" w:rsidP="00287AB8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17432" w:rsidRPr="00A66A42" w:rsidRDefault="00717432" w:rsidP="00287AB8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717432" w:rsidRPr="00A66A42" w:rsidRDefault="00717432" w:rsidP="00287AB8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17432" w:rsidRPr="00A66A42" w:rsidRDefault="00717432" w:rsidP="00287AB8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17432" w:rsidRPr="00A66A42" w:rsidRDefault="00242891" w:rsidP="00242891">
            <w:pPr>
              <w:pStyle w:val="BodyText"/>
              <w:tabs>
                <w:tab w:val="decimal" w:pos="577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717432" w:rsidRPr="00A66A42" w:rsidRDefault="00717432" w:rsidP="00287AB8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717432" w:rsidRPr="003B0CB0" w:rsidRDefault="00717432" w:rsidP="00287AB8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0CB0">
              <w:rPr>
                <w:rFonts w:ascii="Angsana New" w:hAnsi="Angsana New"/>
                <w:sz w:val="30"/>
                <w:szCs w:val="30"/>
              </w:rPr>
              <w:t>1,037</w:t>
            </w:r>
          </w:p>
        </w:tc>
      </w:tr>
      <w:tr w:rsidR="00717432" w:rsidRPr="00A66A42" w:rsidTr="00FB4EA3">
        <w:tc>
          <w:tcPr>
            <w:tcW w:w="2144" w:type="pct"/>
          </w:tcPr>
          <w:p w:rsidR="00717432" w:rsidRDefault="00717432" w:rsidP="0071743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31" w:type="pct"/>
          </w:tcPr>
          <w:p w:rsidR="00717432" w:rsidRPr="00A66A42" w:rsidRDefault="00717432" w:rsidP="00717432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717432" w:rsidRPr="00A66A42" w:rsidRDefault="00717432" w:rsidP="00717432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17432" w:rsidRPr="00A66A42" w:rsidRDefault="00242891" w:rsidP="00717432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  <w:tc>
          <w:tcPr>
            <w:tcW w:w="135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717432" w:rsidRPr="003B0CB0" w:rsidRDefault="00717432" w:rsidP="00717432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0CB0"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</w:tr>
      <w:tr w:rsidR="00717432" w:rsidRPr="00A66A42" w:rsidTr="00FB4EA3">
        <w:trPr>
          <w:trHeight w:val="479"/>
        </w:trPr>
        <w:tc>
          <w:tcPr>
            <w:tcW w:w="2144" w:type="pct"/>
          </w:tcPr>
          <w:p w:rsidR="00717432" w:rsidRPr="00A66A42" w:rsidRDefault="00717432" w:rsidP="0071743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1" w:type="pct"/>
          </w:tcPr>
          <w:p w:rsidR="00717432" w:rsidRPr="00A66A42" w:rsidRDefault="00717432" w:rsidP="00717432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717432" w:rsidRPr="00A66A42" w:rsidRDefault="00717432" w:rsidP="00717432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17432" w:rsidRPr="00A66A42" w:rsidRDefault="00242891" w:rsidP="00242891">
            <w:pPr>
              <w:pStyle w:val="BodyText"/>
              <w:tabs>
                <w:tab w:val="decimal" w:pos="577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717432" w:rsidRPr="003B0CB0" w:rsidRDefault="00717432" w:rsidP="00717432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0CB0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B1063A" w:rsidRPr="00C23443" w:rsidTr="00FB4EA3">
        <w:tblPrEx>
          <w:tblLook w:val="01E0" w:firstRow="1" w:lastRow="1" w:firstColumn="1" w:lastColumn="1" w:noHBand="0" w:noVBand="0"/>
        </w:tblPrEx>
        <w:tc>
          <w:tcPr>
            <w:tcW w:w="2144" w:type="pct"/>
          </w:tcPr>
          <w:p w:rsidR="00B1063A" w:rsidRPr="00717432" w:rsidRDefault="00B1063A" w:rsidP="00B1063A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1" w:type="pct"/>
          </w:tcPr>
          <w:p w:rsidR="00B1063A" w:rsidRPr="00717432" w:rsidRDefault="00B1063A" w:rsidP="00B1063A">
            <w:pPr>
              <w:pStyle w:val="BodyText"/>
              <w:tabs>
                <w:tab w:val="decimal" w:pos="892"/>
                <w:tab w:val="decimal" w:pos="97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:rsidR="00B1063A" w:rsidRPr="00717432" w:rsidRDefault="00B1063A" w:rsidP="00B1063A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pct"/>
          </w:tcPr>
          <w:p w:rsidR="00B1063A" w:rsidRPr="00717432" w:rsidRDefault="00B1063A" w:rsidP="00B1063A">
            <w:pPr>
              <w:pStyle w:val="BodyText"/>
              <w:tabs>
                <w:tab w:val="decimal" w:pos="892"/>
                <w:tab w:val="decimal" w:pos="97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:rsidR="00B1063A" w:rsidRPr="00717432" w:rsidRDefault="00B1063A" w:rsidP="00B1063A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4" w:type="pct"/>
          </w:tcPr>
          <w:p w:rsidR="00B1063A" w:rsidRPr="00717432" w:rsidRDefault="00B1063A" w:rsidP="00B1063A">
            <w:pPr>
              <w:pStyle w:val="BodyText"/>
              <w:tabs>
                <w:tab w:val="decimal" w:pos="795"/>
              </w:tabs>
              <w:spacing w:after="0"/>
              <w:ind w:left="-108" w:right="-1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  <w:gridSpan w:val="2"/>
          </w:tcPr>
          <w:p w:rsidR="00B1063A" w:rsidRPr="00717432" w:rsidRDefault="00B1063A" w:rsidP="00B1063A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4" w:type="pct"/>
          </w:tcPr>
          <w:p w:rsidR="00B1063A" w:rsidRPr="00717432" w:rsidRDefault="00B1063A" w:rsidP="00B1063A">
            <w:pPr>
              <w:pStyle w:val="BodyText"/>
              <w:tabs>
                <w:tab w:val="decimal" w:pos="795"/>
              </w:tabs>
              <w:spacing w:after="0"/>
              <w:ind w:left="-108" w:right="-1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063A" w:rsidRPr="00A66A42" w:rsidTr="00FB4EA3">
        <w:tblPrEx>
          <w:tblLook w:val="01E0" w:firstRow="1" w:lastRow="1" w:firstColumn="1" w:lastColumn="1" w:noHBand="0" w:noVBand="0"/>
        </w:tblPrEx>
        <w:tc>
          <w:tcPr>
            <w:tcW w:w="2144" w:type="pct"/>
          </w:tcPr>
          <w:p w:rsidR="00B1063A" w:rsidRPr="00A66A42" w:rsidRDefault="00B1063A" w:rsidP="00B1063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063A" w:rsidRPr="00A66A42" w:rsidTr="00FB4EA3">
        <w:tblPrEx>
          <w:tblLook w:val="01E0" w:firstRow="1" w:lastRow="1" w:firstColumn="1" w:lastColumn="1" w:noHBand="0" w:noVBand="0"/>
        </w:tblPrEx>
        <w:tc>
          <w:tcPr>
            <w:tcW w:w="2144" w:type="pct"/>
          </w:tcPr>
          <w:p w:rsidR="00B1063A" w:rsidRPr="00A66A42" w:rsidRDefault="00B1063A" w:rsidP="00B1063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6A4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รายได้จากการให้</w:t>
            </w:r>
            <w:r w:rsidRPr="00A66A4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บริการ</w:t>
            </w:r>
          </w:p>
        </w:tc>
        <w:tc>
          <w:tcPr>
            <w:tcW w:w="631" w:type="pct"/>
          </w:tcPr>
          <w:p w:rsidR="00B1063A" w:rsidRPr="00256A1D" w:rsidRDefault="00242891" w:rsidP="00B1063A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215,029</w:t>
            </w:r>
          </w:p>
        </w:tc>
        <w:tc>
          <w:tcPr>
            <w:tcW w:w="146" w:type="pct"/>
          </w:tcPr>
          <w:p w:rsidR="00B1063A" w:rsidRPr="00163D2E" w:rsidRDefault="00B1063A" w:rsidP="00B1063A">
            <w:pPr>
              <w:pStyle w:val="BodyText"/>
              <w:tabs>
                <w:tab w:val="decimal" w:pos="873"/>
              </w:tabs>
              <w:spacing w:after="0"/>
              <w:ind w:left="-108" w:right="20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3" w:type="pct"/>
          </w:tcPr>
          <w:p w:rsidR="00B1063A" w:rsidRPr="00256A1D" w:rsidRDefault="00B1063A" w:rsidP="001372C7">
            <w:pPr>
              <w:ind w:right="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6A1D">
              <w:rPr>
                <w:rFonts w:ascii="Angsana New" w:hAnsi="Angsana New"/>
                <w:sz w:val="30"/>
                <w:szCs w:val="30"/>
              </w:rPr>
              <w:t>105,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400</w:t>
            </w:r>
          </w:p>
        </w:tc>
        <w:tc>
          <w:tcPr>
            <w:tcW w:w="146" w:type="pct"/>
          </w:tcPr>
          <w:p w:rsidR="00B1063A" w:rsidRPr="00163D2E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1063A" w:rsidRPr="00256A1D" w:rsidRDefault="00242891" w:rsidP="00B1063A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205,429</w:t>
            </w:r>
          </w:p>
        </w:tc>
        <w:tc>
          <w:tcPr>
            <w:tcW w:w="143" w:type="pct"/>
            <w:gridSpan w:val="2"/>
          </w:tcPr>
          <w:p w:rsidR="00B1063A" w:rsidRPr="00163D2E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64" w:type="pct"/>
          </w:tcPr>
          <w:p w:rsidR="00B1063A" w:rsidRPr="00256A1D" w:rsidRDefault="00B1063A" w:rsidP="00B1063A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6A1D">
              <w:rPr>
                <w:rFonts w:ascii="Angsana New" w:hAnsi="Angsana New"/>
                <w:sz w:val="30"/>
                <w:szCs w:val="30"/>
              </w:rPr>
              <w:t>86,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543</w:t>
            </w:r>
          </w:p>
        </w:tc>
      </w:tr>
      <w:tr w:rsidR="00717432" w:rsidRPr="00A66A42" w:rsidTr="00FB4EA3">
        <w:tblPrEx>
          <w:tblLook w:val="01E0" w:firstRow="1" w:lastRow="1" w:firstColumn="1" w:lastColumn="1" w:noHBand="0" w:noVBand="0"/>
        </w:tblPrEx>
        <w:tc>
          <w:tcPr>
            <w:tcW w:w="2144" w:type="pct"/>
          </w:tcPr>
          <w:p w:rsidR="00717432" w:rsidRPr="00A66A42" w:rsidRDefault="00717432" w:rsidP="0071743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6A4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631" w:type="pct"/>
          </w:tcPr>
          <w:p w:rsidR="00717432" w:rsidRPr="00A66A42" w:rsidRDefault="00242891" w:rsidP="00717432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717432" w:rsidRPr="00A66A42" w:rsidRDefault="00717432" w:rsidP="00717432">
            <w:pPr>
              <w:ind w:right="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17432" w:rsidRPr="00A66A42" w:rsidRDefault="00242891" w:rsidP="00242891">
            <w:pPr>
              <w:pStyle w:val="BodyText"/>
              <w:tabs>
                <w:tab w:val="decimal" w:pos="577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717432" w:rsidRPr="003B0CB0" w:rsidRDefault="00717432" w:rsidP="00717432">
            <w:pPr>
              <w:pStyle w:val="BodyText"/>
              <w:tabs>
                <w:tab w:val="decimal" w:pos="795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</w:t>
            </w:r>
          </w:p>
        </w:tc>
      </w:tr>
      <w:tr w:rsidR="00B1063A" w:rsidRPr="00A66A42" w:rsidTr="00FB4EA3">
        <w:tblPrEx>
          <w:tblLook w:val="01E0" w:firstRow="1" w:lastRow="1" w:firstColumn="1" w:lastColumn="1" w:noHBand="0" w:noVBand="0"/>
        </w:tblPrEx>
        <w:tc>
          <w:tcPr>
            <w:tcW w:w="2144" w:type="pct"/>
          </w:tcPr>
          <w:p w:rsidR="00B1063A" w:rsidRPr="00A66A42" w:rsidRDefault="00B1063A" w:rsidP="00B1063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1" w:type="pct"/>
          </w:tcPr>
          <w:p w:rsidR="00B1063A" w:rsidRPr="00A66A42" w:rsidRDefault="00242891" w:rsidP="00CF44FB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6,087</w:t>
            </w:r>
          </w:p>
        </w:tc>
        <w:tc>
          <w:tcPr>
            <w:tcW w:w="146" w:type="pct"/>
          </w:tcPr>
          <w:p w:rsidR="00B1063A" w:rsidRPr="00A66A42" w:rsidRDefault="00B1063A" w:rsidP="00B1063A">
            <w:pPr>
              <w:pStyle w:val="BodyText"/>
              <w:tabs>
                <w:tab w:val="decimal" w:pos="87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B1063A" w:rsidRPr="00A66A42" w:rsidRDefault="00FB4EA3" w:rsidP="001372C7">
            <w:pPr>
              <w:ind w:right="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2,718</w:t>
            </w:r>
          </w:p>
        </w:tc>
        <w:tc>
          <w:tcPr>
            <w:tcW w:w="146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1063A" w:rsidRPr="00A66A42" w:rsidRDefault="00242891" w:rsidP="00B1063A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5,251</w:t>
            </w:r>
          </w:p>
        </w:tc>
        <w:tc>
          <w:tcPr>
            <w:tcW w:w="143" w:type="pct"/>
            <w:gridSpan w:val="2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B1063A" w:rsidRPr="00A66A42" w:rsidRDefault="00FB4EA3" w:rsidP="00B1063A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</w:t>
            </w:r>
            <w:r w:rsidR="00B1063A"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717432" w:rsidRPr="00A66A42" w:rsidTr="00FB4EA3">
        <w:tblPrEx>
          <w:tblLook w:val="01E0" w:firstRow="1" w:lastRow="1" w:firstColumn="1" w:lastColumn="1" w:noHBand="0" w:noVBand="0"/>
        </w:tblPrEx>
        <w:tc>
          <w:tcPr>
            <w:tcW w:w="2144" w:type="pct"/>
          </w:tcPr>
          <w:p w:rsidR="00717432" w:rsidRPr="00A66A42" w:rsidRDefault="00717432" w:rsidP="0071743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631" w:type="pct"/>
          </w:tcPr>
          <w:p w:rsidR="00717432" w:rsidRPr="00A66A42" w:rsidRDefault="00242891" w:rsidP="00242891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717432" w:rsidRPr="00A66A42" w:rsidRDefault="00717432" w:rsidP="00717432">
            <w:pPr>
              <w:ind w:right="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46" w:type="pct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17432" w:rsidRPr="00A66A42" w:rsidRDefault="00242891" w:rsidP="00717432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3" w:type="pct"/>
            <w:gridSpan w:val="2"/>
          </w:tcPr>
          <w:p w:rsidR="00717432" w:rsidRPr="00A66A42" w:rsidRDefault="00717432" w:rsidP="0071743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717432" w:rsidRPr="00A66A42" w:rsidRDefault="00717432" w:rsidP="00717432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BC29B0" w:rsidRPr="00717432" w:rsidTr="00FB4EA3">
        <w:tblPrEx>
          <w:tblLook w:val="01E0" w:firstRow="1" w:lastRow="1" w:firstColumn="1" w:lastColumn="1" w:noHBand="0" w:noVBand="0"/>
        </w:tblPrEx>
        <w:tc>
          <w:tcPr>
            <w:tcW w:w="2144" w:type="pct"/>
          </w:tcPr>
          <w:p w:rsidR="00BC29B0" w:rsidRDefault="00BC29B0" w:rsidP="00287AB8">
            <w:pPr>
              <w:rPr>
                <w:rFonts w:ascii="Angsana New" w:hAnsi="Angsana New"/>
                <w:sz w:val="20"/>
                <w:szCs w:val="20"/>
              </w:rPr>
            </w:pPr>
          </w:p>
          <w:p w:rsidR="009D0B39" w:rsidRDefault="009D0B39" w:rsidP="00287AB8">
            <w:pPr>
              <w:rPr>
                <w:rFonts w:ascii="Angsana New" w:hAnsi="Angsana New"/>
                <w:sz w:val="20"/>
                <w:szCs w:val="20"/>
              </w:rPr>
            </w:pPr>
          </w:p>
          <w:p w:rsidR="009D0B39" w:rsidRPr="00717432" w:rsidRDefault="009D0B39" w:rsidP="00287AB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1" w:type="pct"/>
          </w:tcPr>
          <w:p w:rsidR="00BC29B0" w:rsidRPr="00717432" w:rsidRDefault="00BC29B0" w:rsidP="00287AB8">
            <w:pPr>
              <w:pStyle w:val="BodyText"/>
              <w:tabs>
                <w:tab w:val="decimal" w:pos="892"/>
                <w:tab w:val="decimal" w:pos="97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:rsidR="00BC29B0" w:rsidRPr="00717432" w:rsidRDefault="00BC29B0" w:rsidP="00287AB8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pct"/>
          </w:tcPr>
          <w:p w:rsidR="00BC29B0" w:rsidRPr="00717432" w:rsidRDefault="00BC29B0" w:rsidP="00287AB8">
            <w:pPr>
              <w:pStyle w:val="BodyText"/>
              <w:tabs>
                <w:tab w:val="decimal" w:pos="892"/>
                <w:tab w:val="decimal" w:pos="97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:rsidR="00BC29B0" w:rsidRPr="00717432" w:rsidRDefault="00BC29B0" w:rsidP="00287AB8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4" w:type="pct"/>
          </w:tcPr>
          <w:p w:rsidR="00BC29B0" w:rsidRPr="00717432" w:rsidRDefault="00BC29B0" w:rsidP="00287AB8">
            <w:pPr>
              <w:pStyle w:val="BodyText"/>
              <w:tabs>
                <w:tab w:val="decimal" w:pos="795"/>
              </w:tabs>
              <w:spacing w:after="0"/>
              <w:ind w:left="-108" w:right="-1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  <w:gridSpan w:val="2"/>
          </w:tcPr>
          <w:p w:rsidR="00BC29B0" w:rsidRPr="00717432" w:rsidRDefault="00BC29B0" w:rsidP="00287AB8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4" w:type="pct"/>
          </w:tcPr>
          <w:p w:rsidR="00BC29B0" w:rsidRPr="00717432" w:rsidRDefault="00BC29B0" w:rsidP="00287AB8">
            <w:pPr>
              <w:pStyle w:val="BodyText"/>
              <w:tabs>
                <w:tab w:val="decimal" w:pos="795"/>
              </w:tabs>
              <w:spacing w:after="0"/>
              <w:ind w:left="-108" w:right="-1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C29B0" w:rsidRPr="00A66A42" w:rsidTr="00FB4EA3">
        <w:tblPrEx>
          <w:tblLook w:val="01E0" w:firstRow="1" w:lastRow="1" w:firstColumn="1" w:lastColumn="1" w:noHBand="0" w:noVBand="0"/>
        </w:tblPrEx>
        <w:tc>
          <w:tcPr>
            <w:tcW w:w="2144" w:type="pct"/>
          </w:tcPr>
          <w:p w:rsidR="00BC29B0" w:rsidRPr="00A66A42" w:rsidRDefault="00BC29B0" w:rsidP="00BC29B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31" w:type="pct"/>
          </w:tcPr>
          <w:p w:rsidR="00BC29B0" w:rsidRPr="00A66A42" w:rsidRDefault="00BC29B0" w:rsidP="00BC29B0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BC29B0" w:rsidRPr="00A66A42" w:rsidRDefault="00BC29B0" w:rsidP="00BC29B0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:rsidR="00BC29B0" w:rsidRPr="00A66A42" w:rsidRDefault="00BC29B0" w:rsidP="00BC29B0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BC29B0" w:rsidRPr="00A66A42" w:rsidRDefault="00BC29B0" w:rsidP="00BC29B0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:rsidR="00BC29B0" w:rsidRPr="00A66A42" w:rsidRDefault="00BC29B0" w:rsidP="00BC29B0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BC29B0" w:rsidRPr="00A66A42" w:rsidRDefault="00BC29B0" w:rsidP="00BC29B0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:rsidR="00BC29B0" w:rsidRPr="00A66A42" w:rsidRDefault="00BC29B0" w:rsidP="00BC29B0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29B0" w:rsidRPr="00A66A42" w:rsidTr="00FB4EA3">
        <w:tblPrEx>
          <w:tblLook w:val="01E0" w:firstRow="1" w:lastRow="1" w:firstColumn="1" w:lastColumn="1" w:noHBand="0" w:noVBand="0"/>
        </w:tblPrEx>
        <w:tc>
          <w:tcPr>
            <w:tcW w:w="2144" w:type="pct"/>
          </w:tcPr>
          <w:p w:rsidR="00BC29B0" w:rsidRDefault="00BC29B0" w:rsidP="00BC29B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631" w:type="pct"/>
          </w:tcPr>
          <w:p w:rsidR="00BC29B0" w:rsidRPr="00A66A42" w:rsidRDefault="00242891" w:rsidP="00242891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2,732</w:t>
            </w:r>
          </w:p>
        </w:tc>
        <w:tc>
          <w:tcPr>
            <w:tcW w:w="146" w:type="pct"/>
          </w:tcPr>
          <w:p w:rsidR="00BC29B0" w:rsidRPr="00A66A42" w:rsidRDefault="00BC29B0" w:rsidP="00BC29B0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BC29B0" w:rsidRPr="00A66A42" w:rsidRDefault="00BC29B0" w:rsidP="002D056A">
            <w:pPr>
              <w:tabs>
                <w:tab w:val="decimal" w:pos="917"/>
              </w:tabs>
              <w:ind w:right="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2,163</w:t>
            </w:r>
          </w:p>
        </w:tc>
        <w:tc>
          <w:tcPr>
            <w:tcW w:w="146" w:type="pct"/>
          </w:tcPr>
          <w:p w:rsidR="00BC29B0" w:rsidRPr="00A66A42" w:rsidRDefault="00BC29B0" w:rsidP="00BC29B0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C29B0" w:rsidRPr="00A66A42" w:rsidRDefault="00242891" w:rsidP="00242891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2,732</w:t>
            </w:r>
          </w:p>
        </w:tc>
        <w:tc>
          <w:tcPr>
            <w:tcW w:w="143" w:type="pct"/>
            <w:gridSpan w:val="2"/>
          </w:tcPr>
          <w:p w:rsidR="00BC29B0" w:rsidRPr="00A66A42" w:rsidRDefault="00BC29B0" w:rsidP="00BC29B0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BC29B0" w:rsidRPr="00A66A42" w:rsidRDefault="00BC29B0" w:rsidP="00BC29B0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1,685</w:t>
            </w:r>
          </w:p>
        </w:tc>
      </w:tr>
      <w:tr w:rsidR="00717432" w:rsidRPr="00A66A42" w:rsidTr="00FB4EA3">
        <w:tblPrEx>
          <w:tblLook w:val="01E0" w:firstRow="1" w:lastRow="1" w:firstColumn="1" w:lastColumn="1" w:noHBand="0" w:noVBand="0"/>
        </w:tblPrEx>
        <w:tc>
          <w:tcPr>
            <w:tcW w:w="2144" w:type="pct"/>
          </w:tcPr>
          <w:p w:rsidR="00717432" w:rsidRPr="00717432" w:rsidRDefault="00717432" w:rsidP="00B1063A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1" w:type="pct"/>
          </w:tcPr>
          <w:p w:rsidR="00717432" w:rsidRPr="00717432" w:rsidRDefault="00717432" w:rsidP="00B1063A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717432" w:rsidRPr="00717432" w:rsidRDefault="00717432" w:rsidP="00B1063A">
            <w:pPr>
              <w:pStyle w:val="BodyText"/>
              <w:tabs>
                <w:tab w:val="decimal" w:pos="873"/>
              </w:tabs>
              <w:spacing w:after="0"/>
              <w:ind w:left="-108" w:right="2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pct"/>
          </w:tcPr>
          <w:p w:rsidR="00717432" w:rsidRPr="00717432" w:rsidRDefault="00717432" w:rsidP="002D056A">
            <w:pPr>
              <w:tabs>
                <w:tab w:val="decimal" w:pos="917"/>
              </w:tabs>
              <w:ind w:right="5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717432" w:rsidRPr="00717432" w:rsidRDefault="00717432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4" w:type="pct"/>
          </w:tcPr>
          <w:p w:rsidR="00717432" w:rsidRPr="00717432" w:rsidRDefault="00717432" w:rsidP="00B1063A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  <w:gridSpan w:val="2"/>
          </w:tcPr>
          <w:p w:rsidR="00717432" w:rsidRPr="00717432" w:rsidRDefault="00717432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4" w:type="pct"/>
          </w:tcPr>
          <w:p w:rsidR="00717432" w:rsidRPr="00717432" w:rsidRDefault="00717432" w:rsidP="00B1063A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063A" w:rsidRPr="00A66A42" w:rsidTr="00FB4EA3">
        <w:tblPrEx>
          <w:tblLook w:val="01E0" w:firstRow="1" w:lastRow="1" w:firstColumn="1" w:lastColumn="1" w:noHBand="0" w:noVBand="0"/>
        </w:tblPrEx>
        <w:tc>
          <w:tcPr>
            <w:tcW w:w="2144" w:type="pct"/>
          </w:tcPr>
          <w:p w:rsidR="00B1063A" w:rsidRPr="00A66A42" w:rsidRDefault="00B1063A" w:rsidP="00B1063A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:rsidR="00B1063A" w:rsidRPr="00A66A42" w:rsidRDefault="00B1063A" w:rsidP="00B1063A">
            <w:pPr>
              <w:pStyle w:val="BodyText"/>
              <w:tabs>
                <w:tab w:val="decimal" w:pos="883"/>
              </w:tabs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B1063A" w:rsidRPr="00A66A42" w:rsidRDefault="00B1063A" w:rsidP="00B1063A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B1063A" w:rsidRPr="00A66A42" w:rsidRDefault="00B1063A" w:rsidP="002D056A">
            <w:pPr>
              <w:pStyle w:val="BodyText"/>
              <w:tabs>
                <w:tab w:val="decimal" w:pos="917"/>
              </w:tabs>
              <w:spacing w:after="0"/>
              <w:ind w:left="-108" w:right="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B1063A" w:rsidRPr="00A66A42" w:rsidRDefault="00B1063A" w:rsidP="00B1063A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1063A" w:rsidRPr="00A66A42" w:rsidRDefault="00B1063A" w:rsidP="00B1063A">
            <w:pPr>
              <w:pStyle w:val="BodyText"/>
              <w:tabs>
                <w:tab w:val="decimal" w:pos="795"/>
              </w:tabs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B1063A" w:rsidRPr="00A66A42" w:rsidRDefault="00B1063A" w:rsidP="00B1063A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B1063A" w:rsidRPr="00A66A42" w:rsidRDefault="00B1063A" w:rsidP="00B1063A">
            <w:pPr>
              <w:pStyle w:val="BodyText"/>
              <w:tabs>
                <w:tab w:val="decimal" w:pos="795"/>
              </w:tabs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63A" w:rsidRPr="00A66A42" w:rsidTr="00FB4EA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144" w:type="pct"/>
          </w:tcPr>
          <w:p w:rsidR="00B1063A" w:rsidRPr="00A66A42" w:rsidRDefault="00B1063A" w:rsidP="00B1063A">
            <w:pPr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1" w:type="pct"/>
          </w:tcPr>
          <w:p w:rsidR="00B1063A" w:rsidRPr="0049545B" w:rsidRDefault="00242891" w:rsidP="00B1063A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49,050</w:t>
            </w:r>
          </w:p>
        </w:tc>
        <w:tc>
          <w:tcPr>
            <w:tcW w:w="146" w:type="pct"/>
          </w:tcPr>
          <w:p w:rsidR="00B1063A" w:rsidRPr="0049545B" w:rsidRDefault="00B1063A" w:rsidP="00B1063A">
            <w:pPr>
              <w:pStyle w:val="BodyText"/>
              <w:tabs>
                <w:tab w:val="decimal" w:pos="87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B1063A" w:rsidRPr="0049545B" w:rsidRDefault="00FB4EA3" w:rsidP="002D056A">
            <w:pPr>
              <w:tabs>
                <w:tab w:val="decimal" w:pos="917"/>
              </w:tabs>
              <w:ind w:right="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="00B1063A" w:rsidRPr="004954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46" w:type="pct"/>
          </w:tcPr>
          <w:p w:rsidR="00B1063A" w:rsidRPr="0049545B" w:rsidRDefault="00B1063A" w:rsidP="00B1063A">
            <w:pPr>
              <w:pStyle w:val="BodyText"/>
              <w:tabs>
                <w:tab w:val="decimal" w:pos="87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1063A" w:rsidRPr="0049545B" w:rsidRDefault="00C17B32" w:rsidP="00B1063A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34,339</w:t>
            </w:r>
          </w:p>
        </w:tc>
        <w:tc>
          <w:tcPr>
            <w:tcW w:w="143" w:type="pct"/>
            <w:gridSpan w:val="2"/>
          </w:tcPr>
          <w:p w:rsidR="00B1063A" w:rsidRPr="00A66A42" w:rsidRDefault="00B1063A" w:rsidP="00B1063A">
            <w:pPr>
              <w:pStyle w:val="BodyText"/>
              <w:tabs>
                <w:tab w:val="decimal" w:pos="87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B1063A" w:rsidRPr="0049545B" w:rsidRDefault="00FB4EA3" w:rsidP="00FB4EA3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B1063A" w:rsidRPr="004954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B1063A" w:rsidRPr="00A66A42" w:rsidTr="00FB4EA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144" w:type="pct"/>
          </w:tcPr>
          <w:p w:rsidR="00B1063A" w:rsidRPr="00A66A42" w:rsidRDefault="00B1063A" w:rsidP="00B1063A">
            <w:pPr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</w:tcPr>
          <w:p w:rsidR="00B1063A" w:rsidRPr="00467F0B" w:rsidRDefault="00C17B32" w:rsidP="00B1063A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1,208</w:t>
            </w:r>
          </w:p>
        </w:tc>
        <w:tc>
          <w:tcPr>
            <w:tcW w:w="146" w:type="pct"/>
          </w:tcPr>
          <w:p w:rsidR="00B1063A" w:rsidRPr="00467F0B" w:rsidRDefault="00B1063A" w:rsidP="00B1063A">
            <w:pPr>
              <w:pStyle w:val="BodyText"/>
              <w:tabs>
                <w:tab w:val="decimal" w:pos="87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B1063A" w:rsidRPr="00467F0B" w:rsidRDefault="00FB4EA3" w:rsidP="002D056A">
            <w:pPr>
              <w:pStyle w:val="BodyText"/>
              <w:tabs>
                <w:tab w:val="decimal" w:pos="917"/>
              </w:tabs>
              <w:spacing w:after="0"/>
              <w:ind w:left="-108" w:right="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146" w:type="pct"/>
          </w:tcPr>
          <w:p w:rsidR="00B1063A" w:rsidRPr="00467F0B" w:rsidRDefault="00B1063A" w:rsidP="00B1063A">
            <w:pPr>
              <w:pStyle w:val="BodyText"/>
              <w:tabs>
                <w:tab w:val="decimal" w:pos="87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1063A" w:rsidRPr="00467F0B" w:rsidRDefault="00C17B32" w:rsidP="00B1063A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143" w:type="pct"/>
            <w:gridSpan w:val="2"/>
          </w:tcPr>
          <w:p w:rsidR="00B1063A" w:rsidRPr="00A66A42" w:rsidRDefault="00B1063A" w:rsidP="00B1063A">
            <w:pPr>
              <w:pStyle w:val="BodyText"/>
              <w:tabs>
                <w:tab w:val="decimal" w:pos="87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B1063A" w:rsidRPr="00467F0B" w:rsidRDefault="00FB4EA3" w:rsidP="00B1063A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</w:tr>
      <w:tr w:rsidR="00B1063A" w:rsidRPr="00AC5E30" w:rsidTr="00FB4EA3">
        <w:tblPrEx>
          <w:tblLook w:val="01E0" w:firstRow="1" w:lastRow="1" w:firstColumn="1" w:lastColumn="1" w:noHBand="0" w:noVBand="0"/>
        </w:tblPrEx>
        <w:tc>
          <w:tcPr>
            <w:tcW w:w="2144" w:type="pct"/>
          </w:tcPr>
          <w:p w:rsidR="00B1063A" w:rsidRPr="00717432" w:rsidRDefault="00B1063A" w:rsidP="00B1063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74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7174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B1063A" w:rsidRPr="00717432" w:rsidRDefault="00C17B32" w:rsidP="00B1063A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50,258</w:t>
            </w:r>
          </w:p>
        </w:tc>
        <w:tc>
          <w:tcPr>
            <w:tcW w:w="146" w:type="pct"/>
          </w:tcPr>
          <w:p w:rsidR="00B1063A" w:rsidRPr="00717432" w:rsidRDefault="00B1063A" w:rsidP="00B1063A">
            <w:pPr>
              <w:pStyle w:val="BodyText"/>
              <w:tabs>
                <w:tab w:val="decimal" w:pos="87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B1063A" w:rsidRPr="00717432" w:rsidRDefault="00FB4EA3" w:rsidP="002D056A">
            <w:pPr>
              <w:pStyle w:val="BodyText"/>
              <w:tabs>
                <w:tab w:val="decimal" w:pos="917"/>
              </w:tabs>
              <w:spacing w:after="0"/>
              <w:ind w:left="-108" w:right="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B1063A" w:rsidRPr="007174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146" w:type="pct"/>
          </w:tcPr>
          <w:p w:rsidR="00B1063A" w:rsidRPr="00717432" w:rsidRDefault="00B1063A" w:rsidP="00B1063A">
            <w:pPr>
              <w:pStyle w:val="BodyText"/>
              <w:tabs>
                <w:tab w:val="decimal" w:pos="87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B1063A" w:rsidRPr="00717432" w:rsidRDefault="00C17B32" w:rsidP="00B1063A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35,208</w:t>
            </w:r>
          </w:p>
        </w:tc>
        <w:tc>
          <w:tcPr>
            <w:tcW w:w="143" w:type="pct"/>
            <w:gridSpan w:val="2"/>
          </w:tcPr>
          <w:p w:rsidR="00B1063A" w:rsidRPr="00717432" w:rsidRDefault="00B1063A" w:rsidP="00B1063A">
            <w:pPr>
              <w:pStyle w:val="BodyText"/>
              <w:tabs>
                <w:tab w:val="decimal" w:pos="87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:rsidR="00B1063A" w:rsidRPr="00717432" w:rsidRDefault="00FB4EA3" w:rsidP="00B1063A">
            <w:pPr>
              <w:pStyle w:val="BodyText"/>
              <w:tabs>
                <w:tab w:val="decimal" w:pos="795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27,097</w:t>
            </w:r>
          </w:p>
        </w:tc>
      </w:tr>
    </w:tbl>
    <w:p w:rsidR="009D0B39" w:rsidRPr="009D0B39" w:rsidRDefault="009D0B39" w:rsidP="00A66A42">
      <w:pPr>
        <w:ind w:left="540"/>
        <w:jc w:val="both"/>
        <w:rPr>
          <w:rFonts w:ascii="Angsana New" w:hAnsi="Angsana New"/>
          <w:sz w:val="20"/>
          <w:szCs w:val="20"/>
        </w:rPr>
      </w:pPr>
    </w:p>
    <w:p w:rsidR="002F2D40" w:rsidRPr="00A66A42" w:rsidRDefault="00FE4038" w:rsidP="00A66A42">
      <w:pPr>
        <w:ind w:left="540"/>
        <w:jc w:val="both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Pr="00A66A42">
        <w:rPr>
          <w:rFonts w:ascii="Angsana New" w:hAnsi="Angsana New"/>
          <w:sz w:val="30"/>
          <w:szCs w:val="30"/>
        </w:rPr>
        <w:t>31</w:t>
      </w:r>
      <w:r w:rsidRPr="00A66A42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:rsidR="00FE4038" w:rsidRPr="0006255D" w:rsidRDefault="00FE4038" w:rsidP="00A66A42">
      <w:pPr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2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8"/>
        <w:gridCol w:w="1173"/>
        <w:gridCol w:w="276"/>
        <w:gridCol w:w="1217"/>
        <w:gridCol w:w="274"/>
        <w:gridCol w:w="1034"/>
        <w:gridCol w:w="272"/>
        <w:gridCol w:w="1047"/>
      </w:tblGrid>
      <w:tr w:rsidR="00B16B40" w:rsidRPr="00A66A42" w:rsidTr="00FB4EA3">
        <w:trPr>
          <w:tblHeader/>
        </w:trPr>
        <w:tc>
          <w:tcPr>
            <w:tcW w:w="2139" w:type="pct"/>
            <w:shd w:val="clear" w:color="auto" w:fill="auto"/>
          </w:tcPr>
          <w:p w:rsidR="00B16B40" w:rsidRPr="00A66A42" w:rsidRDefault="00B16B40" w:rsidP="00A66A42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pct"/>
            <w:gridSpan w:val="3"/>
            <w:shd w:val="clear" w:color="auto" w:fill="auto"/>
          </w:tcPr>
          <w:p w:rsidR="00B16B40" w:rsidRPr="00A66A42" w:rsidRDefault="00B16B40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:rsidR="00B16B40" w:rsidRPr="00A66A42" w:rsidRDefault="00B16B40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  <w:shd w:val="clear" w:color="auto" w:fill="auto"/>
          </w:tcPr>
          <w:p w:rsidR="00B16B40" w:rsidRPr="00A66A42" w:rsidRDefault="00B16B40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2914" w:rsidRPr="00A66A42" w:rsidTr="00FB4EA3">
        <w:trPr>
          <w:tblHeader/>
        </w:trPr>
        <w:tc>
          <w:tcPr>
            <w:tcW w:w="2139" w:type="pct"/>
            <w:shd w:val="clear" w:color="auto" w:fill="auto"/>
          </w:tcPr>
          <w:p w:rsidR="00FE4038" w:rsidRPr="00A66A42" w:rsidRDefault="00FE4038" w:rsidP="00A66A42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:rsidR="00FE4038" w:rsidRPr="00B1063A" w:rsidRDefault="00B1063A" w:rsidP="00A66A42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9" w:type="pct"/>
            <w:shd w:val="clear" w:color="auto" w:fill="auto"/>
          </w:tcPr>
          <w:p w:rsidR="00FE4038" w:rsidRPr="00B1063A" w:rsidRDefault="00FE4038" w:rsidP="00A66A42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FE4038" w:rsidRPr="00B1063A" w:rsidRDefault="00B1063A" w:rsidP="00A66A42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8" w:type="pct"/>
            <w:shd w:val="clear" w:color="auto" w:fill="auto"/>
          </w:tcPr>
          <w:p w:rsidR="00FE4038" w:rsidRPr="00B1063A" w:rsidRDefault="00FE4038" w:rsidP="00A66A4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:rsidR="00FE4038" w:rsidRPr="00B1063A" w:rsidRDefault="00B1063A" w:rsidP="00A66A42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  <w:shd w:val="clear" w:color="auto" w:fill="auto"/>
          </w:tcPr>
          <w:p w:rsidR="00FE4038" w:rsidRPr="00B1063A" w:rsidRDefault="00FE4038" w:rsidP="00A66A42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FE4038" w:rsidRPr="00B1063A" w:rsidRDefault="00B1063A" w:rsidP="00A66A42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FE4038" w:rsidRPr="00A66A42" w:rsidTr="00FB4EA3">
        <w:trPr>
          <w:tblHeader/>
        </w:trPr>
        <w:tc>
          <w:tcPr>
            <w:tcW w:w="2139" w:type="pct"/>
          </w:tcPr>
          <w:p w:rsidR="00FE4038" w:rsidRPr="00A66A42" w:rsidRDefault="00FE4038" w:rsidP="00A66A42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1" w:type="pct"/>
            <w:gridSpan w:val="7"/>
          </w:tcPr>
          <w:p w:rsidR="00FE4038" w:rsidRPr="00A66A42" w:rsidRDefault="00FE4038" w:rsidP="00A66A42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2914" w:rsidRPr="00A66A42" w:rsidTr="00FB4EA3">
        <w:tc>
          <w:tcPr>
            <w:tcW w:w="2139" w:type="pct"/>
          </w:tcPr>
          <w:p w:rsidR="00FE4038" w:rsidRPr="00A66A42" w:rsidRDefault="00FE4038" w:rsidP="00A66A4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DD7196"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DD7196" w:rsidRPr="00A66A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4" w:type="pct"/>
          </w:tcPr>
          <w:p w:rsidR="00FE4038" w:rsidRPr="00A66A42" w:rsidRDefault="00FE4038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E4038" w:rsidRPr="00A66A42" w:rsidRDefault="00FE4038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FE4038" w:rsidRPr="00A66A42" w:rsidRDefault="00FE4038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E4038" w:rsidRPr="00A66A42" w:rsidRDefault="00FE4038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FE4038" w:rsidRPr="00A66A42" w:rsidRDefault="00FE4038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E4038" w:rsidRPr="00A66A42" w:rsidRDefault="00FE4038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FE4038" w:rsidRPr="00A66A42" w:rsidRDefault="00FE4038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63A" w:rsidRPr="00137977" w:rsidTr="00FB4EA3">
        <w:tc>
          <w:tcPr>
            <w:tcW w:w="2139" w:type="pct"/>
          </w:tcPr>
          <w:p w:rsidR="00B1063A" w:rsidRPr="00A66A42" w:rsidRDefault="00B1063A" w:rsidP="00B1063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</w:tcPr>
          <w:p w:rsidR="00B1063A" w:rsidRPr="00A66A42" w:rsidRDefault="00BC29B0" w:rsidP="00B1063A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B1063A" w:rsidRPr="00A66A42" w:rsidRDefault="00B1063A" w:rsidP="00B1063A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center"/>
          </w:tcPr>
          <w:p w:rsidR="00B1063A" w:rsidRPr="00A66A42" w:rsidRDefault="00C17B32" w:rsidP="00B1063A">
            <w:pPr>
              <w:tabs>
                <w:tab w:val="decimal" w:pos="79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3,754</w:t>
            </w:r>
          </w:p>
        </w:tc>
        <w:tc>
          <w:tcPr>
            <w:tcW w:w="147" w:type="pct"/>
            <w:vAlign w:val="center"/>
          </w:tcPr>
          <w:p w:rsidR="00B1063A" w:rsidRPr="00A66A42" w:rsidRDefault="00B1063A" w:rsidP="00B106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:rsidR="00B1063A" w:rsidRPr="00A66A42" w:rsidRDefault="00B1063A" w:rsidP="00B1063A">
            <w:pPr>
              <w:tabs>
                <w:tab w:val="decimal" w:pos="79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2,020</w:t>
            </w:r>
          </w:p>
        </w:tc>
      </w:tr>
      <w:tr w:rsidR="00B1063A" w:rsidRPr="00137977" w:rsidTr="00FB4EA3">
        <w:tc>
          <w:tcPr>
            <w:tcW w:w="2139" w:type="pct"/>
          </w:tcPr>
          <w:p w:rsidR="00B1063A" w:rsidRPr="00A66A42" w:rsidRDefault="00B1063A" w:rsidP="00B1063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B1063A" w:rsidRPr="00A66A42" w:rsidRDefault="00C17B32" w:rsidP="00B1063A">
            <w:pPr>
              <w:ind w:right="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26,853</w:t>
            </w:r>
          </w:p>
        </w:tc>
        <w:tc>
          <w:tcPr>
            <w:tcW w:w="149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B1063A" w:rsidRPr="00A66A42" w:rsidRDefault="00B1063A" w:rsidP="001372C7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9,507</w:t>
            </w:r>
          </w:p>
        </w:tc>
        <w:tc>
          <w:tcPr>
            <w:tcW w:w="148" w:type="pct"/>
          </w:tcPr>
          <w:p w:rsidR="00B1063A" w:rsidRPr="00A66A42" w:rsidRDefault="00B1063A" w:rsidP="00B1063A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:rsidR="00B1063A" w:rsidRPr="00A66A42" w:rsidRDefault="00C17B32" w:rsidP="00B1063A">
            <w:pPr>
              <w:tabs>
                <w:tab w:val="decimal" w:pos="79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25,038</w:t>
            </w:r>
          </w:p>
        </w:tc>
        <w:tc>
          <w:tcPr>
            <w:tcW w:w="147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:rsidR="00B1063A" w:rsidRPr="00A66A42" w:rsidRDefault="00B1063A" w:rsidP="00B1063A">
            <w:pPr>
              <w:tabs>
                <w:tab w:val="decimal" w:pos="79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7,544</w:t>
            </w:r>
          </w:p>
        </w:tc>
      </w:tr>
      <w:tr w:rsidR="00B1063A" w:rsidRPr="00137977" w:rsidTr="00FB4EA3">
        <w:tc>
          <w:tcPr>
            <w:tcW w:w="2139" w:type="pct"/>
          </w:tcPr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063A" w:rsidRPr="00137977" w:rsidRDefault="00A1229C" w:rsidP="00B1063A">
            <w:pPr>
              <w:ind w:right="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29C">
              <w:rPr>
                <w:rFonts w:ascii="Angsana New" w:hAnsi="Angsana New"/>
                <w:b/>
                <w:bCs/>
                <w:sz w:val="30"/>
                <w:szCs w:val="30"/>
              </w:rPr>
              <w:t>26,853</w:t>
            </w:r>
          </w:p>
        </w:tc>
        <w:tc>
          <w:tcPr>
            <w:tcW w:w="149" w:type="pct"/>
            <w:vAlign w:val="center"/>
          </w:tcPr>
          <w:p w:rsidR="00B1063A" w:rsidRPr="00137977" w:rsidRDefault="00B1063A" w:rsidP="00B1063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063A" w:rsidRPr="00137977" w:rsidRDefault="00B1063A" w:rsidP="001372C7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9,507</w:t>
            </w:r>
          </w:p>
        </w:tc>
        <w:tc>
          <w:tcPr>
            <w:tcW w:w="148" w:type="pct"/>
          </w:tcPr>
          <w:p w:rsidR="00B1063A" w:rsidRPr="00137977" w:rsidRDefault="00B1063A" w:rsidP="00B1063A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063A" w:rsidRPr="00137977" w:rsidRDefault="00C17B32" w:rsidP="00B1063A">
            <w:pPr>
              <w:tabs>
                <w:tab w:val="decimal" w:pos="793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28,792</w:t>
            </w:r>
          </w:p>
        </w:tc>
        <w:tc>
          <w:tcPr>
            <w:tcW w:w="147" w:type="pct"/>
            <w:vAlign w:val="center"/>
          </w:tcPr>
          <w:p w:rsidR="00B1063A" w:rsidRPr="00137977" w:rsidRDefault="00B1063A" w:rsidP="00B1063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063A" w:rsidRPr="00137977" w:rsidRDefault="00B1063A" w:rsidP="00B1063A">
            <w:pPr>
              <w:tabs>
                <w:tab w:val="decimal" w:pos="793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9,564</w:t>
            </w:r>
          </w:p>
        </w:tc>
      </w:tr>
      <w:tr w:rsidR="00B1063A" w:rsidRPr="00B24DD7" w:rsidTr="00FB4EA3">
        <w:tc>
          <w:tcPr>
            <w:tcW w:w="2139" w:type="pct"/>
          </w:tcPr>
          <w:p w:rsidR="00B1063A" w:rsidRPr="00B24DD7" w:rsidRDefault="00B1063A" w:rsidP="00B1063A">
            <w:pPr>
              <w:jc w:val="thaiDistribute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634" w:type="pct"/>
          </w:tcPr>
          <w:p w:rsidR="00B1063A" w:rsidRPr="00B24DD7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</w:rPr>
            </w:pPr>
          </w:p>
        </w:tc>
        <w:tc>
          <w:tcPr>
            <w:tcW w:w="149" w:type="pct"/>
          </w:tcPr>
          <w:p w:rsidR="00B1063A" w:rsidRPr="00B24DD7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</w:rPr>
            </w:pPr>
          </w:p>
        </w:tc>
        <w:tc>
          <w:tcPr>
            <w:tcW w:w="658" w:type="pct"/>
          </w:tcPr>
          <w:p w:rsidR="00B1063A" w:rsidRPr="00B24DD7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</w:rPr>
            </w:pPr>
          </w:p>
        </w:tc>
        <w:tc>
          <w:tcPr>
            <w:tcW w:w="148" w:type="pct"/>
          </w:tcPr>
          <w:p w:rsidR="00B1063A" w:rsidRPr="00B24DD7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</w:rPr>
            </w:pPr>
          </w:p>
        </w:tc>
        <w:tc>
          <w:tcPr>
            <w:tcW w:w="559" w:type="pct"/>
          </w:tcPr>
          <w:p w:rsidR="00B1063A" w:rsidRPr="00B24DD7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</w:rPr>
            </w:pPr>
          </w:p>
        </w:tc>
        <w:tc>
          <w:tcPr>
            <w:tcW w:w="147" w:type="pct"/>
          </w:tcPr>
          <w:p w:rsidR="00B1063A" w:rsidRPr="00B24DD7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</w:rPr>
            </w:pPr>
          </w:p>
        </w:tc>
        <w:tc>
          <w:tcPr>
            <w:tcW w:w="565" w:type="pct"/>
          </w:tcPr>
          <w:p w:rsidR="00B1063A" w:rsidRPr="00B24DD7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</w:rPr>
            </w:pPr>
          </w:p>
        </w:tc>
      </w:tr>
      <w:tr w:rsidR="00B1063A" w:rsidRPr="00A66A42" w:rsidTr="00FB4EA3">
        <w:tc>
          <w:tcPr>
            <w:tcW w:w="2139" w:type="pct"/>
          </w:tcPr>
          <w:p w:rsidR="00B1063A" w:rsidRPr="00A66A42" w:rsidRDefault="00B1063A" w:rsidP="00BC29B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C29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C29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A66A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4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20B4" w:rsidRPr="00137977" w:rsidTr="00FB4EA3">
        <w:tc>
          <w:tcPr>
            <w:tcW w:w="2139" w:type="pct"/>
          </w:tcPr>
          <w:p w:rsidR="008F20B4" w:rsidRPr="00A66A42" w:rsidRDefault="008F20B4" w:rsidP="008F20B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</w:tcPr>
          <w:p w:rsidR="008F20B4" w:rsidRPr="00A66A42" w:rsidRDefault="00BC29B0" w:rsidP="008F20B4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8F20B4" w:rsidRPr="00A66A42" w:rsidRDefault="008F20B4" w:rsidP="008F20B4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8F20B4" w:rsidRPr="00BD13C6" w:rsidRDefault="008F20B4" w:rsidP="008F20B4">
            <w:pPr>
              <w:pStyle w:val="BodyText"/>
              <w:tabs>
                <w:tab w:val="decimal" w:pos="601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8F20B4" w:rsidRPr="00A66A42" w:rsidRDefault="008F20B4" w:rsidP="008F20B4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center"/>
          </w:tcPr>
          <w:p w:rsidR="008F20B4" w:rsidRPr="00A66A42" w:rsidRDefault="00C17B32" w:rsidP="008F20B4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2,058</w:t>
            </w:r>
          </w:p>
        </w:tc>
        <w:tc>
          <w:tcPr>
            <w:tcW w:w="147" w:type="pct"/>
            <w:vAlign w:val="center"/>
          </w:tcPr>
          <w:p w:rsidR="008F20B4" w:rsidRPr="00A66A42" w:rsidRDefault="008F20B4" w:rsidP="008F20B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:rsidR="008F20B4" w:rsidRPr="00A66A42" w:rsidRDefault="008F20B4" w:rsidP="008F20B4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  <w:tr w:rsidR="008F20B4" w:rsidRPr="00137977" w:rsidTr="00FB4EA3">
        <w:tc>
          <w:tcPr>
            <w:tcW w:w="2139" w:type="pct"/>
          </w:tcPr>
          <w:p w:rsidR="008F20B4" w:rsidRPr="00A66A42" w:rsidRDefault="008F20B4" w:rsidP="008F20B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vAlign w:val="center"/>
          </w:tcPr>
          <w:p w:rsidR="008F20B4" w:rsidRPr="00A66A42" w:rsidRDefault="00D72FDF" w:rsidP="008F20B4">
            <w:pPr>
              <w:tabs>
                <w:tab w:val="decimal" w:pos="8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149" w:type="pct"/>
            <w:vAlign w:val="center"/>
          </w:tcPr>
          <w:p w:rsidR="008F20B4" w:rsidRPr="00A66A42" w:rsidRDefault="008F20B4" w:rsidP="008F20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center"/>
          </w:tcPr>
          <w:p w:rsidR="008F20B4" w:rsidRPr="00BD13C6" w:rsidRDefault="008F20B4" w:rsidP="001372C7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1,241</w:t>
            </w:r>
          </w:p>
        </w:tc>
        <w:tc>
          <w:tcPr>
            <w:tcW w:w="148" w:type="pct"/>
          </w:tcPr>
          <w:p w:rsidR="008F20B4" w:rsidRPr="00A66A42" w:rsidRDefault="008F20B4" w:rsidP="008F20B4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8F20B4" w:rsidRPr="00A66A42" w:rsidRDefault="00C17B32" w:rsidP="008F20B4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147" w:type="pct"/>
            <w:vAlign w:val="center"/>
          </w:tcPr>
          <w:p w:rsidR="008F20B4" w:rsidRPr="00A66A42" w:rsidRDefault="008F20B4" w:rsidP="008F20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8F20B4" w:rsidRPr="00A66A42" w:rsidRDefault="00FB4EA3" w:rsidP="008F20B4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</w:tr>
      <w:tr w:rsidR="008F20B4" w:rsidRPr="00137977" w:rsidTr="00FB4EA3">
        <w:tc>
          <w:tcPr>
            <w:tcW w:w="2139" w:type="pct"/>
          </w:tcPr>
          <w:p w:rsidR="008F20B4" w:rsidRPr="00A66A42" w:rsidRDefault="008F20B4" w:rsidP="008F20B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55D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:rsidR="008F20B4" w:rsidRDefault="00C17B32" w:rsidP="008F20B4">
            <w:pPr>
              <w:tabs>
                <w:tab w:val="decimal" w:pos="8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2,732</w:t>
            </w:r>
          </w:p>
        </w:tc>
        <w:tc>
          <w:tcPr>
            <w:tcW w:w="149" w:type="pct"/>
            <w:vAlign w:val="center"/>
          </w:tcPr>
          <w:p w:rsidR="008F20B4" w:rsidRPr="00A66A42" w:rsidRDefault="008F20B4" w:rsidP="008F20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:rsidR="008F20B4" w:rsidRPr="00BD13C6" w:rsidRDefault="008F20B4" w:rsidP="001372C7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1,685</w:t>
            </w:r>
          </w:p>
        </w:tc>
        <w:tc>
          <w:tcPr>
            <w:tcW w:w="148" w:type="pct"/>
          </w:tcPr>
          <w:p w:rsidR="008F20B4" w:rsidRPr="00A66A42" w:rsidRDefault="008F20B4" w:rsidP="008F20B4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:rsidR="008F20B4" w:rsidRPr="00467029" w:rsidRDefault="00C17B32" w:rsidP="008F20B4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2,732</w:t>
            </w:r>
          </w:p>
        </w:tc>
        <w:tc>
          <w:tcPr>
            <w:tcW w:w="147" w:type="pct"/>
            <w:vAlign w:val="center"/>
          </w:tcPr>
          <w:p w:rsidR="008F20B4" w:rsidRPr="00A66A42" w:rsidRDefault="008F20B4" w:rsidP="008F20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:rsidR="008F20B4" w:rsidRPr="00467029" w:rsidRDefault="008F20B4" w:rsidP="008F20B4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1,685</w:t>
            </w:r>
          </w:p>
        </w:tc>
      </w:tr>
      <w:tr w:rsidR="008F20B4" w:rsidRPr="00137977" w:rsidTr="00FB4EA3">
        <w:tc>
          <w:tcPr>
            <w:tcW w:w="2139" w:type="pct"/>
          </w:tcPr>
          <w:p w:rsidR="008F20B4" w:rsidRPr="00A66A42" w:rsidRDefault="008F20B4" w:rsidP="008F20B4">
            <w:pPr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F20B4" w:rsidRPr="00137977" w:rsidRDefault="00C17B32" w:rsidP="008F20B4">
            <w:pPr>
              <w:tabs>
                <w:tab w:val="decimal" w:pos="879"/>
              </w:tabs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710915">
              <w:rPr>
                <w:rFonts w:ascii="Angsana New" w:hAnsi="Angsana New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149" w:type="pct"/>
            <w:vAlign w:val="center"/>
          </w:tcPr>
          <w:p w:rsidR="008F20B4" w:rsidRPr="00137977" w:rsidRDefault="008F20B4" w:rsidP="008F20B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F20B4" w:rsidRPr="00BD13C6" w:rsidRDefault="008F20B4" w:rsidP="001372C7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C6">
              <w:rPr>
                <w:rFonts w:ascii="Angsana New" w:hAnsi="Angsana New"/>
                <w:b/>
                <w:bCs/>
                <w:sz w:val="30"/>
                <w:szCs w:val="30"/>
              </w:rPr>
              <w:t>2,926</w:t>
            </w:r>
          </w:p>
        </w:tc>
        <w:tc>
          <w:tcPr>
            <w:tcW w:w="148" w:type="pct"/>
          </w:tcPr>
          <w:p w:rsidR="008F20B4" w:rsidRPr="00137977" w:rsidRDefault="008F20B4" w:rsidP="008F20B4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F20B4" w:rsidRPr="00137977" w:rsidRDefault="00C17B32" w:rsidP="008F20B4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5,317</w:t>
            </w:r>
          </w:p>
        </w:tc>
        <w:tc>
          <w:tcPr>
            <w:tcW w:w="147" w:type="pct"/>
            <w:vAlign w:val="center"/>
          </w:tcPr>
          <w:p w:rsidR="008F20B4" w:rsidRPr="00137977" w:rsidRDefault="008F20B4" w:rsidP="008F20B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F20B4" w:rsidRPr="00137977" w:rsidRDefault="00FB4EA3" w:rsidP="008F20B4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3,215</w:t>
            </w:r>
          </w:p>
        </w:tc>
      </w:tr>
      <w:tr w:rsidR="00B1063A" w:rsidRPr="00B24DD7" w:rsidTr="00FB4EA3">
        <w:trPr>
          <w:trHeight w:val="179"/>
        </w:trPr>
        <w:tc>
          <w:tcPr>
            <w:tcW w:w="2139" w:type="pct"/>
          </w:tcPr>
          <w:p w:rsidR="00B1063A" w:rsidRPr="00B24DD7" w:rsidRDefault="00B1063A" w:rsidP="00B1063A">
            <w:pPr>
              <w:ind w:right="20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vAlign w:val="center"/>
          </w:tcPr>
          <w:p w:rsidR="00B1063A" w:rsidRPr="00B24DD7" w:rsidRDefault="00B1063A" w:rsidP="00B1063A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9" w:type="pct"/>
            <w:vAlign w:val="center"/>
          </w:tcPr>
          <w:p w:rsidR="00B1063A" w:rsidRPr="00B24DD7" w:rsidRDefault="00B1063A" w:rsidP="00B1063A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center"/>
          </w:tcPr>
          <w:p w:rsidR="00B1063A" w:rsidRPr="00B24DD7" w:rsidRDefault="00B1063A" w:rsidP="00B1063A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8" w:type="pct"/>
            <w:vAlign w:val="center"/>
          </w:tcPr>
          <w:p w:rsidR="00B1063A" w:rsidRPr="00B24DD7" w:rsidRDefault="00B1063A" w:rsidP="00B1063A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center"/>
          </w:tcPr>
          <w:p w:rsidR="00B1063A" w:rsidRPr="00B24DD7" w:rsidRDefault="00B1063A" w:rsidP="00B1063A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" w:type="pct"/>
            <w:vAlign w:val="center"/>
          </w:tcPr>
          <w:p w:rsidR="00B1063A" w:rsidRPr="00B24DD7" w:rsidRDefault="00B1063A" w:rsidP="00B1063A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center"/>
          </w:tcPr>
          <w:p w:rsidR="00B1063A" w:rsidRPr="00B24DD7" w:rsidRDefault="00B1063A" w:rsidP="00B1063A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B1063A" w:rsidRPr="00A66A42" w:rsidTr="00FB4EA3">
        <w:tc>
          <w:tcPr>
            <w:tcW w:w="2139" w:type="pct"/>
          </w:tcPr>
          <w:p w:rsidR="00B1063A" w:rsidRPr="008D37D5" w:rsidRDefault="00B1063A" w:rsidP="00B1063A">
            <w:pPr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37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มูลค่างาน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ระหว่างทำ</w:t>
            </w:r>
            <w:r w:rsidRPr="008D37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ตามสัญญาที่ยังไม่เรียก</w:t>
            </w:r>
          </w:p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37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เก็บจากลูกค้า</w:t>
            </w:r>
            <w:r w:rsidRPr="008D37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D37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4" w:type="pct"/>
            <w:vAlign w:val="center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vAlign w:val="center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B1063A" w:rsidRPr="00A66A42" w:rsidRDefault="00B1063A" w:rsidP="00B1063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vAlign w:val="center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063A" w:rsidRPr="00A66A42" w:rsidTr="00FB4EA3">
        <w:tc>
          <w:tcPr>
            <w:tcW w:w="2139" w:type="pct"/>
          </w:tcPr>
          <w:p w:rsidR="00B1063A" w:rsidRPr="00A66A42" w:rsidRDefault="00B1063A" w:rsidP="00B1063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</w:tcPr>
          <w:p w:rsidR="00B1063A" w:rsidRPr="00A66A42" w:rsidRDefault="00BC29B0" w:rsidP="00B1063A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B1063A" w:rsidRPr="00A66A42" w:rsidRDefault="00B1063A" w:rsidP="00B1063A">
            <w:pPr>
              <w:pStyle w:val="BodyText"/>
              <w:tabs>
                <w:tab w:val="decimal" w:pos="620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center"/>
          </w:tcPr>
          <w:p w:rsidR="00B1063A" w:rsidRPr="00A66A42" w:rsidRDefault="00C17B32" w:rsidP="00B1063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1,112</w:t>
            </w:r>
          </w:p>
        </w:tc>
        <w:tc>
          <w:tcPr>
            <w:tcW w:w="147" w:type="pct"/>
            <w:vAlign w:val="center"/>
          </w:tcPr>
          <w:p w:rsidR="00B1063A" w:rsidRPr="00A66A42" w:rsidRDefault="00B1063A" w:rsidP="00B106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:rsidR="00B1063A" w:rsidRPr="00A66A42" w:rsidRDefault="00B1063A" w:rsidP="00B1063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1,839</w:t>
            </w:r>
          </w:p>
        </w:tc>
      </w:tr>
      <w:tr w:rsidR="00B1063A" w:rsidRPr="00A66A42" w:rsidTr="00FB4EA3">
        <w:tc>
          <w:tcPr>
            <w:tcW w:w="2139" w:type="pct"/>
          </w:tcPr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:rsidR="00B1063A" w:rsidRPr="00256A1D" w:rsidRDefault="00C17B32" w:rsidP="00B1063A">
            <w:pPr>
              <w:tabs>
                <w:tab w:val="decimal" w:pos="8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30,014</w:t>
            </w:r>
          </w:p>
        </w:tc>
        <w:tc>
          <w:tcPr>
            <w:tcW w:w="149" w:type="pct"/>
            <w:vAlign w:val="center"/>
          </w:tcPr>
          <w:p w:rsidR="00B1063A" w:rsidRPr="00163D2E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:rsidR="00B1063A" w:rsidRPr="00256A1D" w:rsidRDefault="00B1063A" w:rsidP="001372C7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16,174</w:t>
            </w:r>
          </w:p>
        </w:tc>
        <w:tc>
          <w:tcPr>
            <w:tcW w:w="148" w:type="pct"/>
          </w:tcPr>
          <w:p w:rsidR="00B1063A" w:rsidRPr="00163D2E" w:rsidRDefault="00B1063A" w:rsidP="00B1063A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:rsidR="00B1063A" w:rsidRPr="00256A1D" w:rsidRDefault="00C17B32" w:rsidP="00B1063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28,506</w:t>
            </w:r>
          </w:p>
        </w:tc>
        <w:tc>
          <w:tcPr>
            <w:tcW w:w="147" w:type="pct"/>
            <w:vAlign w:val="center"/>
          </w:tcPr>
          <w:p w:rsidR="00B1063A" w:rsidRPr="00A66A42" w:rsidRDefault="00B1063A" w:rsidP="00B1063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:rsidR="00B1063A" w:rsidRPr="00256A1D" w:rsidRDefault="00B1063A" w:rsidP="00B1063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256A1D">
              <w:rPr>
                <w:rFonts w:ascii="Angsana New" w:hAnsi="Angsana New"/>
                <w:sz w:val="30"/>
                <w:szCs w:val="30"/>
              </w:rPr>
              <w:t>11,</w:t>
            </w:r>
            <w:r>
              <w:rPr>
                <w:rFonts w:ascii="Angsana New" w:hAnsi="Angsana New"/>
                <w:sz w:val="30"/>
                <w:szCs w:val="30"/>
              </w:rPr>
              <w:t>373</w:t>
            </w:r>
          </w:p>
        </w:tc>
      </w:tr>
      <w:tr w:rsidR="00B1063A" w:rsidRPr="00137977" w:rsidTr="00FB4EA3">
        <w:tc>
          <w:tcPr>
            <w:tcW w:w="2139" w:type="pct"/>
          </w:tcPr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063A" w:rsidRPr="00256A1D" w:rsidRDefault="00C17B32" w:rsidP="00B1063A">
            <w:pPr>
              <w:tabs>
                <w:tab w:val="decimal" w:pos="8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30,014</w:t>
            </w:r>
          </w:p>
        </w:tc>
        <w:tc>
          <w:tcPr>
            <w:tcW w:w="149" w:type="pct"/>
            <w:vAlign w:val="center"/>
          </w:tcPr>
          <w:p w:rsidR="00B1063A" w:rsidRPr="00163D2E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063A" w:rsidRPr="001372C7" w:rsidRDefault="00B1063A" w:rsidP="001372C7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2C7">
              <w:rPr>
                <w:rFonts w:ascii="Angsana New" w:hAnsi="Angsana New"/>
                <w:b/>
                <w:bCs/>
                <w:sz w:val="30"/>
                <w:szCs w:val="30"/>
              </w:rPr>
              <w:t>16,174</w:t>
            </w:r>
          </w:p>
        </w:tc>
        <w:tc>
          <w:tcPr>
            <w:tcW w:w="148" w:type="pct"/>
          </w:tcPr>
          <w:p w:rsidR="00B1063A" w:rsidRPr="00163D2E" w:rsidRDefault="00B1063A" w:rsidP="00B1063A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063A" w:rsidRPr="00256A1D" w:rsidRDefault="00C17B32" w:rsidP="00B1063A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29,618</w:t>
            </w:r>
          </w:p>
        </w:tc>
        <w:tc>
          <w:tcPr>
            <w:tcW w:w="147" w:type="pct"/>
            <w:vAlign w:val="center"/>
          </w:tcPr>
          <w:p w:rsidR="00B1063A" w:rsidRPr="00137977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84610" w:rsidRPr="00256A1D" w:rsidRDefault="00B1063A" w:rsidP="00BC29B0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A1D"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</w:t>
            </w:r>
          </w:p>
        </w:tc>
      </w:tr>
    </w:tbl>
    <w:p w:rsidR="008364E6" w:rsidRPr="00067E38" w:rsidRDefault="008364E6">
      <w:pPr>
        <w:rPr>
          <w:sz w:val="2"/>
          <w:szCs w:val="2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1"/>
        <w:gridCol w:w="722"/>
        <w:gridCol w:w="357"/>
        <w:gridCol w:w="632"/>
        <w:gridCol w:w="902"/>
        <w:gridCol w:w="270"/>
        <w:gridCol w:w="981"/>
        <w:gridCol w:w="270"/>
        <w:gridCol w:w="989"/>
        <w:gridCol w:w="270"/>
        <w:gridCol w:w="1005"/>
      </w:tblGrid>
      <w:tr w:rsidR="00B17FB2" w:rsidRPr="00A66A42" w:rsidTr="00BC29B0">
        <w:tc>
          <w:tcPr>
            <w:tcW w:w="1518" w:type="pct"/>
          </w:tcPr>
          <w:p w:rsidR="00B17FB2" w:rsidRPr="00A66A42" w:rsidRDefault="00B17FB2" w:rsidP="00B17FB2">
            <w:pPr>
              <w:pStyle w:val="BodyText"/>
              <w:spacing w:after="0"/>
              <w:ind w:right="-6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เงินให้กู้ยืมระยะสั้นแก่</w:t>
            </w:r>
            <w:r w:rsidR="00BC29B0"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</w:p>
        </w:tc>
        <w:tc>
          <w:tcPr>
            <w:tcW w:w="931" w:type="pct"/>
            <w:gridSpan w:val="3"/>
          </w:tcPr>
          <w:p w:rsidR="00B17FB2" w:rsidRPr="00A66A42" w:rsidRDefault="00B17FB2" w:rsidP="00B17FB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2" w:type="pct"/>
            <w:gridSpan w:val="3"/>
          </w:tcPr>
          <w:p w:rsidR="00B17FB2" w:rsidRPr="00A66A42" w:rsidRDefault="00B17FB2" w:rsidP="00B17FB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B17FB2" w:rsidRPr="00A66A42" w:rsidRDefault="00B17FB2" w:rsidP="00B17FB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pct"/>
            <w:gridSpan w:val="3"/>
          </w:tcPr>
          <w:p w:rsidR="00B17FB2" w:rsidRPr="00A66A42" w:rsidRDefault="00B17FB2" w:rsidP="00B17FB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17FB2" w:rsidRPr="00A66A42" w:rsidTr="00BC29B0">
        <w:tc>
          <w:tcPr>
            <w:tcW w:w="1518" w:type="pct"/>
          </w:tcPr>
          <w:p w:rsidR="00B17FB2" w:rsidRPr="00A66A42" w:rsidRDefault="00B17FB2" w:rsidP="00BC29B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393" w:type="pct"/>
          </w:tcPr>
          <w:p w:rsidR="00B17FB2" w:rsidRPr="00F376F1" w:rsidRDefault="00B17FB2" w:rsidP="00B17FB2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94" w:type="pct"/>
          </w:tcPr>
          <w:p w:rsidR="00B17FB2" w:rsidRPr="00A66A42" w:rsidRDefault="00B17FB2" w:rsidP="00B17FB2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4" w:type="pct"/>
          </w:tcPr>
          <w:p w:rsidR="00B17FB2" w:rsidRPr="00B1063A" w:rsidRDefault="00B17FB2" w:rsidP="00B17FB2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491" w:type="pct"/>
          </w:tcPr>
          <w:p w:rsidR="00B17FB2" w:rsidRPr="00F376F1" w:rsidRDefault="00B17FB2" w:rsidP="00B17FB2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B17FB2" w:rsidRPr="00A66A42" w:rsidRDefault="00B17FB2" w:rsidP="00B17FB2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:rsidR="00B17FB2" w:rsidRPr="00CC02F1" w:rsidRDefault="00B17FB2" w:rsidP="00B17FB2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2F1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47" w:type="pct"/>
          </w:tcPr>
          <w:p w:rsidR="00B17FB2" w:rsidRPr="00A66A42" w:rsidRDefault="00B17FB2" w:rsidP="00B17FB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B17FB2" w:rsidRPr="00F376F1" w:rsidRDefault="00B17FB2" w:rsidP="00B17FB2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B17FB2" w:rsidRPr="00A66A42" w:rsidRDefault="00B17FB2" w:rsidP="00B17FB2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:rsidR="00B17FB2" w:rsidRPr="00B1063A" w:rsidRDefault="00B17FB2" w:rsidP="00B17FB2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B17FB2" w:rsidRPr="00A66A42" w:rsidTr="00BC29B0">
        <w:tc>
          <w:tcPr>
            <w:tcW w:w="1518" w:type="pct"/>
          </w:tcPr>
          <w:p w:rsidR="00B17FB2" w:rsidRPr="00A66A42" w:rsidRDefault="00B17FB2" w:rsidP="00B17FB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1" w:type="pct"/>
            <w:gridSpan w:val="3"/>
          </w:tcPr>
          <w:p w:rsidR="00B17FB2" w:rsidRPr="00A66A42" w:rsidRDefault="00B17FB2" w:rsidP="00B17FB2">
            <w:pPr>
              <w:pStyle w:val="BodyText"/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51" w:type="pct"/>
            <w:gridSpan w:val="7"/>
          </w:tcPr>
          <w:p w:rsidR="00B17FB2" w:rsidRPr="00A66A42" w:rsidRDefault="00B17FB2" w:rsidP="00B17FB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29B0" w:rsidRPr="00A66A42" w:rsidTr="00BC29B0">
        <w:tc>
          <w:tcPr>
            <w:tcW w:w="1518" w:type="pct"/>
          </w:tcPr>
          <w:p w:rsidR="00BC29B0" w:rsidRPr="00A66A42" w:rsidRDefault="00BC29B0" w:rsidP="00BC29B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3" w:type="pct"/>
            <w:vAlign w:val="center"/>
          </w:tcPr>
          <w:p w:rsidR="00BC29B0" w:rsidRPr="00A66A42" w:rsidRDefault="00CF44FB" w:rsidP="00BC29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1.50</w:t>
            </w:r>
          </w:p>
        </w:tc>
        <w:tc>
          <w:tcPr>
            <w:tcW w:w="194" w:type="pct"/>
            <w:vAlign w:val="center"/>
          </w:tcPr>
          <w:p w:rsidR="00BC29B0" w:rsidRPr="00A66A42" w:rsidRDefault="00BC29B0" w:rsidP="00BC29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  <w:vAlign w:val="center"/>
          </w:tcPr>
          <w:p w:rsidR="00BC29B0" w:rsidRPr="00A66A42" w:rsidRDefault="00BC29B0" w:rsidP="00BC29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3.10</w:t>
            </w:r>
          </w:p>
        </w:tc>
        <w:tc>
          <w:tcPr>
            <w:tcW w:w="491" w:type="pct"/>
          </w:tcPr>
          <w:p w:rsidR="00BC29B0" w:rsidRPr="00A66A42" w:rsidRDefault="00BC29B0" w:rsidP="00BC29B0">
            <w:pPr>
              <w:pStyle w:val="BodyText"/>
              <w:tabs>
                <w:tab w:val="decimal" w:pos="43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C29B0" w:rsidRPr="00A66A42" w:rsidRDefault="00BC29B0" w:rsidP="00BC29B0">
            <w:pPr>
              <w:pStyle w:val="BodyText"/>
              <w:tabs>
                <w:tab w:val="decimal" w:pos="433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BC29B0" w:rsidRPr="00A66A42" w:rsidRDefault="00BC29B0" w:rsidP="00BC29B0">
            <w:pPr>
              <w:pStyle w:val="BodyText"/>
              <w:tabs>
                <w:tab w:val="decimal" w:pos="43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C29B0" w:rsidRPr="00A66A42" w:rsidRDefault="00BC29B0" w:rsidP="00BC29B0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BC29B0" w:rsidRPr="00A66A42" w:rsidRDefault="00F51415" w:rsidP="00BC29B0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BC29B0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7" w:type="pct"/>
          </w:tcPr>
          <w:p w:rsidR="00BC29B0" w:rsidRPr="00A66A42" w:rsidRDefault="00BC29B0" w:rsidP="00BC29B0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:rsidR="00BC29B0" w:rsidRPr="00A66A42" w:rsidRDefault="00BC29B0" w:rsidP="00BC29B0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17,000</w:t>
            </w:r>
          </w:p>
        </w:tc>
      </w:tr>
      <w:tr w:rsidR="00BC29B0" w:rsidRPr="00A66A42" w:rsidTr="00BC29B0">
        <w:tc>
          <w:tcPr>
            <w:tcW w:w="1518" w:type="pct"/>
          </w:tcPr>
          <w:p w:rsidR="00BC29B0" w:rsidRPr="00A66A42" w:rsidRDefault="00BC29B0" w:rsidP="00BC29B0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93" w:type="pct"/>
            <w:vAlign w:val="center"/>
          </w:tcPr>
          <w:p w:rsidR="00BC29B0" w:rsidRPr="00A66A42" w:rsidRDefault="00BC29B0" w:rsidP="00BC29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  <w:vAlign w:val="center"/>
          </w:tcPr>
          <w:p w:rsidR="00BC29B0" w:rsidRPr="00A66A42" w:rsidRDefault="00BC29B0" w:rsidP="00BC29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  <w:vAlign w:val="center"/>
          </w:tcPr>
          <w:p w:rsidR="00BC29B0" w:rsidRDefault="00BC29B0" w:rsidP="00BC29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:rsidR="00BC29B0" w:rsidRPr="004E6763" w:rsidRDefault="00BC29B0" w:rsidP="00BC29B0">
            <w:pPr>
              <w:pStyle w:val="BodyText"/>
              <w:tabs>
                <w:tab w:val="decimal" w:pos="43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676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C29B0" w:rsidRPr="00A66A42" w:rsidRDefault="00BC29B0" w:rsidP="00BC29B0">
            <w:pPr>
              <w:pStyle w:val="BodyText"/>
              <w:tabs>
                <w:tab w:val="decimal" w:pos="433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:rsidR="00BC29B0" w:rsidRPr="004E6763" w:rsidRDefault="00BC29B0" w:rsidP="00BC29B0">
            <w:pPr>
              <w:pStyle w:val="BodyText"/>
              <w:tabs>
                <w:tab w:val="decimal" w:pos="43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676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C29B0" w:rsidRPr="00A66A42" w:rsidRDefault="00BC29B0" w:rsidP="00BC29B0">
            <w:pPr>
              <w:pStyle w:val="BodyText"/>
              <w:tabs>
                <w:tab w:val="decimal" w:pos="43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:rsidR="00BC29B0" w:rsidRPr="00ED27D5" w:rsidRDefault="00F51415" w:rsidP="00BC29B0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BC29B0" w:rsidRPr="00ED27D5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47" w:type="pct"/>
          </w:tcPr>
          <w:p w:rsidR="00BC29B0" w:rsidRPr="001B36A4" w:rsidRDefault="00BC29B0" w:rsidP="00BC29B0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:rsidR="00BC29B0" w:rsidRPr="001372C7" w:rsidRDefault="00BC29B0" w:rsidP="00BC29B0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2C7">
              <w:rPr>
                <w:rFonts w:ascii="Angsana New" w:hAnsi="Angsana New"/>
                <w:b/>
                <w:bCs/>
                <w:sz w:val="30"/>
                <w:szCs w:val="30"/>
              </w:rPr>
              <w:t>17,000</w:t>
            </w:r>
          </w:p>
        </w:tc>
      </w:tr>
    </w:tbl>
    <w:p w:rsidR="00F6262E" w:rsidRDefault="00F6262E" w:rsidP="00A66A42">
      <w:pPr>
        <w:pStyle w:val="BodyText"/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2F2D40" w:rsidRDefault="00CC02F1" w:rsidP="00CC02F1">
      <w:pPr>
        <w:pStyle w:val="BodyText"/>
        <w:tabs>
          <w:tab w:val="left" w:pos="70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DD7A6E" w:rsidRPr="00A66A42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รายการเคลื่อนไหวของเงินให้กู้ยืมแก่กิจการที่เกี่ยวข้องกันสำหรับแต่ละปีสิ้นสุดวันที่ </w:t>
      </w:r>
      <w:r w:rsidR="00DD7A6E" w:rsidRPr="00A66A42">
        <w:rPr>
          <w:rFonts w:ascii="Angsana New" w:hAnsi="Angsana New"/>
          <w:sz w:val="30"/>
          <w:szCs w:val="30"/>
        </w:rPr>
        <w:t xml:space="preserve">31 </w:t>
      </w:r>
      <w:r w:rsidR="00DD7A6E" w:rsidRPr="00A66A42">
        <w:rPr>
          <w:rFonts w:ascii="Angsana New" w:hAnsi="Angsana New"/>
          <w:sz w:val="30"/>
          <w:szCs w:val="30"/>
          <w:cs/>
        </w:rPr>
        <w:t>ธันวาคม</w:t>
      </w:r>
      <w:r w:rsidR="00DD7A6E" w:rsidRPr="00A66A42">
        <w:rPr>
          <w:rFonts w:ascii="Angsana New" w:hAnsi="Angsana New" w:hint="cs"/>
          <w:sz w:val="30"/>
          <w:szCs w:val="30"/>
          <w:cs/>
        </w:rPr>
        <w:t xml:space="preserve"> </w:t>
      </w:r>
      <w:r w:rsidR="00DD7A6E" w:rsidRPr="00A66A42">
        <w:rPr>
          <w:rFonts w:ascii="Angsana New" w:hAnsi="Angsana New"/>
          <w:sz w:val="30"/>
          <w:szCs w:val="30"/>
          <w:cs/>
        </w:rPr>
        <w:t>มีดังนี้</w:t>
      </w:r>
    </w:p>
    <w:p w:rsidR="003753AA" w:rsidRPr="006054FE" w:rsidRDefault="003753AA" w:rsidP="00A66A42">
      <w:pPr>
        <w:pStyle w:val="BodyText"/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8"/>
        <w:gridCol w:w="1079"/>
        <w:gridCol w:w="270"/>
        <w:gridCol w:w="1173"/>
        <w:gridCol w:w="250"/>
        <w:gridCol w:w="990"/>
        <w:gridCol w:w="270"/>
        <w:gridCol w:w="990"/>
      </w:tblGrid>
      <w:tr w:rsidR="0028344C" w:rsidRPr="00A66A42" w:rsidTr="001372C7">
        <w:trPr>
          <w:tblHeader/>
        </w:trPr>
        <w:tc>
          <w:tcPr>
            <w:tcW w:w="2265" w:type="pct"/>
            <w:shd w:val="clear" w:color="auto" w:fill="auto"/>
          </w:tcPr>
          <w:p w:rsidR="0028344C" w:rsidRPr="00A66A42" w:rsidRDefault="0028344C" w:rsidP="00BC29B0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 w:rsidRPr="00A66A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 w:rsidR="00BC29B0" w:rsidRPr="00A66A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A66A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74" w:type="pct"/>
            <w:gridSpan w:val="3"/>
            <w:shd w:val="clear" w:color="auto" w:fill="auto"/>
          </w:tcPr>
          <w:p w:rsidR="0028344C" w:rsidRPr="00A66A42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:rsidR="0028344C" w:rsidRPr="00A66A42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pct"/>
            <w:gridSpan w:val="3"/>
            <w:shd w:val="clear" w:color="auto" w:fill="auto"/>
          </w:tcPr>
          <w:p w:rsidR="0028344C" w:rsidRPr="00A66A42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7A6E" w:rsidRPr="00A66A42" w:rsidTr="001372C7">
        <w:trPr>
          <w:tblHeader/>
        </w:trPr>
        <w:tc>
          <w:tcPr>
            <w:tcW w:w="2265" w:type="pct"/>
            <w:shd w:val="clear" w:color="auto" w:fill="auto"/>
          </w:tcPr>
          <w:p w:rsidR="00DD7A6E" w:rsidRPr="00A66A42" w:rsidRDefault="00DD7A6E" w:rsidP="00A66A42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:rsidR="00DD7A6E" w:rsidRPr="00B1063A" w:rsidRDefault="00B1063A" w:rsidP="00A66A42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  <w:shd w:val="clear" w:color="auto" w:fill="auto"/>
          </w:tcPr>
          <w:p w:rsidR="00DD7A6E" w:rsidRPr="00B1063A" w:rsidRDefault="00DD7A6E" w:rsidP="00A66A42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DD7A6E" w:rsidRPr="00B1063A" w:rsidRDefault="00B1063A" w:rsidP="00A66A42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6" w:type="pct"/>
            <w:shd w:val="clear" w:color="auto" w:fill="auto"/>
          </w:tcPr>
          <w:p w:rsidR="00DD7A6E" w:rsidRPr="00B1063A" w:rsidRDefault="00DD7A6E" w:rsidP="00A66A4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DD7A6E" w:rsidRPr="00B1063A" w:rsidRDefault="00B1063A" w:rsidP="00A66A42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  <w:shd w:val="clear" w:color="auto" w:fill="auto"/>
          </w:tcPr>
          <w:p w:rsidR="00DD7A6E" w:rsidRPr="00A66A42" w:rsidRDefault="00DD7A6E" w:rsidP="00A66A42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DD7A6E" w:rsidRPr="00A66A42" w:rsidRDefault="00B1063A" w:rsidP="00A66A42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DD7A6E" w:rsidRPr="00A66A42" w:rsidTr="001372C7">
        <w:trPr>
          <w:tblHeader/>
        </w:trPr>
        <w:tc>
          <w:tcPr>
            <w:tcW w:w="2265" w:type="pct"/>
          </w:tcPr>
          <w:p w:rsidR="00DD7A6E" w:rsidRPr="00A66A42" w:rsidRDefault="00DD7A6E" w:rsidP="00A66A42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5" w:type="pct"/>
            <w:gridSpan w:val="7"/>
          </w:tcPr>
          <w:p w:rsidR="00DD7A6E" w:rsidRPr="00A66A42" w:rsidRDefault="00DD7A6E" w:rsidP="00A66A42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5E82" w:rsidRPr="00A66A42" w:rsidTr="001372C7">
        <w:tc>
          <w:tcPr>
            <w:tcW w:w="2265" w:type="pct"/>
          </w:tcPr>
          <w:p w:rsidR="009D5E82" w:rsidRPr="00A66A42" w:rsidRDefault="009D5E82" w:rsidP="00A66A4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:rsidR="009D5E82" w:rsidRPr="00A66A42" w:rsidRDefault="009D5E82" w:rsidP="00A66A42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D5E82" w:rsidRPr="00A66A42" w:rsidRDefault="009D5E82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9D5E82" w:rsidRPr="00A66A42" w:rsidRDefault="009D5E82" w:rsidP="00A66A42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9D5E82" w:rsidRPr="00A66A42" w:rsidRDefault="009D5E82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9D5E82" w:rsidRPr="00A66A42" w:rsidRDefault="009D5E82" w:rsidP="00985714">
            <w:pPr>
              <w:pStyle w:val="BodyText"/>
              <w:tabs>
                <w:tab w:val="decimal" w:pos="77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D5E82" w:rsidRPr="00A66A42" w:rsidRDefault="009D5E82" w:rsidP="00985714">
            <w:pPr>
              <w:pStyle w:val="BodyText"/>
              <w:tabs>
                <w:tab w:val="decimal" w:pos="77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9D5E82" w:rsidRPr="00A66A42" w:rsidRDefault="009D5E82" w:rsidP="00985714">
            <w:pPr>
              <w:pStyle w:val="BodyText"/>
              <w:tabs>
                <w:tab w:val="decimal" w:pos="77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95B" w:rsidRPr="00A66A42" w:rsidTr="001372C7">
        <w:tc>
          <w:tcPr>
            <w:tcW w:w="2265" w:type="pct"/>
          </w:tcPr>
          <w:p w:rsidR="00D6295B" w:rsidRPr="00A66A42" w:rsidRDefault="00D6295B" w:rsidP="00D6295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66A4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A66A4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8" w:type="pct"/>
          </w:tcPr>
          <w:p w:rsidR="00D6295B" w:rsidRPr="00A66A42" w:rsidRDefault="00D6295B" w:rsidP="00D6295B">
            <w:pPr>
              <w:pStyle w:val="BodyText"/>
              <w:tabs>
                <w:tab w:val="decimal" w:pos="52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6295B" w:rsidRPr="00A66A42" w:rsidRDefault="00D6295B" w:rsidP="00D6295B">
            <w:pPr>
              <w:pStyle w:val="BodyText"/>
              <w:tabs>
                <w:tab w:val="decimal" w:pos="433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D6295B" w:rsidRPr="00A66A42" w:rsidRDefault="00D6295B" w:rsidP="00D6295B">
            <w:pPr>
              <w:pStyle w:val="BodyText"/>
              <w:tabs>
                <w:tab w:val="decimal" w:pos="52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D6295B" w:rsidRPr="00A66A42" w:rsidRDefault="00D6295B" w:rsidP="00D6295B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D6295B" w:rsidRPr="00E54CEC" w:rsidRDefault="00D6295B" w:rsidP="004C43D8">
            <w:pPr>
              <w:tabs>
                <w:tab w:val="decimal" w:pos="77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17,000</w:t>
            </w:r>
          </w:p>
        </w:tc>
        <w:tc>
          <w:tcPr>
            <w:tcW w:w="147" w:type="pct"/>
            <w:vAlign w:val="center"/>
          </w:tcPr>
          <w:p w:rsidR="00D6295B" w:rsidRPr="00A66A42" w:rsidRDefault="00D6295B" w:rsidP="00D6295B">
            <w:pPr>
              <w:tabs>
                <w:tab w:val="decimal" w:pos="77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D6295B" w:rsidRPr="00E54CEC" w:rsidRDefault="00D6295B" w:rsidP="00D6295B">
            <w:pPr>
              <w:pStyle w:val="BodyText"/>
              <w:tabs>
                <w:tab w:val="left" w:pos="522"/>
                <w:tab w:val="left" w:pos="792"/>
              </w:tabs>
              <w:spacing w:after="0"/>
              <w:ind w:left="-1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4C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295B" w:rsidRPr="00A66A42" w:rsidTr="001372C7">
        <w:tc>
          <w:tcPr>
            <w:tcW w:w="2265" w:type="pct"/>
          </w:tcPr>
          <w:p w:rsidR="00D6295B" w:rsidRPr="00A66A42" w:rsidRDefault="00D6295B" w:rsidP="00D6295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8" w:type="pct"/>
          </w:tcPr>
          <w:p w:rsidR="00D6295B" w:rsidRPr="00A66A42" w:rsidRDefault="00D6295B" w:rsidP="00D6295B">
            <w:pPr>
              <w:pStyle w:val="BodyText"/>
              <w:tabs>
                <w:tab w:val="decimal" w:pos="52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6295B" w:rsidRPr="00A66A42" w:rsidRDefault="00D6295B" w:rsidP="00D6295B">
            <w:pPr>
              <w:pStyle w:val="BodyText"/>
              <w:tabs>
                <w:tab w:val="decimal" w:pos="433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D6295B" w:rsidRPr="00A66A42" w:rsidRDefault="00D6295B" w:rsidP="00D6295B">
            <w:pPr>
              <w:pStyle w:val="BodyText"/>
              <w:tabs>
                <w:tab w:val="decimal" w:pos="52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D6295B" w:rsidRPr="00A66A42" w:rsidRDefault="00D6295B" w:rsidP="00D6295B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D6295B" w:rsidRPr="00A66A42" w:rsidRDefault="00F51415" w:rsidP="00D6295B">
            <w:pPr>
              <w:tabs>
                <w:tab w:val="decimal" w:pos="77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D6295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7" w:type="pct"/>
          </w:tcPr>
          <w:p w:rsidR="00D6295B" w:rsidRPr="00A66A42" w:rsidRDefault="00D6295B" w:rsidP="00D6295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D6295B" w:rsidRPr="00A66A42" w:rsidRDefault="00D6295B" w:rsidP="001372C7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17,000</w:t>
            </w:r>
          </w:p>
        </w:tc>
      </w:tr>
      <w:tr w:rsidR="00D6295B" w:rsidRPr="00A66A42" w:rsidTr="001372C7">
        <w:tc>
          <w:tcPr>
            <w:tcW w:w="2265" w:type="pct"/>
          </w:tcPr>
          <w:p w:rsidR="00D6295B" w:rsidRPr="00A66A42" w:rsidRDefault="00D6295B" w:rsidP="00D629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6A4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66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D6295B" w:rsidRPr="007E153B" w:rsidRDefault="00D6295B" w:rsidP="00D6295B">
            <w:pPr>
              <w:pStyle w:val="BodyText"/>
              <w:tabs>
                <w:tab w:val="decimal" w:pos="52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53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6295B" w:rsidRPr="007E153B" w:rsidRDefault="00D6295B" w:rsidP="00D6295B">
            <w:pPr>
              <w:pStyle w:val="BodyText"/>
              <w:tabs>
                <w:tab w:val="decimal" w:pos="433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D6295B" w:rsidRPr="007E153B" w:rsidRDefault="00D6295B" w:rsidP="00D6295B">
            <w:pPr>
              <w:pStyle w:val="BodyText"/>
              <w:tabs>
                <w:tab w:val="decimal" w:pos="52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53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D6295B" w:rsidRPr="00A66A42" w:rsidRDefault="00D6295B" w:rsidP="00D6295B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D6295B" w:rsidRPr="00541865" w:rsidRDefault="00F51415" w:rsidP="00D6295B">
            <w:pPr>
              <w:tabs>
                <w:tab w:val="decimal" w:pos="77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D6295B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47" w:type="pct"/>
          </w:tcPr>
          <w:p w:rsidR="00D6295B" w:rsidRPr="00541865" w:rsidRDefault="00D6295B" w:rsidP="00D6295B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D6295B" w:rsidRPr="00541865" w:rsidRDefault="00D6295B" w:rsidP="001372C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865">
              <w:rPr>
                <w:rFonts w:ascii="Angsana New" w:hAnsi="Angsana New"/>
                <w:b/>
                <w:bCs/>
                <w:sz w:val="30"/>
                <w:szCs w:val="30"/>
              </w:rPr>
              <w:t>17,000</w:t>
            </w:r>
          </w:p>
        </w:tc>
      </w:tr>
      <w:tr w:rsidR="00B1063A" w:rsidRPr="00137977" w:rsidTr="001372C7">
        <w:tc>
          <w:tcPr>
            <w:tcW w:w="2265" w:type="pct"/>
          </w:tcPr>
          <w:p w:rsidR="00B1063A" w:rsidRPr="00137977" w:rsidRDefault="00B1063A" w:rsidP="00B1063A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B1063A" w:rsidRPr="00137977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pct"/>
          </w:tcPr>
          <w:p w:rsidR="00B1063A" w:rsidRPr="00137977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:rsidR="00B1063A" w:rsidRPr="00137977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</w:tcPr>
          <w:p w:rsidR="00B1063A" w:rsidRPr="00137977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:rsidR="00B1063A" w:rsidRPr="00137977" w:rsidRDefault="00B1063A" w:rsidP="00B1063A">
            <w:pPr>
              <w:pStyle w:val="BodyText"/>
              <w:tabs>
                <w:tab w:val="decimal" w:pos="774"/>
              </w:tabs>
              <w:spacing w:after="0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pct"/>
          </w:tcPr>
          <w:p w:rsidR="00B1063A" w:rsidRPr="00137977" w:rsidRDefault="00B1063A" w:rsidP="00B1063A">
            <w:pPr>
              <w:pStyle w:val="BodyText"/>
              <w:tabs>
                <w:tab w:val="decimal" w:pos="774"/>
              </w:tabs>
              <w:spacing w:after="0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:rsidR="00F92CFD" w:rsidRPr="00137977" w:rsidRDefault="00F92CFD" w:rsidP="00B1063A">
            <w:pPr>
              <w:pStyle w:val="BodyText"/>
              <w:tabs>
                <w:tab w:val="decimal" w:pos="774"/>
              </w:tabs>
              <w:spacing w:after="0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063A" w:rsidRPr="00A66A42" w:rsidTr="001372C7">
        <w:tc>
          <w:tcPr>
            <w:tcW w:w="2265" w:type="pct"/>
          </w:tcPr>
          <w:p w:rsidR="00B1063A" w:rsidRPr="00A66A42" w:rsidRDefault="00B1063A" w:rsidP="00B1063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  <w:r w:rsidR="00BC29B0" w:rsidRPr="00BC29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588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B1063A" w:rsidRPr="00A66A42" w:rsidRDefault="00B1063A" w:rsidP="00B1063A">
            <w:pPr>
              <w:pStyle w:val="BodyText"/>
              <w:tabs>
                <w:tab w:val="decimal" w:pos="7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39" w:type="pct"/>
          </w:tcPr>
          <w:p w:rsidR="00B1063A" w:rsidRPr="00A66A42" w:rsidRDefault="00B1063A" w:rsidP="00B1063A">
            <w:pPr>
              <w:pStyle w:val="BodyText"/>
              <w:tabs>
                <w:tab w:val="decimal" w:pos="774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7" w:type="pct"/>
          </w:tcPr>
          <w:p w:rsidR="00B1063A" w:rsidRPr="00A66A42" w:rsidRDefault="00B1063A" w:rsidP="00B1063A">
            <w:pPr>
              <w:pStyle w:val="BodyText"/>
              <w:tabs>
                <w:tab w:val="decimal" w:pos="774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39" w:type="pct"/>
          </w:tcPr>
          <w:p w:rsidR="00B1063A" w:rsidRPr="00A66A42" w:rsidRDefault="00B1063A" w:rsidP="00B1063A">
            <w:pPr>
              <w:pStyle w:val="BodyText"/>
              <w:tabs>
                <w:tab w:val="decimal" w:pos="774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B1063A" w:rsidRPr="00A66A42" w:rsidTr="001372C7">
        <w:trPr>
          <w:trHeight w:val="236"/>
        </w:trPr>
        <w:tc>
          <w:tcPr>
            <w:tcW w:w="2265" w:type="pct"/>
          </w:tcPr>
          <w:p w:rsidR="00B1063A" w:rsidRPr="00A66A42" w:rsidRDefault="00B1063A" w:rsidP="00B1063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66A4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A66A4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8" w:type="pct"/>
          </w:tcPr>
          <w:p w:rsidR="00B1063A" w:rsidRPr="00A66A42" w:rsidRDefault="007F773F" w:rsidP="00B1063A">
            <w:pPr>
              <w:pStyle w:val="BodyText"/>
              <w:tabs>
                <w:tab w:val="decimal" w:pos="52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1063A" w:rsidRPr="00A66A42" w:rsidRDefault="00B1063A" w:rsidP="00B1063A">
            <w:pPr>
              <w:pStyle w:val="BodyText"/>
              <w:tabs>
                <w:tab w:val="decimal" w:pos="842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B1063A" w:rsidRPr="00A66A42" w:rsidRDefault="00B1063A" w:rsidP="00B1063A">
            <w:pPr>
              <w:pStyle w:val="BodyText"/>
              <w:tabs>
                <w:tab w:val="decimal" w:pos="52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B1063A" w:rsidRPr="00A66A42" w:rsidRDefault="00B1063A" w:rsidP="00B1063A">
            <w:pPr>
              <w:pStyle w:val="BodyText"/>
              <w:tabs>
                <w:tab w:val="decimal" w:pos="7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39" w:type="pct"/>
          </w:tcPr>
          <w:p w:rsidR="00B1063A" w:rsidRPr="00E54CEC" w:rsidRDefault="00A01554" w:rsidP="004C43D8">
            <w:pPr>
              <w:tabs>
                <w:tab w:val="decimal" w:pos="77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17,000</w:t>
            </w:r>
          </w:p>
        </w:tc>
        <w:tc>
          <w:tcPr>
            <w:tcW w:w="147" w:type="pct"/>
            <w:vAlign w:val="center"/>
          </w:tcPr>
          <w:p w:rsidR="00B1063A" w:rsidRPr="00A66A42" w:rsidRDefault="00B1063A" w:rsidP="00B1063A">
            <w:pPr>
              <w:tabs>
                <w:tab w:val="decimal" w:pos="77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B1063A" w:rsidRPr="00E54CEC" w:rsidRDefault="00B1063A" w:rsidP="00B1063A">
            <w:pPr>
              <w:pStyle w:val="BodyText"/>
              <w:tabs>
                <w:tab w:val="left" w:pos="522"/>
                <w:tab w:val="left" w:pos="792"/>
              </w:tabs>
              <w:spacing w:after="0"/>
              <w:ind w:left="-1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4C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1554" w:rsidRPr="00A66A42" w:rsidTr="001372C7">
        <w:trPr>
          <w:trHeight w:val="236"/>
        </w:trPr>
        <w:tc>
          <w:tcPr>
            <w:tcW w:w="2265" w:type="pct"/>
          </w:tcPr>
          <w:p w:rsidR="00A01554" w:rsidRPr="00A66A42" w:rsidRDefault="00A01554" w:rsidP="00A0155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8" w:type="pct"/>
          </w:tcPr>
          <w:p w:rsidR="00A01554" w:rsidRPr="00A66A42" w:rsidRDefault="007F773F" w:rsidP="00A01554">
            <w:pPr>
              <w:pStyle w:val="BodyText"/>
              <w:tabs>
                <w:tab w:val="decimal" w:pos="52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01554" w:rsidRPr="00A66A42" w:rsidRDefault="00A01554" w:rsidP="00A01554">
            <w:pPr>
              <w:pStyle w:val="BodyText"/>
              <w:tabs>
                <w:tab w:val="decimal" w:pos="433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A01554" w:rsidRPr="00A66A42" w:rsidRDefault="00A01554" w:rsidP="00A01554">
            <w:pPr>
              <w:pStyle w:val="BodyText"/>
              <w:tabs>
                <w:tab w:val="decimal" w:pos="52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A01554" w:rsidRPr="00A66A42" w:rsidRDefault="00A01554" w:rsidP="00A01554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A01554" w:rsidRPr="00A66A42" w:rsidRDefault="00F51415" w:rsidP="00A01554">
            <w:pPr>
              <w:tabs>
                <w:tab w:val="decimal" w:pos="77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A0155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7" w:type="pct"/>
          </w:tcPr>
          <w:p w:rsidR="00A01554" w:rsidRPr="00A66A42" w:rsidRDefault="00A01554" w:rsidP="00A01554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A01554" w:rsidRPr="00A66A42" w:rsidRDefault="00A01554" w:rsidP="00A01554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17,000</w:t>
            </w:r>
          </w:p>
        </w:tc>
      </w:tr>
      <w:tr w:rsidR="00A01554" w:rsidRPr="009110DF" w:rsidTr="001372C7">
        <w:tc>
          <w:tcPr>
            <w:tcW w:w="2265" w:type="pct"/>
          </w:tcPr>
          <w:p w:rsidR="00A01554" w:rsidRPr="00A66A42" w:rsidRDefault="00A01554" w:rsidP="00A0155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6A4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66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A01554" w:rsidRPr="00541865" w:rsidRDefault="007F773F" w:rsidP="00A01554">
            <w:pPr>
              <w:pStyle w:val="BodyText"/>
              <w:tabs>
                <w:tab w:val="decimal" w:pos="52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01554" w:rsidRPr="00541865" w:rsidRDefault="00A01554" w:rsidP="00A01554">
            <w:pPr>
              <w:pStyle w:val="BodyText"/>
              <w:tabs>
                <w:tab w:val="decimal" w:pos="842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A01554" w:rsidRPr="00541865" w:rsidRDefault="00A01554" w:rsidP="00A01554">
            <w:pPr>
              <w:pStyle w:val="BodyText"/>
              <w:tabs>
                <w:tab w:val="decimal" w:pos="52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8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A01554" w:rsidRPr="00A66A42" w:rsidRDefault="00A01554" w:rsidP="00A01554">
            <w:pPr>
              <w:pStyle w:val="BodyText"/>
              <w:tabs>
                <w:tab w:val="decimal" w:pos="7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A01554" w:rsidRPr="00541865" w:rsidRDefault="00F51415" w:rsidP="00A01554">
            <w:pPr>
              <w:tabs>
                <w:tab w:val="decimal" w:pos="77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A01554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47" w:type="pct"/>
          </w:tcPr>
          <w:p w:rsidR="00A01554" w:rsidRPr="00541865" w:rsidRDefault="00A01554" w:rsidP="00A01554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A01554" w:rsidRPr="00541865" w:rsidRDefault="00A01554" w:rsidP="00A01554">
            <w:pPr>
              <w:tabs>
                <w:tab w:val="decimal" w:pos="77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865">
              <w:rPr>
                <w:rFonts w:ascii="Angsana New" w:hAnsi="Angsana New"/>
                <w:b/>
                <w:bCs/>
                <w:sz w:val="30"/>
                <w:szCs w:val="30"/>
              </w:rPr>
              <w:t>17,000</w:t>
            </w:r>
          </w:p>
        </w:tc>
      </w:tr>
    </w:tbl>
    <w:p w:rsidR="005B3F7E" w:rsidRDefault="005B3F7E" w:rsidP="00A66A42">
      <w:pPr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6"/>
        <w:gridCol w:w="1169"/>
        <w:gridCol w:w="274"/>
        <w:gridCol w:w="1169"/>
        <w:gridCol w:w="237"/>
        <w:gridCol w:w="1024"/>
        <w:gridCol w:w="272"/>
        <w:gridCol w:w="998"/>
      </w:tblGrid>
      <w:tr w:rsidR="00CC02F1" w:rsidRPr="00A66A42" w:rsidTr="00CC02F1">
        <w:tc>
          <w:tcPr>
            <w:tcW w:w="2202" w:type="pct"/>
          </w:tcPr>
          <w:p w:rsidR="00CC02F1" w:rsidRPr="00A66A42" w:rsidRDefault="00CC02F1" w:rsidP="00D06A3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A66A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6" w:type="pct"/>
          </w:tcPr>
          <w:p w:rsidR="00CC02F1" w:rsidRPr="00A66A42" w:rsidRDefault="00CC02F1" w:rsidP="00D06A34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CC02F1" w:rsidRPr="00A66A42" w:rsidRDefault="00CC02F1" w:rsidP="00D06A34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CC02F1" w:rsidRPr="00A66A42" w:rsidRDefault="00CC02F1" w:rsidP="00D06A34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CC02F1" w:rsidRPr="00A66A42" w:rsidRDefault="00CC02F1" w:rsidP="00D06A34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:rsidR="00CC02F1" w:rsidRPr="00A66A42" w:rsidRDefault="00CC02F1" w:rsidP="00D06A34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CC02F1" w:rsidRPr="00A66A42" w:rsidRDefault="00CC02F1" w:rsidP="00D06A34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CC02F1" w:rsidRPr="00A66A42" w:rsidRDefault="00CC02F1" w:rsidP="00D06A34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02F1" w:rsidRPr="004341CB" w:rsidTr="00CC02F1">
        <w:trPr>
          <w:trHeight w:val="191"/>
        </w:trPr>
        <w:tc>
          <w:tcPr>
            <w:tcW w:w="2202" w:type="pct"/>
          </w:tcPr>
          <w:p w:rsidR="00CC02F1" w:rsidRPr="00A66A42" w:rsidRDefault="00CC02F1" w:rsidP="00D06A3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6" w:type="pct"/>
          </w:tcPr>
          <w:p w:rsidR="00CC02F1" w:rsidRPr="00A66A42" w:rsidRDefault="00CC02F1" w:rsidP="00D06A34">
            <w:pPr>
              <w:pStyle w:val="BodyText"/>
              <w:tabs>
                <w:tab w:val="decimal" w:pos="52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CC02F1" w:rsidRPr="00A66A42" w:rsidRDefault="00CC02F1" w:rsidP="00D06A34">
            <w:pPr>
              <w:pStyle w:val="BodyText"/>
              <w:tabs>
                <w:tab w:val="decimal" w:pos="433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CC02F1" w:rsidRPr="00A66A42" w:rsidRDefault="00CC02F1" w:rsidP="00D06A34">
            <w:pPr>
              <w:pStyle w:val="BodyText"/>
              <w:tabs>
                <w:tab w:val="decimal" w:pos="52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center"/>
          </w:tcPr>
          <w:p w:rsidR="00CC02F1" w:rsidRPr="00A66A42" w:rsidRDefault="00CC02F1" w:rsidP="00D06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center"/>
          </w:tcPr>
          <w:p w:rsidR="00CC02F1" w:rsidRPr="004341CB" w:rsidRDefault="00CC02F1" w:rsidP="00D06A34">
            <w:pPr>
              <w:ind w:right="5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3,402</w:t>
            </w:r>
          </w:p>
        </w:tc>
        <w:tc>
          <w:tcPr>
            <w:tcW w:w="148" w:type="pct"/>
            <w:vAlign w:val="center"/>
          </w:tcPr>
          <w:p w:rsidR="00CC02F1" w:rsidRPr="00A66A42" w:rsidRDefault="00CC02F1" w:rsidP="00D06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center"/>
          </w:tcPr>
          <w:p w:rsidR="00CC02F1" w:rsidRPr="004341CB" w:rsidRDefault="00CC02F1" w:rsidP="00D06A34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4341CB">
              <w:rPr>
                <w:rFonts w:ascii="Angsana New" w:hAnsi="Angsana New"/>
                <w:sz w:val="30"/>
                <w:szCs w:val="30"/>
              </w:rPr>
              <w:t>2,789</w:t>
            </w:r>
          </w:p>
        </w:tc>
      </w:tr>
      <w:tr w:rsidR="00CC02F1" w:rsidRPr="007802B0" w:rsidTr="00CC02F1">
        <w:tc>
          <w:tcPr>
            <w:tcW w:w="2202" w:type="pct"/>
          </w:tcPr>
          <w:p w:rsidR="00CC02F1" w:rsidRPr="00A66A42" w:rsidRDefault="00CC02F1" w:rsidP="00D06A34">
            <w:pPr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CC02F1" w:rsidRPr="00C23443" w:rsidRDefault="00CC02F1" w:rsidP="00D06A34">
            <w:pPr>
              <w:pStyle w:val="BodyText"/>
              <w:tabs>
                <w:tab w:val="decimal" w:pos="52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CC02F1" w:rsidRPr="00A66A42" w:rsidRDefault="00CC02F1" w:rsidP="00D06A34">
            <w:pPr>
              <w:pStyle w:val="BodyText"/>
              <w:tabs>
                <w:tab w:val="decimal" w:pos="433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CC02F1" w:rsidRPr="00C23443" w:rsidRDefault="00CC02F1" w:rsidP="00D06A34">
            <w:pPr>
              <w:pStyle w:val="BodyText"/>
              <w:tabs>
                <w:tab w:val="decimal" w:pos="52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44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center"/>
          </w:tcPr>
          <w:p w:rsidR="00CC02F1" w:rsidRPr="007802B0" w:rsidRDefault="00CC02F1" w:rsidP="00D06A34">
            <w:pPr>
              <w:pStyle w:val="BodyText"/>
              <w:tabs>
                <w:tab w:val="decimal" w:pos="97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C02F1" w:rsidRPr="007802B0" w:rsidRDefault="00CC02F1" w:rsidP="00D06A34">
            <w:pPr>
              <w:ind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3,402</w:t>
            </w:r>
          </w:p>
        </w:tc>
        <w:tc>
          <w:tcPr>
            <w:tcW w:w="148" w:type="pct"/>
            <w:vAlign w:val="center"/>
          </w:tcPr>
          <w:p w:rsidR="00CC02F1" w:rsidRPr="007802B0" w:rsidRDefault="00CC02F1" w:rsidP="00D06A3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C02F1" w:rsidRPr="007802B0" w:rsidRDefault="00CC02F1" w:rsidP="00D06A34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2,789</w:t>
            </w:r>
          </w:p>
        </w:tc>
      </w:tr>
      <w:tr w:rsidR="00CC02F1" w:rsidRPr="007802B0" w:rsidTr="00CC02F1">
        <w:tc>
          <w:tcPr>
            <w:tcW w:w="2202" w:type="pct"/>
          </w:tcPr>
          <w:p w:rsidR="00CC02F1" w:rsidRPr="00A66A42" w:rsidRDefault="00CC02F1" w:rsidP="00D06A34">
            <w:pPr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:rsidR="00CC02F1" w:rsidRDefault="00CC02F1" w:rsidP="00D06A34">
            <w:pPr>
              <w:pStyle w:val="BodyText"/>
              <w:tabs>
                <w:tab w:val="decimal" w:pos="52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CC02F1" w:rsidRPr="00A66A42" w:rsidRDefault="00CC02F1" w:rsidP="00D06A34">
            <w:pPr>
              <w:pStyle w:val="BodyText"/>
              <w:tabs>
                <w:tab w:val="decimal" w:pos="433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:rsidR="00CC02F1" w:rsidRPr="00C23443" w:rsidRDefault="00CC02F1" w:rsidP="00D06A34">
            <w:pPr>
              <w:pStyle w:val="BodyText"/>
              <w:tabs>
                <w:tab w:val="decimal" w:pos="52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center"/>
          </w:tcPr>
          <w:p w:rsidR="00CC02F1" w:rsidRPr="007802B0" w:rsidRDefault="00CC02F1" w:rsidP="00D06A34">
            <w:pPr>
              <w:pStyle w:val="BodyText"/>
              <w:tabs>
                <w:tab w:val="decimal" w:pos="97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  <w:vAlign w:val="center"/>
          </w:tcPr>
          <w:p w:rsidR="00CC02F1" w:rsidRDefault="00CC02F1" w:rsidP="00D06A34">
            <w:pPr>
              <w:ind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CC02F1" w:rsidRPr="007802B0" w:rsidRDefault="00CC02F1" w:rsidP="00D06A3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double" w:sz="4" w:space="0" w:color="auto"/>
            </w:tcBorders>
            <w:vAlign w:val="center"/>
          </w:tcPr>
          <w:p w:rsidR="00CC02F1" w:rsidRDefault="00CC02F1" w:rsidP="00D06A34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02F1" w:rsidRPr="007802B0" w:rsidTr="00CC02F1">
        <w:tc>
          <w:tcPr>
            <w:tcW w:w="2202" w:type="pct"/>
          </w:tcPr>
          <w:p w:rsidR="00CC02F1" w:rsidRPr="00A66A42" w:rsidRDefault="00CC02F1" w:rsidP="00CC02F1">
            <w:pPr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5F4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A66A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6" w:type="pct"/>
          </w:tcPr>
          <w:p w:rsidR="00CC02F1" w:rsidRPr="00A66A42" w:rsidRDefault="00CC02F1" w:rsidP="00CC02F1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CC02F1" w:rsidRPr="00A66A42" w:rsidRDefault="00CC02F1" w:rsidP="00CC02F1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CC02F1" w:rsidRPr="00A66A42" w:rsidRDefault="00CC02F1" w:rsidP="00CC02F1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CC02F1" w:rsidRPr="00A66A42" w:rsidRDefault="00CC02F1" w:rsidP="00CC02F1">
            <w:pPr>
              <w:pStyle w:val="BodyText"/>
              <w:tabs>
                <w:tab w:val="decimal" w:pos="7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57" w:type="pct"/>
          </w:tcPr>
          <w:p w:rsidR="00CC02F1" w:rsidRPr="00A66A42" w:rsidRDefault="00CC02F1" w:rsidP="00CC02F1">
            <w:pPr>
              <w:pStyle w:val="BodyText"/>
              <w:tabs>
                <w:tab w:val="decimal" w:pos="7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8" w:type="pct"/>
          </w:tcPr>
          <w:p w:rsidR="00CC02F1" w:rsidRPr="00A66A42" w:rsidRDefault="00CC02F1" w:rsidP="00CC02F1">
            <w:pPr>
              <w:pStyle w:val="BodyText"/>
              <w:tabs>
                <w:tab w:val="decimal" w:pos="7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43" w:type="pct"/>
          </w:tcPr>
          <w:p w:rsidR="00CC02F1" w:rsidRPr="00A66A42" w:rsidRDefault="00CC02F1" w:rsidP="00CC02F1">
            <w:pPr>
              <w:pStyle w:val="BodyText"/>
              <w:tabs>
                <w:tab w:val="decimal" w:pos="7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CC02F1" w:rsidRPr="007802B0" w:rsidTr="00CC02F1">
        <w:tc>
          <w:tcPr>
            <w:tcW w:w="2202" w:type="pct"/>
          </w:tcPr>
          <w:p w:rsidR="00CC02F1" w:rsidRPr="00A66A42" w:rsidRDefault="00CC02F1" w:rsidP="00CC02F1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6" w:type="pct"/>
            <w:vAlign w:val="center"/>
          </w:tcPr>
          <w:p w:rsidR="00CC02F1" w:rsidRPr="00A66A42" w:rsidRDefault="00CC02F1" w:rsidP="00CC02F1">
            <w:pPr>
              <w:ind w:right="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229C">
              <w:rPr>
                <w:rFonts w:ascii="Angsana New" w:hAnsi="Angsana New"/>
                <w:sz w:val="30"/>
                <w:szCs w:val="30"/>
              </w:rPr>
              <w:t>2,154</w:t>
            </w:r>
          </w:p>
        </w:tc>
        <w:tc>
          <w:tcPr>
            <w:tcW w:w="149" w:type="pct"/>
            <w:vAlign w:val="center"/>
          </w:tcPr>
          <w:p w:rsidR="00CC02F1" w:rsidRPr="00A66A42" w:rsidRDefault="00CC02F1" w:rsidP="00CC02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36" w:type="pct"/>
            <w:vAlign w:val="center"/>
          </w:tcPr>
          <w:p w:rsidR="00CC02F1" w:rsidRPr="00A66A42" w:rsidRDefault="00CC02F1" w:rsidP="00CC02F1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129" w:type="pct"/>
            <w:vAlign w:val="center"/>
          </w:tcPr>
          <w:p w:rsidR="00CC02F1" w:rsidRPr="00A66A42" w:rsidRDefault="00CC02F1" w:rsidP="00CC02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center"/>
          </w:tcPr>
          <w:p w:rsidR="00CC02F1" w:rsidRPr="00A66A42" w:rsidRDefault="00CC02F1" w:rsidP="00CC02F1">
            <w:pPr>
              <w:ind w:right="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229C">
              <w:rPr>
                <w:rFonts w:ascii="Angsana New" w:hAnsi="Angsana New"/>
                <w:sz w:val="30"/>
                <w:szCs w:val="30"/>
              </w:rPr>
              <w:t>2,096</w:t>
            </w:r>
          </w:p>
        </w:tc>
        <w:tc>
          <w:tcPr>
            <w:tcW w:w="148" w:type="pct"/>
            <w:vAlign w:val="center"/>
          </w:tcPr>
          <w:p w:rsidR="00CC02F1" w:rsidRPr="00A66A42" w:rsidRDefault="00CC02F1" w:rsidP="00CC02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43" w:type="pct"/>
            <w:vAlign w:val="center"/>
          </w:tcPr>
          <w:p w:rsidR="00CC02F1" w:rsidRPr="00A66A42" w:rsidRDefault="00CC02F1" w:rsidP="00CC02F1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256A1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C02F1" w:rsidRPr="007802B0" w:rsidTr="00CC02F1">
        <w:tc>
          <w:tcPr>
            <w:tcW w:w="2202" w:type="pct"/>
          </w:tcPr>
          <w:p w:rsidR="00CC02F1" w:rsidRPr="00A66A42" w:rsidRDefault="00CC02F1" w:rsidP="00CC02F1">
            <w:pPr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4CEC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center"/>
          </w:tcPr>
          <w:p w:rsidR="00CC02F1" w:rsidRPr="00A66A42" w:rsidRDefault="00CC02F1" w:rsidP="00CC02F1">
            <w:pPr>
              <w:ind w:right="5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149" w:type="pct"/>
            <w:vAlign w:val="center"/>
          </w:tcPr>
          <w:p w:rsidR="00CC02F1" w:rsidRPr="00A66A42" w:rsidRDefault="00CC02F1" w:rsidP="00CC02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center"/>
          </w:tcPr>
          <w:p w:rsidR="00CC02F1" w:rsidRPr="00A66A42" w:rsidRDefault="00CC02F1" w:rsidP="00CC02F1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29" w:type="pct"/>
            <w:vAlign w:val="center"/>
          </w:tcPr>
          <w:p w:rsidR="00CC02F1" w:rsidRPr="00A66A42" w:rsidRDefault="00CC02F1" w:rsidP="00CC02F1">
            <w:pPr>
              <w:pStyle w:val="BodyText"/>
              <w:tabs>
                <w:tab w:val="decimal" w:pos="97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:rsidR="00CC02F1" w:rsidRPr="00A66A42" w:rsidRDefault="00CC02F1" w:rsidP="00CC02F1">
            <w:pPr>
              <w:ind w:right="5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148" w:type="pct"/>
            <w:vAlign w:val="center"/>
          </w:tcPr>
          <w:p w:rsidR="00CC02F1" w:rsidRPr="00A66A42" w:rsidRDefault="00CC02F1" w:rsidP="00CC02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:rsidR="00CC02F1" w:rsidRPr="00A66A42" w:rsidRDefault="00CC02F1" w:rsidP="00CC02F1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CC02F1" w:rsidRPr="007802B0" w:rsidTr="00CC02F1">
        <w:tc>
          <w:tcPr>
            <w:tcW w:w="2202" w:type="pct"/>
          </w:tcPr>
          <w:p w:rsidR="00CC02F1" w:rsidRPr="00A66A42" w:rsidRDefault="00CC02F1" w:rsidP="00CC02F1">
            <w:pPr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C02F1" w:rsidRPr="00541865" w:rsidRDefault="00CC02F1" w:rsidP="00CC02F1">
            <w:pPr>
              <w:ind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29C">
              <w:rPr>
                <w:rFonts w:ascii="Angsana New" w:hAnsi="Angsana New"/>
                <w:b/>
                <w:bCs/>
                <w:sz w:val="30"/>
                <w:szCs w:val="30"/>
              </w:rPr>
              <w:t>2,988</w:t>
            </w:r>
          </w:p>
        </w:tc>
        <w:tc>
          <w:tcPr>
            <w:tcW w:w="149" w:type="pct"/>
            <w:vAlign w:val="center"/>
          </w:tcPr>
          <w:p w:rsidR="00CC02F1" w:rsidRPr="00541865" w:rsidRDefault="00CC02F1" w:rsidP="00CC02F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865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C02F1" w:rsidRPr="00541865" w:rsidRDefault="00CC02F1" w:rsidP="00CC02F1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129" w:type="pct"/>
            <w:vAlign w:val="center"/>
          </w:tcPr>
          <w:p w:rsidR="00CC02F1" w:rsidRPr="00541865" w:rsidRDefault="00CC02F1" w:rsidP="00CC02F1">
            <w:pPr>
              <w:pStyle w:val="BodyText"/>
              <w:tabs>
                <w:tab w:val="decimal" w:pos="97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865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C02F1" w:rsidRPr="00541865" w:rsidRDefault="00CC02F1" w:rsidP="00CC02F1">
            <w:pPr>
              <w:ind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29C">
              <w:rPr>
                <w:rFonts w:ascii="Angsana New" w:hAnsi="Angsana New"/>
                <w:b/>
                <w:bCs/>
                <w:sz w:val="30"/>
                <w:szCs w:val="30"/>
              </w:rPr>
              <w:t>2,915</w:t>
            </w:r>
          </w:p>
        </w:tc>
        <w:tc>
          <w:tcPr>
            <w:tcW w:w="148" w:type="pct"/>
            <w:vAlign w:val="center"/>
          </w:tcPr>
          <w:p w:rsidR="00CC02F1" w:rsidRPr="00541865" w:rsidRDefault="00CC02F1" w:rsidP="00CC02F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865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C02F1" w:rsidRPr="00065A2D" w:rsidRDefault="00CC02F1" w:rsidP="00CC02F1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</w:tr>
      <w:tr w:rsidR="00CC02F1" w:rsidRPr="007802B0" w:rsidTr="00CC02F1">
        <w:tc>
          <w:tcPr>
            <w:tcW w:w="2202" w:type="pct"/>
          </w:tcPr>
          <w:p w:rsidR="00CC02F1" w:rsidRPr="00A66A42" w:rsidRDefault="00CC02F1" w:rsidP="00CC02F1">
            <w:pPr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  <w:bottom w:val="nil"/>
            </w:tcBorders>
            <w:vAlign w:val="center"/>
          </w:tcPr>
          <w:p w:rsidR="00CC02F1" w:rsidRPr="00A1229C" w:rsidRDefault="00CC02F1" w:rsidP="00CC02F1">
            <w:pPr>
              <w:ind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center"/>
          </w:tcPr>
          <w:p w:rsidR="00CC02F1" w:rsidRPr="00541865" w:rsidRDefault="00CC02F1" w:rsidP="00CC02F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double" w:sz="4" w:space="0" w:color="auto"/>
              <w:bottom w:val="nil"/>
            </w:tcBorders>
            <w:vAlign w:val="center"/>
          </w:tcPr>
          <w:p w:rsidR="00CC02F1" w:rsidRDefault="00CC02F1" w:rsidP="00CC02F1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  <w:vAlign w:val="center"/>
          </w:tcPr>
          <w:p w:rsidR="00CC02F1" w:rsidRPr="00541865" w:rsidRDefault="00CC02F1" w:rsidP="00CC02F1">
            <w:pPr>
              <w:pStyle w:val="BodyText"/>
              <w:tabs>
                <w:tab w:val="decimal" w:pos="97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double" w:sz="4" w:space="0" w:color="auto"/>
              <w:bottom w:val="nil"/>
            </w:tcBorders>
            <w:vAlign w:val="center"/>
          </w:tcPr>
          <w:p w:rsidR="00CC02F1" w:rsidRPr="00A1229C" w:rsidRDefault="00CC02F1" w:rsidP="00CC02F1">
            <w:pPr>
              <w:ind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vAlign w:val="center"/>
          </w:tcPr>
          <w:p w:rsidR="00CC02F1" w:rsidRPr="00541865" w:rsidRDefault="00CC02F1" w:rsidP="00CC02F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double" w:sz="4" w:space="0" w:color="auto"/>
              <w:bottom w:val="nil"/>
            </w:tcBorders>
            <w:vAlign w:val="center"/>
          </w:tcPr>
          <w:p w:rsidR="00CC02F1" w:rsidRDefault="00CC02F1" w:rsidP="00CC02F1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344C" w:rsidRPr="00A66A42" w:rsidTr="00CC02F1">
        <w:trPr>
          <w:tblHeader/>
        </w:trPr>
        <w:tc>
          <w:tcPr>
            <w:tcW w:w="2202" w:type="pct"/>
            <w:shd w:val="clear" w:color="auto" w:fill="auto"/>
          </w:tcPr>
          <w:p w:rsidR="0028344C" w:rsidRPr="00A66A42" w:rsidRDefault="0028344C" w:rsidP="00A66A42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421" w:type="pct"/>
            <w:gridSpan w:val="3"/>
            <w:shd w:val="clear" w:color="auto" w:fill="auto"/>
          </w:tcPr>
          <w:p w:rsidR="0028344C" w:rsidRPr="00A66A42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:rsidR="0028344C" w:rsidRPr="00A66A42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pct"/>
            <w:gridSpan w:val="3"/>
            <w:shd w:val="clear" w:color="auto" w:fill="auto"/>
          </w:tcPr>
          <w:p w:rsidR="0028344C" w:rsidRPr="00A66A42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2F28" w:rsidRPr="00A66A42" w:rsidTr="00CC02F1">
        <w:trPr>
          <w:tblHeader/>
        </w:trPr>
        <w:tc>
          <w:tcPr>
            <w:tcW w:w="2202" w:type="pct"/>
            <w:shd w:val="clear" w:color="auto" w:fill="auto"/>
          </w:tcPr>
          <w:p w:rsidR="00612F28" w:rsidRPr="00A66A42" w:rsidRDefault="00612F28" w:rsidP="00612F28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:rsidR="00612F28" w:rsidRPr="00B1063A" w:rsidRDefault="00B1063A" w:rsidP="00612F28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9" w:type="pct"/>
            <w:shd w:val="clear" w:color="auto" w:fill="auto"/>
          </w:tcPr>
          <w:p w:rsidR="00612F28" w:rsidRPr="00B1063A" w:rsidRDefault="00612F28" w:rsidP="00612F28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:rsidR="00612F28" w:rsidRPr="00B1063A" w:rsidRDefault="00B1063A" w:rsidP="00612F28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29" w:type="pct"/>
            <w:shd w:val="clear" w:color="auto" w:fill="auto"/>
          </w:tcPr>
          <w:p w:rsidR="00612F28" w:rsidRPr="00B1063A" w:rsidRDefault="00612F28" w:rsidP="00612F2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612F28" w:rsidRPr="00B1063A" w:rsidRDefault="00B1063A" w:rsidP="00612F28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  <w:shd w:val="clear" w:color="auto" w:fill="auto"/>
          </w:tcPr>
          <w:p w:rsidR="00612F28" w:rsidRPr="00A66A42" w:rsidRDefault="00612F28" w:rsidP="00612F28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:rsidR="00612F28" w:rsidRPr="00A66A42" w:rsidRDefault="00B1063A" w:rsidP="00612F28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DD7A6E" w:rsidRPr="00A66A42" w:rsidTr="00FB4EA3">
        <w:trPr>
          <w:tblHeader/>
        </w:trPr>
        <w:tc>
          <w:tcPr>
            <w:tcW w:w="2202" w:type="pct"/>
          </w:tcPr>
          <w:p w:rsidR="00DD7A6E" w:rsidRPr="00A66A42" w:rsidRDefault="00DD7A6E" w:rsidP="00A66A42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8" w:type="pct"/>
            <w:gridSpan w:val="7"/>
          </w:tcPr>
          <w:p w:rsidR="00DD7A6E" w:rsidRPr="00A66A42" w:rsidRDefault="00DD7A6E" w:rsidP="00A66A42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063A" w:rsidRPr="00A66A42" w:rsidTr="00CC02F1">
        <w:tc>
          <w:tcPr>
            <w:tcW w:w="2202" w:type="pct"/>
          </w:tcPr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A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จำนวนที่เรียกเก็บจากลูกค้าสูงกว่ามูลค่างาน</w:t>
            </w:r>
          </w:p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ระหว่างทำ</w:t>
            </w:r>
            <w:r w:rsidRPr="00A66A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ตามสัญญา </w:t>
            </w:r>
            <w:r w:rsidR="00A77C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6A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6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B1063A" w:rsidRPr="00A66A42" w:rsidRDefault="00B1063A" w:rsidP="00B1063A">
            <w:pPr>
              <w:pStyle w:val="BodyText"/>
              <w:tabs>
                <w:tab w:val="decimal" w:pos="7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57" w:type="pct"/>
          </w:tcPr>
          <w:p w:rsidR="00B1063A" w:rsidRPr="00A66A42" w:rsidRDefault="00B1063A" w:rsidP="00B1063A">
            <w:pPr>
              <w:pStyle w:val="BodyText"/>
              <w:tabs>
                <w:tab w:val="decimal" w:pos="792"/>
              </w:tabs>
              <w:spacing w:after="0"/>
              <w:ind w:left="-108" w:right="51"/>
              <w:jc w:val="both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8" w:type="pct"/>
          </w:tcPr>
          <w:p w:rsidR="00B1063A" w:rsidRPr="00A66A42" w:rsidRDefault="00B1063A" w:rsidP="00B1063A">
            <w:pPr>
              <w:pStyle w:val="BodyText"/>
              <w:tabs>
                <w:tab w:val="decimal" w:pos="7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43" w:type="pct"/>
          </w:tcPr>
          <w:p w:rsidR="00B1063A" w:rsidRPr="00A66A42" w:rsidRDefault="00B1063A" w:rsidP="00B1063A">
            <w:pPr>
              <w:pStyle w:val="BodyText"/>
              <w:tabs>
                <w:tab w:val="decimal" w:pos="792"/>
              </w:tabs>
              <w:spacing w:after="0"/>
              <w:ind w:left="-108" w:right="51"/>
              <w:jc w:val="both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B1063A" w:rsidRPr="007802B0" w:rsidTr="00CC02F1">
        <w:tc>
          <w:tcPr>
            <w:tcW w:w="2202" w:type="pct"/>
          </w:tcPr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center"/>
          </w:tcPr>
          <w:p w:rsidR="00B1063A" w:rsidRPr="00256A1D" w:rsidRDefault="00F51415" w:rsidP="00B1063A">
            <w:pPr>
              <w:ind w:right="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1415">
              <w:rPr>
                <w:rFonts w:ascii="Angsana New" w:hAnsi="Angsana New"/>
                <w:sz w:val="30"/>
                <w:szCs w:val="30"/>
              </w:rPr>
              <w:t>7,710</w:t>
            </w:r>
          </w:p>
        </w:tc>
        <w:tc>
          <w:tcPr>
            <w:tcW w:w="149" w:type="pct"/>
            <w:vAlign w:val="center"/>
          </w:tcPr>
          <w:p w:rsidR="00B1063A" w:rsidRPr="00163D2E" w:rsidRDefault="00B1063A" w:rsidP="00B1063A">
            <w:pPr>
              <w:pStyle w:val="BodyText"/>
              <w:tabs>
                <w:tab w:val="decimal" w:pos="97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3D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center"/>
          </w:tcPr>
          <w:p w:rsidR="00B1063A" w:rsidRPr="00256A1D" w:rsidRDefault="00B1063A" w:rsidP="001372C7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1,395</w:t>
            </w:r>
          </w:p>
        </w:tc>
        <w:tc>
          <w:tcPr>
            <w:tcW w:w="129" w:type="pct"/>
            <w:vAlign w:val="center"/>
          </w:tcPr>
          <w:p w:rsidR="00B1063A" w:rsidRPr="008F4151" w:rsidRDefault="00B1063A" w:rsidP="00B106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:rsidR="00B1063A" w:rsidRPr="008F4151" w:rsidRDefault="00F51415" w:rsidP="00B1063A">
            <w:pPr>
              <w:ind w:right="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1415">
              <w:rPr>
                <w:rFonts w:ascii="Angsana New" w:hAnsi="Angsana New"/>
                <w:sz w:val="30"/>
                <w:szCs w:val="30"/>
              </w:rPr>
              <w:t>7,710</w:t>
            </w:r>
          </w:p>
        </w:tc>
        <w:tc>
          <w:tcPr>
            <w:tcW w:w="148" w:type="pct"/>
            <w:vAlign w:val="center"/>
          </w:tcPr>
          <w:p w:rsidR="00B1063A" w:rsidRPr="008F4151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415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:rsidR="00B1063A" w:rsidRPr="008F4151" w:rsidRDefault="00B1063A" w:rsidP="00065A2D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1,395</w:t>
            </w:r>
          </w:p>
        </w:tc>
      </w:tr>
      <w:tr w:rsidR="00B1063A" w:rsidRPr="007802B0" w:rsidTr="00CC02F1">
        <w:tc>
          <w:tcPr>
            <w:tcW w:w="2202" w:type="pct"/>
          </w:tcPr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063A" w:rsidRPr="00256A1D" w:rsidRDefault="00F51415" w:rsidP="00B1063A">
            <w:pPr>
              <w:ind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415">
              <w:rPr>
                <w:rFonts w:ascii="Angsana New" w:hAnsi="Angsana New"/>
                <w:b/>
                <w:bCs/>
                <w:sz w:val="30"/>
                <w:szCs w:val="30"/>
              </w:rPr>
              <w:t>7,710</w:t>
            </w:r>
          </w:p>
        </w:tc>
        <w:tc>
          <w:tcPr>
            <w:tcW w:w="149" w:type="pct"/>
            <w:vAlign w:val="center"/>
          </w:tcPr>
          <w:p w:rsidR="00B1063A" w:rsidRPr="00163D2E" w:rsidRDefault="00B1063A" w:rsidP="00B1063A">
            <w:pPr>
              <w:pStyle w:val="BodyText"/>
              <w:tabs>
                <w:tab w:val="decimal" w:pos="97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3D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063A" w:rsidRPr="00065A2D" w:rsidRDefault="00B1063A" w:rsidP="001372C7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5A2D">
              <w:rPr>
                <w:rFonts w:ascii="Angsana New" w:hAnsi="Angsana New"/>
                <w:b/>
                <w:bCs/>
                <w:sz w:val="30"/>
                <w:szCs w:val="30"/>
              </w:rPr>
              <w:t>1,395</w:t>
            </w:r>
          </w:p>
        </w:tc>
        <w:tc>
          <w:tcPr>
            <w:tcW w:w="129" w:type="pct"/>
            <w:vAlign w:val="center"/>
          </w:tcPr>
          <w:p w:rsidR="00B1063A" w:rsidRPr="008F4151" w:rsidRDefault="00B1063A" w:rsidP="00B1063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063A" w:rsidRPr="008F4151" w:rsidRDefault="00F51415" w:rsidP="00B1063A">
            <w:pPr>
              <w:ind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415">
              <w:rPr>
                <w:rFonts w:ascii="Angsana New" w:hAnsi="Angsana New"/>
                <w:b/>
                <w:bCs/>
                <w:sz w:val="30"/>
                <w:szCs w:val="30"/>
              </w:rPr>
              <w:t>7,710</w:t>
            </w:r>
          </w:p>
        </w:tc>
        <w:tc>
          <w:tcPr>
            <w:tcW w:w="148" w:type="pct"/>
            <w:vAlign w:val="center"/>
          </w:tcPr>
          <w:p w:rsidR="00B1063A" w:rsidRPr="008F4151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4151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43D8" w:rsidRPr="00065A2D" w:rsidRDefault="00B1063A" w:rsidP="00065A2D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5A2D">
              <w:rPr>
                <w:rFonts w:ascii="Angsana New" w:hAnsi="Angsana New"/>
                <w:b/>
                <w:bCs/>
                <w:sz w:val="30"/>
                <w:szCs w:val="30"/>
              </w:rPr>
              <w:t>1,395</w:t>
            </w:r>
          </w:p>
        </w:tc>
      </w:tr>
      <w:tr w:rsidR="004C43D8" w:rsidRPr="007802B0" w:rsidTr="00CC02F1">
        <w:tc>
          <w:tcPr>
            <w:tcW w:w="2202" w:type="pct"/>
          </w:tcPr>
          <w:p w:rsidR="004C43D8" w:rsidRPr="00BC29B0" w:rsidRDefault="004C43D8" w:rsidP="00B1063A">
            <w:pPr>
              <w:ind w:right="20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vAlign w:val="center"/>
          </w:tcPr>
          <w:p w:rsidR="004C43D8" w:rsidRPr="00BC29B0" w:rsidRDefault="004C43D8" w:rsidP="00B1063A">
            <w:pPr>
              <w:ind w:right="5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  <w:vAlign w:val="center"/>
          </w:tcPr>
          <w:p w:rsidR="004C43D8" w:rsidRPr="00BC29B0" w:rsidRDefault="004C43D8" w:rsidP="00B1063A">
            <w:pPr>
              <w:pStyle w:val="BodyText"/>
              <w:tabs>
                <w:tab w:val="decimal" w:pos="973"/>
              </w:tabs>
              <w:spacing w:after="0"/>
              <w:ind w:left="-108" w:right="2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vAlign w:val="center"/>
          </w:tcPr>
          <w:p w:rsidR="004C43D8" w:rsidRPr="00BC29B0" w:rsidRDefault="004C43D8" w:rsidP="00B1063A">
            <w:pPr>
              <w:ind w:right="5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9" w:type="pct"/>
            <w:vAlign w:val="center"/>
          </w:tcPr>
          <w:p w:rsidR="004C43D8" w:rsidRPr="00BC29B0" w:rsidRDefault="004C43D8" w:rsidP="00B1063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  <w:vAlign w:val="center"/>
          </w:tcPr>
          <w:p w:rsidR="004C43D8" w:rsidRPr="00BC29B0" w:rsidRDefault="004C43D8" w:rsidP="00B1063A">
            <w:pPr>
              <w:ind w:right="5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vAlign w:val="center"/>
          </w:tcPr>
          <w:p w:rsidR="004C43D8" w:rsidRPr="00BC29B0" w:rsidRDefault="004C43D8" w:rsidP="00B1063A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double" w:sz="4" w:space="0" w:color="auto"/>
            </w:tcBorders>
            <w:vAlign w:val="center"/>
          </w:tcPr>
          <w:p w:rsidR="00F92CFD" w:rsidRPr="00BC29B0" w:rsidRDefault="00F92CFD" w:rsidP="004C43D8">
            <w:pPr>
              <w:ind w:right="5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4C43D8" w:rsidRPr="007802B0" w:rsidTr="00CC02F1">
        <w:tc>
          <w:tcPr>
            <w:tcW w:w="2202" w:type="pct"/>
          </w:tcPr>
          <w:p w:rsidR="004C43D8" w:rsidRPr="00D05A0F" w:rsidRDefault="004C43D8" w:rsidP="004C43D8">
            <w:pPr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5A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หนี้สินตามสัญญาเช่าการเงิน</w:t>
            </w:r>
            <w:r w:rsidRPr="00D05A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77C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D05A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05A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</w:p>
          <w:p w:rsidR="004C43D8" w:rsidRPr="00BD13C6" w:rsidRDefault="004C43D8" w:rsidP="004C43D8">
            <w:pPr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A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636" w:type="pct"/>
            <w:vAlign w:val="center"/>
          </w:tcPr>
          <w:p w:rsidR="004C43D8" w:rsidRPr="00BD13C6" w:rsidRDefault="004C43D8" w:rsidP="004C43D8">
            <w:pPr>
              <w:tabs>
                <w:tab w:val="decimal" w:pos="891"/>
              </w:tabs>
              <w:ind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:rsidR="004C43D8" w:rsidRPr="00BD13C6" w:rsidRDefault="004C43D8" w:rsidP="004C43D8">
            <w:pPr>
              <w:tabs>
                <w:tab w:val="decimal" w:pos="891"/>
              </w:tabs>
              <w:ind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:rsidR="004C43D8" w:rsidRPr="00BD13C6" w:rsidRDefault="004C43D8" w:rsidP="004C43D8">
            <w:pPr>
              <w:tabs>
                <w:tab w:val="decimal" w:pos="792"/>
              </w:tabs>
              <w:ind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center"/>
          </w:tcPr>
          <w:p w:rsidR="004C43D8" w:rsidRPr="00BD13C6" w:rsidRDefault="004C43D8" w:rsidP="004C43D8">
            <w:pPr>
              <w:pStyle w:val="BodyText"/>
              <w:tabs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center"/>
          </w:tcPr>
          <w:p w:rsidR="004C43D8" w:rsidRPr="00BD13C6" w:rsidRDefault="004C43D8" w:rsidP="004C43D8">
            <w:pPr>
              <w:pStyle w:val="BodyText"/>
              <w:tabs>
                <w:tab w:val="decimal" w:pos="891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4C43D8" w:rsidRPr="00BD13C6" w:rsidRDefault="004C43D8" w:rsidP="004C43D8">
            <w:pPr>
              <w:tabs>
                <w:tab w:val="decimal" w:pos="89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vAlign w:val="center"/>
          </w:tcPr>
          <w:p w:rsidR="004C43D8" w:rsidRPr="00BD13C6" w:rsidRDefault="004C43D8" w:rsidP="004C43D8">
            <w:pPr>
              <w:tabs>
                <w:tab w:val="decimal" w:pos="891"/>
              </w:tabs>
              <w:ind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43D8" w:rsidRPr="007802B0" w:rsidTr="00CC02F1">
        <w:tc>
          <w:tcPr>
            <w:tcW w:w="2202" w:type="pct"/>
          </w:tcPr>
          <w:p w:rsidR="004C43D8" w:rsidRPr="00BD13C6" w:rsidRDefault="004C43D8" w:rsidP="004C43D8">
            <w:pPr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center"/>
          </w:tcPr>
          <w:p w:rsidR="004C43D8" w:rsidRPr="00BD13C6" w:rsidRDefault="00F51415" w:rsidP="004C43D8">
            <w:pPr>
              <w:tabs>
                <w:tab w:val="decimal" w:pos="891"/>
              </w:tabs>
              <w:ind w:right="51"/>
              <w:rPr>
                <w:rFonts w:ascii="Angsana New" w:hAnsi="Angsana New"/>
                <w:sz w:val="30"/>
                <w:szCs w:val="30"/>
              </w:rPr>
            </w:pPr>
            <w:r w:rsidRPr="00F51415">
              <w:rPr>
                <w:rFonts w:ascii="Angsana New" w:hAnsi="Angsana New"/>
                <w:sz w:val="30"/>
                <w:szCs w:val="30"/>
              </w:rPr>
              <w:t>827</w:t>
            </w:r>
          </w:p>
        </w:tc>
        <w:tc>
          <w:tcPr>
            <w:tcW w:w="149" w:type="pct"/>
            <w:vAlign w:val="center"/>
          </w:tcPr>
          <w:p w:rsidR="004C43D8" w:rsidRPr="00BD13C6" w:rsidRDefault="004C43D8" w:rsidP="004C43D8">
            <w:pPr>
              <w:tabs>
                <w:tab w:val="decimal" w:pos="891"/>
              </w:tabs>
              <w:ind w:right="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center"/>
          </w:tcPr>
          <w:p w:rsidR="004C43D8" w:rsidRPr="00BD13C6" w:rsidRDefault="004C43D8" w:rsidP="00291F48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1,107</w:t>
            </w:r>
          </w:p>
        </w:tc>
        <w:tc>
          <w:tcPr>
            <w:tcW w:w="129" w:type="pct"/>
            <w:vAlign w:val="center"/>
          </w:tcPr>
          <w:p w:rsidR="004C43D8" w:rsidRPr="00BD13C6" w:rsidRDefault="004C43D8" w:rsidP="004C43D8">
            <w:pPr>
              <w:pStyle w:val="BodyText"/>
              <w:tabs>
                <w:tab w:val="decimal" w:pos="868"/>
              </w:tabs>
              <w:spacing w:after="0"/>
              <w:ind w:left="-108" w:right="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:rsidR="004C43D8" w:rsidRPr="00BD13C6" w:rsidRDefault="00F51415" w:rsidP="004C43D8">
            <w:pPr>
              <w:tabs>
                <w:tab w:val="decimal" w:pos="771"/>
              </w:tabs>
              <w:rPr>
                <w:rFonts w:ascii="Angsana New" w:hAnsi="Angsana New"/>
                <w:sz w:val="30"/>
                <w:szCs w:val="30"/>
              </w:rPr>
            </w:pPr>
            <w:r w:rsidRPr="00F51415">
              <w:rPr>
                <w:rFonts w:ascii="Angsana New" w:hAnsi="Angsana New"/>
                <w:sz w:val="30"/>
                <w:szCs w:val="30"/>
              </w:rPr>
              <w:t>827</w:t>
            </w:r>
          </w:p>
        </w:tc>
        <w:tc>
          <w:tcPr>
            <w:tcW w:w="148" w:type="pct"/>
            <w:vAlign w:val="center"/>
          </w:tcPr>
          <w:p w:rsidR="004C43D8" w:rsidRPr="00BD13C6" w:rsidRDefault="004C43D8" w:rsidP="004C43D8">
            <w:pPr>
              <w:tabs>
                <w:tab w:val="decimal" w:pos="891"/>
              </w:tabs>
              <w:ind w:right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:rsidR="004C43D8" w:rsidRPr="00BD13C6" w:rsidRDefault="004C43D8" w:rsidP="00065A2D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1,107</w:t>
            </w:r>
          </w:p>
        </w:tc>
      </w:tr>
      <w:tr w:rsidR="004C43D8" w:rsidRPr="007802B0" w:rsidTr="00CC02F1">
        <w:tc>
          <w:tcPr>
            <w:tcW w:w="2202" w:type="pct"/>
          </w:tcPr>
          <w:p w:rsidR="004C43D8" w:rsidRPr="00BD13C6" w:rsidRDefault="004C43D8" w:rsidP="004C43D8">
            <w:pPr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13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43D8" w:rsidRPr="00360DF0" w:rsidRDefault="00F51415" w:rsidP="004C43D8">
            <w:pPr>
              <w:tabs>
                <w:tab w:val="decimal" w:pos="891"/>
              </w:tabs>
              <w:ind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415">
              <w:rPr>
                <w:rFonts w:ascii="Angsana New" w:hAnsi="Angsana New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149" w:type="pct"/>
            <w:vAlign w:val="center"/>
          </w:tcPr>
          <w:p w:rsidR="004C43D8" w:rsidRPr="00360DF0" w:rsidRDefault="004C43D8" w:rsidP="004C43D8">
            <w:pPr>
              <w:tabs>
                <w:tab w:val="decimal" w:pos="891"/>
              </w:tabs>
              <w:ind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43D8" w:rsidRPr="00360DF0" w:rsidRDefault="004C43D8" w:rsidP="00291F48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DF0">
              <w:rPr>
                <w:rFonts w:ascii="Angsana New" w:hAnsi="Angsana New"/>
                <w:b/>
                <w:bCs/>
                <w:sz w:val="30"/>
                <w:szCs w:val="30"/>
              </w:rPr>
              <w:t>1,107</w:t>
            </w:r>
          </w:p>
        </w:tc>
        <w:tc>
          <w:tcPr>
            <w:tcW w:w="129" w:type="pct"/>
            <w:vAlign w:val="center"/>
          </w:tcPr>
          <w:p w:rsidR="004C43D8" w:rsidRPr="00360DF0" w:rsidRDefault="004C43D8" w:rsidP="004C43D8">
            <w:pPr>
              <w:pStyle w:val="BodyText"/>
              <w:tabs>
                <w:tab w:val="decimal" w:pos="868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43D8" w:rsidRPr="00360DF0" w:rsidRDefault="00F51415" w:rsidP="004C43D8">
            <w:pPr>
              <w:tabs>
                <w:tab w:val="decimal" w:pos="77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415">
              <w:rPr>
                <w:rFonts w:ascii="Angsana New" w:hAnsi="Angsana New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148" w:type="pct"/>
            <w:vAlign w:val="center"/>
          </w:tcPr>
          <w:p w:rsidR="004C43D8" w:rsidRPr="00360DF0" w:rsidRDefault="004C43D8" w:rsidP="004C43D8">
            <w:pPr>
              <w:tabs>
                <w:tab w:val="decimal" w:pos="891"/>
              </w:tabs>
              <w:ind w:right="5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43D8" w:rsidRPr="00065A2D" w:rsidRDefault="004C43D8" w:rsidP="00065A2D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5A2D">
              <w:rPr>
                <w:rFonts w:ascii="Angsana New" w:hAnsi="Angsana New"/>
                <w:b/>
                <w:bCs/>
                <w:sz w:val="30"/>
                <w:szCs w:val="30"/>
              </w:rPr>
              <w:t>1,107</w:t>
            </w:r>
          </w:p>
        </w:tc>
      </w:tr>
    </w:tbl>
    <w:p w:rsidR="00992CFA" w:rsidRPr="00992CFA" w:rsidRDefault="00992CFA" w:rsidP="00992CFA">
      <w:pPr>
        <w:rPr>
          <w:vanish/>
        </w:rPr>
      </w:pPr>
    </w:p>
    <w:p w:rsidR="0048764F" w:rsidRDefault="0048764F" w:rsidP="0048764F">
      <w:pPr>
        <w:pStyle w:val="BodyText"/>
        <w:tabs>
          <w:tab w:val="decimal" w:pos="629"/>
          <w:tab w:val="center" w:pos="660"/>
        </w:tabs>
        <w:spacing w:after="0"/>
        <w:ind w:right="69"/>
      </w:pPr>
      <w:r>
        <w:tab/>
      </w:r>
    </w:p>
    <w:tbl>
      <w:tblPr>
        <w:tblpPr w:leftFromText="180" w:rightFromText="180" w:vertAnchor="text" w:horzAnchor="page" w:tblpX="1757" w:tblpY="322"/>
        <w:tblW w:w="9131" w:type="dxa"/>
        <w:tblLayout w:type="fixed"/>
        <w:tblLook w:val="0000" w:firstRow="0" w:lastRow="0" w:firstColumn="0" w:lastColumn="0" w:noHBand="0" w:noVBand="0"/>
      </w:tblPr>
      <w:tblGrid>
        <w:gridCol w:w="2694"/>
        <w:gridCol w:w="539"/>
        <w:gridCol w:w="270"/>
        <w:gridCol w:w="539"/>
        <w:gridCol w:w="1077"/>
        <w:gridCol w:w="272"/>
        <w:gridCol w:w="1143"/>
        <w:gridCol w:w="270"/>
        <w:gridCol w:w="990"/>
        <w:gridCol w:w="270"/>
        <w:gridCol w:w="1067"/>
      </w:tblGrid>
      <w:tr w:rsidR="00CC02F1" w:rsidRPr="00A66A42" w:rsidTr="00CC02F1">
        <w:tc>
          <w:tcPr>
            <w:tcW w:w="1475" w:type="pct"/>
          </w:tcPr>
          <w:p w:rsidR="00CC02F1" w:rsidRDefault="00CC02F1" w:rsidP="00CC02F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A66A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  <w:p w:rsidR="00CC02F1" w:rsidRPr="00A66A42" w:rsidRDefault="00CC02F1" w:rsidP="00CC02F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</w:t>
            </w:r>
            <w:r w:rsidRPr="008D37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737" w:type="pct"/>
            <w:gridSpan w:val="3"/>
          </w:tcPr>
          <w:p w:rsidR="00CC02F1" w:rsidRPr="00A66A42" w:rsidRDefault="00CC02F1" w:rsidP="00CC02F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65" w:type="pct"/>
            <w:gridSpan w:val="3"/>
          </w:tcPr>
          <w:p w:rsidR="00CC02F1" w:rsidRPr="00A66A42" w:rsidRDefault="00CC02F1" w:rsidP="00CC02F1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CC02F1" w:rsidRPr="00A66A42" w:rsidRDefault="00CC02F1" w:rsidP="00CC02F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:rsidR="00CC02F1" w:rsidRPr="00A66A42" w:rsidRDefault="00CC02F1" w:rsidP="00CC02F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C02F1" w:rsidRPr="00A66A42" w:rsidTr="00CC02F1">
        <w:tc>
          <w:tcPr>
            <w:tcW w:w="1475" w:type="pct"/>
          </w:tcPr>
          <w:p w:rsidR="00CC02F1" w:rsidRPr="00A66A42" w:rsidRDefault="00CC02F1" w:rsidP="00CC02F1">
            <w:pPr>
              <w:pStyle w:val="BodyText"/>
              <w:spacing w:after="0"/>
              <w:ind w:right="-6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95" w:type="pct"/>
          </w:tcPr>
          <w:p w:rsidR="00CC02F1" w:rsidRPr="00F376F1" w:rsidRDefault="00CC02F1" w:rsidP="00CC02F1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:rsidR="00CC02F1" w:rsidRPr="00A66A42" w:rsidRDefault="00CC02F1" w:rsidP="00CC02F1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" w:type="pct"/>
          </w:tcPr>
          <w:p w:rsidR="00CC02F1" w:rsidRPr="00B1063A" w:rsidRDefault="00CC02F1" w:rsidP="00CC02F1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590" w:type="pct"/>
          </w:tcPr>
          <w:p w:rsidR="00CC02F1" w:rsidRPr="00B1063A" w:rsidRDefault="00CC02F1" w:rsidP="00CC02F1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9" w:type="pct"/>
          </w:tcPr>
          <w:p w:rsidR="00CC02F1" w:rsidRPr="00B1063A" w:rsidRDefault="00CC02F1" w:rsidP="00CC02F1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CC02F1" w:rsidRPr="00B1063A" w:rsidRDefault="00CC02F1" w:rsidP="00CC02F1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8" w:type="pct"/>
          </w:tcPr>
          <w:p w:rsidR="00CC02F1" w:rsidRPr="00B1063A" w:rsidRDefault="00CC02F1" w:rsidP="00CC02F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CC02F1" w:rsidRPr="00B1063A" w:rsidRDefault="00CC02F1" w:rsidP="00CC02F1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:rsidR="00CC02F1" w:rsidRPr="00B1063A" w:rsidRDefault="00CC02F1" w:rsidP="00CC02F1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CC02F1" w:rsidRPr="00B1063A" w:rsidRDefault="00CC02F1" w:rsidP="00CC02F1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CC02F1" w:rsidRPr="00A66A42" w:rsidTr="00CC02F1">
        <w:tc>
          <w:tcPr>
            <w:tcW w:w="1475" w:type="pct"/>
          </w:tcPr>
          <w:p w:rsidR="00CC02F1" w:rsidRPr="00A66A42" w:rsidRDefault="00CC02F1" w:rsidP="00CC02F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7" w:type="pct"/>
            <w:gridSpan w:val="3"/>
          </w:tcPr>
          <w:p w:rsidR="00CC02F1" w:rsidRPr="00A66A42" w:rsidRDefault="00CC02F1" w:rsidP="00CC02F1">
            <w:pPr>
              <w:pStyle w:val="BodyText"/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88" w:type="pct"/>
            <w:gridSpan w:val="7"/>
          </w:tcPr>
          <w:p w:rsidR="00CC02F1" w:rsidRPr="00A66A42" w:rsidRDefault="00CC02F1" w:rsidP="00CC02F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02F1" w:rsidRPr="00A66A42" w:rsidTr="00CC02F1">
        <w:tc>
          <w:tcPr>
            <w:tcW w:w="1475" w:type="pct"/>
          </w:tcPr>
          <w:p w:rsidR="00CC02F1" w:rsidRPr="00CD5F6F" w:rsidRDefault="00CC02F1" w:rsidP="00CC02F1">
            <w:pPr>
              <w:ind w:left="72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CD5F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295" w:type="pct"/>
            <w:vAlign w:val="center"/>
          </w:tcPr>
          <w:p w:rsidR="00CC02F1" w:rsidRPr="00A66A42" w:rsidRDefault="00CC02F1" w:rsidP="00CC02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CC02F1" w:rsidRPr="00A66A42" w:rsidRDefault="00CC02F1" w:rsidP="00CC02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pct"/>
            <w:vAlign w:val="center"/>
          </w:tcPr>
          <w:p w:rsidR="00CC02F1" w:rsidRPr="00A66A42" w:rsidRDefault="00CC02F1" w:rsidP="00CC02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CC02F1" w:rsidRPr="00A66A42" w:rsidRDefault="00CC02F1" w:rsidP="00CC02F1">
            <w:pPr>
              <w:pStyle w:val="BodyText"/>
              <w:tabs>
                <w:tab w:val="decimal" w:pos="43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CC02F1" w:rsidRPr="00A66A42" w:rsidRDefault="00CC02F1" w:rsidP="00CC02F1">
            <w:pPr>
              <w:pStyle w:val="BodyText"/>
              <w:tabs>
                <w:tab w:val="decimal" w:pos="433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CC02F1" w:rsidRPr="00A66A42" w:rsidRDefault="00CC02F1" w:rsidP="00CC02F1">
            <w:pPr>
              <w:pStyle w:val="BodyText"/>
              <w:tabs>
                <w:tab w:val="decimal" w:pos="43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CC02F1" w:rsidRPr="00A66A42" w:rsidRDefault="00CC02F1" w:rsidP="00CC02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CC02F1" w:rsidRPr="00A66A42" w:rsidRDefault="00CC02F1" w:rsidP="00CC02F1">
            <w:pPr>
              <w:pStyle w:val="BodyText"/>
              <w:tabs>
                <w:tab w:val="decimal" w:pos="52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CC02F1" w:rsidRPr="00A66A42" w:rsidRDefault="00CC02F1" w:rsidP="00CC02F1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CC02F1" w:rsidRPr="00A66A42" w:rsidRDefault="00CC02F1" w:rsidP="00CC02F1">
            <w:pPr>
              <w:pStyle w:val="BodyText"/>
              <w:tabs>
                <w:tab w:val="decimal" w:pos="52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02F1" w:rsidRPr="00A66A42" w:rsidTr="00CC02F1">
        <w:tc>
          <w:tcPr>
            <w:tcW w:w="1475" w:type="pct"/>
          </w:tcPr>
          <w:p w:rsidR="00CC02F1" w:rsidRPr="00A66A42" w:rsidRDefault="00CC02F1" w:rsidP="00CC02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95" w:type="pct"/>
            <w:vAlign w:val="center"/>
          </w:tcPr>
          <w:p w:rsidR="00CC02F1" w:rsidRPr="00A66A42" w:rsidRDefault="00CC02F1" w:rsidP="00CC02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:rsidR="00CC02F1" w:rsidRPr="00A66A42" w:rsidRDefault="00CC02F1" w:rsidP="00CC02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pct"/>
            <w:vAlign w:val="center"/>
          </w:tcPr>
          <w:p w:rsidR="00CC02F1" w:rsidRPr="00A66A42" w:rsidRDefault="00CC02F1" w:rsidP="00CC02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CC02F1" w:rsidRPr="00E54CEC" w:rsidRDefault="00CC02F1" w:rsidP="00CC02F1">
            <w:pPr>
              <w:pStyle w:val="BodyText"/>
              <w:tabs>
                <w:tab w:val="left" w:pos="522"/>
                <w:tab w:val="left" w:pos="792"/>
              </w:tabs>
              <w:spacing w:after="0"/>
              <w:ind w:left="-1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CC02F1" w:rsidRPr="00A66A42" w:rsidRDefault="00CC02F1" w:rsidP="00CC02F1">
            <w:pPr>
              <w:pStyle w:val="BodyText"/>
              <w:tabs>
                <w:tab w:val="decimal" w:pos="433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CC02F1" w:rsidRPr="00E54CEC" w:rsidRDefault="00CC02F1" w:rsidP="00CC02F1">
            <w:pPr>
              <w:pStyle w:val="BodyText"/>
              <w:tabs>
                <w:tab w:val="left" w:pos="522"/>
                <w:tab w:val="left" w:pos="792"/>
              </w:tabs>
              <w:spacing w:after="0"/>
              <w:ind w:left="-1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4C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:rsidR="00CC02F1" w:rsidRPr="00A66A42" w:rsidRDefault="00CC02F1" w:rsidP="00CC02F1">
            <w:pPr>
              <w:tabs>
                <w:tab w:val="decimal" w:pos="118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CC02F1" w:rsidRPr="00E54CEC" w:rsidRDefault="00CC02F1" w:rsidP="00CC02F1">
            <w:pPr>
              <w:pStyle w:val="BodyText"/>
              <w:tabs>
                <w:tab w:val="left" w:pos="522"/>
                <w:tab w:val="left" w:pos="792"/>
              </w:tabs>
              <w:spacing w:after="0"/>
              <w:ind w:left="-1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:rsidR="00CC02F1" w:rsidRPr="00A66A42" w:rsidRDefault="00CC02F1" w:rsidP="00CC02F1">
            <w:pPr>
              <w:tabs>
                <w:tab w:val="decimal" w:pos="77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center"/>
          </w:tcPr>
          <w:p w:rsidR="00CC02F1" w:rsidRPr="00985714" w:rsidRDefault="00CC02F1" w:rsidP="00CC02F1">
            <w:pPr>
              <w:tabs>
                <w:tab w:val="decimal" w:pos="55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857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02F1" w:rsidRPr="00065A2D" w:rsidTr="00CC02F1">
        <w:tc>
          <w:tcPr>
            <w:tcW w:w="1475" w:type="pct"/>
          </w:tcPr>
          <w:p w:rsidR="00CC02F1" w:rsidRPr="00A66A42" w:rsidRDefault="00CC02F1" w:rsidP="00CC02F1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5" w:type="pct"/>
            <w:vAlign w:val="center"/>
          </w:tcPr>
          <w:p w:rsidR="00CC02F1" w:rsidRPr="00A66A42" w:rsidRDefault="00CC02F1" w:rsidP="00CC02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CC02F1" w:rsidRPr="00A66A42" w:rsidRDefault="00CC02F1" w:rsidP="00CC02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pct"/>
            <w:vAlign w:val="center"/>
          </w:tcPr>
          <w:p w:rsidR="00CC02F1" w:rsidRPr="00A66A42" w:rsidRDefault="00CC02F1" w:rsidP="00CC02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CC02F1" w:rsidRPr="00065A2D" w:rsidRDefault="00CC02F1" w:rsidP="00CC02F1">
            <w:pPr>
              <w:pStyle w:val="BodyText"/>
              <w:tabs>
                <w:tab w:val="left" w:pos="522"/>
                <w:tab w:val="left" w:pos="792"/>
              </w:tabs>
              <w:spacing w:after="0"/>
              <w:ind w:left="-1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CC02F1" w:rsidRPr="00065A2D" w:rsidRDefault="00CC02F1" w:rsidP="00CC02F1">
            <w:pPr>
              <w:pStyle w:val="BodyText"/>
              <w:tabs>
                <w:tab w:val="decimal" w:pos="433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CC02F1" w:rsidRPr="00065A2D" w:rsidRDefault="00CC02F1" w:rsidP="00CC02F1">
            <w:pPr>
              <w:pStyle w:val="BodyText"/>
              <w:tabs>
                <w:tab w:val="left" w:pos="522"/>
                <w:tab w:val="left" w:pos="792"/>
              </w:tabs>
              <w:spacing w:after="0"/>
              <w:ind w:left="-1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5A2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CC02F1" w:rsidRPr="00065A2D" w:rsidRDefault="00CC02F1" w:rsidP="00CC02F1">
            <w:pPr>
              <w:pStyle w:val="BodyText"/>
              <w:tabs>
                <w:tab w:val="decimal" w:pos="43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:rsidR="00CC02F1" w:rsidRPr="00065A2D" w:rsidRDefault="00CC02F1" w:rsidP="00CC02F1">
            <w:pPr>
              <w:pStyle w:val="BodyText"/>
              <w:tabs>
                <w:tab w:val="left" w:pos="522"/>
                <w:tab w:val="left" w:pos="792"/>
              </w:tabs>
              <w:spacing w:after="0"/>
              <w:ind w:left="-1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:rsidR="00CC02F1" w:rsidRPr="00065A2D" w:rsidRDefault="00CC02F1" w:rsidP="00CC02F1">
            <w:pPr>
              <w:tabs>
                <w:tab w:val="decimal" w:pos="77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C02F1" w:rsidRPr="00065A2D" w:rsidRDefault="00CC02F1" w:rsidP="00CC02F1">
            <w:pPr>
              <w:tabs>
                <w:tab w:val="decimal" w:pos="55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5A2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BC29B0" w:rsidRDefault="0048764F" w:rsidP="0048764F">
      <w:pPr>
        <w:pStyle w:val="BodyText"/>
        <w:tabs>
          <w:tab w:val="decimal" w:pos="629"/>
          <w:tab w:val="center" w:pos="660"/>
        </w:tabs>
        <w:spacing w:after="0"/>
        <w:ind w:right="69"/>
      </w:pPr>
      <w:r>
        <w:tab/>
      </w:r>
    </w:p>
    <w:p w:rsidR="009D0B39" w:rsidRDefault="00BC29B0" w:rsidP="00BC29B0">
      <w:pPr>
        <w:pStyle w:val="BodyText"/>
        <w:tabs>
          <w:tab w:val="decimal" w:pos="567"/>
          <w:tab w:val="center" w:pos="660"/>
        </w:tabs>
        <w:spacing w:after="0"/>
        <w:ind w:right="69"/>
      </w:pPr>
      <w:r>
        <w:tab/>
      </w:r>
    </w:p>
    <w:p w:rsidR="00CC02F1" w:rsidRDefault="00CC02F1" w:rsidP="00CC02F1">
      <w:pPr>
        <w:pStyle w:val="BodyText"/>
        <w:tabs>
          <w:tab w:val="decimal" w:pos="567"/>
          <w:tab w:val="center" w:pos="660"/>
        </w:tabs>
        <w:spacing w:after="0"/>
        <w:ind w:right="69"/>
      </w:pPr>
    </w:p>
    <w:p w:rsidR="00CC02F1" w:rsidRPr="00CC02F1" w:rsidRDefault="00CC02F1" w:rsidP="00CC02F1"/>
    <w:p w:rsidR="00CC02F1" w:rsidRPr="00CC02F1" w:rsidRDefault="00CC02F1" w:rsidP="00CC02F1"/>
    <w:p w:rsidR="00CC02F1" w:rsidRPr="00CC02F1" w:rsidRDefault="00CC02F1" w:rsidP="00CC02F1"/>
    <w:p w:rsidR="00CC02F1" w:rsidRPr="00CC02F1" w:rsidRDefault="00CC02F1" w:rsidP="00CC02F1"/>
    <w:p w:rsidR="00CC02F1" w:rsidRPr="00CC02F1" w:rsidRDefault="00CC02F1" w:rsidP="00CC02F1"/>
    <w:p w:rsidR="00CC02F1" w:rsidRPr="00CC02F1" w:rsidRDefault="00CC02F1" w:rsidP="00CC02F1"/>
    <w:p w:rsidR="00CC02F1" w:rsidRPr="00CC02F1" w:rsidRDefault="00CC02F1" w:rsidP="00CC02F1"/>
    <w:p w:rsidR="00CC02F1" w:rsidRPr="00CC02F1" w:rsidRDefault="00CC02F1" w:rsidP="00CC02F1"/>
    <w:p w:rsidR="00CC02F1" w:rsidRPr="00CC02F1" w:rsidRDefault="00CC02F1" w:rsidP="00CC02F1"/>
    <w:p w:rsidR="00CC02F1" w:rsidRPr="00CC02F1" w:rsidRDefault="00CC02F1" w:rsidP="00CC02F1"/>
    <w:p w:rsidR="00CC02F1" w:rsidRPr="00CC02F1" w:rsidRDefault="00CC02F1" w:rsidP="00CC02F1"/>
    <w:p w:rsidR="00CC02F1" w:rsidRPr="00CC02F1" w:rsidRDefault="00CC02F1" w:rsidP="00CC02F1"/>
    <w:p w:rsidR="00CC02F1" w:rsidRDefault="00CC02F1" w:rsidP="00CC02F1">
      <w:pPr>
        <w:pStyle w:val="BodyText"/>
        <w:tabs>
          <w:tab w:val="decimal" w:pos="567"/>
          <w:tab w:val="center" w:pos="660"/>
        </w:tabs>
        <w:spacing w:after="0"/>
        <w:ind w:right="69"/>
      </w:pPr>
    </w:p>
    <w:p w:rsidR="00CC02F1" w:rsidRPr="00CC02F1" w:rsidRDefault="00CC02F1" w:rsidP="00CC02F1"/>
    <w:p w:rsidR="009B6269" w:rsidRPr="0048764F" w:rsidRDefault="009B6269" w:rsidP="00CC02F1">
      <w:pPr>
        <w:pStyle w:val="BodyText"/>
        <w:tabs>
          <w:tab w:val="left" w:pos="1825"/>
        </w:tabs>
        <w:spacing w:after="0"/>
        <w:ind w:left="709" w:right="69"/>
        <w:rPr>
          <w:rFonts w:ascii="Angsana New" w:hAnsi="Angsana New"/>
          <w:sz w:val="2"/>
          <w:szCs w:val="2"/>
        </w:rPr>
      </w:pPr>
      <w:r w:rsidRPr="005B3F7E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รายการเคลื่อนไหวของเงินกู้ยืมจากบุคคลที่เกี่ยวข้องกันสำหรับแต่ละปีสิ้นสุดวันที่ </w:t>
      </w:r>
      <w:r w:rsidRPr="005B3F7E">
        <w:rPr>
          <w:rFonts w:ascii="Angsana New" w:hAnsi="Angsana New"/>
          <w:sz w:val="30"/>
          <w:szCs w:val="30"/>
        </w:rPr>
        <w:t xml:space="preserve">31 </w:t>
      </w:r>
      <w:r w:rsidRPr="005B3F7E">
        <w:rPr>
          <w:rFonts w:ascii="Angsana New" w:hAnsi="Angsana New"/>
          <w:sz w:val="30"/>
          <w:szCs w:val="30"/>
          <w:cs/>
        </w:rPr>
        <w:t>ธันวาคม</w:t>
      </w:r>
      <w:r w:rsidRPr="005B3F7E">
        <w:rPr>
          <w:rFonts w:ascii="Angsana New" w:hAnsi="Angsana New" w:hint="cs"/>
          <w:sz w:val="30"/>
          <w:szCs w:val="30"/>
          <w:cs/>
        </w:rPr>
        <w:t xml:space="preserve"> </w:t>
      </w:r>
      <w:r w:rsidRPr="005B3F7E">
        <w:rPr>
          <w:rFonts w:ascii="Angsana New" w:hAnsi="Angsana New"/>
          <w:sz w:val="30"/>
          <w:szCs w:val="30"/>
          <w:cs/>
        </w:rPr>
        <w:t>มีดังนี้</w:t>
      </w:r>
    </w:p>
    <w:p w:rsidR="009B6269" w:rsidRPr="00BC29B0" w:rsidRDefault="009B6269" w:rsidP="00A66A42">
      <w:pPr>
        <w:pStyle w:val="BodyText"/>
        <w:spacing w:after="0"/>
        <w:ind w:right="-45"/>
        <w:jc w:val="thaiDistribute"/>
        <w:rPr>
          <w:rFonts w:ascii="Angsana New" w:hAnsi="Angsana New"/>
          <w:color w:val="0000FF"/>
          <w:sz w:val="22"/>
          <w:szCs w:val="22"/>
        </w:rPr>
      </w:pPr>
    </w:p>
    <w:tbl>
      <w:tblPr>
        <w:tblW w:w="926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133"/>
        <w:gridCol w:w="1065"/>
        <w:gridCol w:w="245"/>
        <w:gridCol w:w="1212"/>
        <w:gridCol w:w="271"/>
        <w:gridCol w:w="988"/>
        <w:gridCol w:w="271"/>
        <w:gridCol w:w="1083"/>
      </w:tblGrid>
      <w:tr w:rsidR="0028344C" w:rsidRPr="005B3F7E" w:rsidTr="00CC02F1">
        <w:trPr>
          <w:tblHeader/>
        </w:trPr>
        <w:tc>
          <w:tcPr>
            <w:tcW w:w="2230" w:type="pct"/>
            <w:shd w:val="clear" w:color="auto" w:fill="auto"/>
          </w:tcPr>
          <w:p w:rsidR="0028344C" w:rsidRPr="005B3F7E" w:rsidRDefault="002F302A" w:rsidP="000E7E5D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3F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5B3F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จากบุคคลที่เกี่ยวข้องกัน</w:t>
            </w:r>
          </w:p>
        </w:tc>
        <w:tc>
          <w:tcPr>
            <w:tcW w:w="1361" w:type="pct"/>
            <w:gridSpan w:val="3"/>
            <w:shd w:val="clear" w:color="auto" w:fill="auto"/>
          </w:tcPr>
          <w:p w:rsidR="0028344C" w:rsidRPr="005B3F7E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3F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28344C" w:rsidRPr="005B3F7E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shd w:val="clear" w:color="auto" w:fill="auto"/>
          </w:tcPr>
          <w:p w:rsidR="0028344C" w:rsidRPr="005B3F7E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3F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2B0" w:rsidRPr="005B3F7E" w:rsidTr="00CC02F1">
        <w:trPr>
          <w:tblHeader/>
        </w:trPr>
        <w:tc>
          <w:tcPr>
            <w:tcW w:w="2230" w:type="pct"/>
            <w:shd w:val="clear" w:color="auto" w:fill="auto"/>
          </w:tcPr>
          <w:p w:rsidR="009B6269" w:rsidRPr="005B3F7E" w:rsidRDefault="009B6269" w:rsidP="00A66A42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:rsidR="009B6269" w:rsidRPr="00B1063A" w:rsidRDefault="00B1063A" w:rsidP="00A66A42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2" w:type="pct"/>
            <w:shd w:val="clear" w:color="auto" w:fill="auto"/>
          </w:tcPr>
          <w:p w:rsidR="009B6269" w:rsidRPr="00B1063A" w:rsidRDefault="009B6269" w:rsidP="00A66A42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:rsidR="009B6269" w:rsidRPr="00B1063A" w:rsidRDefault="00B1063A" w:rsidP="00A66A42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:rsidR="009B6269" w:rsidRPr="00B1063A" w:rsidRDefault="009B6269" w:rsidP="00A66A4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9B6269" w:rsidRPr="00B1063A" w:rsidRDefault="00B1063A" w:rsidP="00A66A42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9B6269" w:rsidRPr="005B3F7E" w:rsidRDefault="009B6269" w:rsidP="00A66A42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9B6269" w:rsidRPr="005B3F7E" w:rsidRDefault="00B1063A" w:rsidP="00A66A42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C0216B" w:rsidRPr="005B3F7E" w:rsidTr="00CC02F1">
        <w:trPr>
          <w:tblHeader/>
        </w:trPr>
        <w:tc>
          <w:tcPr>
            <w:tcW w:w="2230" w:type="pct"/>
          </w:tcPr>
          <w:p w:rsidR="00C0216B" w:rsidRPr="005B3F7E" w:rsidRDefault="00C0216B" w:rsidP="00A66A42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0" w:type="pct"/>
            <w:gridSpan w:val="7"/>
          </w:tcPr>
          <w:p w:rsidR="00C0216B" w:rsidRPr="005B3F7E" w:rsidRDefault="00C0216B" w:rsidP="00A66A42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3F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2B0" w:rsidRPr="005B3F7E" w:rsidTr="00CC02F1">
        <w:tc>
          <w:tcPr>
            <w:tcW w:w="2230" w:type="pct"/>
          </w:tcPr>
          <w:p w:rsidR="0034641E" w:rsidRPr="005B3F7E" w:rsidRDefault="0034641E" w:rsidP="00A66A4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3F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5" w:type="pct"/>
          </w:tcPr>
          <w:p w:rsidR="0034641E" w:rsidRPr="005B3F7E" w:rsidRDefault="0034641E" w:rsidP="00A66A42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34641E" w:rsidRPr="005B3F7E" w:rsidRDefault="0034641E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34641E" w:rsidRPr="005B3F7E" w:rsidRDefault="0034641E" w:rsidP="00A66A42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641E" w:rsidRPr="005B3F7E" w:rsidRDefault="0034641E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34641E" w:rsidRPr="005B3F7E" w:rsidRDefault="0034641E" w:rsidP="00A66A42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4641E" w:rsidRPr="005B3F7E" w:rsidRDefault="0034641E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34641E" w:rsidRPr="005B3F7E" w:rsidRDefault="0034641E" w:rsidP="00A66A42">
            <w:pPr>
              <w:pStyle w:val="BodyText"/>
              <w:tabs>
                <w:tab w:val="decimal" w:pos="865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07AF" w:rsidRPr="005B3F7E" w:rsidTr="00CC02F1">
        <w:tc>
          <w:tcPr>
            <w:tcW w:w="2230" w:type="pct"/>
          </w:tcPr>
          <w:p w:rsidR="00EA07AF" w:rsidRPr="005B3F7E" w:rsidRDefault="00EA07AF" w:rsidP="00EA07A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7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B3F7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B3F7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5B3F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5" w:type="pct"/>
          </w:tcPr>
          <w:p w:rsidR="00EA07AF" w:rsidRPr="00E54CEC" w:rsidRDefault="00EA07AF" w:rsidP="00EA07AF">
            <w:pPr>
              <w:pStyle w:val="BodyText"/>
              <w:tabs>
                <w:tab w:val="left" w:pos="522"/>
                <w:tab w:val="left" w:pos="792"/>
              </w:tabs>
              <w:spacing w:after="0"/>
              <w:ind w:left="-1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EA07AF" w:rsidRPr="00A66A42" w:rsidRDefault="00EA07AF" w:rsidP="00EA07AF">
            <w:pPr>
              <w:pStyle w:val="BodyText"/>
              <w:tabs>
                <w:tab w:val="decimal" w:pos="433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:rsidR="00EA07AF" w:rsidRPr="0048764F" w:rsidRDefault="00EA07AF" w:rsidP="00EA07AF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64F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146" w:type="pct"/>
          </w:tcPr>
          <w:p w:rsidR="00EA07AF" w:rsidRPr="005B3F7E" w:rsidRDefault="00EA07AF" w:rsidP="00EA07AF">
            <w:pPr>
              <w:pStyle w:val="BodyText"/>
              <w:tabs>
                <w:tab w:val="decimal" w:pos="79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EA07AF" w:rsidRPr="00E54CEC" w:rsidRDefault="00EA07AF" w:rsidP="00EA07AF">
            <w:pPr>
              <w:pStyle w:val="BodyText"/>
              <w:tabs>
                <w:tab w:val="left" w:pos="522"/>
                <w:tab w:val="left" w:pos="792"/>
              </w:tabs>
              <w:spacing w:after="0"/>
              <w:ind w:left="-1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:rsidR="00EA07AF" w:rsidRPr="00A66A42" w:rsidRDefault="00EA07AF" w:rsidP="00EA07AF">
            <w:pPr>
              <w:tabs>
                <w:tab w:val="decimal" w:pos="77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:rsidR="00EA07AF" w:rsidRPr="00985714" w:rsidRDefault="00EA07AF" w:rsidP="00EA07AF">
            <w:pPr>
              <w:tabs>
                <w:tab w:val="decimal" w:pos="55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857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07AF" w:rsidRPr="005B3F7E" w:rsidTr="00CC02F1">
        <w:tc>
          <w:tcPr>
            <w:tcW w:w="2230" w:type="pct"/>
          </w:tcPr>
          <w:p w:rsidR="00EA07AF" w:rsidRPr="005B3F7E" w:rsidRDefault="00EA07AF" w:rsidP="00EA07A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7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EA07AF" w:rsidRPr="00E54CEC" w:rsidRDefault="00EA07AF" w:rsidP="00EA07AF">
            <w:pPr>
              <w:pStyle w:val="BodyText"/>
              <w:tabs>
                <w:tab w:val="left" w:pos="522"/>
                <w:tab w:val="left" w:pos="792"/>
              </w:tabs>
              <w:spacing w:after="0"/>
              <w:ind w:left="-1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EA07AF" w:rsidRPr="00A66A42" w:rsidRDefault="00EA07AF" w:rsidP="00EA07AF">
            <w:pPr>
              <w:pStyle w:val="BodyText"/>
              <w:tabs>
                <w:tab w:val="decimal" w:pos="433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center"/>
          </w:tcPr>
          <w:p w:rsidR="00EA07AF" w:rsidRPr="0048764F" w:rsidRDefault="00EA07AF" w:rsidP="00EA07AF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64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3,497</w:t>
            </w:r>
            <w:r w:rsidRPr="004876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EA07AF" w:rsidRPr="005B3F7E" w:rsidRDefault="00EA07AF" w:rsidP="00EA07AF">
            <w:pPr>
              <w:pStyle w:val="BodyText"/>
              <w:tabs>
                <w:tab w:val="decimal" w:pos="83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:rsidR="00EA07AF" w:rsidRPr="00E54CEC" w:rsidRDefault="00EA07AF" w:rsidP="00EA07AF">
            <w:pPr>
              <w:pStyle w:val="BodyText"/>
              <w:tabs>
                <w:tab w:val="left" w:pos="522"/>
                <w:tab w:val="left" w:pos="792"/>
              </w:tabs>
              <w:spacing w:after="0"/>
              <w:ind w:left="-1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:rsidR="00EA07AF" w:rsidRPr="00A66A42" w:rsidRDefault="00EA07AF" w:rsidP="00EA07AF">
            <w:pPr>
              <w:tabs>
                <w:tab w:val="decimal" w:pos="77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center"/>
          </w:tcPr>
          <w:p w:rsidR="00EA07AF" w:rsidRPr="00985714" w:rsidRDefault="00EA07AF" w:rsidP="00EA07AF">
            <w:pPr>
              <w:tabs>
                <w:tab w:val="decimal" w:pos="55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857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07AF" w:rsidRPr="005B3F7E" w:rsidTr="00CC02F1">
        <w:tc>
          <w:tcPr>
            <w:tcW w:w="2230" w:type="pct"/>
          </w:tcPr>
          <w:p w:rsidR="00EA07AF" w:rsidRPr="005B3F7E" w:rsidRDefault="00EA07AF" w:rsidP="00EA07A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3F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3F7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B3F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EA07AF" w:rsidRPr="00065A2D" w:rsidRDefault="00EA07AF" w:rsidP="00EA07AF">
            <w:pPr>
              <w:pStyle w:val="BodyText"/>
              <w:tabs>
                <w:tab w:val="left" w:pos="522"/>
                <w:tab w:val="left" w:pos="792"/>
              </w:tabs>
              <w:spacing w:after="0"/>
              <w:ind w:left="-1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EA07AF" w:rsidRPr="00065A2D" w:rsidRDefault="00EA07AF" w:rsidP="00EA07AF">
            <w:pPr>
              <w:pStyle w:val="BodyText"/>
              <w:tabs>
                <w:tab w:val="decimal" w:pos="433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:rsidR="00EA07AF" w:rsidRPr="00065A2D" w:rsidRDefault="00EA07AF" w:rsidP="00EA07AF">
            <w:pPr>
              <w:pStyle w:val="BodyText"/>
              <w:tabs>
                <w:tab w:val="left" w:pos="522"/>
                <w:tab w:val="left" w:pos="792"/>
              </w:tabs>
              <w:spacing w:after="0"/>
              <w:ind w:left="-1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5A2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A07AF" w:rsidRPr="00065A2D" w:rsidRDefault="00EA07AF" w:rsidP="00EA07AF">
            <w:pPr>
              <w:pStyle w:val="BodyText"/>
              <w:tabs>
                <w:tab w:val="decimal" w:pos="433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:rsidR="00EA07AF" w:rsidRPr="00065A2D" w:rsidRDefault="00EA07AF" w:rsidP="00EA07AF">
            <w:pPr>
              <w:pStyle w:val="BodyText"/>
              <w:tabs>
                <w:tab w:val="left" w:pos="522"/>
                <w:tab w:val="left" w:pos="792"/>
              </w:tabs>
              <w:spacing w:after="0"/>
              <w:ind w:left="-1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:rsidR="00EA07AF" w:rsidRPr="00065A2D" w:rsidRDefault="00EA07AF" w:rsidP="00EA07AF">
            <w:pPr>
              <w:tabs>
                <w:tab w:val="decimal" w:pos="77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A07AF" w:rsidRPr="00065A2D" w:rsidRDefault="00EA07AF" w:rsidP="00EA07AF">
            <w:pPr>
              <w:tabs>
                <w:tab w:val="decimal" w:pos="55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5A2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06A34" w:rsidRDefault="00D06A34" w:rsidP="0048764F">
      <w:pPr>
        <w:ind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41865" w:rsidRPr="00E54CEC" w:rsidRDefault="00541865" w:rsidP="0048764F">
      <w:pPr>
        <w:ind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54CE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 </w:t>
      </w:r>
    </w:p>
    <w:p w:rsidR="00541865" w:rsidRPr="00541865" w:rsidRDefault="00541865" w:rsidP="00541865">
      <w:pPr>
        <w:ind w:left="547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9D19D6" w:rsidRPr="00BD13C6" w:rsidRDefault="009D19D6" w:rsidP="009D19D6">
      <w:pPr>
        <w:ind w:left="547"/>
        <w:jc w:val="both"/>
        <w:rPr>
          <w:rFonts w:ascii="Angsana New" w:hAnsi="Angsana New"/>
          <w:sz w:val="30"/>
          <w:szCs w:val="30"/>
          <w:cs/>
        </w:rPr>
      </w:pPr>
      <w:r w:rsidRPr="00BD13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สัญญาบริการ</w:t>
      </w:r>
      <w:r w:rsidRPr="00BD13C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9D19D6" w:rsidRPr="00BD13C6" w:rsidRDefault="009D19D6" w:rsidP="009D19D6">
      <w:pPr>
        <w:ind w:left="547"/>
        <w:jc w:val="both"/>
        <w:rPr>
          <w:rFonts w:ascii="Angsana New" w:hAnsi="Angsana New"/>
          <w:sz w:val="28"/>
          <w:szCs w:val="28"/>
        </w:rPr>
      </w:pPr>
    </w:p>
    <w:p w:rsidR="009D19D6" w:rsidRPr="00BD13C6" w:rsidRDefault="009D19D6" w:rsidP="009D19D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D13C6">
        <w:rPr>
          <w:rFonts w:ascii="Angsana New" w:hAnsi="Angsana New"/>
          <w:sz w:val="30"/>
          <w:szCs w:val="30"/>
          <w:cs/>
        </w:rPr>
        <w:t>บริษัทและบริษัทย่อยมีสัญญาบริการกับกิจการที่เกี่ยวข้องกันหลายฉบับ ภายใต้สัญญาดังกล่าวบริษัทและบริษัทย่อยจะให้บริการเกี่ยวกับ</w:t>
      </w:r>
      <w:r w:rsidRPr="00BD13C6">
        <w:rPr>
          <w:rFonts w:ascii="Angsana New" w:hAnsi="Angsana New" w:hint="cs"/>
          <w:sz w:val="30"/>
          <w:szCs w:val="30"/>
          <w:cs/>
        </w:rPr>
        <w:t xml:space="preserve">ที่ปรึกษาบริหารและควบคุมงานก่อสร้าง </w:t>
      </w:r>
      <w:r w:rsidRPr="00BD13C6">
        <w:rPr>
          <w:rFonts w:ascii="Angsana New" w:hAnsi="Angsana New"/>
          <w:sz w:val="30"/>
          <w:szCs w:val="30"/>
        </w:rPr>
        <w:t xml:space="preserve"> </w:t>
      </w:r>
      <w:r w:rsidRPr="00BD13C6">
        <w:rPr>
          <w:rFonts w:ascii="Angsana New" w:hAnsi="Angsana New" w:hint="cs"/>
          <w:sz w:val="30"/>
          <w:szCs w:val="30"/>
          <w:cs/>
        </w:rPr>
        <w:t>บริการด้านการออกแบบงานสถาปัตยกรรม และ</w:t>
      </w:r>
      <w:r w:rsidRPr="00BD13C6">
        <w:rPr>
          <w:rFonts w:ascii="Angsana New" w:hAnsi="Angsana New"/>
          <w:sz w:val="30"/>
          <w:szCs w:val="30"/>
          <w:cs/>
        </w:rPr>
        <w:br/>
      </w:r>
      <w:r w:rsidRPr="00BD13C6">
        <w:rPr>
          <w:rFonts w:ascii="Angsana New" w:hAnsi="Angsana New" w:hint="cs"/>
          <w:sz w:val="30"/>
          <w:szCs w:val="30"/>
          <w:cs/>
        </w:rPr>
        <w:t>งานวิศวกรรม</w:t>
      </w:r>
      <w:r w:rsidRPr="00BD13C6">
        <w:rPr>
          <w:rFonts w:ascii="Angsana New" w:hAnsi="Angsana New"/>
          <w:sz w:val="30"/>
          <w:szCs w:val="30"/>
          <w:cs/>
        </w:rPr>
        <w:t xml:space="preserve"> ในการนี้บริษัทและบริษัทย่อยจะได้รับค่าบริการตามอัตราที่ระบุไว้ในสัญญา</w:t>
      </w:r>
    </w:p>
    <w:p w:rsidR="009D19D6" w:rsidRPr="00BD13C6" w:rsidRDefault="009D19D6" w:rsidP="009D19D6">
      <w:pPr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D19D6" w:rsidRPr="00BD13C6" w:rsidRDefault="009D19D6" w:rsidP="009D19D6">
      <w:pPr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D13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สัญญาว่าจ้าง</w:t>
      </w:r>
      <w:r w:rsidRPr="00BD13C6">
        <w:rPr>
          <w:rFonts w:ascii="Angsana New" w:hAnsi="Angsana New"/>
          <w:b/>
          <w:bCs/>
          <w:i/>
          <w:iCs/>
          <w:sz w:val="30"/>
          <w:szCs w:val="30"/>
          <w:cs/>
        </w:rPr>
        <w:t>ผู้รับเหมาช่วง</w:t>
      </w:r>
    </w:p>
    <w:p w:rsidR="009D19D6" w:rsidRPr="00BD13C6" w:rsidRDefault="009D19D6" w:rsidP="009D19D6">
      <w:pPr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D19D6" w:rsidRPr="00BD13C6" w:rsidRDefault="009D19D6" w:rsidP="009D19D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D13C6">
        <w:rPr>
          <w:rFonts w:ascii="Angsana New" w:hAnsi="Angsana New" w:hint="cs"/>
          <w:sz w:val="30"/>
          <w:szCs w:val="30"/>
          <w:cs/>
        </w:rPr>
        <w:t>บริษัท</w:t>
      </w:r>
      <w:r w:rsidRPr="00BD13C6">
        <w:rPr>
          <w:rFonts w:ascii="Angsana New" w:hAnsi="Angsana New"/>
          <w:sz w:val="30"/>
          <w:szCs w:val="30"/>
          <w:cs/>
        </w:rPr>
        <w:t>มีสัญญาว่าจ้างผู้รับเหมาช่วงหลายฉบับกับบริษัท สโตนเฮ้นจ์ จำกัด</w:t>
      </w:r>
      <w:r w:rsidRPr="00BD13C6">
        <w:rPr>
          <w:rFonts w:ascii="Angsana New" w:hAnsi="Angsana New"/>
          <w:sz w:val="30"/>
          <w:szCs w:val="30"/>
        </w:rPr>
        <w:t xml:space="preserve"> </w:t>
      </w:r>
      <w:r w:rsidRPr="00BD13C6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 </w:t>
      </w:r>
      <w:r w:rsidRPr="00BD13C6">
        <w:rPr>
          <w:rFonts w:ascii="Angsana New" w:hAnsi="Angsana New"/>
          <w:sz w:val="30"/>
          <w:szCs w:val="30"/>
          <w:cs/>
        </w:rPr>
        <w:t>ภายใต้สัญญาดังกล่าวบริษัทย่อยจะให้บริการเกี่ยวกับ</w:t>
      </w:r>
      <w:r w:rsidRPr="00BD13C6">
        <w:rPr>
          <w:rFonts w:ascii="Angsana New" w:hAnsi="Angsana New" w:hint="cs"/>
          <w:sz w:val="30"/>
          <w:szCs w:val="30"/>
          <w:cs/>
        </w:rPr>
        <w:t xml:space="preserve">ที่ปรึกษาบริหารและควบคุมงานก่อสร้าง </w:t>
      </w:r>
      <w:r w:rsidRPr="00BD13C6">
        <w:rPr>
          <w:rFonts w:ascii="Angsana New" w:hAnsi="Angsana New"/>
          <w:sz w:val="30"/>
          <w:szCs w:val="30"/>
        </w:rPr>
        <w:t xml:space="preserve"> </w:t>
      </w:r>
      <w:r w:rsidRPr="00BD13C6">
        <w:rPr>
          <w:rFonts w:ascii="Angsana New" w:hAnsi="Angsana New" w:hint="cs"/>
          <w:sz w:val="30"/>
          <w:szCs w:val="30"/>
          <w:cs/>
        </w:rPr>
        <w:t>บริการด้านการออกแบบ</w:t>
      </w:r>
      <w:r w:rsidRPr="00BD13C6">
        <w:rPr>
          <w:rFonts w:ascii="Angsana New" w:hAnsi="Angsana New"/>
          <w:sz w:val="30"/>
          <w:szCs w:val="30"/>
          <w:cs/>
        </w:rPr>
        <w:br/>
      </w:r>
      <w:r w:rsidRPr="00BD13C6">
        <w:rPr>
          <w:rFonts w:ascii="Angsana New" w:hAnsi="Angsana New" w:hint="cs"/>
          <w:sz w:val="30"/>
          <w:szCs w:val="30"/>
          <w:cs/>
        </w:rPr>
        <w:t xml:space="preserve">งานสถาปัตยกรรม และงานวิศวกรรมแก่บริษัท </w:t>
      </w:r>
      <w:r w:rsidRPr="00BD13C6">
        <w:rPr>
          <w:rFonts w:ascii="Angsana New" w:hAnsi="Angsana New"/>
          <w:sz w:val="30"/>
          <w:szCs w:val="30"/>
          <w:cs/>
        </w:rPr>
        <w:t>ในการนี้บริษัทมีภาระผูกพันที่จะต้องจ่ายค่าบริการ</w:t>
      </w:r>
      <w:r w:rsidRPr="00BD13C6">
        <w:rPr>
          <w:rFonts w:ascii="Angsana New" w:hAnsi="Angsana New" w:hint="cs"/>
          <w:sz w:val="30"/>
          <w:szCs w:val="30"/>
          <w:cs/>
        </w:rPr>
        <w:t>ตาม</w:t>
      </w:r>
      <w:r w:rsidRPr="00BD13C6">
        <w:rPr>
          <w:rFonts w:ascii="Angsana New" w:hAnsi="Angsana New"/>
          <w:sz w:val="30"/>
          <w:szCs w:val="30"/>
          <w:cs/>
        </w:rPr>
        <w:t>อัตราที่ระบุไว้ในสัญญา</w:t>
      </w:r>
    </w:p>
    <w:p w:rsidR="009D19D6" w:rsidRPr="00BD13C6" w:rsidRDefault="009D19D6" w:rsidP="009D19D6">
      <w:pPr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D19D6" w:rsidRPr="00BD13C6" w:rsidRDefault="009D19D6" w:rsidP="009D19D6">
      <w:pPr>
        <w:ind w:firstLine="540"/>
        <w:jc w:val="both"/>
        <w:rPr>
          <w:rFonts w:ascii="Angsana New" w:hAnsi="Angsana New"/>
          <w:sz w:val="30"/>
          <w:szCs w:val="30"/>
          <w:cs/>
        </w:rPr>
      </w:pPr>
      <w:r w:rsidRPr="00BD13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สัญญาที่ปรึกษา</w:t>
      </w:r>
      <w:r w:rsidRPr="00BD13C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9D19D6" w:rsidRPr="00BD13C6" w:rsidRDefault="009D19D6" w:rsidP="009D19D6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9D19D6" w:rsidRPr="00BD13C6" w:rsidRDefault="009D19D6" w:rsidP="009D19D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D13C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D13C6">
        <w:rPr>
          <w:rFonts w:ascii="Angsana New" w:hAnsi="Angsana New"/>
          <w:sz w:val="30"/>
          <w:szCs w:val="30"/>
        </w:rPr>
        <w:t>1</w:t>
      </w:r>
      <w:r w:rsidRPr="00BD13C6">
        <w:rPr>
          <w:rFonts w:ascii="Angsana New" w:hAnsi="Angsana New"/>
          <w:sz w:val="30"/>
          <w:szCs w:val="30"/>
          <w:cs/>
        </w:rPr>
        <w:t xml:space="preserve"> </w:t>
      </w:r>
      <w:r w:rsidRPr="00BD13C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BD13C6">
        <w:rPr>
          <w:rFonts w:ascii="Angsana New" w:hAnsi="Angsana New"/>
          <w:sz w:val="30"/>
          <w:szCs w:val="30"/>
        </w:rPr>
        <w:t xml:space="preserve">2561 </w:t>
      </w:r>
      <w:r w:rsidRPr="00BD13C6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BD13C6">
        <w:rPr>
          <w:rFonts w:ascii="Angsana New" w:hAnsi="Angsana New" w:hint="cs"/>
          <w:sz w:val="30"/>
          <w:szCs w:val="30"/>
          <w:cs/>
        </w:rPr>
        <w:t>ที่ปรึกษากับ</w:t>
      </w:r>
      <w:r w:rsidRPr="00BD13C6">
        <w:rPr>
          <w:rFonts w:ascii="Angsana New" w:hAnsi="Angsana New"/>
          <w:sz w:val="30"/>
          <w:szCs w:val="30"/>
          <w:cs/>
        </w:rPr>
        <w:t>บริษัท สโตนเฮ้นจ์ จำกัด</w:t>
      </w:r>
      <w:r w:rsidRPr="00BD13C6">
        <w:rPr>
          <w:rFonts w:ascii="Angsana New" w:hAnsi="Angsana New"/>
          <w:sz w:val="30"/>
          <w:szCs w:val="30"/>
        </w:rPr>
        <w:t xml:space="preserve"> </w:t>
      </w:r>
      <w:r w:rsidRPr="00BD13C6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Pr="00BD13C6">
        <w:rPr>
          <w:rFonts w:ascii="Angsana New" w:hAnsi="Angsana New"/>
          <w:sz w:val="30"/>
          <w:szCs w:val="30"/>
          <w:cs/>
        </w:rPr>
        <w:t>ภายใต้สัญญาดังกล่าว</w:t>
      </w:r>
      <w:r w:rsidRPr="00BD13C6">
        <w:rPr>
          <w:rFonts w:ascii="Angsana New" w:hAnsi="Angsana New"/>
          <w:sz w:val="30"/>
          <w:szCs w:val="30"/>
        </w:rPr>
        <w:t xml:space="preserve"> </w:t>
      </w:r>
      <w:r w:rsidRPr="00BD13C6">
        <w:rPr>
          <w:rFonts w:ascii="Angsana New" w:hAnsi="Angsana New"/>
          <w:sz w:val="30"/>
          <w:szCs w:val="30"/>
          <w:cs/>
        </w:rPr>
        <w:t>บริษัทย่อยจะให้บริการเกี่ยวกับ</w:t>
      </w:r>
      <w:r w:rsidRPr="00BD13C6">
        <w:rPr>
          <w:rFonts w:ascii="Angsana New" w:hAnsi="Angsana New" w:hint="cs"/>
          <w:sz w:val="30"/>
          <w:szCs w:val="30"/>
          <w:cs/>
        </w:rPr>
        <w:t>การให้คำปรึกษาด้าน</w:t>
      </w:r>
      <w:r w:rsidRPr="00BD13C6">
        <w:rPr>
          <w:rFonts w:ascii="Angsana New" w:hAnsi="Angsana New"/>
          <w:sz w:val="30"/>
          <w:szCs w:val="30"/>
          <w:cs/>
        </w:rPr>
        <w:t>การออกแบบงานสถาปัตยกรรม</w:t>
      </w:r>
      <w:r w:rsidRPr="00BD13C6">
        <w:rPr>
          <w:rFonts w:ascii="Angsana New" w:hAnsi="Angsana New" w:hint="cs"/>
          <w:sz w:val="30"/>
          <w:szCs w:val="30"/>
          <w:cs/>
        </w:rPr>
        <w:t xml:space="preserve"> </w:t>
      </w:r>
      <w:r w:rsidRPr="00BD13C6">
        <w:rPr>
          <w:rFonts w:ascii="Angsana New" w:hAnsi="Angsana New"/>
          <w:sz w:val="30"/>
          <w:szCs w:val="30"/>
          <w:cs/>
        </w:rPr>
        <w:t>และงานวิศวกรรม</w:t>
      </w:r>
      <w:r w:rsidRPr="00BD13C6">
        <w:rPr>
          <w:rFonts w:ascii="Angsana New" w:hAnsi="Angsana New" w:hint="cs"/>
          <w:sz w:val="30"/>
          <w:szCs w:val="30"/>
          <w:cs/>
        </w:rPr>
        <w:t>และงานควบคุมงานก่อสร้างแก่บริษัท</w:t>
      </w:r>
      <w:r w:rsidRPr="00BD13C6">
        <w:rPr>
          <w:rFonts w:ascii="Angsana New" w:hAnsi="Angsana New"/>
          <w:sz w:val="30"/>
          <w:szCs w:val="30"/>
        </w:rPr>
        <w:t xml:space="preserve"> </w:t>
      </w:r>
      <w:r w:rsidRPr="00BD13C6">
        <w:rPr>
          <w:rFonts w:ascii="Angsana New" w:hAnsi="Angsana New" w:hint="cs"/>
          <w:sz w:val="30"/>
          <w:szCs w:val="30"/>
          <w:cs/>
        </w:rPr>
        <w:t>ในการนี้</w:t>
      </w:r>
      <w:r w:rsidRPr="00BD13C6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บริษัทมีภาระผูกพันที่จะต้องจ่ายค่าบริการ</w:t>
      </w:r>
      <w:r w:rsidRPr="00BD13C6">
        <w:rPr>
          <w:rFonts w:ascii="Angsana New" w:hAnsi="Angsana New" w:hint="cs"/>
          <w:sz w:val="30"/>
          <w:szCs w:val="30"/>
          <w:cs/>
        </w:rPr>
        <w:t>ตามอัตราที่กำหนดไว้ในสัญญา</w:t>
      </w:r>
      <w:r w:rsidRPr="00BD13C6">
        <w:rPr>
          <w:rFonts w:ascii="Angsana New" w:hAnsi="Angsana New"/>
          <w:sz w:val="30"/>
          <w:szCs w:val="30"/>
          <w:cs/>
        </w:rPr>
        <w:t xml:space="preserve"> สัญญานี้</w:t>
      </w:r>
      <w:r w:rsidRPr="00BD13C6">
        <w:rPr>
          <w:rFonts w:ascii="Angsana New" w:hAnsi="Angsana New" w:hint="cs"/>
          <w:sz w:val="30"/>
          <w:szCs w:val="30"/>
          <w:cs/>
        </w:rPr>
        <w:t xml:space="preserve">มีผลบังคับใช้ตั้งแต่วันที่ </w:t>
      </w:r>
      <w:r w:rsidRPr="00BD13C6">
        <w:rPr>
          <w:rFonts w:ascii="Angsana New" w:hAnsi="Angsana New"/>
          <w:sz w:val="30"/>
          <w:szCs w:val="30"/>
        </w:rPr>
        <w:t>1</w:t>
      </w:r>
      <w:r w:rsidRPr="00BD13C6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BD13C6">
        <w:rPr>
          <w:rFonts w:ascii="Angsana New" w:hAnsi="Angsana New"/>
          <w:sz w:val="30"/>
          <w:szCs w:val="30"/>
        </w:rPr>
        <w:t xml:space="preserve">2561 </w:t>
      </w:r>
      <w:r w:rsidRPr="00BD13C6">
        <w:rPr>
          <w:rFonts w:ascii="Angsana New" w:hAnsi="Angsana New" w:hint="cs"/>
          <w:sz w:val="30"/>
          <w:szCs w:val="30"/>
          <w:cs/>
        </w:rPr>
        <w:t>ถึง</w:t>
      </w:r>
      <w:r w:rsidRPr="00BD13C6">
        <w:rPr>
          <w:rFonts w:ascii="Angsana New" w:hAnsi="Angsana New"/>
          <w:sz w:val="30"/>
          <w:szCs w:val="30"/>
          <w:cs/>
        </w:rPr>
        <w:t xml:space="preserve">วันที่ </w:t>
      </w:r>
      <w:r w:rsidRPr="00BD13C6">
        <w:rPr>
          <w:rFonts w:ascii="Angsana New" w:hAnsi="Angsana New"/>
          <w:sz w:val="30"/>
          <w:szCs w:val="30"/>
        </w:rPr>
        <w:t>31</w:t>
      </w:r>
      <w:r w:rsidRPr="00BD13C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D13C6">
        <w:rPr>
          <w:rFonts w:ascii="Angsana New" w:hAnsi="Angsana New"/>
          <w:sz w:val="30"/>
          <w:szCs w:val="30"/>
        </w:rPr>
        <w:t>2561</w:t>
      </w:r>
    </w:p>
    <w:p w:rsidR="002010CA" w:rsidRDefault="002010CA" w:rsidP="009D19D6">
      <w:pPr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D19D6" w:rsidRPr="00BD13C6" w:rsidRDefault="009D19D6" w:rsidP="009D19D6">
      <w:pPr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D13C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BD13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บริการ</w:t>
      </w:r>
      <w:r w:rsidRPr="00BD13C6">
        <w:rPr>
          <w:rFonts w:ascii="Angsana New" w:hAnsi="Angsana New"/>
          <w:b/>
          <w:bCs/>
          <w:i/>
          <w:iCs/>
          <w:sz w:val="30"/>
          <w:szCs w:val="30"/>
          <w:cs/>
        </w:rPr>
        <w:t>อุปกรณ์คอมพิวเตอร์</w:t>
      </w:r>
    </w:p>
    <w:p w:rsidR="009D19D6" w:rsidRPr="00BD13C6" w:rsidRDefault="009D19D6" w:rsidP="009D19D6">
      <w:pPr>
        <w:tabs>
          <w:tab w:val="left" w:pos="72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D19D6" w:rsidRDefault="009D19D6" w:rsidP="00F92CFD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D13C6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Pr="00BD13C6">
        <w:rPr>
          <w:rFonts w:ascii="Angsana New" w:hAnsi="Angsana New" w:hint="cs"/>
          <w:sz w:val="30"/>
          <w:szCs w:val="30"/>
          <w:cs/>
        </w:rPr>
        <w:t>มี</w:t>
      </w:r>
      <w:r w:rsidRPr="00BD13C6">
        <w:rPr>
          <w:rFonts w:ascii="Angsana New" w:hAnsi="Angsana New"/>
          <w:sz w:val="30"/>
          <w:szCs w:val="30"/>
          <w:cs/>
        </w:rPr>
        <w:t>สัญญา</w:t>
      </w:r>
      <w:r w:rsidRPr="00BD13C6">
        <w:rPr>
          <w:rFonts w:ascii="Angsana New" w:hAnsi="Angsana New" w:hint="cs"/>
          <w:sz w:val="30"/>
          <w:szCs w:val="30"/>
          <w:cs/>
        </w:rPr>
        <w:t>รับ</w:t>
      </w:r>
      <w:r w:rsidRPr="00BD13C6">
        <w:rPr>
          <w:rFonts w:ascii="Angsana New" w:hAnsi="Angsana New"/>
          <w:sz w:val="30"/>
          <w:szCs w:val="30"/>
          <w:cs/>
        </w:rPr>
        <w:t>บริการอุปกรณ์คอมพิวเตอร์หลายฉบับกับบริษัท</w:t>
      </w:r>
      <w:r w:rsidRPr="00BD13C6">
        <w:rPr>
          <w:rFonts w:ascii="Angsana New" w:hAnsi="Angsana New"/>
          <w:sz w:val="30"/>
          <w:szCs w:val="30"/>
        </w:rPr>
        <w:t xml:space="preserve"> </w:t>
      </w:r>
      <w:r w:rsidRPr="00BD13C6">
        <w:rPr>
          <w:rFonts w:ascii="Angsana New" w:hAnsi="Angsana New"/>
          <w:sz w:val="30"/>
          <w:szCs w:val="30"/>
          <w:cs/>
        </w:rPr>
        <w:t>ที.ซี.ซี. เทคโนโลยี จำกัด</w:t>
      </w:r>
      <w:r w:rsidRPr="00BD13C6">
        <w:rPr>
          <w:rFonts w:ascii="Angsana New" w:hAnsi="Angsana New"/>
          <w:sz w:val="30"/>
          <w:szCs w:val="30"/>
        </w:rPr>
        <w:t xml:space="preserve"> </w:t>
      </w:r>
      <w:r w:rsidRPr="00BD13C6">
        <w:rPr>
          <w:rFonts w:ascii="Angsana New" w:hAnsi="Angsana New"/>
          <w:spacing w:val="-2"/>
          <w:sz w:val="30"/>
          <w:szCs w:val="30"/>
          <w:cs/>
        </w:rPr>
        <w:t>ซึ่งเป็นบริษัทที่เกี่ยวข้องกัน</w:t>
      </w:r>
      <w:r w:rsidRPr="00BD13C6">
        <w:rPr>
          <w:rFonts w:ascii="Angsana New" w:hAnsi="Angsana New"/>
          <w:spacing w:val="-2"/>
          <w:sz w:val="30"/>
          <w:szCs w:val="30"/>
        </w:rPr>
        <w:t xml:space="preserve"> </w:t>
      </w:r>
      <w:r w:rsidRPr="00BD13C6">
        <w:rPr>
          <w:rFonts w:ascii="Angsana New" w:hAnsi="Angsana New"/>
          <w:spacing w:val="-2"/>
          <w:sz w:val="30"/>
          <w:szCs w:val="30"/>
          <w:cs/>
        </w:rPr>
        <w:t xml:space="preserve">สัญญามีกำหนดระยะเวลา </w:t>
      </w:r>
      <w:r w:rsidRPr="00BD13C6">
        <w:rPr>
          <w:rFonts w:ascii="Angsana New" w:hAnsi="Angsana New"/>
          <w:spacing w:val="-2"/>
          <w:sz w:val="30"/>
          <w:szCs w:val="30"/>
        </w:rPr>
        <w:t xml:space="preserve">3 </w:t>
      </w:r>
      <w:r w:rsidRPr="00BD13C6">
        <w:rPr>
          <w:rFonts w:ascii="Angsana New" w:hAnsi="Angsana New"/>
          <w:spacing w:val="-2"/>
          <w:sz w:val="30"/>
          <w:szCs w:val="30"/>
          <w:cs/>
        </w:rPr>
        <w:t>ปี และจะครบกำหนดในระหว่าง</w:t>
      </w:r>
      <w:r w:rsidRPr="00BD13C6">
        <w:rPr>
          <w:rFonts w:ascii="Angsana New" w:hAnsi="Angsana New"/>
          <w:sz w:val="30"/>
          <w:szCs w:val="30"/>
          <w:cs/>
        </w:rPr>
        <w:t>ปี</w:t>
      </w:r>
      <w:r w:rsidRPr="00BD13C6">
        <w:rPr>
          <w:rFonts w:ascii="Angsana New" w:hAnsi="Angsana New"/>
          <w:sz w:val="30"/>
          <w:szCs w:val="30"/>
        </w:rPr>
        <w:t xml:space="preserve"> 2563 </w:t>
      </w:r>
      <w:r w:rsidRPr="00BD13C6">
        <w:rPr>
          <w:rFonts w:ascii="Angsana New" w:hAnsi="Angsana New"/>
          <w:sz w:val="30"/>
          <w:szCs w:val="30"/>
          <w:cs/>
        </w:rPr>
        <w:t>ถึงปี</w:t>
      </w:r>
      <w:r w:rsidRPr="00BD13C6">
        <w:rPr>
          <w:rFonts w:ascii="Angsana New" w:hAnsi="Angsana New"/>
          <w:sz w:val="30"/>
          <w:szCs w:val="30"/>
        </w:rPr>
        <w:t xml:space="preserve"> 2564 </w:t>
      </w:r>
      <w:r w:rsidRPr="00BD13C6">
        <w:rPr>
          <w:rFonts w:ascii="Angsana New" w:hAnsi="Angsana New"/>
          <w:sz w:val="30"/>
          <w:szCs w:val="30"/>
          <w:cs/>
        </w:rPr>
        <w:t>โดยบริษัทและบริษัทย่อยมีภาระผูกพันที่จะต้องจ่ายค่าบริการตามอัตราที่ระบุไว้ในสัญญา</w:t>
      </w:r>
    </w:p>
    <w:p w:rsidR="00F92CFD" w:rsidRPr="00F92CFD" w:rsidRDefault="00F92CFD" w:rsidP="00F92CFD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C02F1" w:rsidRDefault="00CC02F1" w:rsidP="009D19D6">
      <w:pPr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971B5" w:rsidRDefault="003971B5" w:rsidP="009D19D6">
      <w:pPr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C02F1" w:rsidRDefault="00CC02F1" w:rsidP="009D19D6">
      <w:pPr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D19D6" w:rsidRPr="00BD13C6" w:rsidRDefault="009D19D6" w:rsidP="009D19D6">
      <w:pPr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D13C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สัญญาเช่ายานพาหนะ</w:t>
      </w:r>
    </w:p>
    <w:p w:rsidR="009D19D6" w:rsidRPr="00BD13C6" w:rsidRDefault="009D19D6" w:rsidP="009D19D6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:rsidR="00541865" w:rsidRDefault="009D19D6" w:rsidP="009D19D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D13C6">
        <w:rPr>
          <w:rFonts w:ascii="Angsana New" w:hAnsi="Angsana New"/>
          <w:sz w:val="30"/>
          <w:szCs w:val="30"/>
          <w:cs/>
        </w:rPr>
        <w:t>บริษัท</w:t>
      </w:r>
      <w:r w:rsidRPr="00BD13C6">
        <w:rPr>
          <w:rFonts w:ascii="Angsana New" w:hAnsi="Angsana New" w:hint="cs"/>
          <w:sz w:val="30"/>
          <w:szCs w:val="30"/>
          <w:cs/>
        </w:rPr>
        <w:t>มี</w:t>
      </w:r>
      <w:r w:rsidRPr="00BD13C6">
        <w:rPr>
          <w:rFonts w:ascii="Angsana New" w:hAnsi="Angsana New"/>
          <w:sz w:val="30"/>
          <w:szCs w:val="30"/>
          <w:cs/>
        </w:rPr>
        <w:t>สัญญาเช่ารถยนต์</w:t>
      </w:r>
      <w:r w:rsidRPr="00BD13C6">
        <w:rPr>
          <w:rFonts w:ascii="Angsana New" w:hAnsi="Angsana New" w:hint="cs"/>
          <w:sz w:val="30"/>
          <w:szCs w:val="30"/>
          <w:cs/>
        </w:rPr>
        <w:t>ฉบับหนึ่ง</w:t>
      </w:r>
      <w:r w:rsidRPr="00BD13C6">
        <w:rPr>
          <w:rFonts w:ascii="Angsana New" w:hAnsi="Angsana New"/>
          <w:sz w:val="30"/>
          <w:szCs w:val="30"/>
          <w:cs/>
        </w:rPr>
        <w:t>กับบริษัท</w:t>
      </w:r>
      <w:r w:rsidRPr="00BD13C6">
        <w:rPr>
          <w:rFonts w:ascii="Angsana New" w:hAnsi="Angsana New"/>
          <w:sz w:val="30"/>
          <w:szCs w:val="30"/>
        </w:rPr>
        <w:t xml:space="preserve"> </w:t>
      </w:r>
      <w:r w:rsidRPr="00BD13C6">
        <w:rPr>
          <w:rFonts w:ascii="Angsana New" w:hAnsi="Angsana New"/>
          <w:sz w:val="30"/>
          <w:szCs w:val="30"/>
          <w:cs/>
        </w:rPr>
        <w:t>อาคเนย์แคปปิตอล จำกัด ซึ่งเป็นบริษัทที่เกี่ยวข้องกัน</w:t>
      </w:r>
      <w:r w:rsidRPr="00BD13C6">
        <w:rPr>
          <w:rFonts w:ascii="Angsana New" w:hAnsi="Angsana New"/>
          <w:sz w:val="30"/>
          <w:szCs w:val="30"/>
        </w:rPr>
        <w:t xml:space="preserve"> </w:t>
      </w:r>
      <w:r w:rsidRPr="00BD13C6">
        <w:rPr>
          <w:rFonts w:ascii="Angsana New" w:hAnsi="Angsana New"/>
          <w:sz w:val="30"/>
          <w:szCs w:val="30"/>
          <w:cs/>
        </w:rPr>
        <w:t>สัญญามีกำหนดระยะเวลา</w:t>
      </w:r>
      <w:r w:rsidRPr="00BD13C6">
        <w:rPr>
          <w:rFonts w:ascii="Angsana New" w:hAnsi="Angsana New"/>
          <w:sz w:val="30"/>
          <w:szCs w:val="30"/>
        </w:rPr>
        <w:t xml:space="preserve"> 5 </w:t>
      </w:r>
      <w:r w:rsidRPr="00BD13C6">
        <w:rPr>
          <w:rFonts w:ascii="Angsana New" w:hAnsi="Angsana New"/>
          <w:sz w:val="30"/>
          <w:szCs w:val="30"/>
          <w:cs/>
        </w:rPr>
        <w:t>ปี และจะครบกำหนดในปี</w:t>
      </w:r>
      <w:r w:rsidRPr="00BD13C6">
        <w:rPr>
          <w:rFonts w:ascii="Angsana New" w:hAnsi="Angsana New"/>
          <w:sz w:val="30"/>
          <w:szCs w:val="30"/>
        </w:rPr>
        <w:t xml:space="preserve"> 2564 </w:t>
      </w:r>
      <w:r w:rsidRPr="00BD13C6">
        <w:rPr>
          <w:rFonts w:ascii="Angsana New" w:hAnsi="Angsana New"/>
          <w:sz w:val="30"/>
          <w:szCs w:val="30"/>
          <w:cs/>
        </w:rPr>
        <w:t>โดยบริษัทมีภาระผูกพันที่จะต้องจ่ายค่าเช่าตามอัตราที่ระบุไว้ในสัญญา</w:t>
      </w:r>
      <w:r w:rsidR="00CE1B6F">
        <w:rPr>
          <w:rFonts w:ascii="Angsana New" w:hAnsi="Angsana New"/>
          <w:sz w:val="30"/>
          <w:szCs w:val="30"/>
        </w:rPr>
        <w:t xml:space="preserve"> </w:t>
      </w:r>
    </w:p>
    <w:p w:rsidR="00F16CE6" w:rsidRPr="00E54CEC" w:rsidRDefault="00F16CE6" w:rsidP="0054186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9B6269" w:rsidRPr="00E806FF" w:rsidRDefault="009B6269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Cs/>
          <w:sz w:val="30"/>
          <w:szCs w:val="30"/>
        </w:rPr>
      </w:pPr>
      <w:r w:rsidRPr="00E806FF">
        <w:rPr>
          <w:rFonts w:ascii="Angsana New" w:hAnsi="Angsana New"/>
          <w:bCs/>
          <w:sz w:val="30"/>
          <w:szCs w:val="30"/>
          <w:cs/>
        </w:rPr>
        <w:t>เงินสดและรายการเทียบเท่าเงินสด</w:t>
      </w:r>
    </w:p>
    <w:p w:rsidR="009B6269" w:rsidRPr="008D37D5" w:rsidRDefault="009B6269" w:rsidP="00A66A42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0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7"/>
        <w:gridCol w:w="1177"/>
        <w:gridCol w:w="273"/>
        <w:gridCol w:w="1243"/>
        <w:gridCol w:w="263"/>
        <w:gridCol w:w="1088"/>
        <w:gridCol w:w="253"/>
        <w:gridCol w:w="1090"/>
      </w:tblGrid>
      <w:tr w:rsidR="0028344C" w:rsidRPr="00A66A42" w:rsidTr="000F6C5E">
        <w:trPr>
          <w:tblHeader/>
        </w:trPr>
        <w:tc>
          <w:tcPr>
            <w:tcW w:w="2035" w:type="pct"/>
            <w:shd w:val="clear" w:color="auto" w:fill="auto"/>
          </w:tcPr>
          <w:p w:rsidR="0028344C" w:rsidRPr="00A66A42" w:rsidRDefault="0028344C" w:rsidP="00A66A42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2" w:type="pct"/>
            <w:gridSpan w:val="3"/>
            <w:shd w:val="clear" w:color="auto" w:fill="auto"/>
          </w:tcPr>
          <w:p w:rsidR="0028344C" w:rsidRPr="00A66A42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:rsidR="0028344C" w:rsidRPr="00A66A42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pct"/>
            <w:gridSpan w:val="3"/>
            <w:shd w:val="clear" w:color="auto" w:fill="auto"/>
          </w:tcPr>
          <w:p w:rsidR="0028344C" w:rsidRPr="00A66A42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F7E" w:rsidRPr="00A66A42" w:rsidTr="000F6C5E">
        <w:trPr>
          <w:tblHeader/>
        </w:trPr>
        <w:tc>
          <w:tcPr>
            <w:tcW w:w="2035" w:type="pct"/>
            <w:shd w:val="clear" w:color="auto" w:fill="auto"/>
          </w:tcPr>
          <w:p w:rsidR="005B3F7E" w:rsidRPr="00A66A42" w:rsidRDefault="005B3F7E" w:rsidP="005B3F7E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:rsidR="005B3F7E" w:rsidRPr="00B1063A" w:rsidRDefault="00B1063A" w:rsidP="005B3F7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50" w:type="pct"/>
            <w:shd w:val="clear" w:color="auto" w:fill="auto"/>
          </w:tcPr>
          <w:p w:rsidR="005B3F7E" w:rsidRPr="00B1063A" w:rsidRDefault="005B3F7E" w:rsidP="005B3F7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:rsidR="005B3F7E" w:rsidRPr="00B1063A" w:rsidRDefault="00B1063A" w:rsidP="005B3F7E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5" w:type="pct"/>
            <w:shd w:val="clear" w:color="auto" w:fill="auto"/>
          </w:tcPr>
          <w:p w:rsidR="005B3F7E" w:rsidRPr="00B1063A" w:rsidRDefault="005B3F7E" w:rsidP="005B3F7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5B3F7E" w:rsidRPr="00B1063A" w:rsidRDefault="00B1063A" w:rsidP="005B3F7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9" w:type="pct"/>
            <w:shd w:val="clear" w:color="auto" w:fill="auto"/>
          </w:tcPr>
          <w:p w:rsidR="005B3F7E" w:rsidRPr="00A66A42" w:rsidRDefault="005B3F7E" w:rsidP="005B3F7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5B3F7E" w:rsidRPr="00A66A42" w:rsidRDefault="00B1063A" w:rsidP="005B3F7E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5B3F7E" w:rsidRPr="00A66A42" w:rsidTr="000F6C5E">
        <w:trPr>
          <w:trHeight w:val="272"/>
          <w:tblHeader/>
        </w:trPr>
        <w:tc>
          <w:tcPr>
            <w:tcW w:w="2035" w:type="pct"/>
          </w:tcPr>
          <w:p w:rsidR="005B3F7E" w:rsidRPr="00A66A42" w:rsidRDefault="005B3F7E" w:rsidP="005B3F7E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:rsidR="005B3F7E" w:rsidRPr="00A66A42" w:rsidRDefault="005B3F7E" w:rsidP="005B3F7E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063A" w:rsidRPr="00A66A42" w:rsidTr="000F6C5E">
        <w:trPr>
          <w:trHeight w:val="425"/>
        </w:trPr>
        <w:tc>
          <w:tcPr>
            <w:tcW w:w="2035" w:type="pct"/>
          </w:tcPr>
          <w:p w:rsidR="00B1063A" w:rsidRPr="00A66A42" w:rsidRDefault="00B1063A" w:rsidP="00B1063A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48" w:type="pct"/>
          </w:tcPr>
          <w:p w:rsidR="00B1063A" w:rsidRPr="00A66A42" w:rsidRDefault="002D2B9A">
            <w:pPr>
              <w:tabs>
                <w:tab w:val="decimal" w:pos="89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D2B9A">
              <w:rPr>
                <w:rFonts w:ascii="Angsana New" w:hAnsi="Angsana New"/>
                <w:sz w:val="30"/>
                <w:szCs w:val="30"/>
              </w:rPr>
              <w:t>2</w:t>
            </w:r>
            <w:r w:rsidR="00E37D00">
              <w:rPr>
                <w:rFonts w:ascii="Angsana New" w:hAnsi="Angsana New"/>
                <w:sz w:val="30"/>
                <w:szCs w:val="30"/>
              </w:rPr>
              <w:t>0</w:t>
            </w:r>
            <w:r w:rsidRPr="002D2B9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B1063A" w:rsidRPr="00A66A42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45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B1063A" w:rsidRPr="00A66A42" w:rsidRDefault="002D2B9A" w:rsidP="00B1063A">
            <w:pPr>
              <w:tabs>
                <w:tab w:val="decimal" w:pos="844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2D2B9A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39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B1063A" w:rsidRPr="00A66A42" w:rsidRDefault="00B1063A" w:rsidP="000F6C5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B1063A" w:rsidRPr="00A66A42" w:rsidTr="000F6C5E">
        <w:tc>
          <w:tcPr>
            <w:tcW w:w="2035" w:type="pct"/>
          </w:tcPr>
          <w:p w:rsidR="00B1063A" w:rsidRPr="00A66A42" w:rsidRDefault="00B1063A" w:rsidP="00B1063A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48" w:type="pct"/>
          </w:tcPr>
          <w:p w:rsidR="00B1063A" w:rsidRPr="00A66A42" w:rsidRDefault="002D2B9A" w:rsidP="00B1063A">
            <w:pPr>
              <w:tabs>
                <w:tab w:val="decimal" w:pos="89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D2B9A">
              <w:rPr>
                <w:rFonts w:ascii="Angsana New" w:hAnsi="Angsana New"/>
                <w:sz w:val="30"/>
                <w:szCs w:val="30"/>
              </w:rPr>
              <w:t>4,100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B1063A" w:rsidRPr="00A66A42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1,805</w:t>
            </w:r>
          </w:p>
        </w:tc>
        <w:tc>
          <w:tcPr>
            <w:tcW w:w="145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B1063A" w:rsidRPr="00A66A42" w:rsidRDefault="002D2B9A" w:rsidP="00B1063A">
            <w:pPr>
              <w:tabs>
                <w:tab w:val="decimal" w:pos="844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2D2B9A">
              <w:rPr>
                <w:rFonts w:ascii="Angsana New" w:hAnsi="Angsana New"/>
                <w:sz w:val="30"/>
                <w:szCs w:val="30"/>
              </w:rPr>
              <w:t>4,081</w:t>
            </w:r>
          </w:p>
        </w:tc>
        <w:tc>
          <w:tcPr>
            <w:tcW w:w="139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B1063A" w:rsidRPr="00A66A42" w:rsidRDefault="00B1063A" w:rsidP="000F6C5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1,580</w:t>
            </w:r>
          </w:p>
        </w:tc>
      </w:tr>
      <w:tr w:rsidR="00B1063A" w:rsidRPr="00A66A42" w:rsidTr="000F6C5E">
        <w:tc>
          <w:tcPr>
            <w:tcW w:w="2035" w:type="pct"/>
          </w:tcPr>
          <w:p w:rsidR="00B1063A" w:rsidRPr="00A66A42" w:rsidRDefault="00B1063A" w:rsidP="00B1063A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48" w:type="pct"/>
          </w:tcPr>
          <w:p w:rsidR="00B1063A" w:rsidRPr="00A66A42" w:rsidRDefault="002D2B9A" w:rsidP="00B1063A">
            <w:pPr>
              <w:tabs>
                <w:tab w:val="decimal" w:pos="89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D2B9A">
              <w:rPr>
                <w:rFonts w:ascii="Angsana New" w:hAnsi="Angsana New"/>
                <w:sz w:val="30"/>
                <w:szCs w:val="30"/>
              </w:rPr>
              <w:t>33,922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B1063A" w:rsidRPr="00A66A42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55C">
              <w:rPr>
                <w:rFonts w:ascii="Angsana New" w:hAnsi="Angsana New"/>
                <w:sz w:val="30"/>
                <w:szCs w:val="30"/>
              </w:rPr>
              <w:t>43,897</w:t>
            </w:r>
          </w:p>
        </w:tc>
        <w:tc>
          <w:tcPr>
            <w:tcW w:w="145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B1063A" w:rsidRPr="00A66A42" w:rsidRDefault="002D2B9A" w:rsidP="00B1063A">
            <w:pPr>
              <w:tabs>
                <w:tab w:val="decimal" w:pos="844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2D2B9A">
              <w:rPr>
                <w:rFonts w:ascii="Angsana New" w:hAnsi="Angsana New"/>
                <w:sz w:val="30"/>
                <w:szCs w:val="30"/>
              </w:rPr>
              <w:t>30,359</w:t>
            </w:r>
          </w:p>
        </w:tc>
        <w:tc>
          <w:tcPr>
            <w:tcW w:w="139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B1063A" w:rsidRPr="00A66A42" w:rsidRDefault="00B1063A" w:rsidP="000F6C5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06755C">
              <w:rPr>
                <w:rFonts w:ascii="Angsana New" w:hAnsi="Angsana New"/>
                <w:sz w:val="30"/>
                <w:szCs w:val="30"/>
              </w:rPr>
              <w:t>31,776</w:t>
            </w:r>
          </w:p>
        </w:tc>
      </w:tr>
      <w:tr w:rsidR="00EA07AF" w:rsidRPr="00A66A42" w:rsidTr="00287AB8">
        <w:tc>
          <w:tcPr>
            <w:tcW w:w="2035" w:type="pct"/>
          </w:tcPr>
          <w:p w:rsidR="00EA07AF" w:rsidRPr="00A66A42" w:rsidRDefault="00EA07AF" w:rsidP="00EA07AF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D4CA7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48" w:type="pct"/>
          </w:tcPr>
          <w:p w:rsidR="00EA07AF" w:rsidRDefault="00FE3498" w:rsidP="00EA07AF">
            <w:pPr>
              <w:tabs>
                <w:tab w:val="decimal" w:pos="89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FE3498">
              <w:rPr>
                <w:rFonts w:ascii="Angsana New" w:hAnsi="Angsana New"/>
                <w:sz w:val="30"/>
                <w:szCs w:val="30"/>
              </w:rPr>
              <w:t>35,6</w:t>
            </w:r>
            <w:r w:rsidR="00E37D00">
              <w:rPr>
                <w:rFonts w:ascii="Angsana New" w:hAnsi="Angsana New"/>
                <w:sz w:val="30"/>
                <w:szCs w:val="30"/>
              </w:rPr>
              <w:t>8</w:t>
            </w:r>
            <w:r w:rsidRPr="00FE349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:rsidR="00EA07AF" w:rsidRPr="00A66A42" w:rsidRDefault="00EA07AF" w:rsidP="00EA07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EA07AF" w:rsidRDefault="00EA07AF" w:rsidP="00EA07AF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5" w:type="pct"/>
            <w:vAlign w:val="center"/>
          </w:tcPr>
          <w:p w:rsidR="00EA07AF" w:rsidRPr="007F7251" w:rsidRDefault="00EA07AF" w:rsidP="00EA07AF">
            <w:pPr>
              <w:tabs>
                <w:tab w:val="decimal" w:pos="614"/>
              </w:tabs>
              <w:ind w:right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EA07AF" w:rsidRPr="007F7251" w:rsidRDefault="00FE3498" w:rsidP="00FE3498">
            <w:pPr>
              <w:tabs>
                <w:tab w:val="decimal" w:pos="844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FE3498">
              <w:rPr>
                <w:rFonts w:ascii="Angsana New" w:hAnsi="Angsana New"/>
                <w:sz w:val="30"/>
                <w:szCs w:val="30"/>
              </w:rPr>
              <w:t>35,672</w:t>
            </w:r>
          </w:p>
        </w:tc>
        <w:tc>
          <w:tcPr>
            <w:tcW w:w="139" w:type="pct"/>
            <w:vAlign w:val="center"/>
          </w:tcPr>
          <w:p w:rsidR="00EA07AF" w:rsidRPr="007F7251" w:rsidRDefault="00EA07AF" w:rsidP="00EA07AF">
            <w:pPr>
              <w:tabs>
                <w:tab w:val="decimal" w:pos="614"/>
              </w:tabs>
              <w:ind w:right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:rsidR="00EA07AF" w:rsidRPr="00985714" w:rsidRDefault="00EA07AF" w:rsidP="00EA07AF">
            <w:pPr>
              <w:tabs>
                <w:tab w:val="decimal" w:pos="55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857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032C" w:rsidRPr="00A66A42" w:rsidTr="0024598E">
        <w:tc>
          <w:tcPr>
            <w:tcW w:w="2035" w:type="pct"/>
          </w:tcPr>
          <w:p w:rsidR="0023032C" w:rsidRPr="003D4CA7" w:rsidRDefault="001C6E22" w:rsidP="0023032C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C6E22">
              <w:rPr>
                <w:rFonts w:ascii="Angsana New" w:hAnsi="Angsana New"/>
                <w:sz w:val="30"/>
                <w:szCs w:val="30"/>
                <w:cs/>
              </w:rPr>
              <w:t>แคชเชียร์เช็ค</w:t>
            </w:r>
          </w:p>
        </w:tc>
        <w:tc>
          <w:tcPr>
            <w:tcW w:w="648" w:type="pct"/>
          </w:tcPr>
          <w:p w:rsidR="0023032C" w:rsidRDefault="00FE3498" w:rsidP="0023032C">
            <w:pPr>
              <w:tabs>
                <w:tab w:val="decimal" w:pos="89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FE3498">
              <w:rPr>
                <w:rFonts w:ascii="Angsana New" w:hAnsi="Angsana New"/>
                <w:sz w:val="30"/>
                <w:szCs w:val="30"/>
              </w:rPr>
              <w:t>370,000</w:t>
            </w:r>
          </w:p>
        </w:tc>
        <w:tc>
          <w:tcPr>
            <w:tcW w:w="150" w:type="pct"/>
          </w:tcPr>
          <w:p w:rsidR="0023032C" w:rsidRPr="00A66A42" w:rsidRDefault="0023032C" w:rsidP="0023032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center"/>
          </w:tcPr>
          <w:p w:rsidR="0023032C" w:rsidRPr="00985714" w:rsidRDefault="0023032C" w:rsidP="0023032C">
            <w:pPr>
              <w:tabs>
                <w:tab w:val="decimal" w:pos="67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857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center"/>
          </w:tcPr>
          <w:p w:rsidR="0023032C" w:rsidRPr="00985714" w:rsidRDefault="0023032C" w:rsidP="0023032C">
            <w:pPr>
              <w:tabs>
                <w:tab w:val="decimal" w:pos="55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23032C" w:rsidRPr="007F7251" w:rsidRDefault="002D2B9A" w:rsidP="002D2B9A">
            <w:pPr>
              <w:tabs>
                <w:tab w:val="decimal" w:pos="844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2D2B9A">
              <w:rPr>
                <w:rFonts w:ascii="Angsana New" w:hAnsi="Angsana New"/>
                <w:sz w:val="30"/>
                <w:szCs w:val="30"/>
              </w:rPr>
              <w:t>370,000</w:t>
            </w:r>
          </w:p>
        </w:tc>
        <w:tc>
          <w:tcPr>
            <w:tcW w:w="139" w:type="pct"/>
            <w:vAlign w:val="center"/>
          </w:tcPr>
          <w:p w:rsidR="0023032C" w:rsidRPr="007F7251" w:rsidRDefault="0023032C" w:rsidP="0023032C">
            <w:pPr>
              <w:tabs>
                <w:tab w:val="decimal" w:pos="614"/>
              </w:tabs>
              <w:ind w:right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:rsidR="0023032C" w:rsidRPr="00985714" w:rsidRDefault="0023032C" w:rsidP="0023032C">
            <w:pPr>
              <w:tabs>
                <w:tab w:val="decimal" w:pos="55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857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063A" w:rsidRPr="00A66A42" w:rsidTr="000F6C5E">
        <w:tc>
          <w:tcPr>
            <w:tcW w:w="2035" w:type="pct"/>
          </w:tcPr>
          <w:p w:rsidR="00B1063A" w:rsidRPr="00A66A42" w:rsidRDefault="00B1063A" w:rsidP="00B1063A">
            <w:pPr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B1063A" w:rsidRPr="00EA07AF" w:rsidRDefault="00FE3498" w:rsidP="00B1063A">
            <w:pPr>
              <w:tabs>
                <w:tab w:val="decimal" w:pos="89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498">
              <w:rPr>
                <w:rFonts w:ascii="Angsana New" w:hAnsi="Angsana New"/>
                <w:b/>
                <w:bCs/>
                <w:sz w:val="30"/>
                <w:szCs w:val="30"/>
              </w:rPr>
              <w:t>443,904</w:t>
            </w:r>
          </w:p>
        </w:tc>
        <w:tc>
          <w:tcPr>
            <w:tcW w:w="150" w:type="pct"/>
          </w:tcPr>
          <w:p w:rsidR="00B1063A" w:rsidRPr="00EA07AF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:rsidR="00B1063A" w:rsidRPr="00EA07AF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07AF">
              <w:rPr>
                <w:rFonts w:ascii="Angsana New" w:hAnsi="Angsana New"/>
                <w:b/>
                <w:bCs/>
                <w:sz w:val="30"/>
                <w:szCs w:val="30"/>
              </w:rPr>
              <w:t>45,913</w:t>
            </w:r>
          </w:p>
        </w:tc>
        <w:tc>
          <w:tcPr>
            <w:tcW w:w="145" w:type="pct"/>
          </w:tcPr>
          <w:p w:rsidR="00B1063A" w:rsidRPr="00EA07AF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B1063A" w:rsidRPr="00EA07AF" w:rsidRDefault="00FE3498" w:rsidP="00B1063A">
            <w:pPr>
              <w:tabs>
                <w:tab w:val="decimal" w:pos="844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498">
              <w:rPr>
                <w:rFonts w:ascii="Angsana New" w:hAnsi="Angsana New"/>
                <w:b/>
                <w:bCs/>
                <w:sz w:val="30"/>
                <w:szCs w:val="30"/>
              </w:rPr>
              <w:t>440,192</w:t>
            </w:r>
          </w:p>
        </w:tc>
        <w:tc>
          <w:tcPr>
            <w:tcW w:w="139" w:type="pct"/>
          </w:tcPr>
          <w:p w:rsidR="00B1063A" w:rsidRPr="00EA07AF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B1063A" w:rsidRPr="00EA07AF" w:rsidRDefault="00B1063A" w:rsidP="000F6C5E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07AF">
              <w:rPr>
                <w:rFonts w:ascii="Angsana New" w:hAnsi="Angsana New"/>
                <w:b/>
                <w:bCs/>
                <w:sz w:val="30"/>
                <w:szCs w:val="30"/>
              </w:rPr>
              <w:t>33,453</w:t>
            </w:r>
          </w:p>
        </w:tc>
      </w:tr>
    </w:tbl>
    <w:p w:rsidR="008D37D5" w:rsidRPr="00A66A42" w:rsidRDefault="008D37D5" w:rsidP="008D37D5">
      <w:pPr>
        <w:pStyle w:val="BodyText"/>
        <w:tabs>
          <w:tab w:val="left" w:pos="540"/>
        </w:tabs>
        <w:spacing w:after="0"/>
        <w:ind w:left="720"/>
        <w:jc w:val="thaiDistribute"/>
        <w:rPr>
          <w:rFonts w:ascii="Angsana New" w:hAnsi="Angsana New"/>
          <w:bCs/>
          <w:sz w:val="30"/>
          <w:szCs w:val="30"/>
        </w:rPr>
      </w:pPr>
    </w:p>
    <w:p w:rsidR="002F2D40" w:rsidRPr="00A66A42" w:rsidRDefault="002F2D40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Cs/>
          <w:sz w:val="30"/>
          <w:szCs w:val="30"/>
        </w:rPr>
      </w:pPr>
      <w:r w:rsidRPr="00A66A42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</w:p>
    <w:p w:rsidR="004970F4" w:rsidRPr="00A66A42" w:rsidRDefault="004970F4" w:rsidP="00A66A42">
      <w:pPr>
        <w:pStyle w:val="BodyText"/>
        <w:tabs>
          <w:tab w:val="left" w:pos="540"/>
        </w:tabs>
        <w:spacing w:after="0"/>
        <w:ind w:left="72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95"/>
        <w:gridCol w:w="1013"/>
        <w:gridCol w:w="1182"/>
        <w:gridCol w:w="271"/>
        <w:gridCol w:w="1204"/>
        <w:gridCol w:w="271"/>
        <w:gridCol w:w="1124"/>
        <w:gridCol w:w="236"/>
        <w:gridCol w:w="1094"/>
      </w:tblGrid>
      <w:tr w:rsidR="0028344C" w:rsidRPr="00A66A42" w:rsidTr="00C239A4">
        <w:trPr>
          <w:tblHeader/>
        </w:trPr>
        <w:tc>
          <w:tcPr>
            <w:tcW w:w="1482" w:type="pct"/>
            <w:shd w:val="clear" w:color="auto" w:fill="auto"/>
          </w:tcPr>
          <w:p w:rsidR="0028344C" w:rsidRPr="00A66A42" w:rsidRDefault="0028344C" w:rsidP="00A66A42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:rsidR="0028344C" w:rsidRPr="00A66A42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pct"/>
            <w:gridSpan w:val="3"/>
            <w:shd w:val="clear" w:color="auto" w:fill="auto"/>
          </w:tcPr>
          <w:p w:rsidR="0028344C" w:rsidRPr="00A66A42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:rsidR="0028344C" w:rsidRPr="00A66A42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shd w:val="clear" w:color="auto" w:fill="auto"/>
          </w:tcPr>
          <w:p w:rsidR="0028344C" w:rsidRPr="00A66A42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F7E" w:rsidRPr="00A66A42" w:rsidTr="00C239A4">
        <w:trPr>
          <w:tblHeader/>
        </w:trPr>
        <w:tc>
          <w:tcPr>
            <w:tcW w:w="1482" w:type="pct"/>
            <w:shd w:val="clear" w:color="auto" w:fill="auto"/>
          </w:tcPr>
          <w:p w:rsidR="005B3F7E" w:rsidRPr="00A66A42" w:rsidRDefault="005B3F7E" w:rsidP="005B3F7E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:rsidR="005B3F7E" w:rsidRPr="00A66A42" w:rsidRDefault="005B3F7E" w:rsidP="005B3F7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66A4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50" w:type="pct"/>
            <w:shd w:val="clear" w:color="auto" w:fill="auto"/>
          </w:tcPr>
          <w:p w:rsidR="005B3F7E" w:rsidRPr="00B1063A" w:rsidRDefault="00B1063A" w:rsidP="005B3F7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9" w:type="pct"/>
            <w:shd w:val="clear" w:color="auto" w:fill="auto"/>
          </w:tcPr>
          <w:p w:rsidR="005B3F7E" w:rsidRPr="00B1063A" w:rsidRDefault="005B3F7E" w:rsidP="005B3F7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:rsidR="005B3F7E" w:rsidRPr="00B1063A" w:rsidRDefault="00B1063A" w:rsidP="005B3F7E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9" w:type="pct"/>
            <w:shd w:val="clear" w:color="auto" w:fill="auto"/>
          </w:tcPr>
          <w:p w:rsidR="005B3F7E" w:rsidRPr="00B1063A" w:rsidRDefault="005B3F7E" w:rsidP="005B3F7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5B3F7E" w:rsidRPr="00B1063A" w:rsidRDefault="00B1063A" w:rsidP="005B3F7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0" w:type="pct"/>
            <w:shd w:val="clear" w:color="auto" w:fill="auto"/>
          </w:tcPr>
          <w:p w:rsidR="005B3F7E" w:rsidRPr="00B1063A" w:rsidRDefault="005B3F7E" w:rsidP="005B3F7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5B3F7E" w:rsidRPr="00B1063A" w:rsidRDefault="00B1063A" w:rsidP="005B3F7E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5B3F7E" w:rsidRPr="00A66A42" w:rsidTr="00C239A4">
        <w:trPr>
          <w:tblHeader/>
        </w:trPr>
        <w:tc>
          <w:tcPr>
            <w:tcW w:w="1482" w:type="pct"/>
          </w:tcPr>
          <w:p w:rsidR="005B3F7E" w:rsidRPr="00A66A42" w:rsidRDefault="005B3F7E" w:rsidP="005B3F7E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</w:tcPr>
          <w:p w:rsidR="005B3F7E" w:rsidRPr="00A66A42" w:rsidRDefault="005B3F7E" w:rsidP="005B3F7E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0" w:type="pct"/>
            <w:gridSpan w:val="7"/>
          </w:tcPr>
          <w:p w:rsidR="005B3F7E" w:rsidRPr="00A66A42" w:rsidRDefault="005B3F7E" w:rsidP="005B3F7E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063A" w:rsidRPr="00A66A42" w:rsidTr="00C239A4">
        <w:tc>
          <w:tcPr>
            <w:tcW w:w="1482" w:type="pct"/>
          </w:tcPr>
          <w:p w:rsidR="00B1063A" w:rsidRPr="00A66A42" w:rsidRDefault="00B1063A" w:rsidP="00B1063A">
            <w:pPr>
              <w:pStyle w:val="BodyText"/>
              <w:spacing w:after="0"/>
              <w:ind w:right="20"/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57" w:type="pct"/>
          </w:tcPr>
          <w:p w:rsidR="00B1063A" w:rsidRPr="008D37D5" w:rsidRDefault="00C239A4" w:rsidP="00B1063A">
            <w:pPr>
              <w:pStyle w:val="BodyText"/>
              <w:tabs>
                <w:tab w:val="decimal" w:pos="0"/>
              </w:tabs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50" w:type="pct"/>
          </w:tcPr>
          <w:p w:rsidR="00B1063A" w:rsidRPr="00A66A42" w:rsidRDefault="002D2B9A" w:rsidP="00B1063A">
            <w:pPr>
              <w:tabs>
                <w:tab w:val="decimal" w:pos="890"/>
              </w:tabs>
              <w:ind w:right="-348"/>
              <w:rPr>
                <w:rFonts w:ascii="Angsana New" w:hAnsi="Angsana New"/>
                <w:sz w:val="30"/>
                <w:szCs w:val="30"/>
              </w:rPr>
            </w:pPr>
            <w:r w:rsidRPr="002D2B9A">
              <w:rPr>
                <w:rFonts w:ascii="Angsana New" w:hAnsi="Angsana New"/>
                <w:sz w:val="30"/>
                <w:szCs w:val="30"/>
              </w:rPr>
              <w:t>26,853</w:t>
            </w:r>
          </w:p>
        </w:tc>
        <w:tc>
          <w:tcPr>
            <w:tcW w:w="149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662" w:type="pct"/>
          </w:tcPr>
          <w:p w:rsidR="00B1063A" w:rsidRPr="00A66A42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9,507</w:t>
            </w:r>
          </w:p>
        </w:tc>
        <w:tc>
          <w:tcPr>
            <w:tcW w:w="149" w:type="pct"/>
            <w:vAlign w:val="center"/>
          </w:tcPr>
          <w:p w:rsidR="00B1063A" w:rsidRPr="00A66A42" w:rsidRDefault="00B1063A" w:rsidP="00B1063A">
            <w:pPr>
              <w:tabs>
                <w:tab w:val="decimal" w:pos="614"/>
              </w:tabs>
              <w:ind w:right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B1063A" w:rsidRPr="00A66A42" w:rsidRDefault="002D2B9A" w:rsidP="00B1063A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2D2B9A">
              <w:rPr>
                <w:rFonts w:ascii="Angsana New" w:hAnsi="Angsana New"/>
                <w:sz w:val="30"/>
                <w:szCs w:val="30"/>
                <w:cs/>
              </w:rPr>
              <w:t>28</w:t>
            </w:r>
            <w:r w:rsidRPr="002D2B9A">
              <w:rPr>
                <w:rFonts w:ascii="Angsana New" w:hAnsi="Angsana New"/>
                <w:sz w:val="30"/>
                <w:szCs w:val="30"/>
              </w:rPr>
              <w:t>,</w:t>
            </w:r>
            <w:r w:rsidRPr="002D2B9A">
              <w:rPr>
                <w:rFonts w:ascii="Angsana New" w:hAnsi="Angsana New"/>
                <w:sz w:val="30"/>
                <w:szCs w:val="30"/>
                <w:cs/>
              </w:rPr>
              <w:t>79</w:t>
            </w:r>
            <w:r w:rsidR="00A77CE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B1063A" w:rsidRPr="00A66A42" w:rsidRDefault="00B1063A" w:rsidP="000F6C5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9,564</w:t>
            </w:r>
          </w:p>
        </w:tc>
      </w:tr>
      <w:tr w:rsidR="00B1063A" w:rsidRPr="00A66A42" w:rsidTr="00C239A4">
        <w:tc>
          <w:tcPr>
            <w:tcW w:w="1482" w:type="pct"/>
          </w:tcPr>
          <w:p w:rsidR="00B1063A" w:rsidRPr="00A66A42" w:rsidRDefault="00B1063A" w:rsidP="00B1063A">
            <w:pPr>
              <w:pStyle w:val="BodyText"/>
              <w:spacing w:after="0"/>
              <w:ind w:right="20"/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A66A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557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:rsidR="00B1063A" w:rsidRPr="00A66A42" w:rsidRDefault="002D2B9A" w:rsidP="00B1063A">
            <w:pPr>
              <w:tabs>
                <w:tab w:val="decimal" w:pos="890"/>
              </w:tabs>
              <w:ind w:right="-348"/>
              <w:rPr>
                <w:rFonts w:ascii="Angsana New" w:hAnsi="Angsana New"/>
                <w:sz w:val="30"/>
                <w:szCs w:val="30"/>
              </w:rPr>
            </w:pPr>
            <w:r w:rsidRPr="002D2B9A">
              <w:rPr>
                <w:rFonts w:ascii="Angsana New" w:hAnsi="Angsana New"/>
                <w:sz w:val="30"/>
                <w:szCs w:val="30"/>
              </w:rPr>
              <w:t>71,72</w:t>
            </w:r>
            <w:r w:rsidR="001C092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B1063A" w:rsidRPr="00A66A42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55C">
              <w:rPr>
                <w:rFonts w:ascii="Angsana New" w:hAnsi="Angsana New"/>
                <w:sz w:val="30"/>
                <w:szCs w:val="30"/>
              </w:rPr>
              <w:t>73,553</w:t>
            </w:r>
          </w:p>
        </w:tc>
        <w:tc>
          <w:tcPr>
            <w:tcW w:w="149" w:type="pct"/>
          </w:tcPr>
          <w:p w:rsidR="00B1063A" w:rsidRPr="00A66A42" w:rsidRDefault="00B1063A" w:rsidP="00B1063A">
            <w:pPr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B1063A" w:rsidRPr="00A66A42" w:rsidRDefault="002D2B9A" w:rsidP="00B1063A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2D2B9A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2D2B9A">
              <w:rPr>
                <w:rFonts w:ascii="Angsana New" w:hAnsi="Angsana New"/>
                <w:sz w:val="30"/>
                <w:szCs w:val="30"/>
              </w:rPr>
              <w:t>,</w:t>
            </w:r>
            <w:r w:rsidRPr="002D2B9A">
              <w:rPr>
                <w:rFonts w:ascii="Angsana New" w:hAnsi="Angsana New"/>
                <w:sz w:val="30"/>
                <w:szCs w:val="30"/>
                <w:cs/>
              </w:rPr>
              <w:t>23</w:t>
            </w:r>
            <w:r w:rsidR="001C092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B1063A" w:rsidRPr="00A66A42" w:rsidRDefault="00B1063A" w:rsidP="000F6C5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06755C">
              <w:rPr>
                <w:rFonts w:ascii="Angsana New" w:hAnsi="Angsana New"/>
                <w:sz w:val="30"/>
                <w:szCs w:val="30"/>
              </w:rPr>
              <w:t>38,12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1063A" w:rsidRPr="007F4ADA" w:rsidTr="00C239A4">
        <w:tc>
          <w:tcPr>
            <w:tcW w:w="1482" w:type="pct"/>
          </w:tcPr>
          <w:p w:rsidR="00B1063A" w:rsidRPr="00A66A42" w:rsidRDefault="00B1063A" w:rsidP="00B1063A">
            <w:pPr>
              <w:pStyle w:val="BodyText"/>
              <w:spacing w:after="0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7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:rsidR="00B1063A" w:rsidRPr="001B23CD" w:rsidRDefault="002D2B9A" w:rsidP="0073241F">
            <w:pPr>
              <w:tabs>
                <w:tab w:val="decimal" w:pos="890"/>
              </w:tabs>
              <w:ind w:right="-3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2B9A">
              <w:rPr>
                <w:rFonts w:ascii="Angsana New" w:hAnsi="Angsana New"/>
                <w:b/>
                <w:bCs/>
                <w:sz w:val="30"/>
                <w:szCs w:val="30"/>
              </w:rPr>
              <w:t>98,57</w:t>
            </w:r>
            <w:r w:rsidR="001C092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:rsidR="00B1063A" w:rsidRPr="001B23CD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:rsidR="00B1063A" w:rsidRPr="000F6C5E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6C5E">
              <w:rPr>
                <w:rFonts w:ascii="Angsana New" w:hAnsi="Angsana New"/>
                <w:b/>
                <w:bCs/>
                <w:sz w:val="30"/>
                <w:szCs w:val="30"/>
              </w:rPr>
              <w:t>83,060</w:t>
            </w:r>
          </w:p>
        </w:tc>
        <w:tc>
          <w:tcPr>
            <w:tcW w:w="149" w:type="pct"/>
          </w:tcPr>
          <w:p w:rsidR="00B1063A" w:rsidRPr="001B23CD" w:rsidRDefault="00B1063A" w:rsidP="00B1063A">
            <w:pPr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:rsidR="00B1063A" w:rsidRPr="001B23CD" w:rsidRDefault="002D2B9A" w:rsidP="00413E81">
            <w:pPr>
              <w:tabs>
                <w:tab w:val="decimal" w:pos="79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2B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66</w:t>
            </w:r>
            <w:r w:rsidRPr="002D2B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C4E6C" w:rsidRPr="002D2B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</w:t>
            </w:r>
            <w:r w:rsidR="001C092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30" w:type="pct"/>
          </w:tcPr>
          <w:p w:rsidR="00B1063A" w:rsidRPr="001B23CD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:rsidR="00B1063A" w:rsidRPr="000F6C5E" w:rsidRDefault="00B1063A" w:rsidP="0073241F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6C5E">
              <w:rPr>
                <w:rFonts w:ascii="Angsana New" w:hAnsi="Angsana New"/>
                <w:b/>
                <w:bCs/>
                <w:sz w:val="30"/>
                <w:szCs w:val="30"/>
              </w:rPr>
              <w:t>47,690</w:t>
            </w:r>
          </w:p>
        </w:tc>
      </w:tr>
      <w:tr w:rsidR="00B1063A" w:rsidRPr="00A66A42" w:rsidTr="00C239A4">
        <w:tc>
          <w:tcPr>
            <w:tcW w:w="1482" w:type="pct"/>
          </w:tcPr>
          <w:p w:rsidR="00B1063A" w:rsidRPr="00A66A42" w:rsidRDefault="00B1063A" w:rsidP="00B1063A">
            <w:pPr>
              <w:pStyle w:val="BodyText"/>
              <w:spacing w:after="0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57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:rsidR="00B1063A" w:rsidRPr="00A66A42" w:rsidRDefault="002D2B9A" w:rsidP="00B1063A">
            <w:pPr>
              <w:tabs>
                <w:tab w:val="decimal" w:pos="890"/>
              </w:tabs>
              <w:ind w:right="-348"/>
              <w:rPr>
                <w:rFonts w:ascii="Angsana New" w:hAnsi="Angsana New"/>
                <w:sz w:val="30"/>
                <w:szCs w:val="30"/>
              </w:rPr>
            </w:pPr>
            <w:r w:rsidRPr="002D2B9A">
              <w:rPr>
                <w:rFonts w:ascii="Angsana New" w:hAnsi="Angsana New"/>
                <w:sz w:val="30"/>
                <w:szCs w:val="30"/>
              </w:rPr>
              <w:t>(4,1</w:t>
            </w:r>
            <w:r w:rsidR="001C092D">
              <w:rPr>
                <w:rFonts w:ascii="Angsana New" w:hAnsi="Angsana New"/>
                <w:sz w:val="30"/>
                <w:szCs w:val="30"/>
              </w:rPr>
              <w:t>60</w:t>
            </w:r>
            <w:r w:rsidRPr="002D2B9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B1063A" w:rsidRPr="00A66A42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(3,218)</w:t>
            </w:r>
          </w:p>
        </w:tc>
        <w:tc>
          <w:tcPr>
            <w:tcW w:w="149" w:type="pct"/>
            <w:vAlign w:val="center"/>
          </w:tcPr>
          <w:p w:rsidR="00B1063A" w:rsidRPr="00A66A42" w:rsidRDefault="00B1063A" w:rsidP="00B1063A">
            <w:pPr>
              <w:tabs>
                <w:tab w:val="decimal" w:pos="614"/>
              </w:tabs>
              <w:ind w:right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B1063A" w:rsidRPr="00A66A42" w:rsidRDefault="002D2B9A" w:rsidP="00413E81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2D2B9A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2D2B9A">
              <w:rPr>
                <w:rFonts w:ascii="Angsana New" w:hAnsi="Angsana New"/>
                <w:sz w:val="30"/>
                <w:szCs w:val="30"/>
              </w:rPr>
              <w:t>,</w:t>
            </w:r>
            <w:r w:rsidRPr="002D2B9A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="001C092D">
              <w:rPr>
                <w:rFonts w:ascii="Angsana New" w:hAnsi="Angsana New"/>
                <w:sz w:val="30"/>
                <w:szCs w:val="30"/>
              </w:rPr>
              <w:t>2</w:t>
            </w:r>
            <w:r w:rsidRPr="002D2B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B1063A" w:rsidRPr="00A66A42" w:rsidRDefault="00B1063A" w:rsidP="000F6C5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(440)</w:t>
            </w:r>
          </w:p>
        </w:tc>
      </w:tr>
      <w:tr w:rsidR="00B1063A" w:rsidRPr="00A66A42" w:rsidTr="00C239A4">
        <w:tc>
          <w:tcPr>
            <w:tcW w:w="1482" w:type="pct"/>
          </w:tcPr>
          <w:p w:rsidR="00B1063A" w:rsidRPr="00A66A42" w:rsidRDefault="00B1063A" w:rsidP="00B1063A">
            <w:pPr>
              <w:pStyle w:val="BodyText"/>
              <w:spacing w:after="0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7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:rsidR="00B1063A" w:rsidRPr="00A66A42" w:rsidRDefault="002D2B9A" w:rsidP="0073241F">
            <w:pPr>
              <w:tabs>
                <w:tab w:val="decimal" w:pos="890"/>
              </w:tabs>
              <w:ind w:right="-3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2B9A">
              <w:rPr>
                <w:rFonts w:ascii="Angsana New" w:hAnsi="Angsana New"/>
                <w:b/>
                <w:bCs/>
                <w:sz w:val="30"/>
                <w:szCs w:val="30"/>
              </w:rPr>
              <w:t>94,415</w:t>
            </w:r>
          </w:p>
        </w:tc>
        <w:tc>
          <w:tcPr>
            <w:tcW w:w="149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:rsidR="00B1063A" w:rsidRPr="000F6C5E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6C5E">
              <w:rPr>
                <w:rFonts w:ascii="Angsana New" w:hAnsi="Angsana New"/>
                <w:b/>
                <w:bCs/>
                <w:sz w:val="30"/>
                <w:szCs w:val="30"/>
              </w:rPr>
              <w:t>79,842</w:t>
            </w:r>
          </w:p>
        </w:tc>
        <w:tc>
          <w:tcPr>
            <w:tcW w:w="149" w:type="pct"/>
          </w:tcPr>
          <w:p w:rsidR="00B1063A" w:rsidRPr="001B23CD" w:rsidRDefault="00B1063A" w:rsidP="00B1063A">
            <w:pPr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B1063A" w:rsidRPr="00A66A42" w:rsidRDefault="002D2B9A" w:rsidP="00B1063A">
            <w:pPr>
              <w:tabs>
                <w:tab w:val="decimal" w:pos="79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2B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</w:t>
            </w:r>
            <w:r w:rsidRPr="002D2B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D2B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</w:t>
            </w:r>
            <w:r w:rsidR="00AC6F0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B1063A" w:rsidRPr="000F6C5E" w:rsidRDefault="00B1063A" w:rsidP="000F6C5E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6C5E">
              <w:rPr>
                <w:rFonts w:ascii="Angsana New" w:hAnsi="Angsana New"/>
                <w:b/>
                <w:bCs/>
                <w:sz w:val="30"/>
                <w:szCs w:val="30"/>
              </w:rPr>
              <w:t>47,250</w:t>
            </w:r>
          </w:p>
        </w:tc>
      </w:tr>
      <w:tr w:rsidR="00B1063A" w:rsidRPr="00A66A42" w:rsidTr="00C239A4">
        <w:trPr>
          <w:trHeight w:val="197"/>
        </w:trPr>
        <w:tc>
          <w:tcPr>
            <w:tcW w:w="1482" w:type="pct"/>
          </w:tcPr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:rsidR="00B1063A" w:rsidRPr="00A66A42" w:rsidRDefault="00B1063A" w:rsidP="00B1063A">
            <w:pPr>
              <w:pStyle w:val="BodyText"/>
              <w:tabs>
                <w:tab w:val="decimal" w:pos="890"/>
              </w:tabs>
              <w:spacing w:after="0"/>
              <w:ind w:left="-108" w:right="-3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</w:tcPr>
          <w:p w:rsidR="00B1063A" w:rsidRPr="00A66A42" w:rsidRDefault="00B1063A" w:rsidP="00B1063A">
            <w:pPr>
              <w:pStyle w:val="BodyText"/>
              <w:tabs>
                <w:tab w:val="decimal" w:pos="890"/>
              </w:tabs>
              <w:spacing w:after="0"/>
              <w:ind w:left="-108" w:right="-3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:rsidR="00B1063A" w:rsidRPr="00A66A42" w:rsidRDefault="00B1063A" w:rsidP="00B1063A">
            <w:pPr>
              <w:pStyle w:val="BodyText"/>
              <w:tabs>
                <w:tab w:val="decimal" w:pos="799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:rsidR="00B1063A" w:rsidRPr="00A66A42" w:rsidRDefault="00B1063A" w:rsidP="00B1063A">
            <w:pPr>
              <w:pStyle w:val="BodyText"/>
              <w:tabs>
                <w:tab w:val="decimal" w:pos="799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39A4" w:rsidRPr="007F4ADA" w:rsidTr="00C239A4">
        <w:tc>
          <w:tcPr>
            <w:tcW w:w="1482" w:type="pct"/>
          </w:tcPr>
          <w:p w:rsidR="0073241F" w:rsidRDefault="0073241F" w:rsidP="0073241F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หนี้สูญ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  <w:p w:rsidR="00C239A4" w:rsidRPr="00A66A42" w:rsidRDefault="0073241F" w:rsidP="00C239A4">
            <w:pPr>
              <w:pStyle w:val="BodyText"/>
              <w:spacing w:after="0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  <w:r w:rsidRPr="00C04DE0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557" w:type="pct"/>
          </w:tcPr>
          <w:p w:rsidR="00C239A4" w:rsidRPr="00A66A42" w:rsidRDefault="00C239A4" w:rsidP="00C239A4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:rsidR="00C239A4" w:rsidRDefault="00C239A4" w:rsidP="00C239A4">
            <w:pPr>
              <w:tabs>
                <w:tab w:val="decimal" w:pos="890"/>
              </w:tabs>
              <w:ind w:right="-3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239A4" w:rsidRPr="00A66A42" w:rsidRDefault="0082320C" w:rsidP="0082320C">
            <w:pPr>
              <w:tabs>
                <w:tab w:val="decimal" w:pos="890"/>
              </w:tabs>
              <w:ind w:right="-3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1C092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:rsidR="00C239A4" w:rsidRPr="00A66A42" w:rsidRDefault="00C239A4" w:rsidP="00C239A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:rsidR="00C239A4" w:rsidRDefault="00C239A4" w:rsidP="00C239A4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239A4" w:rsidRPr="00A66A42" w:rsidRDefault="00C239A4" w:rsidP="00C239A4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660)</w:t>
            </w:r>
          </w:p>
        </w:tc>
        <w:tc>
          <w:tcPr>
            <w:tcW w:w="149" w:type="pct"/>
            <w:vAlign w:val="center"/>
          </w:tcPr>
          <w:p w:rsidR="00C239A4" w:rsidRPr="0059643D" w:rsidRDefault="00C239A4" w:rsidP="00C239A4">
            <w:pPr>
              <w:tabs>
                <w:tab w:val="decimal" w:pos="614"/>
                <w:tab w:val="decimal" w:pos="853"/>
              </w:tabs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:rsidR="00C239A4" w:rsidRDefault="00C239A4" w:rsidP="00C239A4">
            <w:pPr>
              <w:tabs>
                <w:tab w:val="decimal" w:pos="890"/>
              </w:tabs>
              <w:ind w:right="-3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239A4" w:rsidRPr="00A66A42" w:rsidRDefault="0082320C" w:rsidP="0082320C">
            <w:pPr>
              <w:tabs>
                <w:tab w:val="decimal" w:pos="79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1C092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:rsidR="00C239A4" w:rsidRPr="00A66A42" w:rsidRDefault="00C239A4" w:rsidP="00C239A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C239A4" w:rsidRDefault="00C239A4" w:rsidP="00C239A4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239A4" w:rsidRPr="00A66A42" w:rsidRDefault="00C239A4" w:rsidP="00C239A4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(660)</w:t>
            </w:r>
          </w:p>
        </w:tc>
      </w:tr>
    </w:tbl>
    <w:p w:rsidR="002F2D40" w:rsidRPr="00A66A42" w:rsidRDefault="0006255D" w:rsidP="00CA2E5E">
      <w:pPr>
        <w:pStyle w:val="BodyText"/>
        <w:spacing w:after="0"/>
        <w:ind w:left="540" w:right="1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2F2D40" w:rsidRPr="00A66A42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2F2D40" w:rsidRPr="00A66A42" w:rsidRDefault="002F2D40" w:rsidP="00A66A42">
      <w:pPr>
        <w:ind w:left="72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97"/>
        <w:gridCol w:w="803"/>
        <w:gridCol w:w="1182"/>
        <w:gridCol w:w="273"/>
        <w:gridCol w:w="1214"/>
        <w:gridCol w:w="273"/>
        <w:gridCol w:w="1084"/>
        <w:gridCol w:w="273"/>
        <w:gridCol w:w="1091"/>
      </w:tblGrid>
      <w:tr w:rsidR="0028344C" w:rsidRPr="00A66A42" w:rsidTr="0073241F">
        <w:trPr>
          <w:tblHeader/>
        </w:trPr>
        <w:tc>
          <w:tcPr>
            <w:tcW w:w="1594" w:type="pct"/>
            <w:shd w:val="clear" w:color="auto" w:fill="auto"/>
          </w:tcPr>
          <w:p w:rsidR="0028344C" w:rsidRPr="00A66A42" w:rsidRDefault="0028344C" w:rsidP="00A66A42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:rsidR="0028344C" w:rsidRPr="00A66A42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8" w:type="pct"/>
            <w:gridSpan w:val="3"/>
            <w:shd w:val="clear" w:color="auto" w:fill="auto"/>
          </w:tcPr>
          <w:p w:rsidR="0028344C" w:rsidRPr="00A66A42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:rsidR="0028344C" w:rsidRPr="00A66A42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pct"/>
            <w:gridSpan w:val="3"/>
            <w:shd w:val="clear" w:color="auto" w:fill="auto"/>
          </w:tcPr>
          <w:p w:rsidR="0028344C" w:rsidRPr="00A66A42" w:rsidRDefault="0028344C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E80" w:rsidRPr="00A66A42" w:rsidTr="0073241F">
        <w:trPr>
          <w:tblHeader/>
        </w:trPr>
        <w:tc>
          <w:tcPr>
            <w:tcW w:w="1594" w:type="pct"/>
            <w:shd w:val="clear" w:color="auto" w:fill="auto"/>
          </w:tcPr>
          <w:p w:rsidR="00696E80" w:rsidRPr="00A66A42" w:rsidRDefault="00696E80" w:rsidP="00A66A42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:rsidR="00696E80" w:rsidRPr="00A66A42" w:rsidRDefault="00696E80" w:rsidP="00A66A42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0" w:type="pct"/>
            <w:shd w:val="clear" w:color="auto" w:fill="auto"/>
          </w:tcPr>
          <w:p w:rsidR="00696E80" w:rsidRPr="00B1063A" w:rsidRDefault="00B1063A" w:rsidP="00A66A42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50" w:type="pct"/>
            <w:shd w:val="clear" w:color="auto" w:fill="auto"/>
          </w:tcPr>
          <w:p w:rsidR="00696E80" w:rsidRPr="00B1063A" w:rsidRDefault="00696E80" w:rsidP="00A66A42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:rsidR="00696E80" w:rsidRPr="00B1063A" w:rsidRDefault="00B1063A" w:rsidP="00A66A42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50" w:type="pct"/>
            <w:shd w:val="clear" w:color="auto" w:fill="auto"/>
          </w:tcPr>
          <w:p w:rsidR="00696E80" w:rsidRPr="00B1063A" w:rsidRDefault="00696E80" w:rsidP="00A66A4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696E80" w:rsidRPr="00B1063A" w:rsidRDefault="00B1063A" w:rsidP="00A66A42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50" w:type="pct"/>
            <w:shd w:val="clear" w:color="auto" w:fill="auto"/>
          </w:tcPr>
          <w:p w:rsidR="00696E80" w:rsidRPr="00A66A42" w:rsidRDefault="00696E80" w:rsidP="00A66A42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696E80" w:rsidRPr="00A66A42" w:rsidRDefault="00B1063A" w:rsidP="00A66A42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696E80" w:rsidRPr="00A66A42" w:rsidTr="0073241F">
        <w:trPr>
          <w:tblHeader/>
        </w:trPr>
        <w:tc>
          <w:tcPr>
            <w:tcW w:w="1594" w:type="pct"/>
          </w:tcPr>
          <w:p w:rsidR="00696E80" w:rsidRPr="00A66A42" w:rsidRDefault="00696E80" w:rsidP="00A66A42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</w:tcPr>
          <w:p w:rsidR="00696E80" w:rsidRPr="00A66A42" w:rsidRDefault="00696E80" w:rsidP="00A66A42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5" w:type="pct"/>
            <w:gridSpan w:val="7"/>
          </w:tcPr>
          <w:p w:rsidR="00696E80" w:rsidRPr="00A66A42" w:rsidRDefault="00696E80" w:rsidP="00A66A42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E80" w:rsidRPr="00A66A42" w:rsidTr="0073241F">
        <w:tc>
          <w:tcPr>
            <w:tcW w:w="1594" w:type="pct"/>
          </w:tcPr>
          <w:p w:rsidR="00696E80" w:rsidRPr="00A66A42" w:rsidRDefault="00696E80" w:rsidP="00A66A42">
            <w:pPr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2" w:type="pct"/>
          </w:tcPr>
          <w:p w:rsidR="00696E80" w:rsidRPr="00A66A42" w:rsidRDefault="00696E80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696E80" w:rsidRPr="00A66A42" w:rsidRDefault="00696E80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696E80" w:rsidRPr="00A66A42" w:rsidRDefault="00696E80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:rsidR="00696E80" w:rsidRPr="00A66A42" w:rsidRDefault="00696E80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696E80" w:rsidRPr="00A66A42" w:rsidRDefault="00696E80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696E80" w:rsidRPr="00A66A42" w:rsidRDefault="00696E80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696E80" w:rsidRPr="00A66A42" w:rsidRDefault="00696E80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696E80" w:rsidRPr="00A66A42" w:rsidRDefault="00696E80" w:rsidP="00A66A42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63A" w:rsidRPr="00A66A42" w:rsidTr="0073241F">
        <w:tc>
          <w:tcPr>
            <w:tcW w:w="1594" w:type="pct"/>
          </w:tcPr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42" w:type="pct"/>
          </w:tcPr>
          <w:p w:rsidR="00B1063A" w:rsidRPr="00A66A42" w:rsidRDefault="00B1063A" w:rsidP="00B1063A">
            <w:pPr>
              <w:pStyle w:val="BodyText"/>
              <w:tabs>
                <w:tab w:val="decimal" w:pos="0"/>
              </w:tabs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B1063A" w:rsidRPr="00A66A42" w:rsidRDefault="007550C5" w:rsidP="00B1063A">
            <w:pPr>
              <w:tabs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23,733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668" w:type="pct"/>
          </w:tcPr>
          <w:p w:rsidR="00B1063A" w:rsidRPr="00A66A42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8,479</w:t>
            </w:r>
          </w:p>
        </w:tc>
        <w:tc>
          <w:tcPr>
            <w:tcW w:w="150" w:type="pct"/>
            <w:vAlign w:val="center"/>
          </w:tcPr>
          <w:p w:rsidR="00B1063A" w:rsidRPr="00A66A42" w:rsidRDefault="00B1063A" w:rsidP="00B1063A">
            <w:pPr>
              <w:tabs>
                <w:tab w:val="decimal" w:pos="614"/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1063A" w:rsidRPr="00A66A42" w:rsidRDefault="007550C5" w:rsidP="00B1063A">
            <w:pPr>
              <w:tabs>
                <w:tab w:val="decimal" w:pos="83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24,209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B1063A" w:rsidRPr="000F6C5E" w:rsidRDefault="00B1063A" w:rsidP="000F6C5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0F6C5E">
              <w:rPr>
                <w:rFonts w:ascii="Angsana New" w:hAnsi="Angsana New"/>
                <w:sz w:val="30"/>
                <w:szCs w:val="30"/>
              </w:rPr>
              <w:t>9,036</w:t>
            </w:r>
          </w:p>
        </w:tc>
      </w:tr>
      <w:tr w:rsidR="00B1063A" w:rsidRPr="00A66A42" w:rsidTr="0073241F">
        <w:tc>
          <w:tcPr>
            <w:tcW w:w="1594" w:type="pct"/>
          </w:tcPr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A66A4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42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B1063A" w:rsidRPr="00A66A42" w:rsidRDefault="00B1063A" w:rsidP="00B1063A">
            <w:pPr>
              <w:tabs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:rsidR="00B1063A" w:rsidRPr="00A66A42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1063A" w:rsidRPr="00A66A42" w:rsidRDefault="00B1063A" w:rsidP="00B1063A">
            <w:pPr>
              <w:pStyle w:val="BodyText"/>
              <w:tabs>
                <w:tab w:val="decimal" w:pos="83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B1063A" w:rsidRPr="00A66A42" w:rsidRDefault="00B1063A" w:rsidP="000F6C5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63A" w:rsidRPr="00A66A42" w:rsidTr="0073241F">
        <w:tc>
          <w:tcPr>
            <w:tcW w:w="1594" w:type="pct"/>
          </w:tcPr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442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B1063A" w:rsidRPr="00A66A42" w:rsidRDefault="007550C5" w:rsidP="00B1063A">
            <w:pPr>
              <w:tabs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1,819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:rsidR="00B1063A" w:rsidRPr="00A66A42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1,028</w:t>
            </w:r>
          </w:p>
        </w:tc>
        <w:tc>
          <w:tcPr>
            <w:tcW w:w="150" w:type="pct"/>
            <w:vAlign w:val="center"/>
          </w:tcPr>
          <w:p w:rsidR="00B1063A" w:rsidRPr="00A66A42" w:rsidRDefault="00B1063A" w:rsidP="00B1063A">
            <w:pPr>
              <w:tabs>
                <w:tab w:val="decimal" w:pos="614"/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1063A" w:rsidRPr="00A66A42" w:rsidRDefault="007550C5" w:rsidP="00B1063A">
            <w:pPr>
              <w:tabs>
                <w:tab w:val="decimal" w:pos="83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2,461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B1063A" w:rsidRPr="00A66A42" w:rsidRDefault="00B1063A" w:rsidP="000F6C5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</w:t>
            </w:r>
          </w:p>
        </w:tc>
      </w:tr>
      <w:tr w:rsidR="004105D3" w:rsidRPr="00A66A42" w:rsidTr="0073241F">
        <w:tc>
          <w:tcPr>
            <w:tcW w:w="1594" w:type="pct"/>
          </w:tcPr>
          <w:p w:rsidR="004105D3" w:rsidRPr="00A66A42" w:rsidRDefault="004105D3" w:rsidP="004105D3">
            <w:pPr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</w:t>
            </w:r>
            <w:r w:rsidRPr="00BD13C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BD13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13C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D13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13C6">
              <w:rPr>
                <w:rFonts w:ascii="Angsana New" w:hAnsi="Angsana New"/>
                <w:sz w:val="30"/>
                <w:szCs w:val="30"/>
                <w:cs/>
              </w:rPr>
              <w:t>6 เดือน</w:t>
            </w:r>
          </w:p>
        </w:tc>
        <w:tc>
          <w:tcPr>
            <w:tcW w:w="442" w:type="pct"/>
          </w:tcPr>
          <w:p w:rsidR="004105D3" w:rsidRPr="00A66A42" w:rsidRDefault="004105D3" w:rsidP="004105D3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4105D3" w:rsidRPr="00A66A42" w:rsidRDefault="007550C5" w:rsidP="004105D3">
            <w:pPr>
              <w:tabs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1,201</w:t>
            </w:r>
          </w:p>
        </w:tc>
        <w:tc>
          <w:tcPr>
            <w:tcW w:w="150" w:type="pct"/>
          </w:tcPr>
          <w:p w:rsidR="004105D3" w:rsidRPr="00A66A42" w:rsidRDefault="004105D3" w:rsidP="004105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:rsidR="004105D3" w:rsidRPr="007550C5" w:rsidRDefault="004105D3" w:rsidP="007550C5">
            <w:pPr>
              <w:tabs>
                <w:tab w:val="decimal" w:pos="67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50E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center"/>
          </w:tcPr>
          <w:p w:rsidR="004105D3" w:rsidRPr="00A66A42" w:rsidRDefault="004105D3" w:rsidP="004105D3">
            <w:pPr>
              <w:tabs>
                <w:tab w:val="decimal" w:pos="614"/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4105D3" w:rsidRPr="00A66A42" w:rsidRDefault="007550C5" w:rsidP="004105D3">
            <w:pPr>
              <w:tabs>
                <w:tab w:val="decimal" w:pos="83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2,12</w:t>
            </w:r>
            <w:r w:rsidR="00A9197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:rsidR="004105D3" w:rsidRPr="00A66A42" w:rsidRDefault="004105D3" w:rsidP="004105D3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4105D3" w:rsidRPr="007550C5" w:rsidRDefault="004105D3" w:rsidP="007550C5">
            <w:pPr>
              <w:tabs>
                <w:tab w:val="decimal" w:pos="55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50E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05D3" w:rsidRPr="00A66A42" w:rsidTr="0073241F">
        <w:tc>
          <w:tcPr>
            <w:tcW w:w="1594" w:type="pct"/>
          </w:tcPr>
          <w:p w:rsidR="004105D3" w:rsidRPr="00A66A42" w:rsidRDefault="004105D3" w:rsidP="004105D3">
            <w:pPr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BD13C6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BD13C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D13C6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BD13C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42" w:type="pct"/>
          </w:tcPr>
          <w:p w:rsidR="004105D3" w:rsidRPr="00A66A42" w:rsidRDefault="004105D3" w:rsidP="004105D3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4105D3" w:rsidRPr="00A66A42" w:rsidRDefault="007550C5" w:rsidP="004105D3">
            <w:pPr>
              <w:tabs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50" w:type="pct"/>
          </w:tcPr>
          <w:p w:rsidR="004105D3" w:rsidRPr="00A66A42" w:rsidRDefault="004105D3" w:rsidP="004105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:rsidR="004105D3" w:rsidRPr="007550C5" w:rsidRDefault="004105D3" w:rsidP="007550C5">
            <w:pPr>
              <w:tabs>
                <w:tab w:val="decimal" w:pos="67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50E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center"/>
          </w:tcPr>
          <w:p w:rsidR="004105D3" w:rsidRPr="00A66A42" w:rsidRDefault="004105D3" w:rsidP="004105D3">
            <w:pPr>
              <w:tabs>
                <w:tab w:val="decimal" w:pos="614"/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4105D3" w:rsidRPr="00A66A42" w:rsidRDefault="007550C5" w:rsidP="004105D3">
            <w:pPr>
              <w:tabs>
                <w:tab w:val="decimal" w:pos="83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150" w:type="pct"/>
          </w:tcPr>
          <w:p w:rsidR="004105D3" w:rsidRPr="00A66A42" w:rsidRDefault="004105D3" w:rsidP="004105D3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4105D3" w:rsidRPr="007550C5" w:rsidRDefault="004105D3" w:rsidP="007550C5">
            <w:pPr>
              <w:tabs>
                <w:tab w:val="decimal" w:pos="55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D50E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063A" w:rsidRPr="00A66A42" w:rsidTr="0073241F">
        <w:tc>
          <w:tcPr>
            <w:tcW w:w="1594" w:type="pct"/>
          </w:tcPr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:rsidR="00B1063A" w:rsidRPr="00A66A42" w:rsidRDefault="00B1063A" w:rsidP="00B1063A">
            <w:pPr>
              <w:pStyle w:val="BodyText"/>
              <w:tabs>
                <w:tab w:val="decimal" w:pos="-103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:rsidR="00B1063A" w:rsidRPr="00BD50DF" w:rsidRDefault="007550C5" w:rsidP="00B1063A">
            <w:pPr>
              <w:tabs>
                <w:tab w:val="decimal" w:pos="890"/>
              </w:tabs>
              <w:ind w:right="-3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0C5">
              <w:rPr>
                <w:rFonts w:ascii="Angsana New" w:hAnsi="Angsana New"/>
                <w:b/>
                <w:bCs/>
                <w:sz w:val="30"/>
                <w:szCs w:val="30"/>
              </w:rPr>
              <w:t>26,853</w:t>
            </w:r>
          </w:p>
        </w:tc>
        <w:tc>
          <w:tcPr>
            <w:tcW w:w="150" w:type="pct"/>
          </w:tcPr>
          <w:p w:rsidR="00B1063A" w:rsidRPr="00BD50DF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:rsidR="00B1063A" w:rsidRPr="00BD50DF" w:rsidRDefault="00B1063A" w:rsidP="00B1063A">
            <w:pPr>
              <w:tabs>
                <w:tab w:val="decimal" w:pos="890"/>
              </w:tabs>
              <w:ind w:right="-3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DF">
              <w:rPr>
                <w:rFonts w:ascii="Angsana New" w:hAnsi="Angsana New"/>
                <w:b/>
                <w:bCs/>
                <w:sz w:val="30"/>
                <w:szCs w:val="30"/>
              </w:rPr>
              <w:t>9,507</w:t>
            </w:r>
          </w:p>
        </w:tc>
        <w:tc>
          <w:tcPr>
            <w:tcW w:w="150" w:type="pct"/>
            <w:vAlign w:val="center"/>
          </w:tcPr>
          <w:p w:rsidR="00B1063A" w:rsidRPr="00BD50DF" w:rsidRDefault="00B1063A" w:rsidP="00B1063A">
            <w:pPr>
              <w:tabs>
                <w:tab w:val="decimal" w:pos="614"/>
                <w:tab w:val="decimal" w:pos="911"/>
              </w:tabs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:rsidR="00B1063A" w:rsidRPr="00BD50DF" w:rsidRDefault="00A1229C" w:rsidP="00B1063A">
            <w:pPr>
              <w:tabs>
                <w:tab w:val="decimal" w:pos="79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29C">
              <w:rPr>
                <w:rFonts w:ascii="Angsana New" w:hAnsi="Angsana New"/>
                <w:b/>
                <w:bCs/>
                <w:sz w:val="30"/>
                <w:szCs w:val="30"/>
              </w:rPr>
              <w:t>28,79</w:t>
            </w:r>
            <w:r w:rsidR="00A9197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:rsidR="00B1063A" w:rsidRPr="00BD50DF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:rsidR="00B1063A" w:rsidRPr="00BD50DF" w:rsidRDefault="00B1063A" w:rsidP="00B1063A">
            <w:pPr>
              <w:tabs>
                <w:tab w:val="decimal" w:pos="79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9,564</w:t>
            </w:r>
          </w:p>
        </w:tc>
      </w:tr>
      <w:tr w:rsidR="00B1063A" w:rsidRPr="00A66A42" w:rsidTr="0073241F">
        <w:tc>
          <w:tcPr>
            <w:tcW w:w="1594" w:type="pct"/>
          </w:tcPr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B1063A" w:rsidRPr="00A66A42" w:rsidRDefault="00B1063A" w:rsidP="00B1063A">
            <w:pPr>
              <w:pStyle w:val="BodyText"/>
              <w:tabs>
                <w:tab w:val="decimal" w:pos="911"/>
              </w:tabs>
              <w:spacing w:after="0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:rsidR="00B1063A" w:rsidRPr="00A66A42" w:rsidRDefault="00B1063A" w:rsidP="00B1063A">
            <w:pPr>
              <w:pStyle w:val="BodyText"/>
              <w:tabs>
                <w:tab w:val="decimal" w:pos="911"/>
              </w:tabs>
              <w:spacing w:after="0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1063A" w:rsidRPr="00A66A42" w:rsidRDefault="00B1063A" w:rsidP="00B1063A">
            <w:pPr>
              <w:pStyle w:val="BodyText"/>
              <w:tabs>
                <w:tab w:val="decimal" w:pos="83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B1063A" w:rsidRPr="00A66A42" w:rsidRDefault="00B1063A" w:rsidP="00B1063A">
            <w:pPr>
              <w:pStyle w:val="BodyText"/>
              <w:tabs>
                <w:tab w:val="decimal" w:pos="83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63A" w:rsidRPr="00A66A42" w:rsidTr="0073241F">
        <w:tc>
          <w:tcPr>
            <w:tcW w:w="1594" w:type="pct"/>
          </w:tcPr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42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B1063A" w:rsidRPr="00A66A42" w:rsidRDefault="00B1063A" w:rsidP="00B1063A">
            <w:pPr>
              <w:pStyle w:val="BodyText"/>
              <w:tabs>
                <w:tab w:val="decimal" w:pos="911"/>
              </w:tabs>
              <w:spacing w:after="0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:rsidR="00B1063A" w:rsidRPr="00A66A42" w:rsidRDefault="00B1063A" w:rsidP="00B1063A">
            <w:pPr>
              <w:pStyle w:val="BodyText"/>
              <w:tabs>
                <w:tab w:val="decimal" w:pos="911"/>
              </w:tabs>
              <w:spacing w:after="0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1063A" w:rsidRPr="00A66A42" w:rsidRDefault="00B1063A" w:rsidP="00B1063A">
            <w:pPr>
              <w:pStyle w:val="BodyText"/>
              <w:tabs>
                <w:tab w:val="decimal" w:pos="83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B1063A" w:rsidRPr="00A66A42" w:rsidRDefault="00B1063A" w:rsidP="00B1063A">
            <w:pPr>
              <w:pStyle w:val="BodyText"/>
              <w:tabs>
                <w:tab w:val="decimal" w:pos="83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63A" w:rsidRPr="00A66A42" w:rsidTr="0073241F">
        <w:tc>
          <w:tcPr>
            <w:tcW w:w="1594" w:type="pct"/>
          </w:tcPr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42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:rsidR="00B1063A" w:rsidRPr="00A66A42" w:rsidRDefault="007550C5" w:rsidP="00B1063A">
            <w:pPr>
              <w:tabs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28,447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:rsidR="00B1063A" w:rsidRPr="00A66A42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55C">
              <w:rPr>
                <w:rFonts w:ascii="Angsana New" w:hAnsi="Angsana New"/>
                <w:sz w:val="30"/>
                <w:szCs w:val="30"/>
              </w:rPr>
              <w:t>24,361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tabs>
                <w:tab w:val="decimal" w:pos="911"/>
              </w:tabs>
              <w:ind w:right="-2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1063A" w:rsidRPr="00A66A42" w:rsidRDefault="007550C5" w:rsidP="00B1063A">
            <w:pPr>
              <w:tabs>
                <w:tab w:val="decimal" w:pos="83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16,417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B1063A" w:rsidRPr="00A66A42" w:rsidRDefault="00B1063A" w:rsidP="000F6C5E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6755C">
              <w:rPr>
                <w:rFonts w:ascii="Angsana New" w:hAnsi="Angsana New"/>
                <w:sz w:val="30"/>
                <w:szCs w:val="30"/>
              </w:rPr>
              <w:t>12,09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1063A" w:rsidRPr="00A66A42" w:rsidTr="0073241F">
        <w:tc>
          <w:tcPr>
            <w:tcW w:w="1594" w:type="pct"/>
          </w:tcPr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A66A4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42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:rsidR="00B1063A" w:rsidRPr="00A66A42" w:rsidRDefault="00B1063A" w:rsidP="00B1063A">
            <w:pPr>
              <w:tabs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:rsidR="00B1063A" w:rsidRPr="00A66A42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B1063A" w:rsidRPr="00A66A42" w:rsidRDefault="00B1063A" w:rsidP="00B1063A">
            <w:pPr>
              <w:pStyle w:val="BodyText"/>
              <w:tabs>
                <w:tab w:val="decimal" w:pos="911"/>
              </w:tabs>
              <w:spacing w:after="0"/>
              <w:ind w:left="-108" w:right="-2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1063A" w:rsidRPr="00A66A42" w:rsidRDefault="00B1063A" w:rsidP="00B1063A">
            <w:pPr>
              <w:pStyle w:val="BodyText"/>
              <w:tabs>
                <w:tab w:val="decimal" w:pos="83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B1063A" w:rsidRPr="00A66A42" w:rsidRDefault="00B1063A" w:rsidP="000F6C5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63A" w:rsidRPr="00A66A42" w:rsidTr="0073241F">
        <w:tc>
          <w:tcPr>
            <w:tcW w:w="1594" w:type="pct"/>
          </w:tcPr>
          <w:p w:rsidR="00B1063A" w:rsidRPr="00A66A42" w:rsidRDefault="00B1063A" w:rsidP="00B1063A">
            <w:pPr>
              <w:ind w:left="342"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442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:rsidR="00B1063A" w:rsidRPr="00A66A42" w:rsidRDefault="007550C5" w:rsidP="00B1063A">
            <w:pPr>
              <w:tabs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28,944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:rsidR="00B1063A" w:rsidRPr="00A66A42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55C">
              <w:rPr>
                <w:rFonts w:ascii="Angsana New" w:hAnsi="Angsana New"/>
                <w:sz w:val="30"/>
                <w:szCs w:val="30"/>
              </w:rPr>
              <w:t>29,787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tabs>
                <w:tab w:val="decimal" w:pos="911"/>
              </w:tabs>
              <w:ind w:right="-2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1063A" w:rsidRPr="00A66A42" w:rsidRDefault="007550C5" w:rsidP="00B1063A">
            <w:pPr>
              <w:tabs>
                <w:tab w:val="decimal" w:pos="83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16,761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B1063A" w:rsidRPr="00A66A42" w:rsidRDefault="00B1063A" w:rsidP="000F6C5E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6755C">
              <w:rPr>
                <w:rFonts w:ascii="Angsana New" w:hAnsi="Angsana New"/>
                <w:sz w:val="30"/>
                <w:szCs w:val="30"/>
              </w:rPr>
              <w:t>21,963</w:t>
            </w:r>
          </w:p>
        </w:tc>
      </w:tr>
      <w:tr w:rsidR="00B1063A" w:rsidRPr="00A66A42" w:rsidTr="0073241F">
        <w:tc>
          <w:tcPr>
            <w:tcW w:w="1594" w:type="pct"/>
          </w:tcPr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>6 เดือน</w:t>
            </w:r>
          </w:p>
        </w:tc>
        <w:tc>
          <w:tcPr>
            <w:tcW w:w="442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:rsidR="00B1063A" w:rsidRPr="00A66A42" w:rsidRDefault="007550C5" w:rsidP="00B1063A">
            <w:pPr>
              <w:tabs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4,702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:rsidR="00B1063A" w:rsidRPr="00A66A42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55C">
              <w:rPr>
                <w:rFonts w:ascii="Angsana New" w:hAnsi="Angsana New"/>
                <w:sz w:val="30"/>
                <w:szCs w:val="30"/>
              </w:rPr>
              <w:t>10,716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tabs>
                <w:tab w:val="decimal" w:pos="911"/>
              </w:tabs>
              <w:ind w:right="-2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1063A" w:rsidRPr="00A66A42" w:rsidRDefault="007550C5" w:rsidP="00B1063A">
            <w:pPr>
              <w:tabs>
                <w:tab w:val="decimal" w:pos="83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1,65</w:t>
            </w:r>
            <w:r w:rsidR="001C092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B1063A" w:rsidRPr="00A66A42" w:rsidRDefault="00B1063A" w:rsidP="000F6C5E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6755C">
              <w:rPr>
                <w:rFonts w:ascii="Angsana New" w:hAnsi="Angsana New"/>
                <w:sz w:val="30"/>
                <w:szCs w:val="30"/>
              </w:rPr>
              <w:t>1,663</w:t>
            </w:r>
          </w:p>
        </w:tc>
      </w:tr>
      <w:tr w:rsidR="00B1063A" w:rsidRPr="00A66A42" w:rsidTr="0073241F">
        <w:tc>
          <w:tcPr>
            <w:tcW w:w="1594" w:type="pct"/>
          </w:tcPr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>12 เดือน</w:t>
            </w:r>
          </w:p>
        </w:tc>
        <w:tc>
          <w:tcPr>
            <w:tcW w:w="442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:rsidR="00B1063A" w:rsidRPr="00A66A42" w:rsidRDefault="007550C5" w:rsidP="00B1063A">
            <w:pPr>
              <w:tabs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2,35</w:t>
            </w:r>
            <w:r w:rsidR="001C092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:rsidR="00B1063A" w:rsidRPr="00A66A42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55C">
              <w:rPr>
                <w:rFonts w:ascii="Angsana New" w:hAnsi="Angsana New"/>
                <w:sz w:val="30"/>
                <w:szCs w:val="30"/>
              </w:rPr>
              <w:t>2,902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tabs>
                <w:tab w:val="decimal" w:pos="911"/>
              </w:tabs>
              <w:ind w:right="-2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:rsidR="00B1063A" w:rsidRPr="00E54CEC" w:rsidRDefault="007550C5" w:rsidP="007550C5">
            <w:pPr>
              <w:tabs>
                <w:tab w:val="decimal" w:pos="83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  <w:tc>
          <w:tcPr>
            <w:tcW w:w="150" w:type="pct"/>
            <w:vAlign w:val="center"/>
          </w:tcPr>
          <w:p w:rsidR="00B1063A" w:rsidRPr="00E54CEC" w:rsidRDefault="00B1063A" w:rsidP="00B1063A">
            <w:pPr>
              <w:tabs>
                <w:tab w:val="decimal" w:pos="52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:rsidR="00B1063A" w:rsidRPr="00E54CEC" w:rsidRDefault="00B1063A" w:rsidP="007550C5">
            <w:pPr>
              <w:tabs>
                <w:tab w:val="decimal" w:pos="55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E54C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063A" w:rsidRPr="00A66A42" w:rsidTr="0073241F">
        <w:tc>
          <w:tcPr>
            <w:tcW w:w="1594" w:type="pct"/>
          </w:tcPr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A66A42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มากกว่า 12 เดือน</w:t>
            </w:r>
          </w:p>
        </w:tc>
        <w:tc>
          <w:tcPr>
            <w:tcW w:w="442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:rsidR="00B1063A" w:rsidRPr="00A66A42" w:rsidRDefault="007550C5" w:rsidP="00B1063A">
            <w:pPr>
              <w:tabs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7,270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:rsidR="00B1063A" w:rsidRPr="00A66A42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55C">
              <w:rPr>
                <w:rFonts w:ascii="Angsana New" w:hAnsi="Angsana New"/>
                <w:sz w:val="30"/>
                <w:szCs w:val="30"/>
              </w:rPr>
              <w:t>5,787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B1063A" w:rsidRPr="00A66A42" w:rsidRDefault="007550C5" w:rsidP="00B1063A">
            <w:pPr>
              <w:tabs>
                <w:tab w:val="decimal" w:pos="83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1,382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B1063A" w:rsidRPr="00A66A42" w:rsidRDefault="00B1063A" w:rsidP="000F6C5E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6755C">
              <w:rPr>
                <w:rFonts w:ascii="Angsana New" w:hAnsi="Angsana New"/>
                <w:sz w:val="30"/>
                <w:szCs w:val="30"/>
              </w:rPr>
              <w:t>2,407</w:t>
            </w:r>
          </w:p>
        </w:tc>
      </w:tr>
      <w:tr w:rsidR="00B1063A" w:rsidRPr="00A66A42" w:rsidTr="0073241F">
        <w:tc>
          <w:tcPr>
            <w:tcW w:w="1594" w:type="pct"/>
          </w:tcPr>
          <w:p w:rsidR="00B1063A" w:rsidRPr="00A66A42" w:rsidRDefault="00B1063A" w:rsidP="00B1063A">
            <w:pPr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:rsidR="00B1063A" w:rsidRPr="00541865" w:rsidRDefault="007550C5" w:rsidP="00B1063A">
            <w:pPr>
              <w:tabs>
                <w:tab w:val="decimal" w:pos="911"/>
              </w:tabs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0C5">
              <w:rPr>
                <w:rFonts w:ascii="Angsana New" w:hAnsi="Angsana New"/>
                <w:b/>
                <w:bCs/>
                <w:sz w:val="30"/>
                <w:szCs w:val="30"/>
              </w:rPr>
              <w:t>71,72</w:t>
            </w:r>
            <w:r w:rsidR="001C092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:rsidR="00B1063A" w:rsidRPr="00541865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:rsidR="00B1063A" w:rsidRPr="000F6C5E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6C5E">
              <w:rPr>
                <w:rFonts w:ascii="Angsana New" w:hAnsi="Angsana New"/>
                <w:b/>
                <w:bCs/>
                <w:sz w:val="30"/>
                <w:szCs w:val="30"/>
              </w:rPr>
              <w:t>73,553</w:t>
            </w:r>
          </w:p>
        </w:tc>
        <w:tc>
          <w:tcPr>
            <w:tcW w:w="150" w:type="pct"/>
          </w:tcPr>
          <w:p w:rsidR="00B1063A" w:rsidRPr="00541865" w:rsidRDefault="00B1063A" w:rsidP="00B1063A">
            <w:pPr>
              <w:tabs>
                <w:tab w:val="decimal" w:pos="911"/>
              </w:tabs>
              <w:ind w:right="-2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B1063A" w:rsidRPr="00541865" w:rsidRDefault="007550C5" w:rsidP="00B1063A">
            <w:pPr>
              <w:tabs>
                <w:tab w:val="decimal" w:pos="834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0C5">
              <w:rPr>
                <w:rFonts w:ascii="Angsana New" w:hAnsi="Angsana New"/>
                <w:b/>
                <w:bCs/>
                <w:sz w:val="30"/>
                <w:szCs w:val="30"/>
              </w:rPr>
              <w:t>37,23</w:t>
            </w:r>
            <w:r w:rsidR="001C092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:rsidR="00B1063A" w:rsidRPr="00541865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B1063A" w:rsidRPr="00541865" w:rsidRDefault="00B1063A" w:rsidP="000F6C5E">
            <w:pPr>
              <w:tabs>
                <w:tab w:val="decimal" w:pos="79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55C">
              <w:rPr>
                <w:rFonts w:ascii="Angsana New" w:hAnsi="Angsana New"/>
                <w:b/>
                <w:bCs/>
                <w:sz w:val="30"/>
                <w:szCs w:val="30"/>
              </w:rPr>
              <w:t>38,12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B1063A" w:rsidRPr="00A66A42" w:rsidTr="0073241F">
        <w:tc>
          <w:tcPr>
            <w:tcW w:w="1594" w:type="pct"/>
          </w:tcPr>
          <w:p w:rsidR="00B1063A" w:rsidRPr="00A66A42" w:rsidRDefault="00B1063A" w:rsidP="00B1063A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42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:rsidR="00B1063A" w:rsidRPr="00A66A42" w:rsidRDefault="007550C5">
            <w:pPr>
              <w:tabs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(4,</w:t>
            </w:r>
            <w:r w:rsidR="001C092D" w:rsidRPr="007550C5">
              <w:rPr>
                <w:rFonts w:ascii="Angsana New" w:hAnsi="Angsana New"/>
                <w:sz w:val="30"/>
                <w:szCs w:val="30"/>
              </w:rPr>
              <w:t>1</w:t>
            </w:r>
            <w:r w:rsidR="001C092D">
              <w:rPr>
                <w:rFonts w:ascii="Angsana New" w:hAnsi="Angsana New"/>
                <w:sz w:val="30"/>
                <w:szCs w:val="30"/>
              </w:rPr>
              <w:t>60</w:t>
            </w:r>
            <w:r w:rsidRPr="007550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B1063A" w:rsidRPr="00A66A42" w:rsidRDefault="00B1063A" w:rsidP="00B1063A">
            <w:pPr>
              <w:tabs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(3,218)</w:t>
            </w:r>
          </w:p>
        </w:tc>
        <w:tc>
          <w:tcPr>
            <w:tcW w:w="150" w:type="pct"/>
            <w:vAlign w:val="center"/>
          </w:tcPr>
          <w:p w:rsidR="00B1063A" w:rsidRPr="00A66A42" w:rsidRDefault="00B1063A" w:rsidP="00B1063A">
            <w:pPr>
              <w:tabs>
                <w:tab w:val="decimal" w:pos="614"/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B1063A" w:rsidRPr="00A66A42" w:rsidRDefault="007550C5" w:rsidP="00B1063A">
            <w:pPr>
              <w:tabs>
                <w:tab w:val="decimal" w:pos="83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(1,38</w:t>
            </w:r>
            <w:r w:rsidR="001C092D">
              <w:rPr>
                <w:rFonts w:ascii="Angsana New" w:hAnsi="Angsana New"/>
                <w:sz w:val="30"/>
                <w:szCs w:val="30"/>
              </w:rPr>
              <w:t>2</w:t>
            </w:r>
            <w:r w:rsidRPr="007550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B1063A" w:rsidRPr="00A66A42" w:rsidRDefault="00B1063A" w:rsidP="000F6C5E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(440)</w:t>
            </w:r>
          </w:p>
        </w:tc>
      </w:tr>
      <w:tr w:rsidR="00B1063A" w:rsidRPr="00A66A42" w:rsidTr="0073241F">
        <w:tc>
          <w:tcPr>
            <w:tcW w:w="1594" w:type="pct"/>
          </w:tcPr>
          <w:p w:rsidR="00B1063A" w:rsidRPr="00A66A42" w:rsidRDefault="00B1063A" w:rsidP="00B1063A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063A" w:rsidRPr="00541865" w:rsidRDefault="007550C5" w:rsidP="00B1063A">
            <w:pPr>
              <w:tabs>
                <w:tab w:val="decimal" w:pos="911"/>
              </w:tabs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0C5">
              <w:rPr>
                <w:rFonts w:ascii="Angsana New" w:hAnsi="Angsana New"/>
                <w:b/>
                <w:bCs/>
                <w:sz w:val="30"/>
                <w:szCs w:val="30"/>
              </w:rPr>
              <w:t>67,562</w:t>
            </w:r>
          </w:p>
        </w:tc>
        <w:tc>
          <w:tcPr>
            <w:tcW w:w="150" w:type="pct"/>
          </w:tcPr>
          <w:p w:rsidR="00B1063A" w:rsidRPr="00541865" w:rsidRDefault="00B1063A" w:rsidP="00B1063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063A" w:rsidRPr="00541865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70,335</w:t>
            </w:r>
          </w:p>
        </w:tc>
        <w:tc>
          <w:tcPr>
            <w:tcW w:w="150" w:type="pct"/>
          </w:tcPr>
          <w:p w:rsidR="00B1063A" w:rsidRPr="00541865" w:rsidRDefault="00B1063A" w:rsidP="00B1063A">
            <w:pPr>
              <w:tabs>
                <w:tab w:val="decimal" w:pos="911"/>
              </w:tabs>
              <w:ind w:right="-2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:rsidR="00B1063A" w:rsidRPr="00541865" w:rsidRDefault="007550C5" w:rsidP="00AC6F09">
            <w:pPr>
              <w:tabs>
                <w:tab w:val="decimal" w:pos="834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0C5">
              <w:rPr>
                <w:rFonts w:ascii="Angsana New" w:hAnsi="Angsana New"/>
                <w:b/>
                <w:bCs/>
                <w:sz w:val="30"/>
                <w:szCs w:val="30"/>
              </w:rPr>
              <w:t>35,85</w:t>
            </w:r>
            <w:r w:rsidR="00EC4E6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:rsidR="00B1063A" w:rsidRPr="00541865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:rsidR="00B1063A" w:rsidRPr="00541865" w:rsidRDefault="00B1063A" w:rsidP="000F6C5E">
            <w:pPr>
              <w:tabs>
                <w:tab w:val="decimal" w:pos="79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55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0675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686</w:t>
            </w:r>
          </w:p>
        </w:tc>
      </w:tr>
      <w:tr w:rsidR="00B1063A" w:rsidRPr="00A66A42" w:rsidTr="0073241F">
        <w:trPr>
          <w:trHeight w:val="262"/>
        </w:trPr>
        <w:tc>
          <w:tcPr>
            <w:tcW w:w="1594" w:type="pct"/>
          </w:tcPr>
          <w:p w:rsidR="00B1063A" w:rsidRPr="00A66A42" w:rsidRDefault="00B1063A" w:rsidP="00B1063A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:rsidR="00B1063A" w:rsidRPr="00A66A42" w:rsidRDefault="00B1063A" w:rsidP="00B1063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:rsidR="00B1063A" w:rsidRPr="00A66A42" w:rsidRDefault="00B1063A" w:rsidP="00B1063A">
            <w:pPr>
              <w:tabs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:rsidR="00B1063A" w:rsidRPr="00A66A42" w:rsidRDefault="00B1063A" w:rsidP="00B1063A">
            <w:pPr>
              <w:tabs>
                <w:tab w:val="decimal" w:pos="91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B1063A" w:rsidRPr="00A66A42" w:rsidRDefault="00B1063A" w:rsidP="00B1063A">
            <w:pPr>
              <w:tabs>
                <w:tab w:val="decimal" w:pos="83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B1063A" w:rsidRPr="00A66A42" w:rsidRDefault="00B1063A" w:rsidP="00B106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B1063A" w:rsidRPr="00A66A42" w:rsidRDefault="00B1063A" w:rsidP="00B1063A">
            <w:pPr>
              <w:tabs>
                <w:tab w:val="decimal" w:pos="83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63A" w:rsidRPr="00A66A42" w:rsidTr="0073241F">
        <w:tc>
          <w:tcPr>
            <w:tcW w:w="1594" w:type="pct"/>
          </w:tcPr>
          <w:p w:rsidR="00B1063A" w:rsidRPr="00A66A42" w:rsidRDefault="0073241F" w:rsidP="00B1063A">
            <w:pPr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2" w:type="pct"/>
          </w:tcPr>
          <w:p w:rsidR="00B1063A" w:rsidRPr="00A66A42" w:rsidRDefault="00B1063A" w:rsidP="00B1063A">
            <w:pPr>
              <w:tabs>
                <w:tab w:val="decimal" w:pos="86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:rsidR="00B1063A" w:rsidRPr="00F46531" w:rsidRDefault="007550C5" w:rsidP="00B1063A">
            <w:pPr>
              <w:tabs>
                <w:tab w:val="decimal" w:pos="911"/>
              </w:tabs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0C5">
              <w:rPr>
                <w:rFonts w:ascii="Angsana New" w:hAnsi="Angsana New"/>
                <w:b/>
                <w:bCs/>
                <w:sz w:val="30"/>
                <w:szCs w:val="30"/>
              </w:rPr>
              <w:t>94,415</w:t>
            </w:r>
          </w:p>
        </w:tc>
        <w:tc>
          <w:tcPr>
            <w:tcW w:w="150" w:type="pct"/>
          </w:tcPr>
          <w:p w:rsidR="00B1063A" w:rsidRPr="00F46531" w:rsidRDefault="00B1063A" w:rsidP="00B1063A">
            <w:pPr>
              <w:tabs>
                <w:tab w:val="decimal" w:pos="866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double" w:sz="4" w:space="0" w:color="auto"/>
            </w:tcBorders>
          </w:tcPr>
          <w:p w:rsidR="00B1063A" w:rsidRPr="00F46531" w:rsidRDefault="00B1063A" w:rsidP="000F6C5E">
            <w:pPr>
              <w:pStyle w:val="BodyText"/>
              <w:tabs>
                <w:tab w:val="decimal" w:pos="929"/>
              </w:tabs>
              <w:spacing w:after="0"/>
              <w:ind w:left="-108" w:right="-2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79,842</w:t>
            </w:r>
          </w:p>
        </w:tc>
        <w:tc>
          <w:tcPr>
            <w:tcW w:w="150" w:type="pct"/>
          </w:tcPr>
          <w:p w:rsidR="00B1063A" w:rsidRPr="00541865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:rsidR="00B1063A" w:rsidRPr="00541865" w:rsidRDefault="007550C5" w:rsidP="00B1063A">
            <w:pPr>
              <w:tabs>
                <w:tab w:val="decimal" w:pos="834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0C5">
              <w:rPr>
                <w:rFonts w:ascii="Angsana New" w:hAnsi="Angsana New"/>
                <w:b/>
                <w:bCs/>
                <w:sz w:val="30"/>
                <w:szCs w:val="30"/>
              </w:rPr>
              <w:t>64,64</w:t>
            </w:r>
            <w:r w:rsidR="00AC6F0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:rsidR="00B1063A" w:rsidRPr="00541865" w:rsidRDefault="00B1063A" w:rsidP="00B106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:rsidR="00B1063A" w:rsidRPr="00541865" w:rsidRDefault="00B1063A" w:rsidP="000F6C5E">
            <w:pPr>
              <w:tabs>
                <w:tab w:val="decimal" w:pos="79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55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0675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250</w:t>
            </w:r>
          </w:p>
        </w:tc>
      </w:tr>
    </w:tbl>
    <w:p w:rsidR="003D782C" w:rsidRDefault="003D782C" w:rsidP="00A66A42">
      <w:pPr>
        <w:pStyle w:val="BodyText"/>
        <w:spacing w:after="0"/>
        <w:ind w:left="540" w:right="20"/>
        <w:rPr>
          <w:rFonts w:ascii="Angsana New" w:hAnsi="Angsana New"/>
          <w:sz w:val="30"/>
          <w:szCs w:val="30"/>
        </w:rPr>
      </w:pPr>
    </w:p>
    <w:p w:rsidR="002F2D40" w:rsidRPr="00A66A42" w:rsidRDefault="002F2D40" w:rsidP="00A66A42">
      <w:pPr>
        <w:pStyle w:val="BodyText"/>
        <w:spacing w:after="0"/>
        <w:ind w:left="540" w:right="20"/>
        <w:rPr>
          <w:rFonts w:ascii="Angsana New" w:hAnsi="Angsana New"/>
          <w:sz w:val="30"/>
          <w:szCs w:val="30"/>
        </w:rPr>
      </w:pPr>
      <w:r w:rsidRPr="00A66A42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</w:t>
      </w:r>
      <w:r w:rsidR="00214DD1">
        <w:rPr>
          <w:rFonts w:ascii="Angsana New" w:hAnsi="Angsana New"/>
          <w:sz w:val="30"/>
          <w:szCs w:val="30"/>
          <w:cs/>
        </w:rPr>
        <w:t>งกลุ่มบริษัท</w:t>
      </w:r>
      <w:r w:rsidR="00716E66" w:rsidRPr="00A66A42">
        <w:rPr>
          <w:rFonts w:ascii="Angsana New" w:hAnsi="Angsana New"/>
          <w:sz w:val="30"/>
          <w:szCs w:val="30"/>
          <w:cs/>
        </w:rPr>
        <w:t xml:space="preserve"> มีระยะเวลาตั้งแต</w:t>
      </w:r>
      <w:r w:rsidR="00716E66" w:rsidRPr="00A66A42">
        <w:rPr>
          <w:rFonts w:ascii="Angsana New" w:hAnsi="Angsana New" w:hint="cs"/>
          <w:sz w:val="30"/>
          <w:szCs w:val="30"/>
          <w:cs/>
        </w:rPr>
        <w:t xml:space="preserve">่ </w:t>
      </w:r>
      <w:r w:rsidR="00346267">
        <w:rPr>
          <w:rFonts w:ascii="Angsana New" w:hAnsi="Angsana New"/>
          <w:sz w:val="30"/>
          <w:szCs w:val="30"/>
        </w:rPr>
        <w:t>15</w:t>
      </w:r>
      <w:r w:rsidRPr="00A66A42">
        <w:rPr>
          <w:rFonts w:ascii="Angsana New" w:hAnsi="Angsana New"/>
          <w:sz w:val="30"/>
          <w:szCs w:val="30"/>
        </w:rPr>
        <w:t xml:space="preserve"> </w:t>
      </w:r>
      <w:r w:rsidRPr="00A66A42">
        <w:rPr>
          <w:rFonts w:ascii="Angsana New" w:hAnsi="Angsana New"/>
          <w:sz w:val="30"/>
          <w:szCs w:val="30"/>
          <w:cs/>
        </w:rPr>
        <w:t xml:space="preserve">วันถึง </w:t>
      </w:r>
      <w:r w:rsidR="00346267">
        <w:rPr>
          <w:rFonts w:ascii="Angsana New" w:hAnsi="Angsana New"/>
          <w:sz w:val="30"/>
          <w:szCs w:val="30"/>
        </w:rPr>
        <w:t>3</w:t>
      </w:r>
      <w:r w:rsidR="00716E66" w:rsidRPr="00A66A42">
        <w:rPr>
          <w:rFonts w:ascii="Angsana New" w:hAnsi="Angsana New"/>
          <w:sz w:val="30"/>
          <w:szCs w:val="30"/>
        </w:rPr>
        <w:t>0</w:t>
      </w:r>
      <w:r w:rsidRPr="00A66A42">
        <w:rPr>
          <w:rFonts w:ascii="Angsana New" w:hAnsi="Angsana New"/>
          <w:sz w:val="30"/>
          <w:szCs w:val="30"/>
        </w:rPr>
        <w:t xml:space="preserve"> </w:t>
      </w:r>
      <w:r w:rsidRPr="00A66A42">
        <w:rPr>
          <w:rFonts w:ascii="Angsana New" w:hAnsi="Angsana New"/>
          <w:sz w:val="30"/>
          <w:szCs w:val="30"/>
          <w:cs/>
        </w:rPr>
        <w:t>วัน</w:t>
      </w:r>
    </w:p>
    <w:p w:rsidR="0044798D" w:rsidRPr="00A66A42" w:rsidRDefault="0044798D" w:rsidP="00A66A42">
      <w:pPr>
        <w:pStyle w:val="BodyText"/>
        <w:tabs>
          <w:tab w:val="left" w:pos="540"/>
        </w:tabs>
        <w:spacing w:after="0"/>
        <w:ind w:left="720"/>
        <w:jc w:val="thaiDistribute"/>
        <w:rPr>
          <w:rFonts w:ascii="Angsana New" w:hAnsi="Angsana New"/>
          <w:bCs/>
          <w:sz w:val="30"/>
          <w:szCs w:val="30"/>
        </w:rPr>
      </w:pPr>
    </w:p>
    <w:p w:rsidR="003373E0" w:rsidRPr="00A66A42" w:rsidRDefault="003D782C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3373E0" w:rsidRPr="00E806FF">
        <w:rPr>
          <w:rFonts w:ascii="Angsana New" w:hAnsi="Angsana New" w:hint="cs"/>
          <w:bCs/>
          <w:sz w:val="30"/>
          <w:szCs w:val="30"/>
          <w:cs/>
        </w:rPr>
        <w:lastRenderedPageBreak/>
        <w:t>มูลค่า</w:t>
      </w:r>
      <w:r w:rsidR="003373E0" w:rsidRPr="00E806FF">
        <w:rPr>
          <w:rFonts w:ascii="Angsana New" w:hAnsi="Angsana New"/>
          <w:bCs/>
          <w:sz w:val="30"/>
          <w:szCs w:val="30"/>
          <w:cs/>
        </w:rPr>
        <w:t>งาน</w:t>
      </w:r>
      <w:r w:rsidR="005E3AB0" w:rsidRPr="00E806FF">
        <w:rPr>
          <w:rFonts w:ascii="Angsana New" w:hAnsi="Angsana New" w:hint="cs"/>
          <w:bCs/>
          <w:sz w:val="30"/>
          <w:szCs w:val="30"/>
          <w:cs/>
        </w:rPr>
        <w:t>ระหว่างทำ</w:t>
      </w:r>
      <w:r w:rsidR="003373E0" w:rsidRPr="00E806FF">
        <w:rPr>
          <w:rFonts w:ascii="Angsana New" w:hAnsi="Angsana New"/>
          <w:bCs/>
          <w:sz w:val="30"/>
          <w:szCs w:val="30"/>
          <w:cs/>
        </w:rPr>
        <w:t>ตามสัญญา</w:t>
      </w:r>
    </w:p>
    <w:p w:rsidR="009E17E9" w:rsidRPr="007802B0" w:rsidRDefault="009E17E9" w:rsidP="00A66A42">
      <w:pPr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4667" w:type="pct"/>
        <w:tblInd w:w="558" w:type="dxa"/>
        <w:tblLayout w:type="fixed"/>
        <w:tblLook w:val="04A0" w:firstRow="1" w:lastRow="0" w:firstColumn="1" w:lastColumn="0" w:noHBand="0" w:noVBand="1"/>
      </w:tblPr>
      <w:tblGrid>
        <w:gridCol w:w="3027"/>
        <w:gridCol w:w="834"/>
        <w:gridCol w:w="1058"/>
        <w:gridCol w:w="265"/>
        <w:gridCol w:w="1144"/>
        <w:gridCol w:w="265"/>
        <w:gridCol w:w="1056"/>
        <w:gridCol w:w="265"/>
        <w:gridCol w:w="1051"/>
      </w:tblGrid>
      <w:tr w:rsidR="003373E0" w:rsidRPr="00A66A42" w:rsidTr="00480D1A">
        <w:trPr>
          <w:cantSplit/>
        </w:trPr>
        <w:tc>
          <w:tcPr>
            <w:tcW w:w="1688" w:type="pct"/>
          </w:tcPr>
          <w:p w:rsidR="003373E0" w:rsidRPr="00A66A42" w:rsidRDefault="003373E0" w:rsidP="00A66A42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5" w:type="pct"/>
          </w:tcPr>
          <w:p w:rsidR="003373E0" w:rsidRPr="00A66A42" w:rsidRDefault="003373E0" w:rsidP="00A66A42">
            <w:pPr>
              <w:pStyle w:val="PicturteLeftFullLength"/>
              <w:framePr w:w="0" w:h="0" w:hSpace="0" w:vSpace="0" w:wrap="auto" w:vAnchor="margin" w:hAnchor="text" w:xAlign="left" w:yAlign="inline"/>
              <w:spacing w:before="0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6" w:type="pct"/>
            <w:gridSpan w:val="3"/>
          </w:tcPr>
          <w:p w:rsidR="003373E0" w:rsidRPr="00A66A42" w:rsidRDefault="003373E0" w:rsidP="00A66A42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66A4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8" w:type="pct"/>
          </w:tcPr>
          <w:p w:rsidR="003373E0" w:rsidRPr="00A66A42" w:rsidRDefault="003373E0" w:rsidP="00A66A42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pct"/>
            <w:gridSpan w:val="3"/>
          </w:tcPr>
          <w:p w:rsidR="003373E0" w:rsidRPr="00A66A42" w:rsidRDefault="003373E0" w:rsidP="00A66A42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66A4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F6C5E" w:rsidRPr="00A66A42" w:rsidTr="00480D1A">
        <w:trPr>
          <w:cantSplit/>
        </w:trPr>
        <w:tc>
          <w:tcPr>
            <w:tcW w:w="1688" w:type="pct"/>
          </w:tcPr>
          <w:p w:rsidR="005B3F7E" w:rsidRPr="00A66A42" w:rsidRDefault="005B3F7E" w:rsidP="005B3F7E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5" w:type="pct"/>
          </w:tcPr>
          <w:p w:rsidR="005B3F7E" w:rsidRPr="00A66A42" w:rsidRDefault="005B3F7E" w:rsidP="005B3F7E">
            <w:pPr>
              <w:pStyle w:val="PicturteLeftFullLength"/>
              <w:framePr w:w="0" w:h="0" w:hSpace="0" w:vSpace="0" w:wrap="auto" w:vAnchor="margin" w:hAnchor="text" w:xAlign="left" w:yAlign="inline"/>
              <w:spacing w:before="0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5B3F7E" w:rsidRPr="00B1063A" w:rsidRDefault="00B1063A" w:rsidP="005B3F7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:rsidR="005B3F7E" w:rsidRPr="00B1063A" w:rsidRDefault="005B3F7E" w:rsidP="005B3F7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B3F7E" w:rsidRPr="00B1063A" w:rsidRDefault="00B1063A" w:rsidP="005B3F7E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8" w:type="pct"/>
          </w:tcPr>
          <w:p w:rsidR="005B3F7E" w:rsidRPr="00B1063A" w:rsidRDefault="005B3F7E" w:rsidP="005B3F7E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:rsidR="005B3F7E" w:rsidRPr="00B1063A" w:rsidRDefault="00B1063A" w:rsidP="005B3F7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:rsidR="005B3F7E" w:rsidRPr="00A66A42" w:rsidRDefault="005B3F7E" w:rsidP="005B3F7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5B3F7E" w:rsidRPr="00A66A42" w:rsidRDefault="00B1063A" w:rsidP="005B3F7E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214DD1" w:rsidRPr="00A66A42" w:rsidTr="00480D1A">
        <w:trPr>
          <w:cantSplit/>
        </w:trPr>
        <w:tc>
          <w:tcPr>
            <w:tcW w:w="1688" w:type="pct"/>
          </w:tcPr>
          <w:p w:rsidR="00214DD1" w:rsidRPr="00A66A42" w:rsidRDefault="00214DD1" w:rsidP="00214DD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5" w:type="pct"/>
          </w:tcPr>
          <w:p w:rsidR="00214DD1" w:rsidRPr="00A66A42" w:rsidRDefault="00214DD1" w:rsidP="00214DD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7" w:type="pct"/>
            <w:gridSpan w:val="7"/>
          </w:tcPr>
          <w:p w:rsidR="00214DD1" w:rsidRPr="00A66A42" w:rsidRDefault="00214DD1" w:rsidP="00214DD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A66A42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A66A4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A66A42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14DD1" w:rsidRPr="00A66A42" w:rsidTr="00480D1A">
        <w:trPr>
          <w:cantSplit/>
        </w:trPr>
        <w:tc>
          <w:tcPr>
            <w:tcW w:w="2743" w:type="pct"/>
            <w:gridSpan w:val="3"/>
            <w:hideMark/>
          </w:tcPr>
          <w:p w:rsidR="00214DD1" w:rsidRPr="00884F69" w:rsidRDefault="00214DD1" w:rsidP="00214DD1">
            <w:pPr>
              <w:pStyle w:val="E"/>
              <w:tabs>
                <w:tab w:val="decimal" w:pos="1044"/>
              </w:tabs>
              <w:ind w:right="-108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317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มูลค่างาน</w:t>
            </w:r>
            <w:r w:rsidRPr="005E3A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ระหว่างทำ</w:t>
            </w:r>
            <w:r w:rsidRPr="00CF317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ตามสัญญาที่</w:t>
            </w:r>
          </w:p>
          <w:p w:rsidR="00214DD1" w:rsidRPr="00CF317D" w:rsidRDefault="00214DD1" w:rsidP="00214DD1">
            <w:pPr>
              <w:pStyle w:val="E"/>
              <w:tabs>
                <w:tab w:val="decimal" w:pos="1044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84F69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CF317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ยังไม่เรียกเก็บจากลูกค้า</w:t>
            </w:r>
          </w:p>
        </w:tc>
        <w:tc>
          <w:tcPr>
            <w:tcW w:w="148" w:type="pct"/>
          </w:tcPr>
          <w:p w:rsidR="00214DD1" w:rsidRPr="00A66A42" w:rsidRDefault="00214DD1" w:rsidP="00214DD1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214DD1" w:rsidRPr="00A66A42" w:rsidRDefault="00214DD1" w:rsidP="00214DD1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214DD1" w:rsidRPr="00A66A42" w:rsidRDefault="00214DD1" w:rsidP="00214DD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:rsidR="00214DD1" w:rsidRPr="00A66A42" w:rsidRDefault="00214DD1" w:rsidP="00214DD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214DD1" w:rsidRPr="00A66A42" w:rsidRDefault="00214DD1" w:rsidP="00214DD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</w:tcPr>
          <w:p w:rsidR="00214DD1" w:rsidRPr="00A66A42" w:rsidRDefault="00214DD1" w:rsidP="00214DD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480D1A" w:rsidRPr="00A66A42" w:rsidTr="00480D1A">
        <w:trPr>
          <w:cantSplit/>
        </w:trPr>
        <w:tc>
          <w:tcPr>
            <w:tcW w:w="1688" w:type="pct"/>
            <w:hideMark/>
          </w:tcPr>
          <w:p w:rsidR="00480D1A" w:rsidRPr="00A66A42" w:rsidRDefault="00480D1A" w:rsidP="00480D1A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ต้นทุนงานตามสัญญาบวกกำไร</w:t>
            </w:r>
          </w:p>
        </w:tc>
        <w:tc>
          <w:tcPr>
            <w:tcW w:w="465" w:type="pct"/>
          </w:tcPr>
          <w:p w:rsidR="00480D1A" w:rsidRPr="008D37D5" w:rsidRDefault="00480D1A" w:rsidP="00480D1A">
            <w:pPr>
              <w:pStyle w:val="BodyText"/>
              <w:tabs>
                <w:tab w:val="decimal" w:pos="0"/>
              </w:tabs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480D1A" w:rsidRPr="00480D1A" w:rsidRDefault="00480D1A" w:rsidP="00480D1A">
            <w:pPr>
              <w:pStyle w:val="E"/>
              <w:tabs>
                <w:tab w:val="decimal" w:pos="8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480D1A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627,738</w:t>
            </w:r>
          </w:p>
        </w:tc>
        <w:tc>
          <w:tcPr>
            <w:tcW w:w="148" w:type="pct"/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8" w:type="pct"/>
          </w:tcPr>
          <w:p w:rsidR="00480D1A" w:rsidRPr="00A66A42" w:rsidRDefault="00480D1A" w:rsidP="00480D1A">
            <w:pPr>
              <w:pStyle w:val="E"/>
              <w:tabs>
                <w:tab w:val="decimal" w:pos="92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24107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73</w:t>
            </w:r>
            <w:r w:rsidRPr="0024107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718</w:t>
            </w:r>
          </w:p>
        </w:tc>
        <w:tc>
          <w:tcPr>
            <w:tcW w:w="148" w:type="pct"/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20E0C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380,843</w:t>
            </w:r>
          </w:p>
        </w:tc>
        <w:tc>
          <w:tcPr>
            <w:tcW w:w="148" w:type="pct"/>
          </w:tcPr>
          <w:p w:rsidR="00480D1A" w:rsidRPr="00A66A42" w:rsidRDefault="00480D1A" w:rsidP="00480D1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</w:tcPr>
          <w:p w:rsidR="00480D1A" w:rsidRPr="000F6C5E" w:rsidRDefault="00480D1A" w:rsidP="00480D1A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F6C5E">
              <w:rPr>
                <w:rFonts w:ascii="Angsana New" w:hAnsi="Angsana New"/>
                <w:sz w:val="30"/>
                <w:szCs w:val="30"/>
              </w:rPr>
              <w:t>309,397</w:t>
            </w:r>
          </w:p>
        </w:tc>
      </w:tr>
      <w:tr w:rsidR="00480D1A" w:rsidRPr="00A66A42" w:rsidTr="00480D1A">
        <w:trPr>
          <w:cantSplit/>
        </w:trPr>
        <w:tc>
          <w:tcPr>
            <w:tcW w:w="1688" w:type="pct"/>
          </w:tcPr>
          <w:p w:rsidR="00480D1A" w:rsidRPr="00A66A42" w:rsidRDefault="00480D1A" w:rsidP="00480D1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 xml:space="preserve"> จำนวนที่เรียกเก็บจากลูกค้า</w:t>
            </w:r>
          </w:p>
        </w:tc>
        <w:tc>
          <w:tcPr>
            <w:tcW w:w="465" w:type="pct"/>
          </w:tcPr>
          <w:p w:rsidR="00480D1A" w:rsidRPr="00A66A42" w:rsidRDefault="00480D1A" w:rsidP="00480D1A">
            <w:pPr>
              <w:pStyle w:val="PicturteLeftFullLength"/>
              <w:framePr w:w="0" w:h="0" w:hSpace="0" w:vSpace="0" w:wrap="auto" w:vAnchor="margin" w:hAnchor="text" w:xAlign="left" w:yAlign="inline"/>
              <w:spacing w:before="0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480D1A" w:rsidRPr="00480D1A" w:rsidRDefault="00480D1A" w:rsidP="00480D1A">
            <w:pPr>
              <w:pStyle w:val="E"/>
              <w:tabs>
                <w:tab w:val="decimal" w:pos="8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480D1A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(512,726)</w:t>
            </w:r>
          </w:p>
        </w:tc>
        <w:tc>
          <w:tcPr>
            <w:tcW w:w="148" w:type="pct"/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8" w:type="pct"/>
          </w:tcPr>
          <w:p w:rsidR="00480D1A" w:rsidRPr="00A66A42" w:rsidRDefault="00480D1A" w:rsidP="00480D1A">
            <w:pPr>
              <w:pStyle w:val="E"/>
              <w:tabs>
                <w:tab w:val="decimal" w:pos="92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24107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91</w:t>
            </w:r>
            <w:r w:rsidRPr="0024107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623</w:t>
            </w:r>
            <w:r w:rsidRPr="0024107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148" w:type="pct"/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20E0C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(333,367)</w:t>
            </w:r>
          </w:p>
        </w:tc>
        <w:tc>
          <w:tcPr>
            <w:tcW w:w="148" w:type="pct"/>
          </w:tcPr>
          <w:p w:rsidR="00480D1A" w:rsidRPr="00A66A42" w:rsidRDefault="00480D1A" w:rsidP="00480D1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</w:tcPr>
          <w:p w:rsidR="00480D1A" w:rsidRPr="000F6C5E" w:rsidRDefault="00480D1A" w:rsidP="00480D1A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F6C5E">
              <w:rPr>
                <w:rFonts w:ascii="Angsana New" w:hAnsi="Angsana New"/>
                <w:sz w:val="30"/>
                <w:szCs w:val="30"/>
              </w:rPr>
              <w:t>(271,786)</w:t>
            </w:r>
          </w:p>
        </w:tc>
      </w:tr>
      <w:tr w:rsidR="00480D1A" w:rsidRPr="00A66A42" w:rsidTr="00480D1A">
        <w:trPr>
          <w:cantSplit/>
        </w:trPr>
        <w:tc>
          <w:tcPr>
            <w:tcW w:w="1688" w:type="pct"/>
            <w:hideMark/>
          </w:tcPr>
          <w:p w:rsidR="00480D1A" w:rsidRPr="00A66A42" w:rsidRDefault="00480D1A" w:rsidP="00480D1A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65" w:type="pct"/>
          </w:tcPr>
          <w:p w:rsidR="00480D1A" w:rsidRPr="00A66A42" w:rsidRDefault="00480D1A" w:rsidP="00480D1A">
            <w:pPr>
              <w:pStyle w:val="PicturteLeftFullLength"/>
              <w:framePr w:w="0" w:h="0" w:hSpace="0" w:vSpace="0" w:wrap="auto" w:vAnchor="margin" w:hAnchor="text" w:xAlign="left" w:yAlign="inline"/>
              <w:spacing w:before="0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480D1A" w:rsidRPr="00480D1A" w:rsidRDefault="00480D1A" w:rsidP="00480D1A">
            <w:pPr>
              <w:pStyle w:val="E"/>
              <w:tabs>
                <w:tab w:val="decimal" w:pos="8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80D1A">
              <w:rPr>
                <w:rFonts w:ascii="Angsana New" w:hAnsi="Angsana New" w:cs="Angsana New"/>
                <w:sz w:val="30"/>
                <w:szCs w:val="30"/>
                <w:lang w:val="en-US"/>
              </w:rPr>
              <w:t>115,012</w:t>
            </w:r>
          </w:p>
        </w:tc>
        <w:tc>
          <w:tcPr>
            <w:tcW w:w="148" w:type="pct"/>
          </w:tcPr>
          <w:p w:rsidR="00480D1A" w:rsidRPr="00480D1A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0D1A" w:rsidRPr="00480D1A" w:rsidRDefault="00480D1A" w:rsidP="00480D1A">
            <w:pPr>
              <w:pStyle w:val="E"/>
              <w:tabs>
                <w:tab w:val="decimal" w:pos="92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80D1A">
              <w:rPr>
                <w:rFonts w:ascii="Angsana New" w:hAnsi="Angsana New" w:cs="Angsana New"/>
                <w:sz w:val="30"/>
                <w:szCs w:val="30"/>
                <w:lang w:val="en-US"/>
              </w:rPr>
              <w:t>82,095</w:t>
            </w:r>
          </w:p>
        </w:tc>
        <w:tc>
          <w:tcPr>
            <w:tcW w:w="148" w:type="pct"/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20E0C">
              <w:rPr>
                <w:rFonts w:ascii="Angsana New" w:hAnsi="Angsana New" w:cs="Angsana New"/>
                <w:sz w:val="30"/>
                <w:szCs w:val="30"/>
                <w:lang w:val="en-US"/>
              </w:rPr>
              <w:t>47,476</w:t>
            </w:r>
          </w:p>
        </w:tc>
        <w:tc>
          <w:tcPr>
            <w:tcW w:w="148" w:type="pct"/>
          </w:tcPr>
          <w:p w:rsidR="00480D1A" w:rsidRPr="00A66A42" w:rsidRDefault="00480D1A" w:rsidP="00480D1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1070">
              <w:rPr>
                <w:rFonts w:ascii="Angsana New" w:hAnsi="Angsana New" w:cs="Angsana New"/>
                <w:sz w:val="30"/>
                <w:szCs w:val="30"/>
                <w:lang w:val="en-US"/>
              </w:rPr>
              <w:t>37,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611</w:t>
            </w:r>
          </w:p>
        </w:tc>
      </w:tr>
      <w:tr w:rsidR="000F6C5E" w:rsidRPr="003D782C" w:rsidTr="00480D1A">
        <w:trPr>
          <w:cantSplit/>
        </w:trPr>
        <w:tc>
          <w:tcPr>
            <w:tcW w:w="1688" w:type="pct"/>
          </w:tcPr>
          <w:p w:rsidR="00B1063A" w:rsidRPr="003D782C" w:rsidRDefault="00B1063A" w:rsidP="00B1063A">
            <w:pPr>
              <w:tabs>
                <w:tab w:val="left" w:pos="342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5" w:type="pct"/>
          </w:tcPr>
          <w:p w:rsidR="00B1063A" w:rsidRPr="003D782C" w:rsidRDefault="00B1063A" w:rsidP="00B1063A">
            <w:pPr>
              <w:pStyle w:val="PicturteLeftFullLength"/>
              <w:framePr w:w="0" w:h="0" w:hSpace="0" w:vSpace="0" w:wrap="auto" w:vAnchor="margin" w:hAnchor="text" w:xAlign="left" w:yAlign="inline"/>
              <w:spacing w:before="0"/>
              <w:ind w:left="-136" w:right="-12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B1063A" w:rsidRPr="003D782C" w:rsidRDefault="00B1063A" w:rsidP="00082056">
            <w:pPr>
              <w:pStyle w:val="E"/>
              <w:tabs>
                <w:tab w:val="decimal" w:pos="806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48" w:type="pct"/>
          </w:tcPr>
          <w:p w:rsidR="00B1063A" w:rsidRPr="003D782C" w:rsidRDefault="00B1063A" w:rsidP="00B1063A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1063A" w:rsidRPr="003D782C" w:rsidRDefault="00B1063A" w:rsidP="00B1063A">
            <w:pPr>
              <w:pStyle w:val="E"/>
              <w:tabs>
                <w:tab w:val="decimal" w:pos="926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48" w:type="pct"/>
          </w:tcPr>
          <w:p w:rsidR="00B1063A" w:rsidRPr="003D782C" w:rsidRDefault="00B1063A" w:rsidP="00B1063A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1063A" w:rsidRPr="003D782C" w:rsidRDefault="00B1063A" w:rsidP="00B1063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48" w:type="pct"/>
          </w:tcPr>
          <w:p w:rsidR="00B1063A" w:rsidRPr="003D782C" w:rsidRDefault="00B1063A" w:rsidP="00B1063A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1063A" w:rsidRPr="003D782C" w:rsidRDefault="00B1063A" w:rsidP="00B1063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0F6C5E" w:rsidRPr="00A66A42" w:rsidTr="00480D1A">
        <w:trPr>
          <w:cantSplit/>
        </w:trPr>
        <w:tc>
          <w:tcPr>
            <w:tcW w:w="1688" w:type="pct"/>
            <w:hideMark/>
          </w:tcPr>
          <w:p w:rsidR="00B1063A" w:rsidRPr="00A66A42" w:rsidRDefault="00B1063A" w:rsidP="00B1063A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จำนวนที่เรียกเก็บจากลูกค้าสูงกว่า</w:t>
            </w:r>
          </w:p>
          <w:p w:rsidR="00B1063A" w:rsidRPr="00A66A42" w:rsidRDefault="00B1063A" w:rsidP="00B1063A">
            <w:pPr>
              <w:tabs>
                <w:tab w:val="left" w:pos="34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A66A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มูลค่างาน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ระหว่างทำ</w:t>
            </w:r>
            <w:r w:rsidRPr="00A66A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465" w:type="pct"/>
          </w:tcPr>
          <w:p w:rsidR="00B1063A" w:rsidRPr="00A66A42" w:rsidRDefault="00B1063A" w:rsidP="00B1063A">
            <w:pPr>
              <w:pStyle w:val="PicturteLeftFullLength"/>
              <w:framePr w:w="0" w:h="0" w:hSpace="0" w:vSpace="0" w:wrap="auto" w:vAnchor="margin" w:hAnchor="text" w:xAlign="left" w:yAlign="inline"/>
              <w:spacing w:before="0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B1063A" w:rsidRPr="00A66A42" w:rsidRDefault="00B1063A" w:rsidP="00082056">
            <w:pPr>
              <w:pStyle w:val="E"/>
              <w:tabs>
                <w:tab w:val="decimal" w:pos="806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B1063A" w:rsidRPr="00A66A42" w:rsidRDefault="00B1063A" w:rsidP="00B1063A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B1063A" w:rsidRPr="00A66A42" w:rsidRDefault="00B1063A" w:rsidP="00B1063A">
            <w:pPr>
              <w:pStyle w:val="E"/>
              <w:tabs>
                <w:tab w:val="decimal" w:pos="926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B1063A" w:rsidRPr="00A66A42" w:rsidRDefault="00B1063A" w:rsidP="00B1063A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:rsidR="00B1063A" w:rsidRPr="00A66A42" w:rsidRDefault="00B1063A" w:rsidP="00B1063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B1063A" w:rsidRPr="00A66A42" w:rsidRDefault="00B1063A" w:rsidP="00B1063A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</w:tcPr>
          <w:p w:rsidR="00B1063A" w:rsidRPr="00A66A42" w:rsidRDefault="00B1063A" w:rsidP="00B1063A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480D1A" w:rsidRPr="00A66A42" w:rsidTr="00480D1A">
        <w:trPr>
          <w:cantSplit/>
        </w:trPr>
        <w:tc>
          <w:tcPr>
            <w:tcW w:w="1688" w:type="pct"/>
            <w:hideMark/>
          </w:tcPr>
          <w:p w:rsidR="00480D1A" w:rsidRPr="00A66A42" w:rsidRDefault="00480D1A" w:rsidP="00480D1A">
            <w:pPr>
              <w:tabs>
                <w:tab w:val="left" w:pos="34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จำนวนที่เรียกเก็บจากลูกค้า</w:t>
            </w:r>
          </w:p>
        </w:tc>
        <w:tc>
          <w:tcPr>
            <w:tcW w:w="465" w:type="pct"/>
          </w:tcPr>
          <w:p w:rsidR="00480D1A" w:rsidRPr="00A66A42" w:rsidRDefault="00480D1A" w:rsidP="00480D1A">
            <w:pPr>
              <w:pStyle w:val="PicturteLeftFullLength"/>
              <w:framePr w:w="0" w:h="0" w:hSpace="0" w:vSpace="0" w:wrap="auto" w:vAnchor="margin" w:hAnchor="text" w:xAlign="left" w:yAlign="inline"/>
              <w:spacing w:before="0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480D1A" w:rsidRPr="00480D1A" w:rsidRDefault="00480D1A" w:rsidP="00480D1A">
            <w:pPr>
              <w:pStyle w:val="E"/>
              <w:tabs>
                <w:tab w:val="decimal" w:pos="8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480D1A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197,249</w:t>
            </w:r>
          </w:p>
        </w:tc>
        <w:tc>
          <w:tcPr>
            <w:tcW w:w="148" w:type="pct"/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638" w:type="pct"/>
          </w:tcPr>
          <w:p w:rsidR="00480D1A" w:rsidRPr="00A66A42" w:rsidRDefault="00480D1A" w:rsidP="00480D1A">
            <w:pPr>
              <w:pStyle w:val="E"/>
              <w:tabs>
                <w:tab w:val="decimal" w:pos="92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96</w:t>
            </w:r>
            <w:r w:rsidRPr="0024107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,658</w:t>
            </w:r>
          </w:p>
        </w:tc>
        <w:tc>
          <w:tcPr>
            <w:tcW w:w="148" w:type="pct"/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AC6F09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189,049</w:t>
            </w:r>
          </w:p>
        </w:tc>
        <w:tc>
          <w:tcPr>
            <w:tcW w:w="148" w:type="pct"/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93</w:t>
            </w:r>
            <w:r w:rsidRPr="0024107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,239</w:t>
            </w:r>
          </w:p>
        </w:tc>
      </w:tr>
      <w:tr w:rsidR="00480D1A" w:rsidRPr="00A66A42" w:rsidTr="00480D1A">
        <w:trPr>
          <w:cantSplit/>
        </w:trPr>
        <w:tc>
          <w:tcPr>
            <w:tcW w:w="1688" w:type="pct"/>
            <w:hideMark/>
          </w:tcPr>
          <w:p w:rsidR="00480D1A" w:rsidRPr="00A66A42" w:rsidRDefault="00480D1A" w:rsidP="00480D1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66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66A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>ต้นทุนงานตามสัญญาบวกกำไร</w:t>
            </w:r>
          </w:p>
        </w:tc>
        <w:tc>
          <w:tcPr>
            <w:tcW w:w="465" w:type="pct"/>
          </w:tcPr>
          <w:p w:rsidR="00480D1A" w:rsidRPr="00A66A42" w:rsidRDefault="00480D1A" w:rsidP="00480D1A">
            <w:pPr>
              <w:pStyle w:val="PicturteLeftFullLength"/>
              <w:framePr w:w="0" w:h="0" w:hSpace="0" w:vSpace="0" w:wrap="auto" w:vAnchor="margin" w:hAnchor="text" w:xAlign="left" w:yAlign="inline"/>
              <w:spacing w:before="0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80D1A" w:rsidRPr="00480D1A" w:rsidRDefault="00480D1A" w:rsidP="00480D1A">
            <w:pPr>
              <w:pStyle w:val="E"/>
              <w:tabs>
                <w:tab w:val="decimal" w:pos="8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480D1A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(169,549)</w:t>
            </w:r>
          </w:p>
        </w:tc>
        <w:tc>
          <w:tcPr>
            <w:tcW w:w="148" w:type="pct"/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0D1A" w:rsidRPr="00A66A42" w:rsidRDefault="00480D1A" w:rsidP="00480D1A">
            <w:pPr>
              <w:pStyle w:val="E"/>
              <w:tabs>
                <w:tab w:val="decimal" w:pos="92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24107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</w:t>
            </w:r>
            <w:r w:rsidRPr="0024107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590</w:t>
            </w:r>
            <w:r w:rsidRPr="0024107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148" w:type="pct"/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020E0C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(162,162)</w:t>
            </w:r>
          </w:p>
        </w:tc>
        <w:tc>
          <w:tcPr>
            <w:tcW w:w="148" w:type="pct"/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24107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</w:t>
            </w:r>
            <w:r w:rsidRPr="0024107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428</w:t>
            </w:r>
            <w:r w:rsidRPr="0024107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</w:tr>
      <w:tr w:rsidR="00480D1A" w:rsidRPr="00A66A42" w:rsidTr="00480D1A">
        <w:trPr>
          <w:cantSplit/>
        </w:trPr>
        <w:tc>
          <w:tcPr>
            <w:tcW w:w="1688" w:type="pct"/>
            <w:hideMark/>
          </w:tcPr>
          <w:p w:rsidR="00480D1A" w:rsidRPr="00A66A42" w:rsidRDefault="00480D1A" w:rsidP="00480D1A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465" w:type="pct"/>
          </w:tcPr>
          <w:p w:rsidR="00480D1A" w:rsidRPr="00214DD1" w:rsidRDefault="00480D1A" w:rsidP="00480D1A">
            <w:pPr>
              <w:pStyle w:val="PicturteLeftFullLength"/>
              <w:framePr w:w="0" w:h="0" w:hSpace="0" w:vSpace="0" w:wrap="auto" w:vAnchor="margin" w:hAnchor="text" w:xAlign="left" w:yAlign="inline"/>
              <w:spacing w:before="0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480D1A" w:rsidRPr="00480D1A" w:rsidRDefault="00480D1A" w:rsidP="00480D1A">
            <w:pPr>
              <w:pStyle w:val="E"/>
              <w:tabs>
                <w:tab w:val="decimal" w:pos="8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80D1A">
              <w:rPr>
                <w:rFonts w:ascii="Angsana New" w:hAnsi="Angsana New" w:cs="Angsana New"/>
                <w:sz w:val="30"/>
                <w:szCs w:val="30"/>
                <w:lang w:val="en-US"/>
              </w:rPr>
              <w:t>27,700</w:t>
            </w:r>
          </w:p>
        </w:tc>
        <w:tc>
          <w:tcPr>
            <w:tcW w:w="148" w:type="pct"/>
          </w:tcPr>
          <w:p w:rsidR="00480D1A" w:rsidRPr="00480D1A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0D1A" w:rsidRPr="00480D1A" w:rsidRDefault="00480D1A" w:rsidP="00480D1A">
            <w:pPr>
              <w:pStyle w:val="E"/>
              <w:tabs>
                <w:tab w:val="decimal" w:pos="92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80D1A">
              <w:rPr>
                <w:rFonts w:ascii="Angsana New" w:hAnsi="Angsana New" w:cs="Angsana New"/>
                <w:sz w:val="30"/>
                <w:szCs w:val="30"/>
                <w:lang w:val="en-US"/>
              </w:rPr>
              <w:t>7,068</w:t>
            </w:r>
          </w:p>
        </w:tc>
        <w:tc>
          <w:tcPr>
            <w:tcW w:w="148" w:type="pct"/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C6F09">
              <w:rPr>
                <w:rFonts w:ascii="Angsana New" w:hAnsi="Angsana New" w:cs="Angsana New"/>
                <w:sz w:val="30"/>
                <w:szCs w:val="30"/>
                <w:lang w:val="en-US"/>
              </w:rPr>
              <w:t>26,887</w:t>
            </w:r>
          </w:p>
        </w:tc>
        <w:tc>
          <w:tcPr>
            <w:tcW w:w="148" w:type="pct"/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0D1A" w:rsidRPr="00A66A42" w:rsidRDefault="00480D1A" w:rsidP="00480D1A">
            <w:pPr>
              <w:pStyle w:val="E"/>
              <w:tabs>
                <w:tab w:val="decimal" w:pos="82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24107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811</w:t>
            </w:r>
          </w:p>
        </w:tc>
      </w:tr>
    </w:tbl>
    <w:p w:rsidR="006B738A" w:rsidRPr="007802B0" w:rsidRDefault="006B738A" w:rsidP="00A66A42">
      <w:pPr>
        <w:rPr>
          <w:rFonts w:ascii="Angsana New" w:hAnsi="Angsana New"/>
          <w:b/>
          <w:sz w:val="28"/>
          <w:szCs w:val="28"/>
        </w:rPr>
      </w:pPr>
    </w:p>
    <w:p w:rsidR="004041F7" w:rsidRPr="00E806FF" w:rsidRDefault="004041F7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Cs/>
          <w:sz w:val="30"/>
          <w:szCs w:val="30"/>
        </w:rPr>
      </w:pPr>
      <w:r w:rsidRPr="00A66A42">
        <w:rPr>
          <w:rFonts w:ascii="Angsana New" w:hAnsi="Angsana New"/>
          <w:bCs/>
          <w:sz w:val="30"/>
          <w:szCs w:val="30"/>
          <w:cs/>
        </w:rPr>
        <w:t>เงินให้กู้ยืมระยะสั้น</w:t>
      </w:r>
    </w:p>
    <w:p w:rsidR="004041F7" w:rsidRPr="007802B0" w:rsidRDefault="004041F7" w:rsidP="00A66A42">
      <w:pPr>
        <w:ind w:left="720"/>
        <w:rPr>
          <w:rFonts w:ascii="Angsana New" w:hAnsi="Angsana New"/>
          <w:sz w:val="28"/>
          <w:szCs w:val="28"/>
        </w:rPr>
      </w:pPr>
    </w:p>
    <w:tbl>
      <w:tblPr>
        <w:tblW w:w="91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5"/>
        <w:gridCol w:w="920"/>
        <w:gridCol w:w="560"/>
        <w:gridCol w:w="271"/>
        <w:gridCol w:w="11"/>
        <w:gridCol w:w="625"/>
        <w:gridCol w:w="993"/>
        <w:gridCol w:w="269"/>
        <w:gridCol w:w="962"/>
        <w:gridCol w:w="271"/>
        <w:gridCol w:w="1000"/>
        <w:gridCol w:w="271"/>
        <w:gridCol w:w="1095"/>
      </w:tblGrid>
      <w:tr w:rsidR="00FF0FC1" w:rsidRPr="00A66A42" w:rsidTr="00214DD1">
        <w:tc>
          <w:tcPr>
            <w:tcW w:w="1037" w:type="pct"/>
          </w:tcPr>
          <w:p w:rsidR="005B3F7E" w:rsidRPr="00CF317D" w:rsidRDefault="005B3F7E" w:rsidP="00CF31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03" w:type="pct"/>
          </w:tcPr>
          <w:p w:rsidR="005B3F7E" w:rsidRPr="00A66A42" w:rsidRDefault="005B3F7E" w:rsidP="00A66A42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9" w:type="pct"/>
            <w:gridSpan w:val="4"/>
          </w:tcPr>
          <w:p w:rsidR="005B3F7E" w:rsidRPr="00A66A42" w:rsidRDefault="005B3F7E" w:rsidP="00A66A4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16" w:type="pct"/>
            <w:gridSpan w:val="3"/>
          </w:tcPr>
          <w:p w:rsidR="005B3F7E" w:rsidRPr="00A66A42" w:rsidRDefault="005B3F7E" w:rsidP="00A66A4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5B3F7E" w:rsidRPr="00A66A42" w:rsidRDefault="005B3F7E" w:rsidP="00A66A4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:rsidR="005B3F7E" w:rsidRPr="00A66A42" w:rsidRDefault="005B3F7E" w:rsidP="00A66A4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8249A" w:rsidRPr="00A66A42" w:rsidTr="00214DD1">
        <w:tc>
          <w:tcPr>
            <w:tcW w:w="1037" w:type="pct"/>
          </w:tcPr>
          <w:p w:rsidR="00B3183E" w:rsidRPr="00CF317D" w:rsidRDefault="00B3183E" w:rsidP="00B3183E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A66A42"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  <w:br w:type="page"/>
            </w:r>
          </w:p>
        </w:tc>
        <w:tc>
          <w:tcPr>
            <w:tcW w:w="503" w:type="pct"/>
          </w:tcPr>
          <w:p w:rsidR="00B3183E" w:rsidRPr="00A66A42" w:rsidRDefault="00B3183E" w:rsidP="0038249A">
            <w:pPr>
              <w:ind w:left="-182" w:right="-10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" w:type="pct"/>
          </w:tcPr>
          <w:p w:rsidR="00B3183E" w:rsidRPr="00B1063A" w:rsidRDefault="00B1063A" w:rsidP="00B3183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54" w:type="pct"/>
            <w:gridSpan w:val="2"/>
          </w:tcPr>
          <w:p w:rsidR="00B3183E" w:rsidRPr="00B1063A" w:rsidRDefault="00B3183E" w:rsidP="00B3183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pct"/>
          </w:tcPr>
          <w:p w:rsidR="00B3183E" w:rsidRPr="00B1063A" w:rsidRDefault="00B1063A" w:rsidP="00B3183E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543" w:type="pct"/>
          </w:tcPr>
          <w:p w:rsidR="00B3183E" w:rsidRPr="00B1063A" w:rsidRDefault="00B1063A" w:rsidP="00B3183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B3183E" w:rsidRPr="00B1063A" w:rsidRDefault="00B3183E" w:rsidP="00B3183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:rsidR="00B3183E" w:rsidRPr="00B1063A" w:rsidRDefault="00B1063A" w:rsidP="00B3183E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8" w:type="pct"/>
          </w:tcPr>
          <w:p w:rsidR="00B3183E" w:rsidRPr="00B1063A" w:rsidRDefault="00B3183E" w:rsidP="00B3183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B3183E" w:rsidRPr="00B1063A" w:rsidRDefault="00B1063A" w:rsidP="00B3183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63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:rsidR="00B3183E" w:rsidRPr="00A66A42" w:rsidRDefault="00B3183E" w:rsidP="00B3183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B3183E" w:rsidRPr="00A66A42" w:rsidRDefault="00B1063A" w:rsidP="00B3183E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B21138" w:rsidRPr="00A66A42" w:rsidTr="00214DD1">
        <w:tc>
          <w:tcPr>
            <w:tcW w:w="1037" w:type="pct"/>
          </w:tcPr>
          <w:p w:rsidR="005B3F7E" w:rsidRPr="00A66A42" w:rsidRDefault="005B3F7E" w:rsidP="005B3F7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3" w:type="pct"/>
          </w:tcPr>
          <w:p w:rsidR="005B3F7E" w:rsidRPr="00A66A42" w:rsidRDefault="005B3F7E" w:rsidP="005B3F7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9" w:type="pct"/>
            <w:gridSpan w:val="4"/>
          </w:tcPr>
          <w:p w:rsidR="005B3F7E" w:rsidRPr="00A66A42" w:rsidRDefault="005B3F7E" w:rsidP="005B3F7E">
            <w:pPr>
              <w:pStyle w:val="BodyText"/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61" w:type="pct"/>
            <w:gridSpan w:val="7"/>
          </w:tcPr>
          <w:p w:rsidR="005B3F7E" w:rsidRPr="00A66A42" w:rsidRDefault="005B3F7E" w:rsidP="005B3F7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249A" w:rsidRPr="0038249A" w:rsidTr="00082056">
        <w:trPr>
          <w:trHeight w:val="335"/>
        </w:trPr>
        <w:tc>
          <w:tcPr>
            <w:tcW w:w="1037" w:type="pct"/>
          </w:tcPr>
          <w:p w:rsidR="0038249A" w:rsidRPr="00A66A42" w:rsidRDefault="0038249A" w:rsidP="003824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03" w:type="pct"/>
          </w:tcPr>
          <w:p w:rsidR="0038249A" w:rsidRPr="008D37D5" w:rsidRDefault="0038249A" w:rsidP="0038249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306" w:type="pct"/>
          </w:tcPr>
          <w:p w:rsidR="0038249A" w:rsidRPr="00A66A42" w:rsidRDefault="0073241F" w:rsidP="0038249A">
            <w:pPr>
              <w:pStyle w:val="BodyText"/>
              <w:tabs>
                <w:tab w:val="decimal" w:pos="251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1.50</w:t>
            </w:r>
          </w:p>
        </w:tc>
        <w:tc>
          <w:tcPr>
            <w:tcW w:w="148" w:type="pct"/>
          </w:tcPr>
          <w:p w:rsidR="0038249A" w:rsidRPr="00A66A42" w:rsidRDefault="0038249A" w:rsidP="0038249A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5" w:type="pct"/>
            <w:gridSpan w:val="2"/>
          </w:tcPr>
          <w:p w:rsidR="0038249A" w:rsidRPr="00A66A42" w:rsidRDefault="0038249A" w:rsidP="0038249A">
            <w:pPr>
              <w:pStyle w:val="BodyText"/>
              <w:tabs>
                <w:tab w:val="decimal" w:pos="251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3.10</w:t>
            </w:r>
          </w:p>
        </w:tc>
        <w:tc>
          <w:tcPr>
            <w:tcW w:w="543" w:type="pct"/>
          </w:tcPr>
          <w:p w:rsidR="0038249A" w:rsidRPr="00A66A42" w:rsidRDefault="0038249A" w:rsidP="0038249A">
            <w:pPr>
              <w:pStyle w:val="BodyText"/>
              <w:tabs>
                <w:tab w:val="decimal" w:pos="551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center"/>
          </w:tcPr>
          <w:p w:rsidR="0038249A" w:rsidRPr="00A66A42" w:rsidRDefault="0038249A" w:rsidP="0038249A">
            <w:pPr>
              <w:ind w:right="1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:rsidR="0038249A" w:rsidRPr="00A66A42" w:rsidRDefault="0038249A" w:rsidP="007550C5">
            <w:pPr>
              <w:tabs>
                <w:tab w:val="decimal" w:pos="468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:rsidR="0038249A" w:rsidRPr="00A66A42" w:rsidRDefault="0038249A" w:rsidP="0038249A">
            <w:pPr>
              <w:ind w:right="1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38249A" w:rsidRPr="0038249A" w:rsidRDefault="007550C5" w:rsidP="0073241F">
            <w:pPr>
              <w:tabs>
                <w:tab w:val="decimal" w:pos="765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41,000</w:t>
            </w:r>
          </w:p>
        </w:tc>
        <w:tc>
          <w:tcPr>
            <w:tcW w:w="148" w:type="pct"/>
          </w:tcPr>
          <w:p w:rsidR="0038249A" w:rsidRPr="00A66A42" w:rsidRDefault="0038249A" w:rsidP="0038249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38249A" w:rsidRPr="0038249A" w:rsidRDefault="0038249A" w:rsidP="00214DD1">
            <w:pPr>
              <w:pStyle w:val="E"/>
              <w:tabs>
                <w:tab w:val="decimal" w:pos="877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38249A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17,000</w:t>
            </w:r>
          </w:p>
        </w:tc>
      </w:tr>
      <w:tr w:rsidR="0038249A" w:rsidRPr="0038249A" w:rsidTr="00214DD1">
        <w:tc>
          <w:tcPr>
            <w:tcW w:w="1037" w:type="pct"/>
          </w:tcPr>
          <w:p w:rsidR="0038249A" w:rsidRPr="00A66A42" w:rsidRDefault="0038249A" w:rsidP="003824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>บุคคลอื่น ๆ</w:t>
            </w:r>
          </w:p>
        </w:tc>
        <w:tc>
          <w:tcPr>
            <w:tcW w:w="503" w:type="pct"/>
          </w:tcPr>
          <w:p w:rsidR="0038249A" w:rsidRPr="00A66A42" w:rsidRDefault="0038249A" w:rsidP="0038249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" w:type="pct"/>
            <w:vAlign w:val="center"/>
          </w:tcPr>
          <w:p w:rsidR="0038249A" w:rsidRPr="00A66A42" w:rsidRDefault="0038249A" w:rsidP="0038249A">
            <w:pPr>
              <w:ind w:left="-113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0, 12</w:t>
            </w:r>
          </w:p>
        </w:tc>
        <w:tc>
          <w:tcPr>
            <w:tcW w:w="148" w:type="pct"/>
            <w:vAlign w:val="center"/>
          </w:tcPr>
          <w:p w:rsidR="0038249A" w:rsidRPr="00A66A42" w:rsidRDefault="0038249A" w:rsidP="003824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8249A" w:rsidRPr="00A66A42" w:rsidRDefault="0038249A" w:rsidP="003824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0, 12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:rsidR="0038249A" w:rsidRPr="00A66A42" w:rsidRDefault="005D4BED" w:rsidP="0038249A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D4BED"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147" w:type="pct"/>
          </w:tcPr>
          <w:p w:rsidR="0038249A" w:rsidRPr="00A66A42" w:rsidRDefault="0038249A" w:rsidP="0038249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38249A" w:rsidRPr="00A66A42" w:rsidRDefault="0038249A" w:rsidP="0073241F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148" w:type="pct"/>
            <w:vAlign w:val="center"/>
          </w:tcPr>
          <w:p w:rsidR="0038249A" w:rsidRPr="00A66A42" w:rsidRDefault="0038249A" w:rsidP="003824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:rsidR="0038249A" w:rsidRPr="0038249A" w:rsidRDefault="007550C5" w:rsidP="007550C5">
            <w:pPr>
              <w:tabs>
                <w:tab w:val="decimal" w:pos="765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0C5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8" w:type="pct"/>
          </w:tcPr>
          <w:p w:rsidR="0038249A" w:rsidRPr="00A66A42" w:rsidRDefault="0038249A" w:rsidP="0038249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38249A" w:rsidRPr="0038249A" w:rsidRDefault="0038249A" w:rsidP="00214DD1">
            <w:pPr>
              <w:pStyle w:val="E"/>
              <w:tabs>
                <w:tab w:val="decimal" w:pos="877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38249A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100</w:t>
            </w:r>
          </w:p>
        </w:tc>
      </w:tr>
      <w:tr w:rsidR="0038249A" w:rsidRPr="0038249A" w:rsidTr="00214DD1">
        <w:tc>
          <w:tcPr>
            <w:tcW w:w="1037" w:type="pct"/>
          </w:tcPr>
          <w:p w:rsidR="0038249A" w:rsidRPr="00A66A42" w:rsidRDefault="0038249A" w:rsidP="0038249A">
            <w:pPr>
              <w:pStyle w:val="BodyText"/>
              <w:spacing w:after="0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3" w:type="pct"/>
          </w:tcPr>
          <w:p w:rsidR="0038249A" w:rsidRPr="00A66A42" w:rsidRDefault="0038249A" w:rsidP="0038249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" w:type="pct"/>
            <w:vAlign w:val="center"/>
          </w:tcPr>
          <w:p w:rsidR="0038249A" w:rsidRPr="00A66A42" w:rsidRDefault="0038249A" w:rsidP="003824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38249A" w:rsidRPr="00A66A42" w:rsidRDefault="0038249A" w:rsidP="003824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8249A" w:rsidRPr="00A66A42" w:rsidRDefault="0038249A" w:rsidP="003824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:rsidR="0038249A" w:rsidRPr="00A66A42" w:rsidRDefault="005D4BED" w:rsidP="0038249A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BED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147" w:type="pct"/>
          </w:tcPr>
          <w:p w:rsidR="0038249A" w:rsidRPr="00A66A42" w:rsidRDefault="0038249A" w:rsidP="0038249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:rsidR="0038249A" w:rsidRPr="00A66A42" w:rsidRDefault="0038249A" w:rsidP="0038249A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48" w:type="pct"/>
            <w:vAlign w:val="center"/>
          </w:tcPr>
          <w:p w:rsidR="0038249A" w:rsidRPr="00A66A42" w:rsidRDefault="0038249A" w:rsidP="003824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:rsidR="0038249A" w:rsidRPr="0038249A" w:rsidRDefault="007550C5" w:rsidP="007550C5">
            <w:pPr>
              <w:tabs>
                <w:tab w:val="decimal" w:pos="765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7550C5">
              <w:rPr>
                <w:rFonts w:ascii="Angsana New" w:hAnsi="Angsana New"/>
                <w:b/>
                <w:bCs/>
                <w:sz w:val="30"/>
                <w:szCs w:val="30"/>
              </w:rPr>
              <w:t>41,047</w:t>
            </w:r>
          </w:p>
        </w:tc>
        <w:tc>
          <w:tcPr>
            <w:tcW w:w="148" w:type="pct"/>
          </w:tcPr>
          <w:p w:rsidR="0038249A" w:rsidRPr="00A66A42" w:rsidRDefault="0038249A" w:rsidP="0038249A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38249A" w:rsidRPr="0038249A" w:rsidRDefault="0038249A" w:rsidP="00214DD1">
            <w:pPr>
              <w:pStyle w:val="E"/>
              <w:tabs>
                <w:tab w:val="decimal" w:pos="877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8249A">
              <w:rPr>
                <w:rFonts w:ascii="Angsana New" w:hAnsi="Angsana New" w:cs="Angsana New"/>
                <w:sz w:val="30"/>
                <w:szCs w:val="30"/>
                <w:lang w:val="en-US"/>
              </w:rPr>
              <w:t>17,100</w:t>
            </w:r>
          </w:p>
        </w:tc>
      </w:tr>
    </w:tbl>
    <w:p w:rsidR="004041F7" w:rsidRPr="003D782C" w:rsidRDefault="004041F7" w:rsidP="00A66A42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:rsidR="009775B5" w:rsidRDefault="008B2281" w:rsidP="007802B0">
      <w:pPr>
        <w:pStyle w:val="BodyText"/>
        <w:tabs>
          <w:tab w:val="left" w:pos="540"/>
        </w:tabs>
        <w:spacing w:after="0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A66A42">
        <w:rPr>
          <w:rFonts w:ascii="Angsana New" w:hAnsi="Angsana New"/>
          <w:sz w:val="30"/>
          <w:szCs w:val="30"/>
        </w:rPr>
        <w:t xml:space="preserve"> </w:t>
      </w:r>
    </w:p>
    <w:p w:rsidR="00890317" w:rsidRDefault="00890317" w:rsidP="00890317">
      <w:pPr>
        <w:pStyle w:val="BodyText"/>
        <w:spacing w:after="0"/>
        <w:jc w:val="thaiDistribute"/>
        <w:rPr>
          <w:rFonts w:ascii="Angsana New" w:hAnsi="Angsana New"/>
          <w:bCs/>
          <w:sz w:val="30"/>
          <w:szCs w:val="30"/>
        </w:rPr>
      </w:pPr>
    </w:p>
    <w:p w:rsidR="00890317" w:rsidRDefault="00890317" w:rsidP="00890317">
      <w:pPr>
        <w:pStyle w:val="BodyText"/>
        <w:spacing w:after="0"/>
        <w:jc w:val="thaiDistribute"/>
        <w:rPr>
          <w:rFonts w:ascii="Angsana New" w:hAnsi="Angsana New"/>
          <w:bCs/>
          <w:sz w:val="30"/>
          <w:szCs w:val="30"/>
        </w:rPr>
      </w:pPr>
    </w:p>
    <w:p w:rsidR="00C2577C" w:rsidRDefault="00C2577C" w:rsidP="00890317">
      <w:pPr>
        <w:pStyle w:val="BodyText"/>
        <w:spacing w:after="0"/>
        <w:jc w:val="thaiDistribute"/>
        <w:rPr>
          <w:rFonts w:ascii="Angsana New" w:hAnsi="Angsana New"/>
          <w:bCs/>
          <w:sz w:val="30"/>
          <w:szCs w:val="30"/>
        </w:rPr>
      </w:pPr>
    </w:p>
    <w:p w:rsidR="00890317" w:rsidRPr="00A66A42" w:rsidRDefault="00890317" w:rsidP="00890317">
      <w:pPr>
        <w:pStyle w:val="BodyText"/>
        <w:spacing w:after="0"/>
        <w:jc w:val="thaiDistribute"/>
        <w:rPr>
          <w:rFonts w:ascii="Angsana New" w:hAnsi="Angsana New"/>
          <w:bCs/>
          <w:sz w:val="30"/>
          <w:szCs w:val="30"/>
        </w:rPr>
      </w:pPr>
    </w:p>
    <w:p w:rsidR="002F2D40" w:rsidRPr="00A66A42" w:rsidRDefault="002F2D40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Cs/>
          <w:sz w:val="30"/>
          <w:szCs w:val="30"/>
        </w:rPr>
      </w:pPr>
      <w:r w:rsidRPr="00A66A42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เงินลงทุนในบริษัทย่อย</w:t>
      </w:r>
    </w:p>
    <w:p w:rsidR="002F2D40" w:rsidRPr="00A66A42" w:rsidRDefault="002F2D40" w:rsidP="00A66A42">
      <w:pPr>
        <w:pStyle w:val="BodyText"/>
        <w:tabs>
          <w:tab w:val="left" w:pos="540"/>
        </w:tabs>
        <w:spacing w:after="0"/>
        <w:ind w:left="72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39"/>
        <w:gridCol w:w="1132"/>
        <w:gridCol w:w="271"/>
        <w:gridCol w:w="1180"/>
      </w:tblGrid>
      <w:tr w:rsidR="00891411" w:rsidRPr="00A66A42" w:rsidTr="00CC02F1">
        <w:tc>
          <w:tcPr>
            <w:tcW w:w="3599" w:type="pct"/>
          </w:tcPr>
          <w:p w:rsidR="00891411" w:rsidRPr="00A66A42" w:rsidRDefault="00891411" w:rsidP="00A66A4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1" w:type="pct"/>
            <w:gridSpan w:val="3"/>
          </w:tcPr>
          <w:p w:rsidR="00891411" w:rsidRPr="00A66A42" w:rsidRDefault="00891411" w:rsidP="00A66A42">
            <w:pPr>
              <w:pStyle w:val="BodyText"/>
              <w:spacing w:after="0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1411" w:rsidRPr="00A66A42" w:rsidTr="00CC02F1">
        <w:tc>
          <w:tcPr>
            <w:tcW w:w="3599" w:type="pct"/>
          </w:tcPr>
          <w:p w:rsidR="00891411" w:rsidRPr="00A66A42" w:rsidRDefault="00891411" w:rsidP="00A66A4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:rsidR="00891411" w:rsidRPr="00A66A42" w:rsidRDefault="00FF6662" w:rsidP="00A66A42">
            <w:pPr>
              <w:pStyle w:val="BodyText"/>
              <w:spacing w:after="0"/>
              <w:ind w:left="-10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891411" w:rsidRPr="00A66A42" w:rsidRDefault="00891411" w:rsidP="00A66A42">
            <w:pPr>
              <w:pStyle w:val="BodyText"/>
              <w:spacing w:after="0"/>
              <w:ind w:left="-109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:rsidR="00891411" w:rsidRPr="00A66A42" w:rsidRDefault="00FF6662" w:rsidP="00A66A42">
            <w:pPr>
              <w:pStyle w:val="BodyText"/>
              <w:spacing w:after="0"/>
              <w:ind w:left="-109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396F10" w:rsidRPr="00A66A42" w:rsidTr="00CC02F1">
        <w:trPr>
          <w:trHeight w:val="299"/>
        </w:trPr>
        <w:tc>
          <w:tcPr>
            <w:tcW w:w="3599" w:type="pct"/>
          </w:tcPr>
          <w:p w:rsidR="00396F10" w:rsidRPr="00A66A42" w:rsidRDefault="00396F10" w:rsidP="00A66A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1" w:type="pct"/>
            <w:gridSpan w:val="3"/>
          </w:tcPr>
          <w:p w:rsidR="00396F10" w:rsidRPr="00A66A42" w:rsidRDefault="00396F10" w:rsidP="00A66A42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66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662" w:rsidRPr="00A66A42" w:rsidTr="00CC02F1">
        <w:tc>
          <w:tcPr>
            <w:tcW w:w="3599" w:type="pct"/>
          </w:tcPr>
          <w:p w:rsidR="00FF6662" w:rsidRPr="00A66A42" w:rsidRDefault="00FF6662" w:rsidP="00FF6662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A4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66A4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66A4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A66A4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14" w:type="pct"/>
            <w:vAlign w:val="center"/>
          </w:tcPr>
          <w:p w:rsidR="00FF6662" w:rsidRPr="0038249A" w:rsidRDefault="0038249A" w:rsidP="00CC02F1">
            <w:pPr>
              <w:tabs>
                <w:tab w:val="decimal" w:pos="824"/>
              </w:tabs>
              <w:rPr>
                <w:rFonts w:ascii="Angsana New" w:hAnsi="Angsana New"/>
                <w:sz w:val="30"/>
                <w:szCs w:val="30"/>
              </w:rPr>
            </w:pPr>
            <w:r w:rsidRPr="0038249A">
              <w:rPr>
                <w:rFonts w:ascii="Angsana New" w:hAnsi="Angsana New"/>
                <w:sz w:val="30"/>
                <w:szCs w:val="30"/>
              </w:rPr>
              <w:t>24,249</w:t>
            </w:r>
          </w:p>
        </w:tc>
        <w:tc>
          <w:tcPr>
            <w:tcW w:w="147" w:type="pct"/>
            <w:vAlign w:val="center"/>
          </w:tcPr>
          <w:p w:rsidR="00FF6662" w:rsidRPr="00D470AF" w:rsidRDefault="00FF6662" w:rsidP="00FF6662">
            <w:pPr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:rsidR="00FF6662" w:rsidRPr="00D470AF" w:rsidRDefault="00FF6662" w:rsidP="00FF6662">
            <w:pPr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0AF">
              <w:rPr>
                <w:rFonts w:ascii="Angsana New" w:hAnsi="Angsana New"/>
                <w:sz w:val="30"/>
                <w:szCs w:val="30"/>
              </w:rPr>
              <w:t>24,249</w:t>
            </w:r>
          </w:p>
        </w:tc>
      </w:tr>
      <w:tr w:rsidR="00FF0FC1" w:rsidRPr="00A66A42" w:rsidTr="00CC02F1">
        <w:tc>
          <w:tcPr>
            <w:tcW w:w="3599" w:type="pct"/>
          </w:tcPr>
          <w:p w:rsidR="00FF0FC1" w:rsidRPr="00BD13C6" w:rsidRDefault="00FF0FC1" w:rsidP="00FF0FC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 w:hint="cs"/>
                <w:sz w:val="30"/>
                <w:szCs w:val="30"/>
                <w:cs/>
              </w:rPr>
              <w:t>บริษัทย่อยเลิกกิจการ</w:t>
            </w:r>
          </w:p>
        </w:tc>
        <w:tc>
          <w:tcPr>
            <w:tcW w:w="614" w:type="pct"/>
            <w:vAlign w:val="center"/>
          </w:tcPr>
          <w:p w:rsidR="00FF0FC1" w:rsidRPr="00D470AF" w:rsidRDefault="0038249A" w:rsidP="00CC02F1">
            <w:pPr>
              <w:tabs>
                <w:tab w:val="decimal" w:pos="82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(2,283)</w:t>
            </w:r>
          </w:p>
        </w:tc>
        <w:tc>
          <w:tcPr>
            <w:tcW w:w="147" w:type="pct"/>
            <w:vAlign w:val="center"/>
          </w:tcPr>
          <w:p w:rsidR="00FF0FC1" w:rsidRPr="00D470AF" w:rsidRDefault="00FF0FC1" w:rsidP="00FF0FC1">
            <w:pPr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FF0FC1" w:rsidRPr="00FF0FC1" w:rsidRDefault="00FF0FC1" w:rsidP="00FF0FC1">
            <w:pPr>
              <w:tabs>
                <w:tab w:val="decimal" w:pos="614"/>
              </w:tabs>
              <w:ind w:right="158"/>
              <w:rPr>
                <w:rFonts w:ascii="Angsana New" w:hAnsi="Angsana New"/>
                <w:sz w:val="30"/>
                <w:szCs w:val="30"/>
              </w:rPr>
            </w:pPr>
            <w:r w:rsidRPr="004929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0FC1" w:rsidRPr="00A66A42" w:rsidTr="00CC02F1">
        <w:tc>
          <w:tcPr>
            <w:tcW w:w="3599" w:type="pct"/>
          </w:tcPr>
          <w:p w:rsidR="00FF0FC1" w:rsidRPr="00BD13C6" w:rsidRDefault="00FF0FC1" w:rsidP="00FF0FC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BD13C6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614" w:type="pct"/>
            <w:vAlign w:val="center"/>
          </w:tcPr>
          <w:p w:rsidR="00FF0FC1" w:rsidRPr="00D470AF" w:rsidRDefault="0038249A" w:rsidP="00CC02F1">
            <w:pPr>
              <w:tabs>
                <w:tab w:val="decimal" w:pos="82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2,283</w:t>
            </w:r>
          </w:p>
        </w:tc>
        <w:tc>
          <w:tcPr>
            <w:tcW w:w="147" w:type="pct"/>
            <w:vAlign w:val="center"/>
          </w:tcPr>
          <w:p w:rsidR="00FF0FC1" w:rsidRPr="00D470AF" w:rsidRDefault="00FF0FC1" w:rsidP="00FF0FC1">
            <w:pPr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FF0FC1" w:rsidRPr="00FF0FC1" w:rsidRDefault="00FF0FC1" w:rsidP="00FF0FC1">
            <w:pPr>
              <w:tabs>
                <w:tab w:val="decimal" w:pos="614"/>
              </w:tabs>
              <w:ind w:right="158"/>
              <w:rPr>
                <w:rFonts w:ascii="Angsana New" w:hAnsi="Angsana New"/>
                <w:sz w:val="30"/>
                <w:szCs w:val="30"/>
              </w:rPr>
            </w:pPr>
            <w:r w:rsidRPr="004929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4093" w:rsidRPr="00A66A42" w:rsidTr="00CC02F1">
        <w:tc>
          <w:tcPr>
            <w:tcW w:w="3599" w:type="pct"/>
          </w:tcPr>
          <w:p w:rsidR="009F4093" w:rsidRPr="00A66A42" w:rsidRDefault="009F4093" w:rsidP="009F4093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6A4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66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:rsidR="009F4093" w:rsidRPr="00FF0FC1" w:rsidRDefault="00AC6F09" w:rsidP="00CC02F1">
            <w:pPr>
              <w:tabs>
                <w:tab w:val="decimal" w:pos="824"/>
              </w:tabs>
              <w:rPr>
                <w:rFonts w:ascii="Angsana New" w:hAnsi="Angsana New"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</w:rPr>
              <w:t>24,249</w:t>
            </w:r>
          </w:p>
        </w:tc>
        <w:tc>
          <w:tcPr>
            <w:tcW w:w="147" w:type="pct"/>
          </w:tcPr>
          <w:p w:rsidR="009F4093" w:rsidRPr="00FF0FC1" w:rsidRDefault="009F4093" w:rsidP="009F4093">
            <w:pPr>
              <w:tabs>
                <w:tab w:val="decimal" w:pos="614"/>
              </w:tabs>
              <w:ind w:right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F4093" w:rsidRPr="00A66A42" w:rsidRDefault="009F4093" w:rsidP="009F4093">
            <w:pPr>
              <w:ind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A42">
              <w:rPr>
                <w:rFonts w:ascii="Angsana New" w:hAnsi="Angsana New"/>
                <w:b/>
                <w:bCs/>
                <w:sz w:val="30"/>
                <w:szCs w:val="30"/>
              </w:rPr>
              <w:t>24,249</w:t>
            </w:r>
          </w:p>
        </w:tc>
      </w:tr>
    </w:tbl>
    <w:p w:rsidR="0038249A" w:rsidRPr="00A66A42" w:rsidRDefault="0038249A" w:rsidP="00A66A42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FF1645" w:rsidRPr="00A66A42" w:rsidRDefault="0006522F" w:rsidP="0006522F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BD13C6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 สโตนเฮ้นจ์ แอสเสท จำกัด ซึ่งเป็นบริษัทย่อย เมื่อวันที่ </w:t>
      </w:r>
      <w:r w:rsidRPr="00BD13C6">
        <w:rPr>
          <w:rFonts w:ascii="Angsana New" w:hAnsi="Angsana New"/>
          <w:sz w:val="30"/>
          <w:szCs w:val="30"/>
        </w:rPr>
        <w:t xml:space="preserve">19 </w:t>
      </w:r>
      <w:r w:rsidRPr="00BD13C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D13C6">
        <w:rPr>
          <w:rFonts w:ascii="Angsana New" w:hAnsi="Angsana New"/>
          <w:sz w:val="30"/>
          <w:szCs w:val="30"/>
        </w:rPr>
        <w:t xml:space="preserve">2559 </w:t>
      </w:r>
      <w:r w:rsidRPr="00BD13C6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ผู้ถือหุ้นมีมติอนุมัติเป็นเอกฉันท์ให้บริษัท สโตนเฮ้นจ์ แอสเสท จำกัด เลิกกิจการ บริษัท สโตนเฮ้นจ์ แอสเสท จำกัดได้จดทะเบียนเลิกกิจการกับกระทรวงพาณิชย์เมื่อวันที่ </w:t>
      </w:r>
      <w:r w:rsidRPr="00BD13C6">
        <w:rPr>
          <w:rFonts w:ascii="Angsana New" w:hAnsi="Angsana New"/>
          <w:sz w:val="30"/>
          <w:szCs w:val="30"/>
        </w:rPr>
        <w:t xml:space="preserve">27 </w:t>
      </w:r>
      <w:r w:rsidRPr="00BD13C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D13C6">
        <w:rPr>
          <w:rFonts w:ascii="Angsana New" w:hAnsi="Angsana New"/>
          <w:sz w:val="30"/>
          <w:szCs w:val="30"/>
        </w:rPr>
        <w:t xml:space="preserve">2559 </w:t>
      </w:r>
      <w:r w:rsidRPr="00BD13C6">
        <w:rPr>
          <w:rFonts w:ascii="Angsana New" w:hAnsi="Angsana New"/>
          <w:sz w:val="30"/>
          <w:szCs w:val="30"/>
          <w:cs/>
        </w:rPr>
        <w:t>แล</w:t>
      </w:r>
      <w:r w:rsidRPr="00BD13C6">
        <w:rPr>
          <w:rFonts w:ascii="Angsana New" w:hAnsi="Angsana New" w:hint="cs"/>
          <w:sz w:val="30"/>
          <w:szCs w:val="30"/>
          <w:cs/>
        </w:rPr>
        <w:t>ะ</w:t>
      </w:r>
      <w:r w:rsidRPr="00BD13C6">
        <w:rPr>
          <w:rFonts w:ascii="Angsana New" w:hAnsi="Angsana New"/>
          <w:sz w:val="30"/>
          <w:szCs w:val="30"/>
          <w:cs/>
        </w:rPr>
        <w:t>กา</w:t>
      </w:r>
      <w:r w:rsidRPr="00BD13C6">
        <w:rPr>
          <w:rFonts w:ascii="Angsana New" w:hAnsi="Angsana New" w:hint="cs"/>
          <w:sz w:val="30"/>
          <w:szCs w:val="30"/>
          <w:cs/>
        </w:rPr>
        <w:t>ร</w:t>
      </w:r>
      <w:r w:rsidRPr="00BD13C6">
        <w:rPr>
          <w:rFonts w:ascii="Angsana New" w:hAnsi="Angsana New"/>
          <w:sz w:val="30"/>
          <w:szCs w:val="30"/>
          <w:cs/>
        </w:rPr>
        <w:t>ชำระบัญชีได้เสร็จสิ้นเมื่อวันที่</w:t>
      </w:r>
      <w:r w:rsidRPr="00BD13C6">
        <w:rPr>
          <w:rFonts w:ascii="Angsana New" w:hAnsi="Angsana New" w:hint="cs"/>
          <w:sz w:val="30"/>
          <w:szCs w:val="30"/>
          <w:cs/>
        </w:rPr>
        <w:t xml:space="preserve"> </w:t>
      </w:r>
      <w:r w:rsidRPr="00BD13C6">
        <w:rPr>
          <w:rFonts w:ascii="Angsana New" w:hAnsi="Angsana New"/>
          <w:sz w:val="30"/>
          <w:szCs w:val="30"/>
          <w:cs/>
        </w:rPr>
        <w:br/>
      </w:r>
      <w:r w:rsidRPr="00BD13C6">
        <w:rPr>
          <w:rFonts w:ascii="Angsana New" w:hAnsi="Angsana New"/>
          <w:sz w:val="30"/>
          <w:szCs w:val="30"/>
        </w:rPr>
        <w:t>1</w:t>
      </w:r>
      <w:r w:rsidRPr="00BD13C6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Pr="00BD13C6">
        <w:rPr>
          <w:rFonts w:ascii="Angsana New" w:hAnsi="Angsana New"/>
          <w:sz w:val="30"/>
          <w:szCs w:val="30"/>
        </w:rPr>
        <w:t xml:space="preserve"> 2561</w:t>
      </w:r>
      <w:r w:rsidR="00FF1645" w:rsidRPr="00A66A42">
        <w:rPr>
          <w:rFonts w:ascii="Angsana New" w:hAnsi="Angsana New"/>
          <w:sz w:val="30"/>
          <w:szCs w:val="30"/>
        </w:rPr>
        <w:t> </w:t>
      </w:r>
    </w:p>
    <w:p w:rsidR="00FF1645" w:rsidRPr="00A66A42" w:rsidRDefault="00FF1645" w:rsidP="00A66A42">
      <w:pPr>
        <w:autoSpaceDE w:val="0"/>
        <w:autoSpaceDN w:val="0"/>
        <w:rPr>
          <w:sz w:val="30"/>
          <w:szCs w:val="30"/>
        </w:rPr>
      </w:pPr>
      <w:r w:rsidRPr="00A66A42">
        <w:rPr>
          <w:rFonts w:ascii="Segoe UI" w:hAnsi="Segoe UI" w:cs="Segoe UI"/>
          <w:sz w:val="30"/>
          <w:szCs w:val="30"/>
        </w:rPr>
        <w:t> </w:t>
      </w:r>
    </w:p>
    <w:p w:rsidR="002F2D40" w:rsidRDefault="002F2D40" w:rsidP="002F2D40">
      <w:pPr>
        <w:pStyle w:val="BodyText"/>
        <w:tabs>
          <w:tab w:val="left" w:pos="540"/>
        </w:tabs>
        <w:spacing w:after="0"/>
        <w:ind w:left="720"/>
        <w:jc w:val="thaiDistribute"/>
        <w:rPr>
          <w:rFonts w:ascii="Angsana New" w:hAnsi="Angsana New"/>
          <w:bCs/>
          <w:sz w:val="30"/>
          <w:szCs w:val="30"/>
        </w:rPr>
      </w:pPr>
    </w:p>
    <w:p w:rsidR="00982EC4" w:rsidRPr="00920F1B" w:rsidRDefault="00982EC4" w:rsidP="00920F1B">
      <w:pPr>
        <w:ind w:left="540" w:right="20"/>
        <w:jc w:val="thaiDistribute"/>
        <w:rPr>
          <w:rFonts w:ascii="Angsana New" w:hAnsi="Angsana New"/>
          <w:b/>
          <w:bCs/>
          <w:sz w:val="30"/>
          <w:szCs w:val="30"/>
        </w:rPr>
        <w:sectPr w:rsidR="00982EC4" w:rsidRPr="00920F1B" w:rsidSect="008E1AC7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tbl>
      <w:tblPr>
        <w:tblW w:w="14418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2538"/>
        <w:gridCol w:w="810"/>
        <w:gridCol w:w="270"/>
        <w:gridCol w:w="810"/>
        <w:gridCol w:w="720"/>
        <w:gridCol w:w="270"/>
        <w:gridCol w:w="716"/>
        <w:gridCol w:w="251"/>
        <w:gridCol w:w="807"/>
        <w:gridCol w:w="251"/>
        <w:gridCol w:w="765"/>
        <w:gridCol w:w="270"/>
        <w:gridCol w:w="810"/>
        <w:gridCol w:w="270"/>
        <w:gridCol w:w="810"/>
        <w:gridCol w:w="270"/>
        <w:gridCol w:w="810"/>
        <w:gridCol w:w="22"/>
        <w:gridCol w:w="248"/>
        <w:gridCol w:w="720"/>
        <w:gridCol w:w="236"/>
        <w:gridCol w:w="754"/>
        <w:gridCol w:w="236"/>
        <w:gridCol w:w="736"/>
        <w:gridCol w:w="18"/>
      </w:tblGrid>
      <w:tr w:rsidR="00982EC4" w:rsidRPr="00680673" w:rsidTr="0091174A">
        <w:trPr>
          <w:gridAfter w:val="1"/>
          <w:wAfter w:w="18" w:type="dxa"/>
          <w:trHeight w:val="148"/>
        </w:trPr>
        <w:tc>
          <w:tcPr>
            <w:tcW w:w="14400" w:type="dxa"/>
            <w:gridSpan w:val="24"/>
            <w:noWrap/>
            <w:vAlign w:val="bottom"/>
          </w:tcPr>
          <w:p w:rsidR="00982EC4" w:rsidRPr="00DC7503" w:rsidRDefault="00891411" w:rsidP="00EF5BB1">
            <w:pPr>
              <w:spacing w:after="160" w:line="259" w:lineRule="auto"/>
              <w:ind w:left="-90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891411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เงินลงทุนในบริ</w:t>
            </w:r>
            <w:r w:rsidR="00C12195">
              <w:rPr>
                <w:rFonts w:ascii="Angsana New" w:hAnsi="Angsana New"/>
                <w:sz w:val="30"/>
                <w:szCs w:val="30"/>
                <w:cs/>
              </w:rPr>
              <w:t xml:space="preserve">ษัทย่อย </w:t>
            </w:r>
            <w:r w:rsidR="007F4A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 w:rsidR="00FF6662">
              <w:rPr>
                <w:rFonts w:ascii="Angsana New" w:hAnsi="Angsana New"/>
                <w:sz w:val="30"/>
                <w:szCs w:val="30"/>
                <w:cs/>
              </w:rPr>
              <w:t>2561 และ 2560</w:t>
            </w:r>
            <w:r w:rsidR="00C121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F4ADA">
              <w:rPr>
                <w:rFonts w:ascii="Angsana New" w:hAnsi="Angsana New"/>
                <w:sz w:val="30"/>
                <w:szCs w:val="30"/>
                <w:cs/>
              </w:rPr>
              <w:t>และเงินปันผลรับจากเงินลงทุนสำหรับแต่ละปี</w:t>
            </w:r>
            <w:r w:rsidR="00C1219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12195" w:rsidRPr="00891411">
              <w:rPr>
                <w:rFonts w:ascii="Angsana New" w:hAnsi="Angsana New"/>
                <w:sz w:val="30"/>
                <w:szCs w:val="30"/>
                <w:cs/>
              </w:rPr>
              <w:t>มีดังนี้</w:t>
            </w:r>
          </w:p>
        </w:tc>
      </w:tr>
      <w:tr w:rsidR="00982EC4" w:rsidRPr="00AC6441" w:rsidTr="0091174A">
        <w:trPr>
          <w:gridAfter w:val="1"/>
          <w:wAfter w:w="18" w:type="dxa"/>
          <w:trHeight w:val="148"/>
        </w:trPr>
        <w:tc>
          <w:tcPr>
            <w:tcW w:w="2538" w:type="dxa"/>
            <w:noWrap/>
            <w:vAlign w:val="bottom"/>
          </w:tcPr>
          <w:p w:rsidR="00982EC4" w:rsidRPr="00DB1BD3" w:rsidRDefault="00982EC4" w:rsidP="00431200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862" w:type="dxa"/>
            <w:gridSpan w:val="23"/>
            <w:hideMark/>
          </w:tcPr>
          <w:p w:rsidR="00982EC4" w:rsidRPr="00DB1BD3" w:rsidRDefault="00982EC4" w:rsidP="00431200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B1B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174A" w:rsidRPr="00C24D3C" w:rsidTr="0091174A">
        <w:trPr>
          <w:trHeight w:val="182"/>
        </w:trPr>
        <w:tc>
          <w:tcPr>
            <w:tcW w:w="2538" w:type="dxa"/>
            <w:noWrap/>
            <w:vAlign w:val="bottom"/>
          </w:tcPr>
          <w:p w:rsidR="0091174A" w:rsidRPr="00DB1BD3" w:rsidRDefault="0091174A" w:rsidP="00431200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:rsidR="0091174A" w:rsidRPr="00DB1BD3" w:rsidRDefault="0091174A" w:rsidP="00431200">
            <w:pPr>
              <w:tabs>
                <w:tab w:val="left" w:pos="720"/>
              </w:tabs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1BD3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706" w:type="dxa"/>
            <w:gridSpan w:val="3"/>
          </w:tcPr>
          <w:p w:rsidR="0091174A" w:rsidRPr="00DB1BD3" w:rsidRDefault="0091174A" w:rsidP="00431200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B1BD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251" w:type="dxa"/>
          </w:tcPr>
          <w:p w:rsidR="0091174A" w:rsidRPr="00DB1BD3" w:rsidRDefault="0091174A" w:rsidP="00431200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823" w:type="dxa"/>
            <w:gridSpan w:val="3"/>
          </w:tcPr>
          <w:p w:rsidR="0091174A" w:rsidRPr="00DB1BD3" w:rsidRDefault="0091174A" w:rsidP="00431200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B1BD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70" w:type="dxa"/>
          </w:tcPr>
          <w:p w:rsidR="0091174A" w:rsidRPr="00DB1BD3" w:rsidRDefault="0091174A" w:rsidP="00431200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gridSpan w:val="3"/>
          </w:tcPr>
          <w:p w:rsidR="0091174A" w:rsidRPr="00DB1BD3" w:rsidRDefault="0091174A" w:rsidP="00431200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1B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91174A" w:rsidRPr="00DB1BD3" w:rsidRDefault="0091174A" w:rsidP="00431200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gridSpan w:val="4"/>
          </w:tcPr>
          <w:p w:rsidR="0091174A" w:rsidRPr="00DB1BD3" w:rsidRDefault="0091174A" w:rsidP="00431200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1BD3">
              <w:rPr>
                <w:rFonts w:ascii="Angsana New" w:hAnsi="Angsana New"/>
                <w:sz w:val="28"/>
                <w:szCs w:val="28"/>
                <w:cs/>
              </w:rPr>
              <w:t xml:space="preserve">ราคาทุน </w:t>
            </w:r>
            <w:r w:rsidRPr="00DB1BD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B1BD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:rsidR="0091174A" w:rsidRPr="00DB1BD3" w:rsidRDefault="0091174A" w:rsidP="00431200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4" w:type="dxa"/>
            <w:gridSpan w:val="4"/>
            <w:hideMark/>
          </w:tcPr>
          <w:p w:rsidR="0091174A" w:rsidRPr="00DB1BD3" w:rsidRDefault="0091174A" w:rsidP="003A017E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1B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รับ</w:t>
            </w:r>
          </w:p>
        </w:tc>
      </w:tr>
      <w:tr w:rsidR="0091174A" w:rsidRPr="00AC6441" w:rsidTr="00FF6662">
        <w:trPr>
          <w:trHeight w:val="148"/>
        </w:trPr>
        <w:tc>
          <w:tcPr>
            <w:tcW w:w="2538" w:type="dxa"/>
            <w:noWrap/>
            <w:vAlign w:val="bottom"/>
          </w:tcPr>
          <w:p w:rsidR="0091174A" w:rsidRPr="00DB1BD3" w:rsidRDefault="0091174A" w:rsidP="005B3F7E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:rsidR="0091174A" w:rsidRPr="00FF6662" w:rsidRDefault="00FF6662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FF6662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</w:tcPr>
          <w:p w:rsidR="0091174A" w:rsidRPr="00FF6662" w:rsidRDefault="0091174A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:rsidR="0091174A" w:rsidRPr="00FF6662" w:rsidRDefault="00FF6662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FF6662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2560</w:t>
            </w:r>
          </w:p>
        </w:tc>
        <w:tc>
          <w:tcPr>
            <w:tcW w:w="720" w:type="dxa"/>
          </w:tcPr>
          <w:p w:rsidR="0091174A" w:rsidRPr="00FF6662" w:rsidRDefault="00FF6662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FF6662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</w:tcPr>
          <w:p w:rsidR="0091174A" w:rsidRPr="00FF6662" w:rsidRDefault="0091174A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716" w:type="dxa"/>
          </w:tcPr>
          <w:p w:rsidR="0091174A" w:rsidRPr="00FF6662" w:rsidRDefault="00FF6662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FF6662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2560</w:t>
            </w:r>
          </w:p>
        </w:tc>
        <w:tc>
          <w:tcPr>
            <w:tcW w:w="251" w:type="dxa"/>
          </w:tcPr>
          <w:p w:rsidR="0091174A" w:rsidRPr="00FF6662" w:rsidRDefault="0091174A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807" w:type="dxa"/>
          </w:tcPr>
          <w:p w:rsidR="0091174A" w:rsidRPr="00FF6662" w:rsidRDefault="00FF6662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FF6662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51" w:type="dxa"/>
          </w:tcPr>
          <w:p w:rsidR="0091174A" w:rsidRPr="00FF6662" w:rsidRDefault="0091174A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:rsidR="0091174A" w:rsidRPr="00FF6662" w:rsidRDefault="00FF6662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FF6662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2560</w:t>
            </w:r>
          </w:p>
        </w:tc>
        <w:tc>
          <w:tcPr>
            <w:tcW w:w="270" w:type="dxa"/>
          </w:tcPr>
          <w:p w:rsidR="0091174A" w:rsidRPr="00FF6662" w:rsidRDefault="0091174A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:rsidR="0091174A" w:rsidRPr="00FF6662" w:rsidRDefault="00FF6662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FF6662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</w:tcPr>
          <w:p w:rsidR="0091174A" w:rsidRPr="00FF6662" w:rsidRDefault="0091174A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:rsidR="0091174A" w:rsidRPr="00FF6662" w:rsidRDefault="00FF6662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FF6662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2560</w:t>
            </w:r>
          </w:p>
        </w:tc>
        <w:tc>
          <w:tcPr>
            <w:tcW w:w="270" w:type="dxa"/>
          </w:tcPr>
          <w:p w:rsidR="0091174A" w:rsidRPr="00FF6662" w:rsidRDefault="0091174A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:rsidR="0091174A" w:rsidRPr="00FF6662" w:rsidRDefault="00FF6662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FF6662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  <w:gridSpan w:val="2"/>
          </w:tcPr>
          <w:p w:rsidR="0091174A" w:rsidRPr="00FF6662" w:rsidRDefault="0091174A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91174A" w:rsidRPr="00FF6662" w:rsidRDefault="00FF6662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FF6662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2560</w:t>
            </w:r>
          </w:p>
        </w:tc>
        <w:tc>
          <w:tcPr>
            <w:tcW w:w="236" w:type="dxa"/>
          </w:tcPr>
          <w:p w:rsidR="0091174A" w:rsidRPr="00FF6662" w:rsidRDefault="0091174A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:rsidR="0091174A" w:rsidRPr="00FF6662" w:rsidRDefault="00FF6662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FF6662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36" w:type="dxa"/>
          </w:tcPr>
          <w:p w:rsidR="0091174A" w:rsidRPr="00FF6662" w:rsidRDefault="0091174A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gridSpan w:val="2"/>
          </w:tcPr>
          <w:p w:rsidR="0091174A" w:rsidRPr="00FF6662" w:rsidRDefault="00FF6662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FF6662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2560</w:t>
            </w:r>
          </w:p>
        </w:tc>
      </w:tr>
      <w:tr w:rsidR="0091174A" w:rsidRPr="00982EC4" w:rsidTr="0091174A">
        <w:trPr>
          <w:trHeight w:val="148"/>
        </w:trPr>
        <w:tc>
          <w:tcPr>
            <w:tcW w:w="2538" w:type="dxa"/>
          </w:tcPr>
          <w:p w:rsidR="0091174A" w:rsidRPr="00DB1BD3" w:rsidRDefault="0091174A" w:rsidP="005B3F7E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hideMark/>
          </w:tcPr>
          <w:p w:rsidR="0091174A" w:rsidRPr="00DB1BD3" w:rsidRDefault="0091174A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B1BD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DB1BD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ร้อยละ</w:t>
            </w:r>
            <w:r w:rsidRPr="00DB1BD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90" w:type="dxa"/>
            <w:gridSpan w:val="21"/>
            <w:hideMark/>
          </w:tcPr>
          <w:p w:rsidR="0091174A" w:rsidRPr="00DB1BD3" w:rsidRDefault="0091174A" w:rsidP="005B3F7E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B1BD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DB1BD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DB1BD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91174A" w:rsidRPr="00AC6441" w:rsidTr="0091174A">
        <w:trPr>
          <w:trHeight w:val="148"/>
        </w:trPr>
        <w:tc>
          <w:tcPr>
            <w:tcW w:w="2538" w:type="dxa"/>
          </w:tcPr>
          <w:p w:rsidR="0091174A" w:rsidRPr="00DB1BD3" w:rsidRDefault="0091174A" w:rsidP="005B3F7E">
            <w:pPr>
              <w:tabs>
                <w:tab w:val="left" w:pos="1494"/>
              </w:tabs>
              <w:ind w:lef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  <w:r w:rsidRPr="00DB1BD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  <w:t>บริษัทย่อย</w:t>
            </w:r>
            <w:r w:rsidRPr="00DB1BD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eastAsia="x-none"/>
              </w:rPr>
              <w:t>ทางตรง</w:t>
            </w:r>
          </w:p>
        </w:tc>
        <w:tc>
          <w:tcPr>
            <w:tcW w:w="810" w:type="dxa"/>
          </w:tcPr>
          <w:p w:rsidR="0091174A" w:rsidRPr="00DB1BD3" w:rsidRDefault="0091174A" w:rsidP="005B3F7E">
            <w:pPr>
              <w:tabs>
                <w:tab w:val="decimal" w:pos="864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91174A" w:rsidRPr="00DB1BD3" w:rsidRDefault="0091174A" w:rsidP="005B3F7E">
            <w:pPr>
              <w:tabs>
                <w:tab w:val="decimal" w:pos="864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:rsidR="0091174A" w:rsidRPr="00DB1BD3" w:rsidRDefault="0091174A" w:rsidP="005B3F7E">
            <w:pPr>
              <w:tabs>
                <w:tab w:val="decimal" w:pos="864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91174A" w:rsidRPr="00DB1BD3" w:rsidRDefault="0091174A" w:rsidP="005B3F7E">
            <w:pPr>
              <w:tabs>
                <w:tab w:val="decimal" w:pos="864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1174A" w:rsidRPr="00DB1BD3" w:rsidRDefault="0091174A" w:rsidP="005B3F7E">
            <w:pPr>
              <w:tabs>
                <w:tab w:val="decimal" w:pos="991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:rsidR="0091174A" w:rsidRPr="00DB1BD3" w:rsidRDefault="0091174A" w:rsidP="005B3F7E">
            <w:pPr>
              <w:tabs>
                <w:tab w:val="decimal" w:pos="774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1" w:type="dxa"/>
          </w:tcPr>
          <w:p w:rsidR="0091174A" w:rsidRPr="00DB1BD3" w:rsidRDefault="0091174A" w:rsidP="005B3F7E">
            <w:pPr>
              <w:tabs>
                <w:tab w:val="decimal" w:pos="991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:rsidR="0091174A" w:rsidRPr="00DB1BD3" w:rsidRDefault="0091174A" w:rsidP="005B3F7E">
            <w:pPr>
              <w:tabs>
                <w:tab w:val="decimal" w:pos="864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:rsidR="0091174A" w:rsidRPr="00DB1BD3" w:rsidRDefault="0091174A" w:rsidP="005B3F7E">
            <w:pPr>
              <w:tabs>
                <w:tab w:val="decimal" w:pos="991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91174A" w:rsidRPr="00DB1BD3" w:rsidRDefault="0091174A" w:rsidP="005B3F7E">
            <w:pPr>
              <w:tabs>
                <w:tab w:val="decimal" w:pos="774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91174A" w:rsidRPr="00DB1BD3" w:rsidRDefault="0091174A" w:rsidP="005B3F7E">
            <w:pPr>
              <w:tabs>
                <w:tab w:val="decimal" w:pos="991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91174A" w:rsidRPr="00DB1BD3" w:rsidRDefault="0091174A" w:rsidP="005B3F7E">
            <w:pPr>
              <w:tabs>
                <w:tab w:val="decimal" w:pos="864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1174A" w:rsidRPr="00DB1BD3" w:rsidRDefault="0091174A" w:rsidP="005B3F7E">
            <w:pPr>
              <w:tabs>
                <w:tab w:val="decimal" w:pos="991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91174A" w:rsidRPr="00DB1BD3" w:rsidRDefault="0091174A" w:rsidP="005B3F7E">
            <w:pPr>
              <w:tabs>
                <w:tab w:val="decimal" w:pos="774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91174A" w:rsidRPr="00DB1BD3" w:rsidRDefault="0091174A" w:rsidP="005B3F7E">
            <w:pPr>
              <w:tabs>
                <w:tab w:val="decimal" w:pos="991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Align w:val="bottom"/>
          </w:tcPr>
          <w:p w:rsidR="0091174A" w:rsidRPr="00DB1BD3" w:rsidRDefault="0091174A" w:rsidP="005B3F7E">
            <w:pPr>
              <w:tabs>
                <w:tab w:val="decimal" w:pos="732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:rsidR="0091174A" w:rsidRPr="00DB1BD3" w:rsidRDefault="0091174A" w:rsidP="005B3F7E">
            <w:pPr>
              <w:tabs>
                <w:tab w:val="decimal" w:pos="991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91174A" w:rsidRPr="00DB1BD3" w:rsidRDefault="0091174A" w:rsidP="005B3F7E">
            <w:pPr>
              <w:tabs>
                <w:tab w:val="decimal" w:pos="684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91174A" w:rsidRPr="00DB1BD3" w:rsidRDefault="0091174A" w:rsidP="005B3F7E">
            <w:pPr>
              <w:tabs>
                <w:tab w:val="decimal" w:pos="991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:rsidR="0091174A" w:rsidRPr="00DB1BD3" w:rsidRDefault="0091174A" w:rsidP="005B3F7E">
            <w:pPr>
              <w:tabs>
                <w:tab w:val="decimal" w:pos="820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91174A" w:rsidRPr="00DB1BD3" w:rsidRDefault="0091174A" w:rsidP="005B3F7E">
            <w:pPr>
              <w:tabs>
                <w:tab w:val="decimal" w:pos="991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vAlign w:val="bottom"/>
          </w:tcPr>
          <w:p w:rsidR="0091174A" w:rsidRPr="00DB1BD3" w:rsidRDefault="0091174A" w:rsidP="005B3F7E">
            <w:pPr>
              <w:tabs>
                <w:tab w:val="decimal" w:pos="776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F6662" w:rsidRPr="00AC6441" w:rsidTr="0091174A">
        <w:trPr>
          <w:trHeight w:val="148"/>
        </w:trPr>
        <w:tc>
          <w:tcPr>
            <w:tcW w:w="2538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1B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สโตนเฮ้นจ์ </w:t>
            </w:r>
            <w:r w:rsidRPr="00DB1B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810" w:type="dxa"/>
          </w:tcPr>
          <w:p w:rsidR="00FF6662" w:rsidRPr="00DB1BD3" w:rsidRDefault="0006522F" w:rsidP="00FF6662">
            <w:pPr>
              <w:tabs>
                <w:tab w:val="decimal" w:pos="0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13C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0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:rsidR="00FF6662" w:rsidRPr="00DB1BD3" w:rsidRDefault="00FF6662" w:rsidP="00FF6662">
            <w:pPr>
              <w:tabs>
                <w:tab w:val="decimal" w:pos="0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1BD3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720" w:type="dxa"/>
          </w:tcPr>
          <w:p w:rsidR="00FF6662" w:rsidRPr="00DB1BD3" w:rsidRDefault="0006522F" w:rsidP="00FF6662">
            <w:pPr>
              <w:tabs>
                <w:tab w:val="decimal" w:pos="289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1BD3">
              <w:rPr>
                <w:rFonts w:ascii="Angsana New" w:hAnsi="Angsana New"/>
                <w:color w:val="000000"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289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6" w:type="dxa"/>
          </w:tcPr>
          <w:p w:rsidR="00FF6662" w:rsidRPr="00DB1BD3" w:rsidRDefault="00FF6662" w:rsidP="00FF6662">
            <w:pPr>
              <w:tabs>
                <w:tab w:val="decimal" w:pos="289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1BD3">
              <w:rPr>
                <w:rFonts w:ascii="Angsana New" w:hAnsi="Angsana New"/>
                <w:color w:val="000000"/>
                <w:sz w:val="28"/>
                <w:szCs w:val="28"/>
              </w:rPr>
              <w:t>5,000</w:t>
            </w:r>
          </w:p>
        </w:tc>
        <w:tc>
          <w:tcPr>
            <w:tcW w:w="251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:rsidR="00FF6662" w:rsidRPr="00DB1BD3" w:rsidRDefault="0006522F" w:rsidP="00FF6662">
            <w:pPr>
              <w:pStyle w:val="acctfourfigures"/>
              <w:tabs>
                <w:tab w:val="clear" w:pos="765"/>
                <w:tab w:val="decimal" w:pos="203"/>
              </w:tabs>
              <w:spacing w:line="240" w:lineRule="atLeast"/>
              <w:ind w:left="-79" w:right="-3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1BD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24</w:t>
            </w:r>
            <w:r w:rsidRPr="00DB1BD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B1BD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</w:t>
            </w:r>
            <w:r w:rsidRPr="00DB1BD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51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203"/>
              </w:tabs>
              <w:spacing w:line="240" w:lineRule="atLeast"/>
              <w:ind w:left="-79" w:right="-3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1BD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24</w:t>
            </w:r>
            <w:r w:rsidRPr="00DB1BD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B1BD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</w:t>
            </w:r>
            <w:r w:rsidRPr="00DB1BD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495"/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:rsidR="00FF6662" w:rsidRPr="00DB1BD3" w:rsidRDefault="0006522F" w:rsidP="00FF6662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B1BD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495"/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B1BD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495"/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Align w:val="bottom"/>
          </w:tcPr>
          <w:p w:rsidR="00FF6662" w:rsidRPr="00DB1BD3" w:rsidRDefault="0006522F" w:rsidP="00FF6662">
            <w:pPr>
              <w:pStyle w:val="acctfourfigures"/>
              <w:tabs>
                <w:tab w:val="clear" w:pos="765"/>
                <w:tab w:val="decimal" w:pos="203"/>
              </w:tabs>
              <w:spacing w:line="240" w:lineRule="atLeast"/>
              <w:ind w:left="-79" w:right="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1BD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24</w:t>
            </w:r>
            <w:r w:rsidRPr="00DB1BD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B1BD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</w:t>
            </w:r>
            <w:r w:rsidRPr="00DB1BD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48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203"/>
              </w:tabs>
              <w:spacing w:line="240" w:lineRule="atLeast"/>
              <w:ind w:left="-79" w:right="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1BD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24</w:t>
            </w:r>
            <w:r w:rsidRPr="00DB1BD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B1BD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</w:t>
            </w:r>
            <w:r w:rsidRPr="00DB1BD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36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:rsidR="00FF6662" w:rsidRPr="00DB1BD3" w:rsidRDefault="005D4BED" w:rsidP="005D4BED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Cordia New"/>
                <w:sz w:val="28"/>
                <w:szCs w:val="28"/>
                <w:lang w:bidi="th-TH"/>
              </w:rPr>
              <w:t>29</w:t>
            </w:r>
            <w:r w:rsidR="0006522F" w:rsidRPr="00BD13C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999</w:t>
            </w:r>
          </w:p>
        </w:tc>
        <w:tc>
          <w:tcPr>
            <w:tcW w:w="236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gridSpan w:val="2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16,999</w:t>
            </w:r>
          </w:p>
        </w:tc>
      </w:tr>
      <w:tr w:rsidR="00FF6662" w:rsidRPr="00AC6441" w:rsidTr="0091174A">
        <w:trPr>
          <w:trHeight w:val="148"/>
        </w:trPr>
        <w:tc>
          <w:tcPr>
            <w:tcW w:w="2538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FF6662" w:rsidRPr="00DB1BD3" w:rsidRDefault="00FF6662" w:rsidP="00FF6662">
            <w:pPr>
              <w:tabs>
                <w:tab w:val="decimal" w:pos="0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0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:rsidR="00FF6662" w:rsidRPr="00DB1BD3" w:rsidRDefault="00FF6662" w:rsidP="00FF6662">
            <w:pPr>
              <w:tabs>
                <w:tab w:val="decimal" w:pos="0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FF6662" w:rsidRPr="00DB1BD3" w:rsidRDefault="00FF6662" w:rsidP="00FF6662">
            <w:pPr>
              <w:tabs>
                <w:tab w:val="decimal" w:pos="289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289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6" w:type="dxa"/>
          </w:tcPr>
          <w:p w:rsidR="00FF6662" w:rsidRPr="00DB1BD3" w:rsidRDefault="00FF6662" w:rsidP="00FF6662">
            <w:pPr>
              <w:tabs>
                <w:tab w:val="decimal" w:pos="289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1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203"/>
              </w:tabs>
              <w:spacing w:line="240" w:lineRule="atLeast"/>
              <w:ind w:left="-79" w:right="-3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1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203"/>
              </w:tabs>
              <w:spacing w:line="240" w:lineRule="atLeast"/>
              <w:ind w:left="-79" w:right="-3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495"/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495"/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495"/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Align w:val="bottom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203"/>
              </w:tabs>
              <w:spacing w:line="240" w:lineRule="atLeast"/>
              <w:ind w:left="-79" w:right="-3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203"/>
              </w:tabs>
              <w:spacing w:line="240" w:lineRule="atLeast"/>
              <w:ind w:left="-79" w:right="-3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gridSpan w:val="2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FF6662" w:rsidRPr="00AC6441" w:rsidTr="0091174A">
        <w:trPr>
          <w:trHeight w:val="148"/>
        </w:trPr>
        <w:tc>
          <w:tcPr>
            <w:tcW w:w="2538" w:type="dxa"/>
          </w:tcPr>
          <w:p w:rsidR="00FF6662" w:rsidRPr="00DB1BD3" w:rsidRDefault="00FF6662" w:rsidP="00FF6662">
            <w:pPr>
              <w:tabs>
                <w:tab w:val="left" w:pos="1494"/>
              </w:tabs>
              <w:ind w:lef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  <w:r w:rsidRPr="00DB1BD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  <w:t>บริษัทย่อย</w:t>
            </w:r>
            <w:r w:rsidRPr="00DB1BD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eastAsia="x-none"/>
              </w:rPr>
              <w:t>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eastAsia="x-none"/>
              </w:rPr>
              <w:t>อ้อม</w:t>
            </w:r>
          </w:p>
        </w:tc>
        <w:tc>
          <w:tcPr>
            <w:tcW w:w="810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0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:rsidR="00FF6662" w:rsidRPr="00DB1BD3" w:rsidRDefault="00FF6662" w:rsidP="00FF6662">
            <w:pPr>
              <w:tabs>
                <w:tab w:val="decimal" w:pos="289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289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6" w:type="dxa"/>
          </w:tcPr>
          <w:p w:rsidR="00FF6662" w:rsidRPr="00DB1BD3" w:rsidRDefault="00FF6662" w:rsidP="00FF6662">
            <w:pPr>
              <w:tabs>
                <w:tab w:val="decimal" w:pos="289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1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203"/>
              </w:tabs>
              <w:spacing w:line="240" w:lineRule="atLeast"/>
              <w:ind w:left="-79" w:right="-3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1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203"/>
              </w:tabs>
              <w:spacing w:line="240" w:lineRule="atLeast"/>
              <w:ind w:left="-79" w:right="-3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495"/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495"/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495"/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Align w:val="bottom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203"/>
              </w:tabs>
              <w:spacing w:line="240" w:lineRule="atLeast"/>
              <w:ind w:left="-79" w:right="-3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203"/>
              </w:tabs>
              <w:spacing w:line="240" w:lineRule="atLeast"/>
              <w:ind w:left="-79" w:right="-3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gridSpan w:val="2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FF6662" w:rsidRPr="008A5809" w:rsidTr="0091174A">
        <w:trPr>
          <w:trHeight w:val="148"/>
        </w:trPr>
        <w:tc>
          <w:tcPr>
            <w:tcW w:w="2538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1B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สโตนเฮ้นจ์ แอสเสท </w:t>
            </w:r>
            <w:r w:rsidRPr="00DB1B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FF6662" w:rsidRPr="00DB1BD3" w:rsidRDefault="00FF6662" w:rsidP="00FF6662">
            <w:pPr>
              <w:tabs>
                <w:tab w:val="decimal" w:pos="0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FF6662" w:rsidRPr="00DB1BD3" w:rsidRDefault="00FF6662" w:rsidP="00FF6662">
            <w:pPr>
              <w:tabs>
                <w:tab w:val="decimal" w:pos="0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FF6662" w:rsidRPr="00DB1BD3" w:rsidRDefault="00FF6662" w:rsidP="00FF6662">
            <w:pPr>
              <w:tabs>
                <w:tab w:val="decimal" w:pos="0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FF6662" w:rsidRPr="00DB1BD3" w:rsidRDefault="00FF6662" w:rsidP="00FF6662">
            <w:pPr>
              <w:tabs>
                <w:tab w:val="decimal" w:pos="289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289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6" w:type="dxa"/>
          </w:tcPr>
          <w:p w:rsidR="00FF6662" w:rsidRPr="00DB1BD3" w:rsidRDefault="00FF6662" w:rsidP="00FF6662">
            <w:pPr>
              <w:tabs>
                <w:tab w:val="decimal" w:pos="289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1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203"/>
              </w:tabs>
              <w:spacing w:line="240" w:lineRule="atLeast"/>
              <w:ind w:left="-79" w:right="-3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203"/>
              </w:tabs>
              <w:spacing w:line="240" w:lineRule="atLeast"/>
              <w:ind w:left="-79" w:right="-3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495"/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541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495"/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gridSpan w:val="2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gridSpan w:val="2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FF6662" w:rsidRPr="008A5809" w:rsidTr="0091174A">
        <w:trPr>
          <w:trHeight w:val="148"/>
        </w:trPr>
        <w:tc>
          <w:tcPr>
            <w:tcW w:w="2538" w:type="dxa"/>
          </w:tcPr>
          <w:p w:rsidR="00FF6662" w:rsidRDefault="00FF6662" w:rsidP="00FF6662">
            <w:pPr>
              <w:tabs>
                <w:tab w:val="decimal" w:pos="864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(และ</w:t>
            </w:r>
            <w:r w:rsidRPr="000F4E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ถือหุ้นผ่านทางบริษัท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</w:p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0F4E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สโตนเฮ้นจ์ จำกัด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ร้อยละ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34.79)</w:t>
            </w:r>
          </w:p>
        </w:tc>
        <w:tc>
          <w:tcPr>
            <w:tcW w:w="810" w:type="dxa"/>
            <w:vAlign w:val="bottom"/>
          </w:tcPr>
          <w:p w:rsidR="00FF6662" w:rsidRPr="00DB1BD3" w:rsidRDefault="0006522F" w:rsidP="00FF6662">
            <w:pPr>
              <w:tabs>
                <w:tab w:val="decimal" w:pos="0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FF6662" w:rsidRPr="00DB1BD3" w:rsidRDefault="00FF6662" w:rsidP="00FF6662">
            <w:pPr>
              <w:tabs>
                <w:tab w:val="decimal" w:pos="0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FF6662" w:rsidRPr="00DB1BD3" w:rsidRDefault="00FF6662" w:rsidP="00FF6662">
            <w:pPr>
              <w:tabs>
                <w:tab w:val="decimal" w:pos="0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30.43</w:t>
            </w:r>
          </w:p>
        </w:tc>
        <w:tc>
          <w:tcPr>
            <w:tcW w:w="720" w:type="dxa"/>
          </w:tcPr>
          <w:p w:rsidR="0006522F" w:rsidRDefault="0006522F" w:rsidP="00FF6662">
            <w:pPr>
              <w:tabs>
                <w:tab w:val="decimal" w:pos="289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FF6662" w:rsidRPr="0006522F" w:rsidRDefault="0006522F" w:rsidP="0006522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289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6" w:type="dxa"/>
          </w:tcPr>
          <w:p w:rsidR="00FF6662" w:rsidRDefault="00FF6662" w:rsidP="00FF6662">
            <w:pPr>
              <w:tabs>
                <w:tab w:val="decimal" w:pos="289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FF6662" w:rsidRPr="00DB1BD3" w:rsidRDefault="00FF6662" w:rsidP="00FF6662">
            <w:pPr>
              <w:tabs>
                <w:tab w:val="decimal" w:pos="289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1BD3">
              <w:rPr>
                <w:rFonts w:ascii="Angsana New" w:hAnsi="Angsana New"/>
                <w:color w:val="000000"/>
                <w:sz w:val="28"/>
                <w:szCs w:val="28"/>
              </w:rPr>
              <w:t>7,500</w:t>
            </w:r>
          </w:p>
        </w:tc>
        <w:tc>
          <w:tcPr>
            <w:tcW w:w="251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:rsidR="00FF6662" w:rsidRPr="0006522F" w:rsidRDefault="0006522F" w:rsidP="0006522F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52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203"/>
              </w:tabs>
              <w:spacing w:line="240" w:lineRule="atLeast"/>
              <w:ind w:left="-79" w:right="-3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1BD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2,283</w:t>
            </w: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495"/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FF6662" w:rsidRPr="0006522F" w:rsidRDefault="0006522F" w:rsidP="0006522F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B1BD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541"/>
              </w:tabs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3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1BD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(2,283)</w:t>
            </w: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495"/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gridSpan w:val="2"/>
          </w:tcPr>
          <w:p w:rsidR="0006522F" w:rsidRDefault="0006522F" w:rsidP="0006522F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F6662" w:rsidRPr="0006522F" w:rsidRDefault="0006522F" w:rsidP="0006522F">
            <w:pPr>
              <w:jc w:val="center"/>
              <w:rPr>
                <w:rFonts w:ascii="Angsana New" w:hAnsi="Angsana New" w:cs="Times New Roman"/>
                <w:sz w:val="28"/>
                <w:szCs w:val="28"/>
                <w:lang w:val="en-GB"/>
              </w:rPr>
            </w:pPr>
            <w:r w:rsidRPr="0006522F">
              <w:rPr>
                <w:rFonts w:ascii="Angsana New" w:hAnsi="Angsana New" w:cs="Times New Roman"/>
                <w:sz w:val="28"/>
                <w:szCs w:val="28"/>
                <w:lang w:val="en-GB"/>
              </w:rPr>
              <w:t>-</w:t>
            </w:r>
          </w:p>
        </w:tc>
        <w:tc>
          <w:tcPr>
            <w:tcW w:w="248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FF6662" w:rsidRPr="00B91C60" w:rsidRDefault="00FF6662" w:rsidP="00FF6662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79" w:right="-79"/>
              <w:rPr>
                <w:rFonts w:ascii="Angsana New" w:hAnsi="Angsana New" w:cs="Cordia New"/>
                <w:sz w:val="28"/>
                <w:szCs w:val="28"/>
                <w:lang w:bidi="th-TH"/>
              </w:rPr>
            </w:pPr>
          </w:p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B1BD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:rsidR="0006522F" w:rsidRDefault="0006522F" w:rsidP="00FF6662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F6662" w:rsidRPr="0006522F" w:rsidRDefault="0006522F" w:rsidP="0006522F">
            <w:pPr>
              <w:jc w:val="center"/>
              <w:rPr>
                <w:lang w:val="en-GB"/>
              </w:rPr>
            </w:pPr>
            <w:r w:rsidRPr="00DB1B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FF6662" w:rsidRPr="00B91C60" w:rsidRDefault="00FF6662" w:rsidP="00FF6662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79" w:right="-79"/>
              <w:rPr>
                <w:rFonts w:ascii="Angsana New" w:hAnsi="Angsana New" w:cs="Cordia New"/>
                <w:sz w:val="28"/>
                <w:szCs w:val="28"/>
                <w:lang w:bidi="th-TH"/>
              </w:rPr>
            </w:pPr>
          </w:p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gridSpan w:val="2"/>
          </w:tcPr>
          <w:p w:rsidR="00FF6662" w:rsidRPr="00B91C60" w:rsidRDefault="00FF6662" w:rsidP="00FF6662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79" w:right="-79"/>
              <w:rPr>
                <w:rFonts w:ascii="Angsana New" w:hAnsi="Angsana New" w:cs="Cordia New"/>
                <w:sz w:val="28"/>
                <w:szCs w:val="28"/>
                <w:lang w:bidi="th-TH"/>
              </w:rPr>
            </w:pPr>
          </w:p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B1BD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FF6662" w:rsidRPr="00382E52" w:rsidTr="0091174A">
        <w:trPr>
          <w:trHeight w:val="148"/>
        </w:trPr>
        <w:tc>
          <w:tcPr>
            <w:tcW w:w="2538" w:type="dxa"/>
          </w:tcPr>
          <w:p w:rsidR="00FF6662" w:rsidRPr="00FC18C3" w:rsidRDefault="00FF6662" w:rsidP="00FF6662">
            <w:pPr>
              <w:tabs>
                <w:tab w:val="left" w:pos="1494"/>
              </w:tabs>
              <w:ind w:left="-90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FC18C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x-none"/>
              </w:rPr>
              <w:t>รวม</w:t>
            </w:r>
          </w:p>
        </w:tc>
        <w:tc>
          <w:tcPr>
            <w:tcW w:w="810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FF6662" w:rsidRPr="00DB1BD3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FF6662" w:rsidRPr="00DB1BD3" w:rsidRDefault="00FF6662" w:rsidP="00FF6662">
            <w:pPr>
              <w:tabs>
                <w:tab w:val="decimal" w:pos="991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6" w:type="dxa"/>
          </w:tcPr>
          <w:p w:rsidR="00FF6662" w:rsidRPr="00DB1BD3" w:rsidRDefault="00FF6662" w:rsidP="00FF6662">
            <w:pPr>
              <w:tabs>
                <w:tab w:val="decimal" w:pos="774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1" w:type="dxa"/>
          </w:tcPr>
          <w:p w:rsidR="00FF6662" w:rsidRPr="00DB1BD3" w:rsidRDefault="00FF6662" w:rsidP="00FF6662">
            <w:pPr>
              <w:tabs>
                <w:tab w:val="decimal" w:pos="991"/>
              </w:tabs>
              <w:ind w:left="-108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F6662" w:rsidRPr="00DB1BD3" w:rsidRDefault="0006522F" w:rsidP="00FF6662">
            <w:pPr>
              <w:pStyle w:val="acctfourfigures"/>
              <w:tabs>
                <w:tab w:val="clear" w:pos="765"/>
                <w:tab w:val="decimal" w:pos="203"/>
              </w:tabs>
              <w:spacing w:line="240" w:lineRule="atLeast"/>
              <w:ind w:left="-79" w:right="-3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D13C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24</w:t>
            </w:r>
            <w:r w:rsidRPr="00BD13C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D13C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BD13C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51" w:type="dxa"/>
            <w:vAlign w:val="center"/>
          </w:tcPr>
          <w:p w:rsidR="00FF6662" w:rsidRPr="00DB1BD3" w:rsidRDefault="00FF6662" w:rsidP="00FF6662">
            <w:pPr>
              <w:tabs>
                <w:tab w:val="decimal" w:pos="203"/>
              </w:tabs>
              <w:ind w:right="-3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F6662" w:rsidRPr="00DB1BD3" w:rsidRDefault="00FF6662" w:rsidP="00FF6662">
            <w:pPr>
              <w:pStyle w:val="acctfourfigures"/>
              <w:tabs>
                <w:tab w:val="clear" w:pos="765"/>
                <w:tab w:val="decimal" w:pos="203"/>
              </w:tabs>
              <w:spacing w:line="240" w:lineRule="atLeast"/>
              <w:ind w:left="-79" w:right="-3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B1BD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26,532</w:t>
            </w:r>
          </w:p>
        </w:tc>
        <w:tc>
          <w:tcPr>
            <w:tcW w:w="270" w:type="dxa"/>
          </w:tcPr>
          <w:p w:rsidR="00FF6662" w:rsidRPr="0035206F" w:rsidRDefault="00FF6662" w:rsidP="00FF6662">
            <w:pPr>
              <w:tabs>
                <w:tab w:val="decimal" w:pos="495"/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6662" w:rsidRPr="0006522F" w:rsidRDefault="0006522F" w:rsidP="0006522F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652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:rsidR="00FF6662" w:rsidRPr="001B23CD" w:rsidRDefault="00FF6662" w:rsidP="00FF6662">
            <w:pPr>
              <w:tabs>
                <w:tab w:val="decimal" w:pos="541"/>
              </w:tabs>
              <w:ind w:left="-108" w:right="-14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6662" w:rsidRPr="001B23CD" w:rsidRDefault="00FF6662" w:rsidP="00FF6662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3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B23C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(2,283)</w:t>
            </w:r>
          </w:p>
        </w:tc>
        <w:tc>
          <w:tcPr>
            <w:tcW w:w="270" w:type="dxa"/>
          </w:tcPr>
          <w:p w:rsidR="00FF6662" w:rsidRPr="0035206F" w:rsidRDefault="00FF6662" w:rsidP="00FF6662">
            <w:pPr>
              <w:tabs>
                <w:tab w:val="decimal" w:pos="495"/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6662" w:rsidRPr="0006522F" w:rsidRDefault="0006522F" w:rsidP="0006522F">
            <w:pPr>
              <w:jc w:val="center"/>
              <w:rPr>
                <w:rFonts w:ascii="Angsana New" w:hAnsi="Angsana New" w:cs="Times New Roman"/>
                <w:b/>
                <w:bCs/>
                <w:sz w:val="28"/>
                <w:szCs w:val="28"/>
                <w:lang w:val="en-GB"/>
              </w:rPr>
            </w:pPr>
            <w:r w:rsidRPr="00BD13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24</w:t>
            </w:r>
            <w:r w:rsidRPr="00BD13C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D13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</w:t>
            </w:r>
            <w:r w:rsidRPr="00BD13C6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48" w:type="dxa"/>
          </w:tcPr>
          <w:p w:rsidR="00FF6662" w:rsidRPr="002F302A" w:rsidRDefault="00FF6662" w:rsidP="00FF6662">
            <w:pPr>
              <w:tabs>
                <w:tab w:val="decimal" w:pos="864"/>
              </w:tabs>
              <w:ind w:left="-108"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6662" w:rsidRPr="002F302A" w:rsidRDefault="00FF6662" w:rsidP="00FF6662">
            <w:pPr>
              <w:pStyle w:val="acctfourfigures"/>
              <w:tabs>
                <w:tab w:val="clear" w:pos="765"/>
                <w:tab w:val="decimal" w:pos="203"/>
              </w:tabs>
              <w:spacing w:line="240" w:lineRule="atLeast"/>
              <w:ind w:left="-79" w:right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F302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24</w:t>
            </w:r>
            <w:r w:rsidRPr="002F302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F302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2F302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36" w:type="dxa"/>
          </w:tcPr>
          <w:p w:rsidR="00FF6662" w:rsidRPr="00DB1BD3" w:rsidRDefault="00FF6662" w:rsidP="00FF6662">
            <w:pPr>
              <w:tabs>
                <w:tab w:val="decimal" w:pos="991"/>
              </w:tabs>
              <w:ind w:left="-108" w:right="-14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D470AF" w:rsidRDefault="005D4BED" w:rsidP="005D4BED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29</w:t>
            </w:r>
            <w:r w:rsidR="0006522F" w:rsidRPr="00BD13C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999</w:t>
            </w:r>
          </w:p>
        </w:tc>
        <w:tc>
          <w:tcPr>
            <w:tcW w:w="236" w:type="dxa"/>
          </w:tcPr>
          <w:p w:rsidR="00FF6662" w:rsidRPr="00D470AF" w:rsidRDefault="00FF6662" w:rsidP="00FF6662">
            <w:pPr>
              <w:tabs>
                <w:tab w:val="decimal" w:pos="864"/>
              </w:tabs>
              <w:ind w:left="-108" w:right="-14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F6662" w:rsidRPr="00D470AF" w:rsidRDefault="00FF6662" w:rsidP="00FF666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470A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16,999</w:t>
            </w:r>
          </w:p>
        </w:tc>
      </w:tr>
    </w:tbl>
    <w:p w:rsidR="007B06C1" w:rsidRDefault="007B06C1" w:rsidP="007B06C1">
      <w:pPr>
        <w:rPr>
          <w:rFonts w:ascii="Angsana New" w:hAnsi="Angsana New"/>
          <w:sz w:val="2"/>
          <w:szCs w:val="2"/>
        </w:rPr>
      </w:pPr>
    </w:p>
    <w:p w:rsidR="00236BBD" w:rsidRDefault="00236BBD" w:rsidP="007B06C1">
      <w:pPr>
        <w:rPr>
          <w:rFonts w:ascii="Angsana New" w:hAnsi="Angsana New"/>
          <w:sz w:val="2"/>
          <w:szCs w:val="2"/>
        </w:rPr>
      </w:pPr>
    </w:p>
    <w:p w:rsidR="00236BBD" w:rsidRDefault="00236BBD" w:rsidP="007B06C1">
      <w:pPr>
        <w:rPr>
          <w:rFonts w:ascii="Angsana New" w:hAnsi="Angsana New"/>
          <w:sz w:val="2"/>
          <w:szCs w:val="2"/>
        </w:rPr>
      </w:pPr>
    </w:p>
    <w:p w:rsidR="00236BBD" w:rsidRDefault="00236BBD" w:rsidP="007B06C1">
      <w:pPr>
        <w:rPr>
          <w:rFonts w:ascii="Angsana New" w:hAnsi="Angsana New"/>
          <w:sz w:val="2"/>
          <w:szCs w:val="2"/>
        </w:rPr>
      </w:pPr>
    </w:p>
    <w:p w:rsidR="00236BBD" w:rsidRPr="00A024E7" w:rsidRDefault="00236BBD" w:rsidP="007B06C1">
      <w:pPr>
        <w:rPr>
          <w:rFonts w:ascii="Angsana New" w:hAnsi="Angsana New"/>
          <w:sz w:val="2"/>
          <w:szCs w:val="2"/>
        </w:rPr>
      </w:pPr>
    </w:p>
    <w:p w:rsidR="00850109" w:rsidRPr="005E7E21" w:rsidRDefault="00850109" w:rsidP="005E7E21">
      <w:pPr>
        <w:rPr>
          <w:rFonts w:ascii="Angsana New" w:hAnsi="Angsana New"/>
          <w:sz w:val="30"/>
          <w:szCs w:val="30"/>
        </w:rPr>
      </w:pPr>
    </w:p>
    <w:p w:rsidR="00850109" w:rsidRPr="005E7E21" w:rsidRDefault="00850109" w:rsidP="005E7E21">
      <w:pPr>
        <w:rPr>
          <w:rFonts w:ascii="Angsana New" w:hAnsi="Angsana New"/>
          <w:sz w:val="30"/>
          <w:szCs w:val="30"/>
        </w:rPr>
      </w:pPr>
    </w:p>
    <w:p w:rsidR="00850109" w:rsidRPr="005E7E21" w:rsidRDefault="00850109" w:rsidP="005E7E21">
      <w:pPr>
        <w:rPr>
          <w:rFonts w:ascii="Angsana New" w:hAnsi="Angsana New"/>
          <w:sz w:val="30"/>
          <w:szCs w:val="30"/>
        </w:rPr>
      </w:pPr>
    </w:p>
    <w:p w:rsidR="00850109" w:rsidRPr="005E7E21" w:rsidRDefault="00850109" w:rsidP="005E7E21">
      <w:pPr>
        <w:rPr>
          <w:rFonts w:ascii="Angsana New" w:hAnsi="Angsana New"/>
          <w:sz w:val="30"/>
          <w:szCs w:val="30"/>
        </w:rPr>
      </w:pPr>
    </w:p>
    <w:p w:rsidR="00850109" w:rsidRPr="005E7E21" w:rsidRDefault="00850109" w:rsidP="005E7E21">
      <w:pPr>
        <w:rPr>
          <w:rFonts w:ascii="Angsana New" w:hAnsi="Angsana New"/>
          <w:sz w:val="30"/>
          <w:szCs w:val="30"/>
        </w:rPr>
      </w:pPr>
    </w:p>
    <w:p w:rsidR="007B06C1" w:rsidRPr="005E7E21" w:rsidRDefault="007B06C1" w:rsidP="005E7E21">
      <w:pPr>
        <w:rPr>
          <w:rFonts w:ascii="Angsana New" w:hAnsi="Angsana New"/>
          <w:sz w:val="30"/>
          <w:szCs w:val="30"/>
        </w:rPr>
        <w:sectPr w:rsidR="007B06C1" w:rsidRPr="005E7E21" w:rsidSect="00771296">
          <w:headerReference w:type="default" r:id="rId11"/>
          <w:footerReference w:type="default" r:id="rId12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236BBD" w:rsidRDefault="00236BBD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:rsidR="00727893" w:rsidRDefault="00727893" w:rsidP="003D4754">
      <w:pPr>
        <w:pStyle w:val="BodyText"/>
        <w:spacing w:after="0"/>
        <w:ind w:left="540" w:right="20"/>
        <w:jc w:val="thaiDistribute"/>
        <w:rPr>
          <w:rFonts w:ascii="Angsana New" w:hAnsi="Angsana New"/>
          <w:sz w:val="30"/>
          <w:szCs w:val="30"/>
        </w:rPr>
      </w:pPr>
    </w:p>
    <w:p w:rsidR="00236BBD" w:rsidRPr="005E7E21" w:rsidRDefault="00CA64B1" w:rsidP="00BE57CF">
      <w:pPr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CA64B1">
        <w:rPr>
          <w:rFonts w:ascii="Angsana New" w:hAnsi="Angsana New"/>
          <w:sz w:val="30"/>
          <w:szCs w:val="30"/>
          <w:cs/>
        </w:rPr>
        <w:t>อสังหาริมทรัพย์เพื่อการลงทุนประกอบด้วยที่ดินที่กิจการถือครองไว้หลายแห่ง ซึ่งปัจจุบันยังมิได้ระบุวัตถุประสงค์ของการใช้งานในอนาคต</w:t>
      </w:r>
    </w:p>
    <w:p w:rsidR="00F92CFD" w:rsidRDefault="00F92CFD" w:rsidP="006B0B1F">
      <w:pPr>
        <w:pStyle w:val="BodyText"/>
        <w:spacing w:after="0"/>
        <w:ind w:left="540" w:right="20"/>
        <w:jc w:val="thaiDistribute"/>
        <w:rPr>
          <w:rFonts w:ascii="Angsana New" w:hAnsi="Angsana New"/>
          <w:sz w:val="30"/>
          <w:szCs w:val="30"/>
        </w:rPr>
      </w:pPr>
    </w:p>
    <w:p w:rsidR="006B0B1F" w:rsidRPr="00BD13C6" w:rsidRDefault="006B0B1F" w:rsidP="006B0B1F">
      <w:pPr>
        <w:pStyle w:val="BodyText"/>
        <w:spacing w:after="0"/>
        <w:ind w:left="540" w:right="20"/>
        <w:jc w:val="thaiDistribute"/>
        <w:rPr>
          <w:rFonts w:ascii="Angsana New" w:hAnsi="Angsana New"/>
          <w:sz w:val="30"/>
          <w:szCs w:val="30"/>
        </w:rPr>
      </w:pPr>
      <w:r w:rsidRPr="00BD13C6">
        <w:rPr>
          <w:rFonts w:ascii="Angsana New" w:hAnsi="Angsana New"/>
          <w:sz w:val="30"/>
          <w:szCs w:val="30"/>
          <w:cs/>
        </w:rPr>
        <w:t>อสังหาริมทรัพย์เพื่อการลงทุนส่วนที่หนึ่งมีราคาทุน 18.28 ล้านบาท</w:t>
      </w:r>
      <w:r w:rsidRPr="00BD13C6">
        <w:rPr>
          <w:rFonts w:ascii="Angsana New" w:hAnsi="Angsana New" w:hint="cs"/>
          <w:sz w:val="30"/>
          <w:szCs w:val="30"/>
          <w:cs/>
        </w:rPr>
        <w:t xml:space="preserve">และราคาตามบัญชี </w:t>
      </w:r>
      <w:r w:rsidRPr="00BD13C6">
        <w:rPr>
          <w:rFonts w:ascii="Angsana New" w:hAnsi="Angsana New"/>
          <w:sz w:val="30"/>
          <w:szCs w:val="30"/>
        </w:rPr>
        <w:t>16</w:t>
      </w:r>
      <w:r w:rsidRPr="00BD13C6">
        <w:rPr>
          <w:rFonts w:ascii="Angsana New" w:hAnsi="Angsana New"/>
          <w:sz w:val="30"/>
          <w:szCs w:val="30"/>
          <w:cs/>
        </w:rPr>
        <w:t>.</w:t>
      </w:r>
      <w:r w:rsidRPr="00BD13C6">
        <w:rPr>
          <w:rFonts w:ascii="Angsana New" w:hAnsi="Angsana New"/>
          <w:sz w:val="30"/>
          <w:szCs w:val="30"/>
        </w:rPr>
        <w:t>08</w:t>
      </w:r>
      <w:r w:rsidRPr="00BD13C6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BD13C6">
        <w:rPr>
          <w:rFonts w:ascii="Angsana New" w:hAnsi="Angsana New" w:hint="cs"/>
          <w:sz w:val="30"/>
          <w:szCs w:val="30"/>
          <w:cs/>
        </w:rPr>
        <w:t xml:space="preserve"> </w:t>
      </w:r>
      <w:r w:rsidRPr="00BD13C6">
        <w:rPr>
          <w:rFonts w:ascii="Angsana New" w:hAnsi="Angsana New"/>
          <w:sz w:val="30"/>
          <w:szCs w:val="30"/>
          <w:cs/>
        </w:rPr>
        <w:t>ประเมินราคาโดยผู้ประเมินราคาอิสระโดยมีมูลค่ายุติธรรม</w:t>
      </w:r>
      <w:r w:rsidRPr="00A77CE2">
        <w:rPr>
          <w:rFonts w:ascii="Angsana New" w:hAnsi="Angsana New"/>
          <w:sz w:val="30"/>
          <w:szCs w:val="30"/>
          <w:cs/>
        </w:rPr>
        <w:t>จำนวน 16.08 ล้านบาท และส่วนที่สองมีราคาทุน</w:t>
      </w:r>
      <w:r w:rsidRPr="00A91976">
        <w:rPr>
          <w:rFonts w:ascii="Angsana New" w:hAnsi="Angsana New" w:hint="cs"/>
          <w:sz w:val="30"/>
          <w:szCs w:val="30"/>
          <w:cs/>
        </w:rPr>
        <w:t>และราคาตามบัญชี</w:t>
      </w:r>
      <w:r w:rsidRPr="00A91976">
        <w:rPr>
          <w:rFonts w:ascii="Angsana New" w:hAnsi="Angsana New"/>
          <w:sz w:val="30"/>
          <w:szCs w:val="30"/>
          <w:cs/>
        </w:rPr>
        <w:t xml:space="preserve"> 4.58 ล้านบาทประเมินราคาโดยผู้ประเมินราคาอิสระโดยมีมูลค่ายุติธรรมจำนวน </w:t>
      </w:r>
      <w:r w:rsidR="003E0F27" w:rsidRPr="00CC02F1">
        <w:rPr>
          <w:rFonts w:ascii="Angsana New" w:hAnsi="Angsana New"/>
          <w:sz w:val="30"/>
          <w:szCs w:val="30"/>
        </w:rPr>
        <w:t>17</w:t>
      </w:r>
      <w:r w:rsidRPr="00A91976">
        <w:rPr>
          <w:rFonts w:ascii="Angsana New" w:hAnsi="Angsana New"/>
          <w:sz w:val="30"/>
          <w:szCs w:val="30"/>
          <w:cs/>
        </w:rPr>
        <w:t>.</w:t>
      </w:r>
      <w:r w:rsidR="003E0F27" w:rsidRPr="00CC02F1">
        <w:rPr>
          <w:rFonts w:ascii="Angsana New" w:hAnsi="Angsana New"/>
          <w:sz w:val="30"/>
          <w:szCs w:val="30"/>
        </w:rPr>
        <w:t>45</w:t>
      </w:r>
      <w:r w:rsidRPr="00A91976">
        <w:rPr>
          <w:rFonts w:ascii="Angsana New" w:hAnsi="Angsana New"/>
          <w:sz w:val="30"/>
          <w:szCs w:val="30"/>
          <w:cs/>
        </w:rPr>
        <w:t xml:space="preserve"> ล้านบาท โดยพิจารณาราคาตลาดตามเกณฑ์ของสินทรัพย์ที่ใช้งานอยู่ในปั</w:t>
      </w:r>
      <w:r w:rsidRPr="00413E81">
        <w:rPr>
          <w:rFonts w:ascii="Angsana New" w:hAnsi="Angsana New"/>
          <w:sz w:val="30"/>
          <w:szCs w:val="30"/>
          <w:cs/>
        </w:rPr>
        <w:t>จจุบัน การวัดมูลค่ายุติธรรมของอสังหาริมทรัพย์</w:t>
      </w:r>
      <w:r w:rsidRPr="00BD13C6">
        <w:rPr>
          <w:rFonts w:ascii="Angsana New" w:hAnsi="Angsana New"/>
          <w:sz w:val="30"/>
          <w:szCs w:val="30"/>
          <w:cs/>
        </w:rPr>
        <w:t>เพื่อการลงทุน ถูกจัดลำดับชั้นการวัดมูลค่ายุติธรรมอยู่ในระดับที่ 2 จากเกณฑ์ข้อมูลที่นำมาใช้ในเทคนิคการประเมินมูลค่ายุติธรรม</w:t>
      </w:r>
    </w:p>
    <w:p w:rsidR="00815717" w:rsidRDefault="00815717" w:rsidP="006B0B1F">
      <w:pPr>
        <w:pStyle w:val="BodyText"/>
        <w:spacing w:after="0"/>
        <w:ind w:left="540" w:right="20"/>
        <w:jc w:val="thaiDistribute"/>
        <w:rPr>
          <w:rFonts w:ascii="Angsana New" w:hAnsi="Angsana New"/>
          <w:sz w:val="30"/>
          <w:szCs w:val="30"/>
        </w:rPr>
      </w:pPr>
    </w:p>
    <w:p w:rsidR="006B0B1F" w:rsidRPr="00BD13C6" w:rsidRDefault="006B0B1F" w:rsidP="006B0B1F">
      <w:pPr>
        <w:pStyle w:val="BodyText"/>
        <w:spacing w:after="0"/>
        <w:ind w:left="540" w:right="20"/>
        <w:jc w:val="thaiDistribute"/>
        <w:rPr>
          <w:rFonts w:ascii="Angsana New" w:hAnsi="Angsana New"/>
          <w:sz w:val="30"/>
          <w:szCs w:val="30"/>
        </w:rPr>
      </w:pPr>
      <w:r w:rsidRPr="00BD13C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D13C6">
        <w:rPr>
          <w:rFonts w:ascii="Angsana New" w:hAnsi="Angsana New"/>
          <w:sz w:val="30"/>
          <w:szCs w:val="30"/>
        </w:rPr>
        <w:t xml:space="preserve">31 </w:t>
      </w:r>
      <w:r w:rsidRPr="00BD13C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D13C6">
        <w:rPr>
          <w:rFonts w:ascii="Angsana New" w:hAnsi="Angsana New"/>
          <w:sz w:val="30"/>
          <w:szCs w:val="30"/>
        </w:rPr>
        <w:t xml:space="preserve">2560 </w:t>
      </w:r>
      <w:r w:rsidRPr="00BD13C6">
        <w:rPr>
          <w:rFonts w:ascii="Angsana New" w:hAnsi="Angsana New"/>
          <w:sz w:val="30"/>
          <w:szCs w:val="30"/>
          <w:cs/>
        </w:rPr>
        <w:t>บริษัทได้จดจำนองที่ดินบางส่วนกับสถาบันการเงินในประเทศเพื่อเป็นหลักประกันเงินกู้ยืมกับสถาบันการเงิน</w:t>
      </w:r>
      <w:r w:rsidRPr="00BD13C6">
        <w:rPr>
          <w:rFonts w:ascii="Angsana New" w:hAnsi="Angsana New"/>
          <w:sz w:val="30"/>
          <w:szCs w:val="30"/>
        </w:rPr>
        <w:t xml:space="preserve"> </w:t>
      </w:r>
      <w:r w:rsidRPr="00BD13C6">
        <w:rPr>
          <w:rFonts w:ascii="Angsana New" w:hAnsi="Angsana New" w:hint="cs"/>
          <w:sz w:val="30"/>
          <w:szCs w:val="30"/>
          <w:cs/>
        </w:rPr>
        <w:t xml:space="preserve">ซึ่งต่อมาในวันที่ </w:t>
      </w:r>
      <w:r w:rsidRPr="00BD13C6">
        <w:rPr>
          <w:rFonts w:ascii="Angsana New" w:hAnsi="Angsana New"/>
          <w:sz w:val="30"/>
          <w:szCs w:val="30"/>
        </w:rPr>
        <w:t>12</w:t>
      </w:r>
      <w:r w:rsidRPr="00BD13C6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BD13C6">
        <w:rPr>
          <w:rFonts w:ascii="Angsana New" w:hAnsi="Angsana New"/>
          <w:sz w:val="30"/>
          <w:szCs w:val="30"/>
        </w:rPr>
        <w:t>2561</w:t>
      </w:r>
      <w:r w:rsidRPr="00BD13C6">
        <w:rPr>
          <w:rFonts w:ascii="Angsana New" w:hAnsi="Angsana New" w:hint="cs"/>
          <w:sz w:val="30"/>
          <w:szCs w:val="30"/>
          <w:cs/>
        </w:rPr>
        <w:t xml:space="preserve"> บริษัทได้จ่ายชำระคืนเงินกู้และไถ่ถอนหลักประกันดังกล่าวแล้ว</w:t>
      </w:r>
      <w:r w:rsidR="00A5368F">
        <w:rPr>
          <w:rFonts w:ascii="Angsana New" w:hAnsi="Angsana New"/>
          <w:sz w:val="30"/>
          <w:szCs w:val="30"/>
        </w:rPr>
        <w:t xml:space="preserve"> (</w:t>
      </w:r>
      <w:r w:rsidR="00A5368F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A5368F">
        <w:rPr>
          <w:rFonts w:ascii="Angsana New" w:hAnsi="Angsana New"/>
          <w:sz w:val="30"/>
          <w:szCs w:val="30"/>
        </w:rPr>
        <w:t>13)</w:t>
      </w:r>
    </w:p>
    <w:p w:rsidR="006A6DD6" w:rsidRDefault="006A6DD6" w:rsidP="00047D36">
      <w:pPr>
        <w:ind w:left="630"/>
        <w:rPr>
          <w:rFonts w:ascii="Angsana New" w:hAnsi="Angsana New"/>
          <w:b/>
          <w:bCs/>
          <w:sz w:val="30"/>
          <w:szCs w:val="30"/>
        </w:rPr>
      </w:pPr>
    </w:p>
    <w:p w:rsidR="006A6DD6" w:rsidRDefault="006A6DD6" w:rsidP="00047D36">
      <w:pPr>
        <w:ind w:left="630"/>
        <w:rPr>
          <w:rFonts w:ascii="Angsana New" w:hAnsi="Angsana New"/>
          <w:b/>
          <w:bCs/>
          <w:sz w:val="30"/>
          <w:szCs w:val="30"/>
        </w:rPr>
        <w:sectPr w:rsidR="006A6DD6" w:rsidSect="00771296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F92CFD" w:rsidRPr="00C55612" w:rsidRDefault="00317897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Cs/>
          <w:sz w:val="30"/>
          <w:szCs w:val="30"/>
        </w:rPr>
      </w:pPr>
      <w:r w:rsidRPr="00B90BDF">
        <w:rPr>
          <w:rFonts w:ascii="Angsana New" w:hAnsi="Angsana New"/>
          <w:bCs/>
          <w:sz w:val="30"/>
          <w:szCs w:val="30"/>
          <w:cs/>
        </w:rPr>
        <w:lastRenderedPageBreak/>
        <w:t>อาคารและ</w:t>
      </w:r>
      <w:r w:rsidRPr="00B90BDF">
        <w:rPr>
          <w:rFonts w:ascii="Angsana New" w:hAnsi="Angsana New" w:hint="cs"/>
          <w:bCs/>
          <w:sz w:val="30"/>
          <w:szCs w:val="30"/>
          <w:cs/>
        </w:rPr>
        <w:t>อุปกรณ์</w:t>
      </w:r>
    </w:p>
    <w:tbl>
      <w:tblPr>
        <w:tblW w:w="13914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5355"/>
        <w:gridCol w:w="1197"/>
        <w:gridCol w:w="236"/>
        <w:gridCol w:w="1249"/>
        <w:gridCol w:w="241"/>
        <w:gridCol w:w="1154"/>
        <w:gridCol w:w="270"/>
        <w:gridCol w:w="1260"/>
        <w:gridCol w:w="270"/>
        <w:gridCol w:w="1215"/>
        <w:gridCol w:w="270"/>
        <w:gridCol w:w="1197"/>
      </w:tblGrid>
      <w:tr w:rsidR="00317897" w:rsidRPr="0091174A" w:rsidTr="0091174A">
        <w:tc>
          <w:tcPr>
            <w:tcW w:w="5355" w:type="dxa"/>
          </w:tcPr>
          <w:p w:rsidR="00317897" w:rsidRPr="0091174A" w:rsidRDefault="00317897" w:rsidP="00FF6662">
            <w:pPr>
              <w:tabs>
                <w:tab w:val="left" w:pos="540"/>
              </w:tabs>
              <w:spacing w:line="350" w:lineRule="exact"/>
              <w:ind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9" w:type="dxa"/>
            <w:gridSpan w:val="11"/>
          </w:tcPr>
          <w:p w:rsidR="00317897" w:rsidRPr="0091174A" w:rsidRDefault="00317897" w:rsidP="00FF6662">
            <w:pPr>
              <w:spacing w:line="350" w:lineRule="exact"/>
              <w:ind w:left="7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7897" w:rsidRPr="0091174A" w:rsidTr="0091174A">
        <w:tc>
          <w:tcPr>
            <w:tcW w:w="5355" w:type="dxa"/>
          </w:tcPr>
          <w:p w:rsidR="00317897" w:rsidRPr="0091174A" w:rsidRDefault="00317897" w:rsidP="00FF6662">
            <w:pPr>
              <w:tabs>
                <w:tab w:val="left" w:pos="540"/>
              </w:tabs>
              <w:spacing w:line="350" w:lineRule="exact"/>
              <w:ind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17897" w:rsidRPr="0091174A" w:rsidRDefault="00317897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17897" w:rsidRPr="0091174A" w:rsidRDefault="00317897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:rsidR="00317897" w:rsidRPr="0091174A" w:rsidRDefault="00317897" w:rsidP="00FF6662">
            <w:pPr>
              <w:spacing w:line="350" w:lineRule="exact"/>
              <w:ind w:left="-83" w:right="-126"/>
              <w:jc w:val="center"/>
              <w:rPr>
                <w:sz w:val="30"/>
                <w:szCs w:val="30"/>
              </w:rPr>
            </w:pPr>
            <w:r w:rsidRPr="0091174A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41" w:type="dxa"/>
          </w:tcPr>
          <w:p w:rsidR="00317897" w:rsidRPr="0091174A" w:rsidRDefault="00317897" w:rsidP="00FF666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317897" w:rsidRPr="0091174A" w:rsidRDefault="00317897" w:rsidP="00FF666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897" w:rsidRPr="0091174A" w:rsidRDefault="00317897" w:rsidP="00FF666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17897" w:rsidRPr="0091174A" w:rsidRDefault="00317897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317897" w:rsidRPr="0091174A" w:rsidRDefault="00317897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317897" w:rsidRPr="0091174A" w:rsidRDefault="00317897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897" w:rsidRPr="0091174A" w:rsidRDefault="00317897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17897" w:rsidRPr="0091174A" w:rsidRDefault="00317897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897" w:rsidRPr="0091174A" w:rsidTr="0091174A">
        <w:tc>
          <w:tcPr>
            <w:tcW w:w="5355" w:type="dxa"/>
          </w:tcPr>
          <w:p w:rsidR="00317897" w:rsidRPr="0091174A" w:rsidRDefault="00317897" w:rsidP="00FF6662">
            <w:pPr>
              <w:tabs>
                <w:tab w:val="left" w:pos="540"/>
              </w:tabs>
              <w:spacing w:line="350" w:lineRule="exact"/>
              <w:ind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17897" w:rsidRPr="0091174A" w:rsidRDefault="00317897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174A">
              <w:rPr>
                <w:rFonts w:ascii="Angsana New" w:hAnsi="Angsana New" w:hint="cs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36" w:type="dxa"/>
          </w:tcPr>
          <w:p w:rsidR="00317897" w:rsidRPr="0091174A" w:rsidRDefault="00317897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:rsidR="00317897" w:rsidRPr="0091174A" w:rsidRDefault="00317897" w:rsidP="00FF6662">
            <w:pPr>
              <w:spacing w:line="350" w:lineRule="exact"/>
              <w:jc w:val="center"/>
              <w:rPr>
                <w:sz w:val="30"/>
                <w:szCs w:val="30"/>
              </w:rPr>
            </w:pPr>
            <w:r w:rsidRPr="0091174A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41" w:type="dxa"/>
          </w:tcPr>
          <w:p w:rsidR="00317897" w:rsidRPr="0091174A" w:rsidRDefault="00317897" w:rsidP="00FF666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:rsidR="00317897" w:rsidRPr="0091174A" w:rsidRDefault="00317897" w:rsidP="00FF666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317897" w:rsidRPr="0091174A" w:rsidRDefault="00317897" w:rsidP="00FF666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17897" w:rsidRPr="0091174A" w:rsidRDefault="00317897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317897" w:rsidRPr="0091174A" w:rsidRDefault="00317897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317897" w:rsidRPr="0091174A" w:rsidRDefault="00317897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317897" w:rsidRPr="0091174A" w:rsidRDefault="00317897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317897" w:rsidRPr="0091174A" w:rsidRDefault="00317897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A017E" w:rsidRPr="0091174A" w:rsidTr="0091174A">
        <w:tc>
          <w:tcPr>
            <w:tcW w:w="5355" w:type="dxa"/>
          </w:tcPr>
          <w:p w:rsidR="003A017E" w:rsidRPr="0091174A" w:rsidRDefault="003A017E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9" w:type="dxa"/>
            <w:gridSpan w:val="11"/>
          </w:tcPr>
          <w:p w:rsidR="003A017E" w:rsidRPr="0091174A" w:rsidRDefault="003A017E" w:rsidP="00FF6662">
            <w:pPr>
              <w:tabs>
                <w:tab w:val="decimal" w:pos="954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7897" w:rsidRPr="0091174A" w:rsidTr="0091174A">
        <w:tc>
          <w:tcPr>
            <w:tcW w:w="5355" w:type="dxa"/>
          </w:tcPr>
          <w:p w:rsidR="00317897" w:rsidRPr="0091174A" w:rsidRDefault="00317897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17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97" w:type="dxa"/>
          </w:tcPr>
          <w:p w:rsidR="00317897" w:rsidRPr="0091174A" w:rsidRDefault="00317897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17897" w:rsidRPr="0091174A" w:rsidRDefault="00317897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317897" w:rsidRPr="0091174A" w:rsidRDefault="00317897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317897" w:rsidRPr="0091174A" w:rsidRDefault="00317897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317897" w:rsidRPr="0091174A" w:rsidRDefault="00317897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897" w:rsidRPr="0091174A" w:rsidRDefault="00317897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17897" w:rsidRPr="0091174A" w:rsidRDefault="00317897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897" w:rsidRPr="0091174A" w:rsidRDefault="00317897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317897" w:rsidRPr="0091174A" w:rsidRDefault="00317897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897" w:rsidRPr="0091174A" w:rsidRDefault="00317897" w:rsidP="00FF6662">
            <w:pPr>
              <w:tabs>
                <w:tab w:val="decimal" w:pos="954"/>
              </w:tabs>
              <w:spacing w:line="35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17897" w:rsidRPr="0091174A" w:rsidRDefault="00317897" w:rsidP="00FF6662">
            <w:pPr>
              <w:tabs>
                <w:tab w:val="decimal" w:pos="954"/>
              </w:tabs>
              <w:spacing w:line="35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6662" w:rsidRPr="0091174A" w:rsidTr="0091174A">
        <w:tc>
          <w:tcPr>
            <w:tcW w:w="5355" w:type="dxa"/>
          </w:tcPr>
          <w:p w:rsidR="00FF6662" w:rsidRPr="0091174A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1174A">
              <w:rPr>
                <w:rFonts w:ascii="Angsana New" w:hAnsi="Angsana New"/>
                <w:sz w:val="30"/>
                <w:szCs w:val="30"/>
              </w:rPr>
              <w:t>1</w:t>
            </w:r>
            <w:r w:rsidRPr="0091174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197" w:type="dxa"/>
          </w:tcPr>
          <w:p w:rsidR="00FF6662" w:rsidRPr="00FF6662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1,581</w:t>
            </w:r>
          </w:p>
        </w:tc>
        <w:tc>
          <w:tcPr>
            <w:tcW w:w="236" w:type="dxa"/>
          </w:tcPr>
          <w:p w:rsidR="00FF6662" w:rsidRPr="00FF6662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49" w:type="dxa"/>
          </w:tcPr>
          <w:p w:rsidR="00FF6662" w:rsidRPr="00FF6662" w:rsidRDefault="00FF6662" w:rsidP="00FF6662">
            <w:pPr>
              <w:tabs>
                <w:tab w:val="decimal" w:pos="997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12,869</w:t>
            </w:r>
          </w:p>
        </w:tc>
        <w:tc>
          <w:tcPr>
            <w:tcW w:w="241" w:type="dxa"/>
          </w:tcPr>
          <w:p w:rsidR="00FF6662" w:rsidRPr="00FF6662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54" w:type="dxa"/>
          </w:tcPr>
          <w:p w:rsidR="00FF6662" w:rsidRPr="00FF6662" w:rsidRDefault="00FF6662" w:rsidP="00FF6662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1,188</w:t>
            </w:r>
          </w:p>
        </w:tc>
        <w:tc>
          <w:tcPr>
            <w:tcW w:w="270" w:type="dxa"/>
          </w:tcPr>
          <w:p w:rsidR="00FF6662" w:rsidRPr="00FF6662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60" w:type="dxa"/>
          </w:tcPr>
          <w:p w:rsidR="00FF6662" w:rsidRPr="00FF6662" w:rsidRDefault="00FF6662" w:rsidP="00FF6662">
            <w:pPr>
              <w:tabs>
                <w:tab w:val="decimal" w:pos="963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9,170</w:t>
            </w:r>
          </w:p>
        </w:tc>
        <w:tc>
          <w:tcPr>
            <w:tcW w:w="270" w:type="dxa"/>
          </w:tcPr>
          <w:p w:rsidR="00FF6662" w:rsidRPr="00FF6662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15" w:type="dxa"/>
          </w:tcPr>
          <w:p w:rsidR="00FF6662" w:rsidRPr="00FF6662" w:rsidRDefault="00FF6662" w:rsidP="00FF6662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30,207</w:t>
            </w:r>
          </w:p>
        </w:tc>
        <w:tc>
          <w:tcPr>
            <w:tcW w:w="270" w:type="dxa"/>
          </w:tcPr>
          <w:p w:rsidR="00FF6662" w:rsidRPr="00FF6662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97" w:type="dxa"/>
          </w:tcPr>
          <w:p w:rsidR="00FF6662" w:rsidRPr="00FF6662" w:rsidRDefault="00FF6662" w:rsidP="00FF6662">
            <w:pPr>
              <w:tabs>
                <w:tab w:val="decimal" w:pos="900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55,015</w:t>
            </w:r>
          </w:p>
        </w:tc>
      </w:tr>
      <w:tr w:rsidR="00FF6662" w:rsidRPr="0091174A" w:rsidTr="0091174A">
        <w:tc>
          <w:tcPr>
            <w:tcW w:w="5355" w:type="dxa"/>
          </w:tcPr>
          <w:p w:rsidR="00FF6662" w:rsidRPr="0091174A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97" w:type="dxa"/>
          </w:tcPr>
          <w:p w:rsidR="00FF6662" w:rsidRPr="0091174A" w:rsidRDefault="00FF6662" w:rsidP="00FF6662">
            <w:pPr>
              <w:tabs>
                <w:tab w:val="decimal" w:pos="0"/>
                <w:tab w:val="left" w:pos="597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F6662" w:rsidRPr="0091174A" w:rsidRDefault="00FF6662" w:rsidP="00FF6662">
            <w:pPr>
              <w:tabs>
                <w:tab w:val="decimal" w:pos="0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FF6662" w:rsidRPr="0091174A" w:rsidRDefault="00FF6662" w:rsidP="00EE2DEB">
            <w:pPr>
              <w:tabs>
                <w:tab w:val="decimal" w:pos="637"/>
                <w:tab w:val="decimal" w:pos="997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FF6662" w:rsidRPr="0091174A" w:rsidRDefault="00FF6662" w:rsidP="00FF6662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60" w:type="dxa"/>
          </w:tcPr>
          <w:p w:rsidR="00FF6662" w:rsidRPr="0091174A" w:rsidRDefault="00FF6662" w:rsidP="00FF6662">
            <w:pPr>
              <w:tabs>
                <w:tab w:val="decimal" w:pos="963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1,330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FF6662" w:rsidRPr="0091174A" w:rsidRDefault="00FF6662" w:rsidP="00FF6662">
            <w:pPr>
              <w:tabs>
                <w:tab w:val="decimal" w:pos="646"/>
                <w:tab w:val="decimal" w:pos="997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FF6662" w:rsidRPr="0091174A" w:rsidRDefault="00FF6662" w:rsidP="00FF6662">
            <w:pPr>
              <w:tabs>
                <w:tab w:val="decimal" w:pos="900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1,370</w:t>
            </w:r>
          </w:p>
        </w:tc>
      </w:tr>
      <w:tr w:rsidR="00FF6662" w:rsidRPr="0091174A" w:rsidTr="0091174A">
        <w:tc>
          <w:tcPr>
            <w:tcW w:w="5355" w:type="dxa"/>
          </w:tcPr>
          <w:p w:rsidR="00FF6662" w:rsidRPr="0091174A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97" w:type="dxa"/>
          </w:tcPr>
          <w:p w:rsidR="00FF6662" w:rsidRPr="0091174A" w:rsidRDefault="00FF6662" w:rsidP="00FF6662">
            <w:pPr>
              <w:tabs>
                <w:tab w:val="decimal" w:pos="0"/>
                <w:tab w:val="center" w:pos="544"/>
                <w:tab w:val="left" w:pos="597"/>
                <w:tab w:val="left" w:pos="965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91174A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" w:type="dxa"/>
          </w:tcPr>
          <w:p w:rsidR="00FF6662" w:rsidRPr="0091174A" w:rsidRDefault="00FF6662" w:rsidP="00FF6662">
            <w:pPr>
              <w:tabs>
                <w:tab w:val="decimal" w:pos="0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FF6662" w:rsidRPr="0091174A" w:rsidRDefault="00FF6662" w:rsidP="00FF6662">
            <w:pPr>
              <w:tabs>
                <w:tab w:val="decimal" w:pos="646"/>
                <w:tab w:val="decimal" w:pos="997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FF6662" w:rsidRPr="0091174A" w:rsidRDefault="00FF6662" w:rsidP="00FF6662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(848)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60" w:type="dxa"/>
          </w:tcPr>
          <w:p w:rsidR="00FF6662" w:rsidRPr="0091174A" w:rsidRDefault="00FF6662" w:rsidP="00FF6662">
            <w:pPr>
              <w:tabs>
                <w:tab w:val="decimal" w:pos="963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(4,143)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FF6662" w:rsidRPr="0091174A" w:rsidRDefault="00FF6662" w:rsidP="00FF6662">
            <w:pPr>
              <w:tabs>
                <w:tab w:val="decimal" w:pos="646"/>
                <w:tab w:val="decimal" w:pos="997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FF6662" w:rsidRPr="0091174A" w:rsidRDefault="00FF6662" w:rsidP="00FF6662">
            <w:pPr>
              <w:tabs>
                <w:tab w:val="decimal" w:pos="900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(4,991)</w:t>
            </w:r>
          </w:p>
        </w:tc>
      </w:tr>
      <w:tr w:rsidR="00FF6662" w:rsidRPr="0091174A" w:rsidTr="00CA64B1">
        <w:tc>
          <w:tcPr>
            <w:tcW w:w="5355" w:type="dxa"/>
          </w:tcPr>
          <w:p w:rsidR="00FF6662" w:rsidRPr="0091174A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 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1,581</w:t>
            </w:r>
          </w:p>
        </w:tc>
        <w:tc>
          <w:tcPr>
            <w:tcW w:w="236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FF6662" w:rsidRPr="0091174A" w:rsidRDefault="00FF6662" w:rsidP="00FF6662">
            <w:pPr>
              <w:tabs>
                <w:tab w:val="decimal" w:pos="997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12,869</w:t>
            </w:r>
          </w:p>
        </w:tc>
        <w:tc>
          <w:tcPr>
            <w:tcW w:w="241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FF6662" w:rsidRPr="0091174A" w:rsidRDefault="00FF6662" w:rsidP="00FF6662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F6662" w:rsidRPr="0091174A" w:rsidRDefault="00FF6662" w:rsidP="00FF6662">
            <w:pPr>
              <w:tabs>
                <w:tab w:val="decimal" w:pos="963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6,357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FF6662" w:rsidRPr="0091174A" w:rsidRDefault="00FF6662" w:rsidP="00FF6662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30,207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FF6662" w:rsidRPr="0091174A" w:rsidRDefault="00FF6662" w:rsidP="00FF6662">
            <w:pPr>
              <w:tabs>
                <w:tab w:val="decimal" w:pos="900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51,394</w:t>
            </w:r>
          </w:p>
        </w:tc>
      </w:tr>
      <w:tr w:rsidR="00EE2DEB" w:rsidRPr="0091174A" w:rsidTr="00CA64B1">
        <w:tc>
          <w:tcPr>
            <w:tcW w:w="5355" w:type="dxa"/>
          </w:tcPr>
          <w:p w:rsidR="00EE2DEB" w:rsidRPr="0091174A" w:rsidRDefault="00EE2DEB" w:rsidP="00EE2DEB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97" w:type="dxa"/>
          </w:tcPr>
          <w:p w:rsidR="00EE2DEB" w:rsidRPr="0091174A" w:rsidRDefault="00EE2DEB" w:rsidP="00EE2DEB">
            <w:pPr>
              <w:tabs>
                <w:tab w:val="decimal" w:pos="0"/>
                <w:tab w:val="left" w:pos="597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E2DEB" w:rsidRPr="0091174A" w:rsidRDefault="00EE2DEB" w:rsidP="00EE2DEB">
            <w:pPr>
              <w:tabs>
                <w:tab w:val="decimal" w:pos="0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EE2DEB" w:rsidRPr="0091174A" w:rsidRDefault="00EE2DEB" w:rsidP="00EE2DEB">
            <w:pPr>
              <w:tabs>
                <w:tab w:val="decimal" w:pos="997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EE2DEB">
              <w:rPr>
                <w:rFonts w:ascii="Angsana New" w:hAnsi="Angsana New"/>
                <w:noProof/>
                <w:sz w:val="30"/>
                <w:szCs w:val="30"/>
              </w:rPr>
              <w:t>32</w:t>
            </w:r>
          </w:p>
        </w:tc>
        <w:tc>
          <w:tcPr>
            <w:tcW w:w="241" w:type="dxa"/>
          </w:tcPr>
          <w:p w:rsidR="00EE2DEB" w:rsidRPr="0091174A" w:rsidRDefault="00EE2DEB" w:rsidP="00EE2DEB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EE2DEB" w:rsidRPr="0091174A" w:rsidRDefault="00EE2DEB" w:rsidP="00CC02F1">
            <w:pPr>
              <w:tabs>
                <w:tab w:val="decimal" w:pos="776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EE2DEB">
              <w:rPr>
                <w:rFonts w:ascii="Angsana New" w:hAnsi="Angsana New"/>
                <w:noProof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60" w:type="dxa"/>
          </w:tcPr>
          <w:p w:rsidR="00EE2DEB" w:rsidRPr="0091174A" w:rsidRDefault="00EE2DEB" w:rsidP="00EE2DEB">
            <w:pPr>
              <w:tabs>
                <w:tab w:val="decimal" w:pos="963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2DEB">
              <w:rPr>
                <w:rFonts w:ascii="Angsana New" w:hAnsi="Angsana New"/>
                <w:sz w:val="30"/>
                <w:szCs w:val="30"/>
              </w:rPr>
              <w:t>1,390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EE2DEB" w:rsidRPr="0091174A" w:rsidRDefault="00EE2DEB" w:rsidP="00EE2DEB">
            <w:pPr>
              <w:tabs>
                <w:tab w:val="decimal" w:pos="646"/>
                <w:tab w:val="decimal" w:pos="997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DEB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EE2DEB" w:rsidRPr="0091174A" w:rsidRDefault="00EE2DEB" w:rsidP="00EE2DEB">
            <w:pPr>
              <w:tabs>
                <w:tab w:val="decimal" w:pos="900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2DEB">
              <w:rPr>
                <w:rFonts w:ascii="Angsana New" w:hAnsi="Angsana New"/>
                <w:sz w:val="30"/>
                <w:szCs w:val="30"/>
              </w:rPr>
              <w:t>1,422</w:t>
            </w:r>
          </w:p>
        </w:tc>
      </w:tr>
      <w:tr w:rsidR="00EE2DEB" w:rsidRPr="0091174A" w:rsidTr="00CA64B1">
        <w:tc>
          <w:tcPr>
            <w:tcW w:w="5355" w:type="dxa"/>
          </w:tcPr>
          <w:p w:rsidR="00EE2DEB" w:rsidRPr="0091174A" w:rsidRDefault="00EE2DEB" w:rsidP="00EE2DEB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EE2DEB" w:rsidRPr="0091174A" w:rsidRDefault="00EE2DEB" w:rsidP="00EE2DEB">
            <w:pPr>
              <w:tabs>
                <w:tab w:val="decimal" w:pos="0"/>
                <w:tab w:val="center" w:pos="544"/>
                <w:tab w:val="left" w:pos="597"/>
                <w:tab w:val="left" w:pos="965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91174A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" w:type="dxa"/>
          </w:tcPr>
          <w:p w:rsidR="00EE2DEB" w:rsidRPr="0091174A" w:rsidRDefault="00EE2DEB" w:rsidP="00EE2DEB">
            <w:pPr>
              <w:tabs>
                <w:tab w:val="decimal" w:pos="0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EE2DEB" w:rsidRPr="0091174A" w:rsidRDefault="00EE2DEB" w:rsidP="00EE2DEB">
            <w:pPr>
              <w:tabs>
                <w:tab w:val="decimal" w:pos="646"/>
                <w:tab w:val="decimal" w:pos="997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DEB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41" w:type="dxa"/>
          </w:tcPr>
          <w:p w:rsidR="00EE2DEB" w:rsidRPr="0091174A" w:rsidRDefault="00EE2DEB" w:rsidP="00EE2DEB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EE2DEB" w:rsidRPr="0091174A" w:rsidRDefault="00EE2DEB" w:rsidP="00CC02F1">
            <w:pPr>
              <w:tabs>
                <w:tab w:val="decimal" w:pos="776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EE2DEB">
              <w:rPr>
                <w:rFonts w:ascii="Angsana New" w:hAnsi="Angsana New"/>
                <w:noProof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60" w:type="dxa"/>
          </w:tcPr>
          <w:p w:rsidR="00EE2DEB" w:rsidRPr="0091174A" w:rsidRDefault="00EE2DEB" w:rsidP="00EE2DEB">
            <w:pPr>
              <w:tabs>
                <w:tab w:val="decimal" w:pos="963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2DEB">
              <w:rPr>
                <w:rFonts w:ascii="Angsana New" w:hAnsi="Angsana New"/>
                <w:sz w:val="30"/>
                <w:szCs w:val="30"/>
              </w:rPr>
              <w:t>(100)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EE2DEB" w:rsidRPr="0091174A" w:rsidRDefault="00EE2DEB" w:rsidP="00EE2DEB">
            <w:pPr>
              <w:tabs>
                <w:tab w:val="decimal" w:pos="646"/>
                <w:tab w:val="decimal" w:pos="997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DEB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EE2DEB" w:rsidRPr="0091174A" w:rsidRDefault="00EE2DEB" w:rsidP="00EE2DEB">
            <w:pPr>
              <w:tabs>
                <w:tab w:val="decimal" w:pos="900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2DEB">
              <w:rPr>
                <w:rFonts w:ascii="Angsana New" w:hAnsi="Angsana New"/>
                <w:sz w:val="30"/>
                <w:szCs w:val="30"/>
              </w:rPr>
              <w:t>(100)</w:t>
            </w:r>
          </w:p>
        </w:tc>
      </w:tr>
      <w:tr w:rsidR="00EE2DEB" w:rsidRPr="0091174A" w:rsidTr="0091174A">
        <w:tc>
          <w:tcPr>
            <w:tcW w:w="5355" w:type="dxa"/>
          </w:tcPr>
          <w:p w:rsidR="00EE2DEB" w:rsidRPr="0091174A" w:rsidRDefault="00EE2DEB" w:rsidP="00EE2DEB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1,581</w:t>
            </w:r>
          </w:p>
        </w:tc>
        <w:tc>
          <w:tcPr>
            <w:tcW w:w="236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EE2DEB" w:rsidRPr="0091174A" w:rsidRDefault="00EE2DEB" w:rsidP="00EE2DEB">
            <w:pPr>
              <w:tabs>
                <w:tab w:val="decimal" w:pos="997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EE2DEB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12,901</w:t>
            </w:r>
          </w:p>
        </w:tc>
        <w:tc>
          <w:tcPr>
            <w:tcW w:w="241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EE2DEB" w:rsidRPr="0091174A" w:rsidRDefault="00EE2DEB" w:rsidP="00EE2DEB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EE2DEB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E2DEB" w:rsidRPr="0091174A" w:rsidRDefault="00EE2DEB" w:rsidP="00EE2DEB">
            <w:pPr>
              <w:tabs>
                <w:tab w:val="decimal" w:pos="963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EE2DEB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7,647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EE2DEB" w:rsidRPr="0091174A" w:rsidRDefault="00EE2DEB" w:rsidP="00EE2DEB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EE2DEB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30,207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E2DEB" w:rsidRPr="0091174A" w:rsidRDefault="00EE2DEB" w:rsidP="00EE2DEB">
            <w:pPr>
              <w:tabs>
                <w:tab w:val="decimal" w:pos="900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</w:pPr>
            <w:r w:rsidRPr="00EE2DEB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52,716</w:t>
            </w:r>
          </w:p>
        </w:tc>
      </w:tr>
      <w:tr w:rsidR="00EE2DEB" w:rsidRPr="0091174A" w:rsidTr="0091174A">
        <w:tc>
          <w:tcPr>
            <w:tcW w:w="5355" w:type="dxa"/>
          </w:tcPr>
          <w:p w:rsidR="00EE2DEB" w:rsidRPr="00D06A34" w:rsidRDefault="00EE2DEB" w:rsidP="00D06A34">
            <w:pPr>
              <w:tabs>
                <w:tab w:val="left" w:pos="540"/>
              </w:tabs>
              <w:ind w:right="-81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EE2DEB" w:rsidRPr="00D06A34" w:rsidRDefault="00EE2DEB" w:rsidP="00D06A34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36" w:type="dxa"/>
          </w:tcPr>
          <w:p w:rsidR="00EE2DEB" w:rsidRPr="00D06A34" w:rsidRDefault="00EE2DEB" w:rsidP="00D06A34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EE2DEB" w:rsidRPr="00D06A34" w:rsidRDefault="00EE2DEB" w:rsidP="00D06A34">
            <w:pPr>
              <w:tabs>
                <w:tab w:val="decimal" w:pos="997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41" w:type="dxa"/>
          </w:tcPr>
          <w:p w:rsidR="00EE2DEB" w:rsidRPr="00D06A34" w:rsidRDefault="00EE2DEB" w:rsidP="00D06A34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EE2DEB" w:rsidRPr="00D06A34" w:rsidRDefault="00EE2DEB" w:rsidP="00D06A34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70" w:type="dxa"/>
          </w:tcPr>
          <w:p w:rsidR="00EE2DEB" w:rsidRPr="00D06A34" w:rsidRDefault="00EE2DEB" w:rsidP="00D06A34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E2DEB" w:rsidRPr="00D06A34" w:rsidRDefault="00EE2DEB" w:rsidP="00D06A34">
            <w:pPr>
              <w:tabs>
                <w:tab w:val="decimal" w:pos="963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70" w:type="dxa"/>
          </w:tcPr>
          <w:p w:rsidR="00EE2DEB" w:rsidRPr="00D06A34" w:rsidRDefault="00EE2DEB" w:rsidP="00D06A34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EE2DEB" w:rsidRPr="00D06A34" w:rsidRDefault="00EE2DEB" w:rsidP="00D06A34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70" w:type="dxa"/>
          </w:tcPr>
          <w:p w:rsidR="00EE2DEB" w:rsidRPr="00D06A34" w:rsidRDefault="00EE2DEB" w:rsidP="00D06A34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EE2DEB" w:rsidRPr="00D06A34" w:rsidRDefault="00EE2DEB" w:rsidP="00D06A34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</w:tr>
      <w:tr w:rsidR="00EE2DEB" w:rsidRPr="0091174A" w:rsidTr="0091174A">
        <w:tc>
          <w:tcPr>
            <w:tcW w:w="5355" w:type="dxa"/>
          </w:tcPr>
          <w:p w:rsidR="00EE2DEB" w:rsidRPr="0091174A" w:rsidRDefault="00EE2DEB" w:rsidP="00EE2DEB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17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9117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7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36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49" w:type="dxa"/>
          </w:tcPr>
          <w:p w:rsidR="00EE2DEB" w:rsidRPr="0091174A" w:rsidRDefault="00EE2DEB" w:rsidP="00EE2DEB">
            <w:pPr>
              <w:tabs>
                <w:tab w:val="decimal" w:pos="997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1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54" w:type="dxa"/>
          </w:tcPr>
          <w:p w:rsidR="00EE2DEB" w:rsidRPr="0091174A" w:rsidRDefault="00EE2DEB" w:rsidP="00EE2DEB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60" w:type="dxa"/>
          </w:tcPr>
          <w:p w:rsidR="00EE2DEB" w:rsidRPr="0091174A" w:rsidRDefault="00EE2DEB" w:rsidP="00EE2DEB">
            <w:pPr>
              <w:tabs>
                <w:tab w:val="decimal" w:pos="963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15" w:type="dxa"/>
          </w:tcPr>
          <w:p w:rsidR="00EE2DEB" w:rsidRPr="0091174A" w:rsidRDefault="00EE2DEB" w:rsidP="00EE2DEB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97" w:type="dxa"/>
          </w:tcPr>
          <w:p w:rsidR="00EE2DEB" w:rsidRPr="0091174A" w:rsidRDefault="00EE2DEB" w:rsidP="00EE2DEB">
            <w:pPr>
              <w:tabs>
                <w:tab w:val="decimal" w:pos="900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EE2DEB" w:rsidRPr="0091174A" w:rsidTr="0091174A">
        <w:tc>
          <w:tcPr>
            <w:tcW w:w="5355" w:type="dxa"/>
          </w:tcPr>
          <w:p w:rsidR="00EE2DEB" w:rsidRPr="0091174A" w:rsidRDefault="00EE2DEB" w:rsidP="00EE2DEB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1174A">
              <w:rPr>
                <w:rFonts w:ascii="Angsana New" w:hAnsi="Angsana New"/>
                <w:sz w:val="30"/>
                <w:szCs w:val="30"/>
              </w:rPr>
              <w:t>1</w:t>
            </w:r>
            <w:r w:rsidRPr="0091174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91174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197" w:type="dxa"/>
          </w:tcPr>
          <w:p w:rsidR="00EE2DEB" w:rsidRPr="00FF6662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1,257</w:t>
            </w:r>
          </w:p>
        </w:tc>
        <w:tc>
          <w:tcPr>
            <w:tcW w:w="236" w:type="dxa"/>
          </w:tcPr>
          <w:p w:rsidR="00EE2DEB" w:rsidRPr="00FF6662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49" w:type="dxa"/>
          </w:tcPr>
          <w:p w:rsidR="00EE2DEB" w:rsidRPr="00FF6662" w:rsidRDefault="00EE2DEB" w:rsidP="00EE2DEB">
            <w:pPr>
              <w:tabs>
                <w:tab w:val="decimal" w:pos="997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11,444</w:t>
            </w:r>
          </w:p>
        </w:tc>
        <w:tc>
          <w:tcPr>
            <w:tcW w:w="241" w:type="dxa"/>
          </w:tcPr>
          <w:p w:rsidR="00EE2DEB" w:rsidRPr="00FF6662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54" w:type="dxa"/>
          </w:tcPr>
          <w:p w:rsidR="00EE2DEB" w:rsidRPr="00FF6662" w:rsidRDefault="00EE2DEB" w:rsidP="00EE2DEB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1,027</w:t>
            </w:r>
          </w:p>
        </w:tc>
        <w:tc>
          <w:tcPr>
            <w:tcW w:w="270" w:type="dxa"/>
          </w:tcPr>
          <w:p w:rsidR="00EE2DEB" w:rsidRPr="00FF6662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60" w:type="dxa"/>
          </w:tcPr>
          <w:p w:rsidR="00EE2DEB" w:rsidRPr="00FF6662" w:rsidRDefault="00EE2DEB" w:rsidP="00EE2DEB">
            <w:pPr>
              <w:tabs>
                <w:tab w:val="decimal" w:pos="963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6,902</w:t>
            </w:r>
          </w:p>
        </w:tc>
        <w:tc>
          <w:tcPr>
            <w:tcW w:w="270" w:type="dxa"/>
          </w:tcPr>
          <w:p w:rsidR="00EE2DEB" w:rsidRPr="00FF6662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15" w:type="dxa"/>
          </w:tcPr>
          <w:p w:rsidR="00EE2DEB" w:rsidRPr="00FF6662" w:rsidRDefault="00EE2DEB" w:rsidP="00EE2DEB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14,337</w:t>
            </w:r>
          </w:p>
        </w:tc>
        <w:tc>
          <w:tcPr>
            <w:tcW w:w="270" w:type="dxa"/>
          </w:tcPr>
          <w:p w:rsidR="00EE2DEB" w:rsidRPr="00FF6662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97" w:type="dxa"/>
          </w:tcPr>
          <w:p w:rsidR="00EE2DEB" w:rsidRPr="00FF6662" w:rsidRDefault="00EE2DEB" w:rsidP="00EE2DEB">
            <w:pPr>
              <w:tabs>
                <w:tab w:val="decimal" w:pos="900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34,967</w:t>
            </w:r>
          </w:p>
        </w:tc>
      </w:tr>
      <w:tr w:rsidR="00EE2DEB" w:rsidRPr="0091174A" w:rsidTr="0091174A">
        <w:tc>
          <w:tcPr>
            <w:tcW w:w="5355" w:type="dxa"/>
          </w:tcPr>
          <w:p w:rsidR="00EE2DEB" w:rsidRPr="0091174A" w:rsidRDefault="00EE2DEB" w:rsidP="00EE2DEB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97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108</w:t>
            </w:r>
          </w:p>
        </w:tc>
        <w:tc>
          <w:tcPr>
            <w:tcW w:w="236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49" w:type="dxa"/>
          </w:tcPr>
          <w:p w:rsidR="00EE2DEB" w:rsidRPr="0091174A" w:rsidRDefault="00EE2DEB" w:rsidP="00EE2DEB">
            <w:pPr>
              <w:tabs>
                <w:tab w:val="decimal" w:pos="997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602</w:t>
            </w:r>
          </w:p>
        </w:tc>
        <w:tc>
          <w:tcPr>
            <w:tcW w:w="241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54" w:type="dxa"/>
          </w:tcPr>
          <w:p w:rsidR="00EE2DEB" w:rsidRPr="0091174A" w:rsidRDefault="00EE2DEB" w:rsidP="00EE2DEB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60" w:type="dxa"/>
          </w:tcPr>
          <w:p w:rsidR="00EE2DEB" w:rsidRPr="0091174A" w:rsidRDefault="00EE2DEB" w:rsidP="00EE2DEB">
            <w:pPr>
              <w:tabs>
                <w:tab w:val="decimal" w:pos="963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1,048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15" w:type="dxa"/>
          </w:tcPr>
          <w:p w:rsidR="00EE2DEB" w:rsidRPr="0091174A" w:rsidRDefault="00EE2DEB" w:rsidP="00EE2DEB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5,385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97" w:type="dxa"/>
          </w:tcPr>
          <w:p w:rsidR="00EE2DEB" w:rsidRPr="0091174A" w:rsidRDefault="00EE2DEB" w:rsidP="00EE2DEB">
            <w:pPr>
              <w:tabs>
                <w:tab w:val="decimal" w:pos="900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7,190</w:t>
            </w:r>
          </w:p>
        </w:tc>
      </w:tr>
      <w:tr w:rsidR="00EE2DEB" w:rsidRPr="0091174A" w:rsidTr="0091174A">
        <w:tc>
          <w:tcPr>
            <w:tcW w:w="5355" w:type="dxa"/>
          </w:tcPr>
          <w:p w:rsidR="00EE2DEB" w:rsidRPr="0091174A" w:rsidRDefault="00EE2DEB" w:rsidP="00EE2DEB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97" w:type="dxa"/>
          </w:tcPr>
          <w:p w:rsidR="00EE2DEB" w:rsidRPr="0091174A" w:rsidRDefault="00EE2DEB" w:rsidP="00EE2DEB">
            <w:pPr>
              <w:tabs>
                <w:tab w:val="decimal" w:pos="0"/>
                <w:tab w:val="center" w:pos="544"/>
                <w:tab w:val="left" w:pos="597"/>
                <w:tab w:val="left" w:pos="965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91174A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" w:type="dxa"/>
          </w:tcPr>
          <w:p w:rsidR="00EE2DEB" w:rsidRPr="0091174A" w:rsidRDefault="00EE2DEB" w:rsidP="00EE2DEB">
            <w:pPr>
              <w:tabs>
                <w:tab w:val="decimal" w:pos="0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EE2DEB" w:rsidRPr="0091174A" w:rsidRDefault="00EE2DEB" w:rsidP="00EE2DEB">
            <w:pPr>
              <w:tabs>
                <w:tab w:val="decimal" w:pos="646"/>
                <w:tab w:val="decimal" w:pos="997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54" w:type="dxa"/>
          </w:tcPr>
          <w:p w:rsidR="00EE2DEB" w:rsidRPr="0091174A" w:rsidRDefault="00EE2DEB" w:rsidP="00EE2DEB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(822)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60" w:type="dxa"/>
          </w:tcPr>
          <w:p w:rsidR="00EE2DEB" w:rsidRPr="0091174A" w:rsidRDefault="00EE2DEB" w:rsidP="00EE2DEB">
            <w:pPr>
              <w:tabs>
                <w:tab w:val="decimal" w:pos="963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(4,037)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15" w:type="dxa"/>
          </w:tcPr>
          <w:p w:rsidR="00EE2DEB" w:rsidRPr="0091174A" w:rsidRDefault="00EE2DEB" w:rsidP="00EE2DEB">
            <w:pPr>
              <w:tabs>
                <w:tab w:val="decimal" w:pos="646"/>
                <w:tab w:val="decimal" w:pos="997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EE2DEB" w:rsidRPr="0091174A" w:rsidRDefault="00EE2DEB" w:rsidP="00EE2DEB">
            <w:pPr>
              <w:tabs>
                <w:tab w:val="decimal" w:pos="900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(4,859)</w:t>
            </w:r>
          </w:p>
        </w:tc>
      </w:tr>
      <w:tr w:rsidR="00EE2DEB" w:rsidRPr="0091174A" w:rsidTr="0091174A">
        <w:tc>
          <w:tcPr>
            <w:tcW w:w="5355" w:type="dxa"/>
          </w:tcPr>
          <w:p w:rsidR="00EE2DEB" w:rsidRPr="0091174A" w:rsidRDefault="00EE2DEB" w:rsidP="00EE2DEB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 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1,365</w:t>
            </w:r>
          </w:p>
        </w:tc>
        <w:tc>
          <w:tcPr>
            <w:tcW w:w="236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EE2DEB" w:rsidRPr="0091174A" w:rsidRDefault="00EE2DEB" w:rsidP="00EE2DEB">
            <w:pPr>
              <w:tabs>
                <w:tab w:val="decimal" w:pos="997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12,046</w:t>
            </w:r>
          </w:p>
        </w:tc>
        <w:tc>
          <w:tcPr>
            <w:tcW w:w="241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EE2DEB" w:rsidRPr="0091174A" w:rsidRDefault="00EE2DEB" w:rsidP="00EE2DEB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252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E2DEB" w:rsidRPr="0091174A" w:rsidRDefault="00EE2DEB" w:rsidP="00EE2DEB">
            <w:pPr>
              <w:tabs>
                <w:tab w:val="decimal" w:pos="963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3,913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EE2DEB" w:rsidRPr="0091174A" w:rsidRDefault="00EE2DEB" w:rsidP="00EE2DEB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19,722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EE2DEB" w:rsidRPr="0091174A" w:rsidRDefault="00EE2DEB" w:rsidP="00EE2DEB">
            <w:pPr>
              <w:tabs>
                <w:tab w:val="decimal" w:pos="900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37,298</w:t>
            </w:r>
          </w:p>
        </w:tc>
      </w:tr>
      <w:tr w:rsidR="00EE2DEB" w:rsidRPr="0091174A" w:rsidTr="00C55612">
        <w:tc>
          <w:tcPr>
            <w:tcW w:w="5355" w:type="dxa"/>
          </w:tcPr>
          <w:p w:rsidR="00EE2DEB" w:rsidRPr="0091174A" w:rsidRDefault="00EE2DEB" w:rsidP="00EE2DEB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97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EE2DEB">
              <w:rPr>
                <w:rFonts w:ascii="Angsana New" w:hAnsi="Angsana New"/>
                <w:noProof/>
                <w:sz w:val="30"/>
                <w:szCs w:val="30"/>
                <w:cs/>
              </w:rPr>
              <w:t>108</w:t>
            </w:r>
          </w:p>
        </w:tc>
        <w:tc>
          <w:tcPr>
            <w:tcW w:w="236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49" w:type="dxa"/>
          </w:tcPr>
          <w:p w:rsidR="00EE2DEB" w:rsidRPr="0091174A" w:rsidRDefault="007130D4" w:rsidP="00EE2DEB">
            <w:pPr>
              <w:tabs>
                <w:tab w:val="decimal" w:pos="997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7130D4">
              <w:rPr>
                <w:rFonts w:ascii="Angsana New" w:hAnsi="Angsana New"/>
                <w:noProof/>
                <w:sz w:val="30"/>
                <w:szCs w:val="30"/>
                <w:cs/>
              </w:rPr>
              <w:t>262</w:t>
            </w:r>
          </w:p>
        </w:tc>
        <w:tc>
          <w:tcPr>
            <w:tcW w:w="241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54" w:type="dxa"/>
          </w:tcPr>
          <w:p w:rsidR="00EE2DEB" w:rsidRPr="0091174A" w:rsidRDefault="00EE2DEB" w:rsidP="00EE2DEB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EE2DEB">
              <w:rPr>
                <w:rFonts w:ascii="Angsana New" w:hAnsi="Angsana New"/>
                <w:noProof/>
                <w:sz w:val="30"/>
                <w:szCs w:val="30"/>
                <w:cs/>
              </w:rPr>
              <w:t>50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60" w:type="dxa"/>
          </w:tcPr>
          <w:p w:rsidR="00EE2DEB" w:rsidRPr="0091174A" w:rsidRDefault="0059046F" w:rsidP="00EE2DEB">
            <w:pPr>
              <w:tabs>
                <w:tab w:val="decimal" w:pos="963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59046F">
              <w:rPr>
                <w:rFonts w:ascii="Angsana New" w:hAnsi="Angsana New"/>
                <w:noProof/>
                <w:sz w:val="30"/>
                <w:szCs w:val="30"/>
                <w:cs/>
              </w:rPr>
              <w:t>1</w:t>
            </w:r>
            <w:r w:rsidRPr="0059046F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59046F">
              <w:rPr>
                <w:rFonts w:ascii="Angsana New" w:hAnsi="Angsana New"/>
                <w:noProof/>
                <w:sz w:val="30"/>
                <w:szCs w:val="30"/>
                <w:cs/>
              </w:rPr>
              <w:t>12</w:t>
            </w:r>
            <w:r w:rsidR="00502C78">
              <w:rPr>
                <w:rFonts w:ascii="Angsana New" w:hAnsi="Angsana New"/>
                <w:noProof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15" w:type="dxa"/>
          </w:tcPr>
          <w:p w:rsidR="00EE2DEB" w:rsidRPr="0091174A" w:rsidRDefault="00EE2DEB" w:rsidP="00EE2DEB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EE2DEB">
              <w:rPr>
                <w:rFonts w:ascii="Angsana New" w:hAnsi="Angsana New"/>
                <w:noProof/>
                <w:sz w:val="30"/>
                <w:szCs w:val="30"/>
                <w:cs/>
              </w:rPr>
              <w:t>5</w:t>
            </w:r>
            <w:r w:rsidRPr="00EE2DE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EE2DEB">
              <w:rPr>
                <w:rFonts w:ascii="Angsana New" w:hAnsi="Angsana New"/>
                <w:noProof/>
                <w:sz w:val="30"/>
                <w:szCs w:val="30"/>
                <w:cs/>
              </w:rPr>
              <w:t>321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97" w:type="dxa"/>
          </w:tcPr>
          <w:p w:rsidR="00EE2DEB" w:rsidRPr="0091174A" w:rsidRDefault="0059046F">
            <w:pPr>
              <w:tabs>
                <w:tab w:val="decimal" w:pos="900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59046F">
              <w:rPr>
                <w:rFonts w:ascii="Angsana New" w:hAnsi="Angsana New"/>
                <w:noProof/>
                <w:sz w:val="30"/>
                <w:szCs w:val="30"/>
                <w:cs/>
              </w:rPr>
              <w:t>6</w:t>
            </w:r>
            <w:r w:rsidRPr="0059046F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59046F">
              <w:rPr>
                <w:rFonts w:ascii="Angsana New" w:hAnsi="Angsana New"/>
                <w:noProof/>
                <w:sz w:val="30"/>
                <w:szCs w:val="30"/>
                <w:cs/>
              </w:rPr>
              <w:t>86</w:t>
            </w:r>
            <w:r w:rsidR="00502C78">
              <w:rPr>
                <w:rFonts w:ascii="Angsana New" w:hAnsi="Angsana New"/>
                <w:noProof/>
                <w:sz w:val="30"/>
                <w:szCs w:val="30"/>
              </w:rPr>
              <w:t>5</w:t>
            </w:r>
          </w:p>
        </w:tc>
      </w:tr>
      <w:tr w:rsidR="003E0F27" w:rsidRPr="0091174A" w:rsidTr="00C55612">
        <w:tc>
          <w:tcPr>
            <w:tcW w:w="5355" w:type="dxa"/>
          </w:tcPr>
          <w:p w:rsidR="003E0F27" w:rsidRPr="0091174A" w:rsidRDefault="003E0F27" w:rsidP="003E0F27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3E0F27" w:rsidRPr="0091174A" w:rsidRDefault="003E0F27" w:rsidP="003E0F27">
            <w:pPr>
              <w:tabs>
                <w:tab w:val="decimal" w:pos="0"/>
                <w:tab w:val="center" w:pos="544"/>
                <w:tab w:val="left" w:pos="597"/>
                <w:tab w:val="left" w:pos="965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91174A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" w:type="dxa"/>
          </w:tcPr>
          <w:p w:rsidR="003E0F27" w:rsidRPr="0091174A" w:rsidRDefault="003E0F27" w:rsidP="003E0F27">
            <w:pPr>
              <w:tabs>
                <w:tab w:val="decimal" w:pos="0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3E0F27" w:rsidRPr="0091174A" w:rsidRDefault="003E0F27" w:rsidP="003E0F27">
            <w:pPr>
              <w:tabs>
                <w:tab w:val="decimal" w:pos="646"/>
                <w:tab w:val="decimal" w:pos="997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DEB">
              <w:rPr>
                <w:rFonts w:ascii="Angsana New" w:hAnsi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241" w:type="dxa"/>
          </w:tcPr>
          <w:p w:rsidR="003E0F27" w:rsidRPr="0091174A" w:rsidRDefault="003E0F27" w:rsidP="003E0F27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3E0F27" w:rsidRPr="0091174A" w:rsidRDefault="003E0F27" w:rsidP="003E0F27">
            <w:pPr>
              <w:tabs>
                <w:tab w:val="decimal" w:pos="776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EE2DEB">
              <w:rPr>
                <w:rFonts w:ascii="Angsana New" w:hAnsi="Angsana New"/>
                <w:noProof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:rsidR="003E0F27" w:rsidRPr="0091174A" w:rsidRDefault="003E0F27" w:rsidP="003E0F27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E0F27" w:rsidRPr="0091174A" w:rsidRDefault="003E0F27" w:rsidP="003E0F27">
            <w:pPr>
              <w:tabs>
                <w:tab w:val="decimal" w:pos="963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EE2DEB">
              <w:rPr>
                <w:rFonts w:ascii="Angsana New" w:hAnsi="Angsana New"/>
                <w:noProof/>
                <w:sz w:val="30"/>
                <w:szCs w:val="30"/>
                <w:cs/>
              </w:rPr>
              <w:t>(13)</w:t>
            </w:r>
          </w:p>
        </w:tc>
        <w:tc>
          <w:tcPr>
            <w:tcW w:w="270" w:type="dxa"/>
          </w:tcPr>
          <w:p w:rsidR="003E0F27" w:rsidRPr="0091174A" w:rsidRDefault="003E0F27" w:rsidP="003E0F27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3E0F27" w:rsidRPr="0091174A" w:rsidRDefault="003E0F27" w:rsidP="003E0F27">
            <w:pPr>
              <w:tabs>
                <w:tab w:val="decimal" w:pos="646"/>
                <w:tab w:val="decimal" w:pos="997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2DEB">
              <w:rPr>
                <w:rFonts w:ascii="Angsana New" w:hAnsi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270" w:type="dxa"/>
          </w:tcPr>
          <w:p w:rsidR="003E0F27" w:rsidRPr="0091174A" w:rsidRDefault="003E0F27" w:rsidP="003E0F27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3E0F27" w:rsidRPr="0091174A" w:rsidRDefault="003E0F27" w:rsidP="003E0F27">
            <w:pPr>
              <w:tabs>
                <w:tab w:val="decimal" w:pos="900"/>
              </w:tabs>
              <w:spacing w:line="350" w:lineRule="exact"/>
              <w:ind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EE2DEB">
              <w:rPr>
                <w:rFonts w:ascii="Angsana New" w:hAnsi="Angsana New"/>
                <w:noProof/>
                <w:sz w:val="30"/>
                <w:szCs w:val="30"/>
                <w:cs/>
              </w:rPr>
              <w:t>(13)</w:t>
            </w:r>
          </w:p>
        </w:tc>
      </w:tr>
      <w:tr w:rsidR="00EE2DEB" w:rsidRPr="0091174A" w:rsidTr="00C55612">
        <w:tc>
          <w:tcPr>
            <w:tcW w:w="5355" w:type="dxa"/>
          </w:tcPr>
          <w:p w:rsidR="00EE2DEB" w:rsidRDefault="00EE2DEB" w:rsidP="00EE2DEB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 25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2DEB"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  <w:t>1</w:t>
            </w:r>
            <w:r w:rsidRPr="00EE2DEB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,</w:t>
            </w:r>
            <w:r w:rsidRPr="00EE2DEB"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  <w:t>473</w:t>
            </w:r>
          </w:p>
        </w:tc>
        <w:tc>
          <w:tcPr>
            <w:tcW w:w="236" w:type="dxa"/>
          </w:tcPr>
          <w:p w:rsidR="00EE2DEB" w:rsidRPr="0091174A" w:rsidRDefault="00EE2DEB" w:rsidP="00EE2DEB">
            <w:pPr>
              <w:tabs>
                <w:tab w:val="decimal" w:pos="0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EE2DEB" w:rsidRPr="00EE2DEB" w:rsidRDefault="00EE2DEB" w:rsidP="00EE2DEB">
            <w:pPr>
              <w:tabs>
                <w:tab w:val="decimal" w:pos="997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EE2DEB"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  <w:t>12</w:t>
            </w:r>
            <w:r w:rsidRPr="00EE2DEB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,</w:t>
            </w:r>
            <w:r w:rsidRPr="00EE2DEB"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  <w:t>3</w:t>
            </w:r>
            <w:r w:rsidR="00502C78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0</w:t>
            </w:r>
            <w:r w:rsidRPr="00EE2DEB"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  <w:t>8</w:t>
            </w:r>
          </w:p>
        </w:tc>
        <w:tc>
          <w:tcPr>
            <w:tcW w:w="241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EE2DEB" w:rsidRPr="0091174A" w:rsidRDefault="00EE2DEB" w:rsidP="00EE2DEB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EE2DEB"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  <w:t>302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E2DEB" w:rsidRPr="0091174A" w:rsidRDefault="0059046F" w:rsidP="00EE2DEB">
            <w:pPr>
              <w:tabs>
                <w:tab w:val="decimal" w:pos="963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59046F"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  <w:t>5</w:t>
            </w:r>
            <w:r w:rsidRPr="0059046F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,</w:t>
            </w:r>
            <w:r w:rsidRPr="0059046F"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  <w:t>02</w:t>
            </w:r>
            <w:r w:rsidR="00502C78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EE2DEB" w:rsidRPr="00EE2DEB" w:rsidRDefault="00EE2DEB" w:rsidP="00EE2DEB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EE2DEB"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  <w:t>25</w:t>
            </w:r>
            <w:r w:rsidRPr="00EE2DEB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,</w:t>
            </w:r>
            <w:r w:rsidRPr="00EE2DEB"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  <w:t>043</w:t>
            </w:r>
          </w:p>
        </w:tc>
        <w:tc>
          <w:tcPr>
            <w:tcW w:w="270" w:type="dxa"/>
          </w:tcPr>
          <w:p w:rsidR="00EE2DEB" w:rsidRPr="0091174A" w:rsidRDefault="00EE2DEB" w:rsidP="00EE2DEB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E2DEB" w:rsidRPr="00EE2DEB" w:rsidRDefault="0059046F" w:rsidP="00EE2DEB">
            <w:pPr>
              <w:tabs>
                <w:tab w:val="decimal" w:pos="900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59046F"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  <w:t>44</w:t>
            </w:r>
            <w:r w:rsidRPr="0059046F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,</w:t>
            </w:r>
            <w:r w:rsidRPr="0059046F"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  <w:t>15</w:t>
            </w:r>
            <w:r w:rsidR="00502C78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0</w:t>
            </w:r>
          </w:p>
        </w:tc>
      </w:tr>
    </w:tbl>
    <w:p w:rsidR="003A017E" w:rsidRPr="0091174A" w:rsidRDefault="003A017E" w:rsidP="0091174A">
      <w:pPr>
        <w:rPr>
          <w:sz w:val="2"/>
          <w:szCs w:val="2"/>
        </w:rPr>
      </w:pPr>
    </w:p>
    <w:tbl>
      <w:tblPr>
        <w:tblW w:w="13923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5346"/>
        <w:gridCol w:w="1197"/>
        <w:gridCol w:w="270"/>
        <w:gridCol w:w="1233"/>
        <w:gridCol w:w="241"/>
        <w:gridCol w:w="1136"/>
        <w:gridCol w:w="270"/>
        <w:gridCol w:w="1287"/>
        <w:gridCol w:w="270"/>
        <w:gridCol w:w="1233"/>
        <w:gridCol w:w="270"/>
        <w:gridCol w:w="1170"/>
      </w:tblGrid>
      <w:tr w:rsidR="00344649" w:rsidRPr="0005304F" w:rsidTr="0091174A">
        <w:tc>
          <w:tcPr>
            <w:tcW w:w="5346" w:type="dxa"/>
          </w:tcPr>
          <w:p w:rsidR="00344649" w:rsidRPr="0091174A" w:rsidRDefault="00344649" w:rsidP="00093817">
            <w:pPr>
              <w:tabs>
                <w:tab w:val="left" w:pos="540"/>
              </w:tabs>
              <w:ind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7" w:type="dxa"/>
            <w:gridSpan w:val="11"/>
          </w:tcPr>
          <w:p w:rsidR="00344649" w:rsidRPr="0091174A" w:rsidRDefault="00344649" w:rsidP="009E17E9">
            <w:pPr>
              <w:ind w:left="7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44649" w:rsidRPr="0005304F" w:rsidTr="0091174A">
        <w:tc>
          <w:tcPr>
            <w:tcW w:w="5346" w:type="dxa"/>
          </w:tcPr>
          <w:p w:rsidR="00344649" w:rsidRPr="0091174A" w:rsidRDefault="00344649" w:rsidP="00344649">
            <w:pPr>
              <w:tabs>
                <w:tab w:val="left" w:pos="540"/>
              </w:tabs>
              <w:ind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44649" w:rsidRPr="0091174A" w:rsidRDefault="00344649" w:rsidP="0034464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44649" w:rsidRPr="0091174A" w:rsidRDefault="00344649" w:rsidP="0034464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:rsidR="00344649" w:rsidRPr="0091174A" w:rsidRDefault="00344649" w:rsidP="0091174A">
            <w:pPr>
              <w:ind w:left="-108" w:right="-135"/>
              <w:jc w:val="center"/>
              <w:rPr>
                <w:sz w:val="30"/>
                <w:szCs w:val="30"/>
              </w:rPr>
            </w:pPr>
            <w:r w:rsidRPr="0091174A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41" w:type="dxa"/>
          </w:tcPr>
          <w:p w:rsidR="00344649" w:rsidRPr="0091174A" w:rsidRDefault="00344649" w:rsidP="003446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6" w:type="dxa"/>
          </w:tcPr>
          <w:p w:rsidR="00344649" w:rsidRPr="0091174A" w:rsidRDefault="00344649" w:rsidP="003446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49" w:rsidRPr="0091174A" w:rsidRDefault="00344649" w:rsidP="003446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344649" w:rsidRPr="0091174A" w:rsidRDefault="00344649" w:rsidP="0034464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344649" w:rsidRPr="0091174A" w:rsidRDefault="00344649" w:rsidP="0034464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:rsidR="00344649" w:rsidRPr="0091174A" w:rsidRDefault="00344649" w:rsidP="0034464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44649" w:rsidRPr="0091174A" w:rsidRDefault="00344649" w:rsidP="0034464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4649" w:rsidRPr="0091174A" w:rsidRDefault="00344649" w:rsidP="0034464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4649" w:rsidRPr="0005304F" w:rsidTr="0091174A">
        <w:tc>
          <w:tcPr>
            <w:tcW w:w="5346" w:type="dxa"/>
          </w:tcPr>
          <w:p w:rsidR="00344649" w:rsidRPr="0091174A" w:rsidRDefault="00344649" w:rsidP="00344649">
            <w:pPr>
              <w:tabs>
                <w:tab w:val="left" w:pos="540"/>
              </w:tabs>
              <w:ind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44649" w:rsidRPr="0091174A" w:rsidRDefault="00344649" w:rsidP="0034464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174A">
              <w:rPr>
                <w:rFonts w:ascii="Angsana New" w:hAnsi="Angsana New" w:hint="cs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0" w:type="dxa"/>
          </w:tcPr>
          <w:p w:rsidR="00344649" w:rsidRPr="0091174A" w:rsidRDefault="00344649" w:rsidP="0034464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:rsidR="00344649" w:rsidRPr="0091174A" w:rsidRDefault="00344649" w:rsidP="00344649">
            <w:pPr>
              <w:jc w:val="center"/>
              <w:rPr>
                <w:sz w:val="30"/>
                <w:szCs w:val="30"/>
              </w:rPr>
            </w:pPr>
            <w:r w:rsidRPr="0091174A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41" w:type="dxa"/>
          </w:tcPr>
          <w:p w:rsidR="00344649" w:rsidRPr="0091174A" w:rsidRDefault="00344649" w:rsidP="003446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6" w:type="dxa"/>
          </w:tcPr>
          <w:p w:rsidR="00344649" w:rsidRPr="0091174A" w:rsidRDefault="00344649" w:rsidP="003446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344649" w:rsidRPr="0091174A" w:rsidRDefault="00344649" w:rsidP="003446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:rsidR="00344649" w:rsidRPr="0091174A" w:rsidRDefault="00344649" w:rsidP="0034464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344649" w:rsidRPr="0091174A" w:rsidRDefault="00344649" w:rsidP="0034464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:rsidR="00344649" w:rsidRPr="0091174A" w:rsidRDefault="00344649" w:rsidP="0034464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344649" w:rsidRPr="0091174A" w:rsidRDefault="00344649" w:rsidP="0034464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44649" w:rsidRPr="0091174A" w:rsidRDefault="00344649" w:rsidP="0034464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A017E" w:rsidRPr="0005304F" w:rsidTr="0091174A">
        <w:tc>
          <w:tcPr>
            <w:tcW w:w="5346" w:type="dxa"/>
          </w:tcPr>
          <w:p w:rsidR="003A017E" w:rsidRPr="0091174A" w:rsidRDefault="003A017E" w:rsidP="00093817">
            <w:pPr>
              <w:tabs>
                <w:tab w:val="left" w:pos="540"/>
              </w:tabs>
              <w:ind w:right="-8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77" w:type="dxa"/>
            <w:gridSpan w:val="11"/>
          </w:tcPr>
          <w:p w:rsidR="003A017E" w:rsidRPr="0091174A" w:rsidRDefault="003A017E" w:rsidP="00093817">
            <w:pPr>
              <w:tabs>
                <w:tab w:val="decimal" w:pos="95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7897" w:rsidRPr="0005304F" w:rsidTr="0091174A">
        <w:tc>
          <w:tcPr>
            <w:tcW w:w="5346" w:type="dxa"/>
          </w:tcPr>
          <w:p w:rsidR="00317897" w:rsidRPr="0091174A" w:rsidRDefault="00317897" w:rsidP="00093817">
            <w:pPr>
              <w:tabs>
                <w:tab w:val="left" w:pos="540"/>
              </w:tabs>
              <w:ind w:right="-8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17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97" w:type="dxa"/>
          </w:tcPr>
          <w:p w:rsidR="00317897" w:rsidRPr="0091174A" w:rsidRDefault="00317897" w:rsidP="00093817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897" w:rsidRPr="0091174A" w:rsidRDefault="00317897" w:rsidP="00093817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317897" w:rsidRPr="0091174A" w:rsidRDefault="00317897" w:rsidP="00093817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317897" w:rsidRPr="0091174A" w:rsidRDefault="00317897" w:rsidP="00093817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317897" w:rsidRPr="0091174A" w:rsidRDefault="00317897" w:rsidP="00093817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897" w:rsidRPr="0091174A" w:rsidRDefault="00317897" w:rsidP="00093817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317897" w:rsidRPr="0091174A" w:rsidRDefault="00317897" w:rsidP="00093817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897" w:rsidRPr="0091174A" w:rsidRDefault="00317897" w:rsidP="00093817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317897" w:rsidRPr="0091174A" w:rsidRDefault="00317897" w:rsidP="00093817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7897" w:rsidRPr="0091174A" w:rsidRDefault="00317897" w:rsidP="00093817">
            <w:pPr>
              <w:tabs>
                <w:tab w:val="decimal" w:pos="954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17897" w:rsidRPr="0091174A" w:rsidRDefault="00317897" w:rsidP="00093817">
            <w:pPr>
              <w:tabs>
                <w:tab w:val="decimal" w:pos="954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897" w:rsidRPr="0005304F" w:rsidTr="0091174A">
        <w:tc>
          <w:tcPr>
            <w:tcW w:w="5346" w:type="dxa"/>
          </w:tcPr>
          <w:p w:rsidR="00317897" w:rsidRPr="0091174A" w:rsidRDefault="00317897" w:rsidP="00E73D56">
            <w:pPr>
              <w:tabs>
                <w:tab w:val="left" w:pos="540"/>
              </w:tabs>
              <w:ind w:right="-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F66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560</w:t>
            </w:r>
          </w:p>
        </w:tc>
        <w:tc>
          <w:tcPr>
            <w:tcW w:w="1197" w:type="dxa"/>
          </w:tcPr>
          <w:p w:rsidR="00317897" w:rsidRPr="0091174A" w:rsidRDefault="00317897" w:rsidP="00093817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317897" w:rsidRPr="0091174A" w:rsidRDefault="00317897" w:rsidP="00093817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33" w:type="dxa"/>
          </w:tcPr>
          <w:p w:rsidR="00317897" w:rsidRPr="0091174A" w:rsidRDefault="00317897" w:rsidP="00093817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41" w:type="dxa"/>
          </w:tcPr>
          <w:p w:rsidR="00317897" w:rsidRPr="0091174A" w:rsidRDefault="00317897" w:rsidP="00093817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36" w:type="dxa"/>
          </w:tcPr>
          <w:p w:rsidR="00317897" w:rsidRPr="0091174A" w:rsidRDefault="00317897" w:rsidP="00093817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317897" w:rsidRPr="0091174A" w:rsidRDefault="00317897" w:rsidP="00093817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87" w:type="dxa"/>
          </w:tcPr>
          <w:p w:rsidR="00317897" w:rsidRPr="0091174A" w:rsidRDefault="00317897" w:rsidP="00093817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317897" w:rsidRPr="0091174A" w:rsidRDefault="00317897" w:rsidP="00093817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33" w:type="dxa"/>
          </w:tcPr>
          <w:p w:rsidR="00317897" w:rsidRPr="0091174A" w:rsidRDefault="00317897" w:rsidP="00093817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317897" w:rsidRPr="0091174A" w:rsidRDefault="00317897" w:rsidP="00093817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:rsidR="00317897" w:rsidRPr="0091174A" w:rsidRDefault="00317897" w:rsidP="00093817">
            <w:pPr>
              <w:tabs>
                <w:tab w:val="decimal" w:pos="115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</w:tr>
      <w:tr w:rsidR="00FF6662" w:rsidRPr="0005304F" w:rsidTr="0091174A">
        <w:tc>
          <w:tcPr>
            <w:tcW w:w="5346" w:type="dxa"/>
          </w:tcPr>
          <w:p w:rsidR="00FF6662" w:rsidRPr="0091174A" w:rsidRDefault="00FF6662" w:rsidP="00FF6662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197" w:type="dxa"/>
          </w:tcPr>
          <w:p w:rsidR="00FF6662" w:rsidRPr="0091174A" w:rsidRDefault="00FF6662" w:rsidP="00FF6662">
            <w:pPr>
              <w:tabs>
                <w:tab w:val="decimal" w:pos="97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7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F6662" w:rsidRPr="0091174A" w:rsidRDefault="00FF6662" w:rsidP="00FF6662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91174A">
              <w:rPr>
                <w:rFonts w:ascii="Angsana New" w:hAnsi="Angsana New"/>
                <w:noProof/>
                <w:sz w:val="30"/>
                <w:szCs w:val="30"/>
              </w:rPr>
              <w:t xml:space="preserve"> 1,425 </w:t>
            </w:r>
          </w:p>
        </w:tc>
        <w:tc>
          <w:tcPr>
            <w:tcW w:w="241" w:type="dxa"/>
          </w:tcPr>
          <w:p w:rsidR="00FF6662" w:rsidRPr="0091174A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36" w:type="dxa"/>
          </w:tcPr>
          <w:p w:rsidR="00FF6662" w:rsidRPr="0091174A" w:rsidRDefault="00FF6662" w:rsidP="00FF6662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91174A">
              <w:rPr>
                <w:rFonts w:ascii="Angsana New" w:hAnsi="Angsana New"/>
                <w:noProof/>
                <w:sz w:val="30"/>
                <w:szCs w:val="30"/>
              </w:rPr>
              <w:t xml:space="preserve"> 161 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87" w:type="dxa"/>
          </w:tcPr>
          <w:p w:rsidR="00FF6662" w:rsidRPr="0091174A" w:rsidRDefault="00FF6662" w:rsidP="00FF0FC1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91174A">
              <w:rPr>
                <w:rFonts w:ascii="Angsana New" w:hAnsi="Angsana New"/>
                <w:noProof/>
                <w:sz w:val="30"/>
                <w:szCs w:val="30"/>
              </w:rPr>
              <w:t xml:space="preserve"> 2,268 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33" w:type="dxa"/>
          </w:tcPr>
          <w:p w:rsidR="00FF6662" w:rsidRPr="0091174A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BF54E7">
              <w:rPr>
                <w:rFonts w:ascii="Angsana New" w:hAnsi="Angsana New"/>
                <w:noProof/>
                <w:sz w:val="30"/>
                <w:szCs w:val="30"/>
              </w:rPr>
              <w:t xml:space="preserve">1,441 </w:t>
            </w:r>
            <w:r w:rsidRPr="0091174A">
              <w:rPr>
                <w:rFonts w:ascii="Angsana New" w:hAnsi="Angsana New"/>
                <w:noProof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:rsidR="00FF6662" w:rsidRPr="0091174A" w:rsidRDefault="00FF6662" w:rsidP="00FF666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91174A">
              <w:rPr>
                <w:rFonts w:ascii="Angsana New" w:hAnsi="Angsana New"/>
                <w:noProof/>
                <w:sz w:val="30"/>
                <w:szCs w:val="30"/>
              </w:rPr>
              <w:t xml:space="preserve"> 5,619</w:t>
            </w:r>
          </w:p>
        </w:tc>
      </w:tr>
      <w:tr w:rsidR="003E0F27" w:rsidRPr="0005304F" w:rsidTr="0091174A">
        <w:tc>
          <w:tcPr>
            <w:tcW w:w="5346" w:type="dxa"/>
          </w:tcPr>
          <w:p w:rsidR="003E0F27" w:rsidRPr="00A77CE2" w:rsidRDefault="003E0F27" w:rsidP="003E0F27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77CE2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ภายใต้สัญญาเช่าทางการเงิน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3E0F27" w:rsidRPr="00A91976" w:rsidRDefault="003E0F27" w:rsidP="003E0F27">
            <w:pPr>
              <w:tabs>
                <w:tab w:val="decimal" w:pos="954"/>
                <w:tab w:val="decimal" w:pos="104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9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0F27" w:rsidRPr="00413E81" w:rsidRDefault="003E0F27" w:rsidP="003E0F27">
            <w:pPr>
              <w:tabs>
                <w:tab w:val="decimal" w:pos="954"/>
                <w:tab w:val="decimal" w:pos="104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3E0F27" w:rsidRPr="00E77817" w:rsidRDefault="003E0F27" w:rsidP="003E0F27">
            <w:pPr>
              <w:tabs>
                <w:tab w:val="decimal" w:pos="657"/>
                <w:tab w:val="decimal" w:pos="882"/>
                <w:tab w:val="decimal" w:pos="997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8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3E0F27" w:rsidRPr="00710915" w:rsidRDefault="003E0F27" w:rsidP="003E0F27">
            <w:pPr>
              <w:tabs>
                <w:tab w:val="decimal" w:pos="646"/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3E0F27" w:rsidRPr="00A91976" w:rsidRDefault="003E0F27" w:rsidP="00CC02F1">
            <w:pPr>
              <w:tabs>
                <w:tab w:val="decimal" w:pos="5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0F27" w:rsidRPr="00A91976" w:rsidRDefault="003E0F27" w:rsidP="00CC02F1">
            <w:pPr>
              <w:tabs>
                <w:tab w:val="decimal" w:pos="5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3E0F27" w:rsidRPr="00A91976" w:rsidRDefault="003E0F27" w:rsidP="003E0F27">
            <w:pPr>
              <w:tabs>
                <w:tab w:val="decimal" w:pos="637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0F27" w:rsidRPr="00413E81" w:rsidRDefault="003E0F27" w:rsidP="003E0F27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3E0F27" w:rsidRPr="00E77817" w:rsidRDefault="003E0F27" w:rsidP="003E0F27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E77817">
              <w:rPr>
                <w:rFonts w:ascii="Angsana New" w:hAnsi="Angsana New"/>
                <w:noProof/>
                <w:sz w:val="30"/>
                <w:szCs w:val="30"/>
              </w:rPr>
              <w:t>14,429</w:t>
            </w:r>
          </w:p>
        </w:tc>
        <w:tc>
          <w:tcPr>
            <w:tcW w:w="270" w:type="dxa"/>
          </w:tcPr>
          <w:p w:rsidR="003E0F27" w:rsidRPr="00710915" w:rsidRDefault="003E0F27" w:rsidP="003E0F27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E0F27" w:rsidRPr="0057341D" w:rsidRDefault="003E0F27" w:rsidP="003E0F2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57341D">
              <w:rPr>
                <w:rFonts w:ascii="Angsana New" w:hAnsi="Angsana New"/>
                <w:noProof/>
                <w:sz w:val="30"/>
                <w:szCs w:val="30"/>
              </w:rPr>
              <w:t xml:space="preserve"> 14,429 </w:t>
            </w:r>
          </w:p>
        </w:tc>
      </w:tr>
      <w:tr w:rsidR="00FF6662" w:rsidRPr="0005304F" w:rsidTr="0091174A">
        <w:tc>
          <w:tcPr>
            <w:tcW w:w="5346" w:type="dxa"/>
          </w:tcPr>
          <w:p w:rsidR="00FF6662" w:rsidRPr="0091174A" w:rsidRDefault="00FF6662" w:rsidP="00FF6662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91174A" w:rsidRDefault="00FF6662" w:rsidP="00FF6662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sz w:val="30"/>
                <w:szCs w:val="30"/>
              </w:rPr>
              <w:t>324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100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91174A" w:rsidRDefault="00FF6662" w:rsidP="00FF6662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 xml:space="preserve"> 1,425 </w:t>
            </w:r>
          </w:p>
        </w:tc>
        <w:tc>
          <w:tcPr>
            <w:tcW w:w="241" w:type="dxa"/>
          </w:tcPr>
          <w:p w:rsidR="00FF6662" w:rsidRPr="0091174A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91174A" w:rsidRDefault="00FF6662" w:rsidP="00FF6662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 xml:space="preserve"> 161 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91174A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 xml:space="preserve"> 2,268 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91174A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15,870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91174A" w:rsidRDefault="00FF6662" w:rsidP="00FF666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20,048</w:t>
            </w:r>
          </w:p>
        </w:tc>
      </w:tr>
      <w:tr w:rsidR="00FF6662" w:rsidRPr="00A5368F" w:rsidTr="0091174A">
        <w:tc>
          <w:tcPr>
            <w:tcW w:w="5346" w:type="dxa"/>
          </w:tcPr>
          <w:p w:rsidR="00FF6662" w:rsidRPr="00A5368F" w:rsidRDefault="00FF6662" w:rsidP="00FF6662">
            <w:pPr>
              <w:ind w:right="-110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646"/>
                <w:tab w:val="decimal" w:pos="1017"/>
              </w:tabs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911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646"/>
                <w:tab w:val="decimal" w:pos="972"/>
              </w:tabs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</w:rPr>
            </w:pPr>
          </w:p>
        </w:tc>
        <w:tc>
          <w:tcPr>
            <w:tcW w:w="270" w:type="dxa"/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882"/>
                <w:tab w:val="decimal" w:pos="1152"/>
              </w:tabs>
              <w:ind w:right="-108"/>
              <w:rPr>
                <w:rFonts w:ascii="Angsana New" w:hAnsi="Angsana New"/>
              </w:rPr>
            </w:pPr>
          </w:p>
        </w:tc>
      </w:tr>
      <w:tr w:rsidR="00FF6662" w:rsidRPr="0005304F" w:rsidTr="0091174A">
        <w:tc>
          <w:tcPr>
            <w:tcW w:w="5346" w:type="dxa"/>
          </w:tcPr>
          <w:p w:rsidR="00FF6662" w:rsidRPr="0091174A" w:rsidRDefault="00FF6662" w:rsidP="00FF6662">
            <w:pPr>
              <w:tabs>
                <w:tab w:val="left" w:pos="540"/>
              </w:tabs>
              <w:ind w:right="-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 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1174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97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F6662" w:rsidRPr="0091174A" w:rsidRDefault="00FF6662" w:rsidP="00FF6662">
            <w:pPr>
              <w:tabs>
                <w:tab w:val="decimal" w:pos="646"/>
                <w:tab w:val="decimal" w:pos="101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FF6662" w:rsidRPr="0091174A" w:rsidRDefault="00FF6662" w:rsidP="00FF6662">
            <w:pPr>
              <w:tabs>
                <w:tab w:val="decimal" w:pos="91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FF6662" w:rsidRPr="0091174A" w:rsidRDefault="00FF6662" w:rsidP="00FF6662">
            <w:pPr>
              <w:tabs>
                <w:tab w:val="decimal" w:pos="646"/>
                <w:tab w:val="decimal" w:pos="97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F6662" w:rsidRPr="0091174A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F6662" w:rsidRPr="0091174A" w:rsidRDefault="00FF6662" w:rsidP="00FF6662">
            <w:pPr>
              <w:tabs>
                <w:tab w:val="decimal" w:pos="882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6662" w:rsidRPr="0005304F" w:rsidTr="0091174A">
        <w:tc>
          <w:tcPr>
            <w:tcW w:w="5346" w:type="dxa"/>
          </w:tcPr>
          <w:p w:rsidR="00FF6662" w:rsidRPr="0091174A" w:rsidRDefault="00FF6662" w:rsidP="00FF6662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197" w:type="dxa"/>
          </w:tcPr>
          <w:p w:rsidR="00FF6662" w:rsidRPr="0091174A" w:rsidRDefault="00FF6662" w:rsidP="00FF6662">
            <w:pPr>
              <w:tabs>
                <w:tab w:val="decimal" w:pos="97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7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F6662" w:rsidRPr="0091174A" w:rsidRDefault="00FF6662" w:rsidP="00FF6662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823</w:t>
            </w:r>
          </w:p>
        </w:tc>
        <w:tc>
          <w:tcPr>
            <w:tcW w:w="241" w:type="dxa"/>
          </w:tcPr>
          <w:p w:rsidR="00FF6662" w:rsidRPr="0091174A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36" w:type="dxa"/>
          </w:tcPr>
          <w:p w:rsidR="00FF6662" w:rsidRPr="0091174A" w:rsidRDefault="00FF6662" w:rsidP="00FF6662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87" w:type="dxa"/>
          </w:tcPr>
          <w:p w:rsidR="00FF6662" w:rsidRPr="0091174A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2,444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33" w:type="dxa"/>
          </w:tcPr>
          <w:p w:rsidR="00FF6662" w:rsidRPr="0091174A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962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:rsidR="00FF6662" w:rsidRPr="0091174A" w:rsidRDefault="00FF6662" w:rsidP="00FF666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4,573</w:t>
            </w:r>
          </w:p>
        </w:tc>
      </w:tr>
      <w:tr w:rsidR="00FF6662" w:rsidRPr="0005304F" w:rsidTr="0091174A">
        <w:tc>
          <w:tcPr>
            <w:tcW w:w="5346" w:type="dxa"/>
          </w:tcPr>
          <w:p w:rsidR="00FF6662" w:rsidRPr="0091174A" w:rsidRDefault="00FF6662" w:rsidP="00FF6662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ภายใต้สัญญาเช่าทางการเงิน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FF6662" w:rsidRPr="0091174A" w:rsidRDefault="00FF6662" w:rsidP="00FF6662">
            <w:pPr>
              <w:tabs>
                <w:tab w:val="decimal" w:pos="646"/>
                <w:tab w:val="decimal" w:pos="101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F6662" w:rsidRPr="0091174A" w:rsidRDefault="00FF6662" w:rsidP="00FF6662">
            <w:pPr>
              <w:tabs>
                <w:tab w:val="decimal" w:pos="646"/>
                <w:tab w:val="decimal" w:pos="911"/>
                <w:tab w:val="decimal" w:pos="106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FF6662" w:rsidRPr="0091174A" w:rsidRDefault="00FF6662" w:rsidP="00FF6662">
            <w:pPr>
              <w:tabs>
                <w:tab w:val="decimal" w:pos="646"/>
                <w:tab w:val="decimal" w:pos="97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FF6662" w:rsidRPr="0091174A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9,523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F6662" w:rsidRPr="0091174A" w:rsidRDefault="00FF6662" w:rsidP="00FF666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9,523</w:t>
            </w:r>
          </w:p>
        </w:tc>
      </w:tr>
      <w:tr w:rsidR="00FF6662" w:rsidRPr="0005304F" w:rsidTr="0091174A">
        <w:tc>
          <w:tcPr>
            <w:tcW w:w="5346" w:type="dxa"/>
          </w:tcPr>
          <w:p w:rsidR="00FF6662" w:rsidRPr="0091174A" w:rsidRDefault="00FF6662" w:rsidP="00FF6662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BC4FA0" w:rsidRDefault="00FF6662" w:rsidP="00FF6662">
            <w:pPr>
              <w:tabs>
                <w:tab w:val="decimal" w:pos="97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4FA0">
              <w:rPr>
                <w:rFonts w:ascii="Angsana New" w:hAnsi="Angsana New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:rsidR="00FF6662" w:rsidRPr="00BC4FA0" w:rsidRDefault="00FF6662" w:rsidP="00FF6662">
            <w:pPr>
              <w:tabs>
                <w:tab w:val="decimal" w:pos="97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BC4FA0" w:rsidRDefault="00FF6662" w:rsidP="00FF6662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BC4FA0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823</w:t>
            </w:r>
          </w:p>
        </w:tc>
        <w:tc>
          <w:tcPr>
            <w:tcW w:w="241" w:type="dxa"/>
          </w:tcPr>
          <w:p w:rsidR="00FF6662" w:rsidRPr="00BC4FA0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BC4FA0" w:rsidRDefault="00FF6662" w:rsidP="00FF6662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BC4FA0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:rsidR="00FF6662" w:rsidRPr="00BC4FA0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BC4FA0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BC4FA0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2,444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91174A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10,485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91174A" w:rsidRDefault="00FF6662" w:rsidP="00FF666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14,096</w:t>
            </w:r>
          </w:p>
        </w:tc>
      </w:tr>
      <w:tr w:rsidR="00FF6662" w:rsidRPr="0091174A" w:rsidTr="0091174A">
        <w:tc>
          <w:tcPr>
            <w:tcW w:w="5346" w:type="dxa"/>
          </w:tcPr>
          <w:p w:rsidR="00FF6662" w:rsidRPr="00A5368F" w:rsidRDefault="00FF6662" w:rsidP="00FF6662">
            <w:pPr>
              <w:ind w:right="-110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646"/>
                <w:tab w:val="decimal" w:pos="1017"/>
              </w:tabs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911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646"/>
                <w:tab w:val="decimal" w:pos="972"/>
              </w:tabs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</w:rPr>
            </w:pPr>
          </w:p>
        </w:tc>
        <w:tc>
          <w:tcPr>
            <w:tcW w:w="270" w:type="dxa"/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954"/>
                <w:tab w:val="decimal" w:pos="1152"/>
              </w:tabs>
              <w:ind w:right="-108"/>
              <w:rPr>
                <w:rFonts w:ascii="Angsana New" w:hAnsi="Angsana New"/>
              </w:rPr>
            </w:pPr>
          </w:p>
        </w:tc>
      </w:tr>
      <w:tr w:rsidR="00FF6662" w:rsidRPr="0005304F" w:rsidTr="0091174A">
        <w:tc>
          <w:tcPr>
            <w:tcW w:w="5346" w:type="dxa"/>
          </w:tcPr>
          <w:p w:rsidR="00FF6662" w:rsidRPr="0091174A" w:rsidRDefault="00FF6662" w:rsidP="00FF6662">
            <w:pPr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97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F6662" w:rsidRPr="0091174A" w:rsidRDefault="00FF6662" w:rsidP="00FF6662">
            <w:pPr>
              <w:tabs>
                <w:tab w:val="decimal" w:pos="646"/>
                <w:tab w:val="decimal" w:pos="101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FF6662" w:rsidRPr="0091174A" w:rsidRDefault="00FF6662" w:rsidP="00FF6662">
            <w:pPr>
              <w:tabs>
                <w:tab w:val="decimal" w:pos="91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FF6662" w:rsidRPr="0091174A" w:rsidRDefault="00FF6662" w:rsidP="00FF6662">
            <w:pPr>
              <w:tabs>
                <w:tab w:val="decimal" w:pos="646"/>
                <w:tab w:val="decimal" w:pos="97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F6662" w:rsidRPr="0091174A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6662" w:rsidRPr="0005304F" w:rsidTr="0091174A">
        <w:tc>
          <w:tcPr>
            <w:tcW w:w="5346" w:type="dxa"/>
          </w:tcPr>
          <w:p w:rsidR="00FF6662" w:rsidRPr="0091174A" w:rsidRDefault="00FF6662" w:rsidP="00FF6662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197" w:type="dxa"/>
          </w:tcPr>
          <w:p w:rsidR="00FF6662" w:rsidRPr="0091174A" w:rsidRDefault="00EE2DEB" w:rsidP="00FF6662">
            <w:pPr>
              <w:tabs>
                <w:tab w:val="decimal" w:pos="97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E2DEB">
              <w:rPr>
                <w:rFonts w:ascii="Angsana New" w:hAnsi="Angsana New"/>
                <w:sz w:val="30"/>
                <w:szCs w:val="30"/>
                <w:cs/>
              </w:rPr>
              <w:t>108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7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FF6662" w:rsidRPr="0091174A" w:rsidRDefault="0059046F" w:rsidP="00FF6662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 w:rsidRPr="0059046F">
              <w:rPr>
                <w:rFonts w:ascii="Angsana New" w:hAnsi="Angsana New"/>
                <w:noProof/>
                <w:sz w:val="30"/>
                <w:szCs w:val="30"/>
                <w:cs/>
              </w:rPr>
              <w:t>593</w:t>
            </w:r>
          </w:p>
        </w:tc>
        <w:tc>
          <w:tcPr>
            <w:tcW w:w="241" w:type="dxa"/>
          </w:tcPr>
          <w:p w:rsidR="00FF6662" w:rsidRPr="0091174A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36" w:type="dxa"/>
          </w:tcPr>
          <w:p w:rsidR="00FF6662" w:rsidRPr="0091174A" w:rsidRDefault="0082320C" w:rsidP="00FF6662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82320C">
              <w:rPr>
                <w:rFonts w:ascii="Angsana New" w:hAnsi="Angsana New"/>
                <w:noProof/>
                <w:sz w:val="30"/>
                <w:szCs w:val="30"/>
                <w:cs/>
              </w:rPr>
              <w:t>78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87" w:type="dxa"/>
          </w:tcPr>
          <w:p w:rsidR="00FF6662" w:rsidRPr="0091174A" w:rsidRDefault="0059046F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59046F">
              <w:rPr>
                <w:rFonts w:ascii="Angsana New" w:hAnsi="Angsana New"/>
                <w:noProof/>
                <w:sz w:val="30"/>
                <w:szCs w:val="30"/>
              </w:rPr>
              <w:t>2,62</w:t>
            </w:r>
            <w:r w:rsidR="005C1815">
              <w:rPr>
                <w:rFonts w:ascii="Angsana New" w:hAnsi="Angsana New"/>
                <w:noProof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33" w:type="dxa"/>
          </w:tcPr>
          <w:p w:rsidR="00FF6662" w:rsidRPr="0091174A" w:rsidRDefault="0082320C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82320C">
              <w:rPr>
                <w:rFonts w:ascii="Angsana New" w:hAnsi="Angsana New"/>
                <w:noProof/>
                <w:sz w:val="30"/>
                <w:szCs w:val="30"/>
              </w:rPr>
              <w:t>54</w:t>
            </w:r>
            <w:r w:rsidR="007738EA">
              <w:rPr>
                <w:rFonts w:ascii="Angsana New" w:hAnsi="Angsana New"/>
                <w:noProof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:rsidR="00FF6662" w:rsidRPr="0091174A" w:rsidRDefault="007738E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3</w:t>
            </w:r>
            <w:r w:rsidR="0059046F" w:rsidRPr="0059046F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9</w:t>
            </w:r>
            <w:r w:rsidR="005C1815">
              <w:rPr>
                <w:rFonts w:ascii="Angsana New" w:hAnsi="Angsana New"/>
                <w:noProof/>
                <w:sz w:val="30"/>
                <w:szCs w:val="30"/>
              </w:rPr>
              <w:t>50</w:t>
            </w:r>
          </w:p>
        </w:tc>
      </w:tr>
      <w:tr w:rsidR="00FF6662" w:rsidRPr="0005304F" w:rsidTr="0091174A">
        <w:tc>
          <w:tcPr>
            <w:tcW w:w="5346" w:type="dxa"/>
          </w:tcPr>
          <w:p w:rsidR="00FF6662" w:rsidRPr="0091174A" w:rsidRDefault="00FF6662" w:rsidP="00FF6662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ภายใต้สัญญาเช่าทางการเงิน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FF6662" w:rsidRPr="0091174A" w:rsidRDefault="00EE2DEB" w:rsidP="00FF6662">
            <w:pPr>
              <w:tabs>
                <w:tab w:val="decimal" w:pos="954"/>
                <w:tab w:val="decimal" w:pos="104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FF6662" w:rsidRPr="0091174A" w:rsidRDefault="0082320C" w:rsidP="00FF6662">
            <w:pPr>
              <w:tabs>
                <w:tab w:val="decimal" w:pos="646"/>
                <w:tab w:val="decimal" w:pos="101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20C">
              <w:rPr>
                <w:rFonts w:ascii="Angsana New" w:hAnsi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241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F6662" w:rsidRPr="0091174A" w:rsidRDefault="0082320C" w:rsidP="00FF6662">
            <w:pPr>
              <w:tabs>
                <w:tab w:val="decimal" w:pos="646"/>
                <w:tab w:val="decimal" w:pos="911"/>
                <w:tab w:val="decimal" w:pos="106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FF6662" w:rsidRPr="0091174A" w:rsidRDefault="0082320C" w:rsidP="00FF6662">
            <w:pPr>
              <w:tabs>
                <w:tab w:val="decimal" w:pos="646"/>
                <w:tab w:val="decimal" w:pos="97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FF6662" w:rsidRPr="0091174A" w:rsidRDefault="007738EA" w:rsidP="00CC02F1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4,616</w:t>
            </w:r>
          </w:p>
        </w:tc>
        <w:tc>
          <w:tcPr>
            <w:tcW w:w="270" w:type="dxa"/>
          </w:tcPr>
          <w:p w:rsidR="00FF6662" w:rsidRPr="0091174A" w:rsidRDefault="00FF6662" w:rsidP="00CC02F1">
            <w:pPr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F6662" w:rsidRPr="0091174A" w:rsidRDefault="007738EA" w:rsidP="00CC02F1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4,616</w:t>
            </w:r>
          </w:p>
        </w:tc>
      </w:tr>
      <w:tr w:rsidR="00FF6662" w:rsidRPr="0005304F" w:rsidTr="0091174A">
        <w:tc>
          <w:tcPr>
            <w:tcW w:w="5346" w:type="dxa"/>
            <w:tcBorders>
              <w:bottom w:val="nil"/>
            </w:tcBorders>
          </w:tcPr>
          <w:p w:rsidR="00FF6662" w:rsidRPr="0091174A" w:rsidRDefault="00FF6662" w:rsidP="00FF6662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BC4FA0" w:rsidRDefault="00EE2DEB" w:rsidP="00FF6662">
            <w:pPr>
              <w:tabs>
                <w:tab w:val="decimal" w:pos="97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D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108</w:t>
            </w:r>
          </w:p>
        </w:tc>
        <w:tc>
          <w:tcPr>
            <w:tcW w:w="270" w:type="dxa"/>
          </w:tcPr>
          <w:p w:rsidR="00FF6662" w:rsidRPr="00BC4FA0" w:rsidRDefault="00FF6662" w:rsidP="00FF6662">
            <w:pPr>
              <w:tabs>
                <w:tab w:val="decimal" w:pos="97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BC4FA0" w:rsidRDefault="0059046F" w:rsidP="00FF6662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59046F"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  <w:t>593</w:t>
            </w:r>
          </w:p>
        </w:tc>
        <w:tc>
          <w:tcPr>
            <w:tcW w:w="241" w:type="dxa"/>
          </w:tcPr>
          <w:p w:rsidR="00FF6662" w:rsidRPr="00BC4FA0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BC4FA0" w:rsidRDefault="0082320C" w:rsidP="00FF6662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82320C"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  <w:t>78</w:t>
            </w:r>
          </w:p>
        </w:tc>
        <w:tc>
          <w:tcPr>
            <w:tcW w:w="270" w:type="dxa"/>
          </w:tcPr>
          <w:p w:rsidR="00FF6662" w:rsidRPr="00BC4FA0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BC4FA0" w:rsidRDefault="0059046F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59046F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2,62</w:t>
            </w:r>
            <w:r w:rsidR="005C1815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91174A" w:rsidRDefault="0082320C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82320C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5,164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91174A" w:rsidRDefault="0059046F" w:rsidP="00FF666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59046F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8,56</w:t>
            </w:r>
            <w:r w:rsidR="005C1815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6</w:t>
            </w:r>
          </w:p>
        </w:tc>
      </w:tr>
    </w:tbl>
    <w:p w:rsidR="004668DB" w:rsidRDefault="004668DB"/>
    <w:tbl>
      <w:tblPr>
        <w:tblW w:w="14013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5913"/>
        <w:gridCol w:w="1440"/>
        <w:gridCol w:w="241"/>
        <w:gridCol w:w="1289"/>
        <w:gridCol w:w="270"/>
        <w:gridCol w:w="1440"/>
        <w:gridCol w:w="270"/>
        <w:gridCol w:w="1350"/>
        <w:gridCol w:w="270"/>
        <w:gridCol w:w="1530"/>
      </w:tblGrid>
      <w:tr w:rsidR="0091174A" w:rsidRPr="0005304F" w:rsidTr="007802B0">
        <w:tc>
          <w:tcPr>
            <w:tcW w:w="5913" w:type="dxa"/>
          </w:tcPr>
          <w:p w:rsidR="0091174A" w:rsidRPr="0005304F" w:rsidRDefault="0091174A" w:rsidP="00FF6662">
            <w:pPr>
              <w:tabs>
                <w:tab w:val="left" w:pos="540"/>
              </w:tabs>
              <w:spacing w:line="350" w:lineRule="exact"/>
              <w:ind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0" w:type="dxa"/>
            <w:gridSpan w:val="9"/>
          </w:tcPr>
          <w:p w:rsidR="0091174A" w:rsidRPr="0005304F" w:rsidRDefault="0091174A" w:rsidP="00FF6662">
            <w:pPr>
              <w:spacing w:line="350" w:lineRule="exact"/>
              <w:ind w:left="7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74A" w:rsidRPr="0005304F" w:rsidTr="007802B0">
        <w:tc>
          <w:tcPr>
            <w:tcW w:w="5913" w:type="dxa"/>
          </w:tcPr>
          <w:p w:rsidR="0091174A" w:rsidRPr="0005304F" w:rsidRDefault="0091174A" w:rsidP="00FF6662">
            <w:pPr>
              <w:tabs>
                <w:tab w:val="left" w:pos="540"/>
              </w:tabs>
              <w:spacing w:line="350" w:lineRule="exact"/>
              <w:ind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1174A" w:rsidRPr="0005304F" w:rsidRDefault="0091174A" w:rsidP="00FF6662">
            <w:pPr>
              <w:spacing w:line="350" w:lineRule="exact"/>
              <w:jc w:val="center"/>
              <w:rPr>
                <w:sz w:val="30"/>
                <w:szCs w:val="30"/>
              </w:rPr>
            </w:pPr>
            <w:r w:rsidRPr="0005304F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41" w:type="dxa"/>
          </w:tcPr>
          <w:p w:rsidR="0091174A" w:rsidRPr="0005304F" w:rsidRDefault="0091174A" w:rsidP="00FF666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91174A" w:rsidRPr="0005304F" w:rsidRDefault="0091174A" w:rsidP="00FF666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174A" w:rsidRPr="0005304F" w:rsidRDefault="0091174A" w:rsidP="00FF666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1174A" w:rsidRPr="0005304F" w:rsidRDefault="0091174A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91174A" w:rsidRPr="0005304F" w:rsidRDefault="0091174A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91174A" w:rsidRPr="0005304F" w:rsidRDefault="0091174A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174A" w:rsidRPr="0005304F" w:rsidRDefault="0091174A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1174A" w:rsidRPr="0005304F" w:rsidRDefault="0091174A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74A" w:rsidRPr="0005304F" w:rsidTr="007802B0">
        <w:tc>
          <w:tcPr>
            <w:tcW w:w="5913" w:type="dxa"/>
          </w:tcPr>
          <w:p w:rsidR="0091174A" w:rsidRPr="0005304F" w:rsidRDefault="0091174A" w:rsidP="00FF6662">
            <w:pPr>
              <w:tabs>
                <w:tab w:val="left" w:pos="540"/>
              </w:tabs>
              <w:spacing w:line="350" w:lineRule="exact"/>
              <w:ind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1174A" w:rsidRPr="0005304F" w:rsidRDefault="0091174A" w:rsidP="00FF6662">
            <w:pPr>
              <w:spacing w:line="350" w:lineRule="exact"/>
              <w:jc w:val="center"/>
              <w:rPr>
                <w:sz w:val="30"/>
                <w:szCs w:val="30"/>
              </w:rPr>
            </w:pPr>
            <w:r w:rsidRPr="0005304F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41" w:type="dxa"/>
          </w:tcPr>
          <w:p w:rsidR="0091174A" w:rsidRPr="0005304F" w:rsidRDefault="0091174A" w:rsidP="00FF666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91174A" w:rsidRPr="0005304F" w:rsidRDefault="0091174A" w:rsidP="00FF666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91174A" w:rsidRPr="0005304F" w:rsidRDefault="0091174A" w:rsidP="00FF666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91174A" w:rsidRPr="0005304F" w:rsidRDefault="0091174A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91174A" w:rsidRPr="0005304F" w:rsidRDefault="0091174A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91174A" w:rsidRPr="0005304F" w:rsidRDefault="0091174A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91174A" w:rsidRPr="0005304F" w:rsidRDefault="0091174A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91174A" w:rsidRPr="0005304F" w:rsidRDefault="0091174A" w:rsidP="00FF6662">
            <w:pPr>
              <w:tabs>
                <w:tab w:val="left" w:pos="54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1174A" w:rsidRPr="0005304F" w:rsidTr="007802B0">
        <w:tc>
          <w:tcPr>
            <w:tcW w:w="5913" w:type="dxa"/>
          </w:tcPr>
          <w:p w:rsidR="0091174A" w:rsidRPr="0005304F" w:rsidRDefault="0091174A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0" w:type="dxa"/>
            <w:gridSpan w:val="9"/>
          </w:tcPr>
          <w:p w:rsidR="0091174A" w:rsidRPr="0005304F" w:rsidRDefault="0091174A" w:rsidP="00FF6662">
            <w:pPr>
              <w:tabs>
                <w:tab w:val="decimal" w:pos="954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174A" w:rsidRPr="0005304F" w:rsidTr="007802B0">
        <w:tc>
          <w:tcPr>
            <w:tcW w:w="5913" w:type="dxa"/>
          </w:tcPr>
          <w:p w:rsidR="0091174A" w:rsidRPr="0005304F" w:rsidRDefault="0091174A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30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:rsidR="0091174A" w:rsidRPr="0005304F" w:rsidRDefault="0091174A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91174A" w:rsidRPr="0005304F" w:rsidRDefault="0091174A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91174A" w:rsidRPr="0005304F" w:rsidRDefault="0091174A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174A" w:rsidRPr="0005304F" w:rsidRDefault="0091174A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1174A" w:rsidRPr="0005304F" w:rsidRDefault="0091174A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174A" w:rsidRPr="0005304F" w:rsidRDefault="0091174A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1174A" w:rsidRPr="0005304F" w:rsidRDefault="0091174A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174A" w:rsidRPr="0005304F" w:rsidRDefault="0091174A" w:rsidP="00FF6662">
            <w:pPr>
              <w:tabs>
                <w:tab w:val="decimal" w:pos="954"/>
              </w:tabs>
              <w:spacing w:line="35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1174A" w:rsidRPr="0005304F" w:rsidRDefault="0091174A" w:rsidP="00FF6662">
            <w:pPr>
              <w:tabs>
                <w:tab w:val="decimal" w:pos="954"/>
              </w:tabs>
              <w:spacing w:line="35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5304F">
              <w:rPr>
                <w:rFonts w:ascii="Angsana New" w:hAnsi="Angsana New"/>
                <w:sz w:val="30"/>
                <w:szCs w:val="30"/>
              </w:rPr>
              <w:t>1</w:t>
            </w:r>
            <w:r w:rsidRPr="0005304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05304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40" w:type="dxa"/>
          </w:tcPr>
          <w:p w:rsidR="00FF6662" w:rsidRPr="00FF6662" w:rsidRDefault="00FF6662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818</w:t>
            </w:r>
          </w:p>
        </w:tc>
        <w:tc>
          <w:tcPr>
            <w:tcW w:w="241" w:type="dxa"/>
          </w:tcPr>
          <w:p w:rsidR="00FF6662" w:rsidRPr="00FF6662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89" w:type="dxa"/>
          </w:tcPr>
          <w:p w:rsidR="00FF6662" w:rsidRPr="00FF6662" w:rsidRDefault="00FF6662" w:rsidP="00FF6662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868</w:t>
            </w:r>
          </w:p>
        </w:tc>
        <w:tc>
          <w:tcPr>
            <w:tcW w:w="270" w:type="dxa"/>
          </w:tcPr>
          <w:p w:rsidR="00FF6662" w:rsidRPr="00FF6662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FF6662" w:rsidRDefault="00FF6662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3,477</w:t>
            </w:r>
          </w:p>
        </w:tc>
        <w:tc>
          <w:tcPr>
            <w:tcW w:w="270" w:type="dxa"/>
          </w:tcPr>
          <w:p w:rsidR="00FF6662" w:rsidRPr="00FF6662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350" w:type="dxa"/>
          </w:tcPr>
          <w:p w:rsidR="00FF6662" w:rsidRPr="00FF6662" w:rsidRDefault="00FF6662" w:rsidP="00FF6662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22,659</w:t>
            </w:r>
          </w:p>
        </w:tc>
        <w:tc>
          <w:tcPr>
            <w:tcW w:w="270" w:type="dxa"/>
          </w:tcPr>
          <w:p w:rsidR="00FF6662" w:rsidRPr="00FF6662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530" w:type="dxa"/>
          </w:tcPr>
          <w:p w:rsidR="00FF6662" w:rsidRPr="00FF6662" w:rsidRDefault="00FF6662" w:rsidP="00FF6662">
            <w:pPr>
              <w:tabs>
                <w:tab w:val="decimal" w:pos="115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27,822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FF6662" w:rsidRPr="0091174A" w:rsidRDefault="00FF6662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981</w:t>
            </w:r>
          </w:p>
        </w:tc>
        <w:tc>
          <w:tcPr>
            <w:tcW w:w="241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89" w:type="dxa"/>
          </w:tcPr>
          <w:p w:rsidR="00FF6662" w:rsidRPr="0091174A" w:rsidRDefault="00FF6662" w:rsidP="00FF6662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91174A" w:rsidRDefault="00FF6662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714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350" w:type="dxa"/>
          </w:tcPr>
          <w:p w:rsidR="00FF6662" w:rsidRPr="0005304F" w:rsidRDefault="00FF6662" w:rsidP="00FF6662">
            <w:pPr>
              <w:tabs>
                <w:tab w:val="decimal" w:pos="646"/>
                <w:tab w:val="decimal" w:pos="1062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F6662" w:rsidRPr="00FF1F05" w:rsidRDefault="00FF6662" w:rsidP="00FF6662">
            <w:pPr>
              <w:tabs>
                <w:tab w:val="decimal" w:pos="1152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1F05">
              <w:rPr>
                <w:rFonts w:ascii="Angsana New" w:hAnsi="Angsana New"/>
                <w:sz w:val="30"/>
                <w:szCs w:val="30"/>
              </w:rPr>
              <w:t>1,735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91174A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:rsidR="00FF6662" w:rsidRPr="0005304F" w:rsidRDefault="00FF6662" w:rsidP="00FF6662">
            <w:pPr>
              <w:tabs>
                <w:tab w:val="decimal" w:pos="646"/>
                <w:tab w:val="decimal" w:pos="1062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FF6662" w:rsidRPr="0091174A" w:rsidRDefault="00FF6662" w:rsidP="00FF6662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(600)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91174A" w:rsidRDefault="00FF6662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(1,359)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350" w:type="dxa"/>
          </w:tcPr>
          <w:p w:rsidR="00FF6662" w:rsidRPr="0005304F" w:rsidRDefault="00FF6662" w:rsidP="00FF6662">
            <w:pPr>
              <w:tabs>
                <w:tab w:val="decimal" w:pos="646"/>
                <w:tab w:val="decimal" w:pos="1062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F6662" w:rsidRPr="00FF1F05" w:rsidRDefault="00FF6662" w:rsidP="00FF6662">
            <w:pPr>
              <w:tabs>
                <w:tab w:val="decimal" w:pos="1152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1F05">
              <w:rPr>
                <w:rFonts w:ascii="Angsana New" w:hAnsi="Angsana New"/>
                <w:sz w:val="30"/>
                <w:szCs w:val="30"/>
              </w:rPr>
              <w:t>(1,959)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 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1,799</w:t>
            </w: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2,832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22,659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115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27,598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FF6662" w:rsidRPr="0091174A" w:rsidRDefault="0082320C" w:rsidP="0082320C">
            <w:pPr>
              <w:tabs>
                <w:tab w:val="decimal" w:pos="646"/>
                <w:tab w:val="decimal" w:pos="1062"/>
              </w:tabs>
              <w:spacing w:line="350" w:lineRule="exact"/>
              <w:ind w:right="-108"/>
              <w:jc w:val="center"/>
              <w:rPr>
                <w:rFonts w:ascii="Angsana New" w:hAnsi="Angsana New"/>
                <w:noProof/>
                <w:sz w:val="30"/>
                <w:szCs w:val="30"/>
              </w:rPr>
            </w:pPr>
            <w:r w:rsidRPr="0082320C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41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89" w:type="dxa"/>
          </w:tcPr>
          <w:p w:rsidR="00FF6662" w:rsidRPr="0091174A" w:rsidRDefault="0082320C" w:rsidP="0082320C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91174A" w:rsidRDefault="0082320C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82320C">
              <w:rPr>
                <w:rFonts w:ascii="Angsana New" w:hAnsi="Angsana New"/>
                <w:noProof/>
                <w:sz w:val="30"/>
                <w:szCs w:val="30"/>
              </w:rPr>
              <w:t>703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350" w:type="dxa"/>
          </w:tcPr>
          <w:p w:rsidR="00FF6662" w:rsidRPr="0005304F" w:rsidRDefault="0082320C" w:rsidP="00FF6662">
            <w:pPr>
              <w:tabs>
                <w:tab w:val="decimal" w:pos="646"/>
                <w:tab w:val="decimal" w:pos="1062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F6662" w:rsidRPr="00FF1F05" w:rsidRDefault="0082320C" w:rsidP="00FF6662">
            <w:pPr>
              <w:tabs>
                <w:tab w:val="decimal" w:pos="1152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320C">
              <w:rPr>
                <w:rFonts w:ascii="Angsana New" w:hAnsi="Angsana New"/>
                <w:sz w:val="30"/>
                <w:szCs w:val="30"/>
              </w:rPr>
              <w:t>703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91174A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:rsidR="00FF6662" w:rsidRPr="0005304F" w:rsidRDefault="0082320C" w:rsidP="00FF6662">
            <w:pPr>
              <w:tabs>
                <w:tab w:val="decimal" w:pos="646"/>
                <w:tab w:val="decimal" w:pos="1062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20C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FF6662" w:rsidRPr="0091174A" w:rsidRDefault="0082320C" w:rsidP="0082320C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91174A" w:rsidRDefault="0082320C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82320C">
              <w:rPr>
                <w:rFonts w:ascii="Angsana New" w:hAnsi="Angsana New"/>
                <w:noProof/>
                <w:sz w:val="30"/>
                <w:szCs w:val="30"/>
              </w:rPr>
              <w:t>(100)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350" w:type="dxa"/>
          </w:tcPr>
          <w:p w:rsidR="00FF6662" w:rsidRPr="0005304F" w:rsidRDefault="0082320C" w:rsidP="00FF6662">
            <w:pPr>
              <w:tabs>
                <w:tab w:val="decimal" w:pos="646"/>
                <w:tab w:val="decimal" w:pos="1062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F6662" w:rsidRPr="00FF1F05" w:rsidRDefault="0082320C" w:rsidP="00FF6662">
            <w:pPr>
              <w:tabs>
                <w:tab w:val="decimal" w:pos="1152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320C">
              <w:rPr>
                <w:rFonts w:ascii="Angsana New" w:hAnsi="Angsana New"/>
                <w:sz w:val="30"/>
                <w:szCs w:val="30"/>
              </w:rPr>
              <w:t>(100)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F6662" w:rsidRPr="0005304F" w:rsidRDefault="0082320C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82320C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1,799</w:t>
            </w: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FF6662" w:rsidRPr="0005304F" w:rsidRDefault="0082320C" w:rsidP="00FF6662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82320C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F6662" w:rsidRPr="0005304F" w:rsidRDefault="0082320C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82320C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3,435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F6662" w:rsidRPr="0005304F" w:rsidRDefault="0082320C" w:rsidP="00FF6662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82320C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22,659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F6662" w:rsidRPr="0005304F" w:rsidRDefault="0082320C" w:rsidP="00FF6662">
            <w:pPr>
              <w:tabs>
                <w:tab w:val="decimal" w:pos="115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82320C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28,201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115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16"/>
                <w:szCs w:val="16"/>
              </w:rPr>
            </w:pP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30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:rsidR="00FF6662" w:rsidRPr="0005304F" w:rsidRDefault="00FF6662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89" w:type="dxa"/>
          </w:tcPr>
          <w:p w:rsidR="00FF6662" w:rsidRPr="0005304F" w:rsidRDefault="00FF6662" w:rsidP="00FF6662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05304F" w:rsidRDefault="00FF6662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350" w:type="dxa"/>
          </w:tcPr>
          <w:p w:rsidR="00FF6662" w:rsidRPr="0005304F" w:rsidRDefault="00FF6662" w:rsidP="00FF6662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530" w:type="dxa"/>
          </w:tcPr>
          <w:p w:rsidR="00FF6662" w:rsidRPr="0005304F" w:rsidRDefault="00FF6662" w:rsidP="00FF6662">
            <w:pPr>
              <w:tabs>
                <w:tab w:val="decimal" w:pos="115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5304F">
              <w:rPr>
                <w:rFonts w:ascii="Angsana New" w:hAnsi="Angsana New"/>
                <w:sz w:val="30"/>
                <w:szCs w:val="30"/>
              </w:rPr>
              <w:t>1</w:t>
            </w:r>
            <w:r w:rsidRPr="0005304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40" w:type="dxa"/>
          </w:tcPr>
          <w:p w:rsidR="00FF6662" w:rsidRPr="00FF6662" w:rsidRDefault="00FF6662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695</w:t>
            </w:r>
          </w:p>
        </w:tc>
        <w:tc>
          <w:tcPr>
            <w:tcW w:w="241" w:type="dxa"/>
          </w:tcPr>
          <w:p w:rsidR="00FF6662" w:rsidRPr="00FF6662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89" w:type="dxa"/>
          </w:tcPr>
          <w:p w:rsidR="00FF6662" w:rsidRPr="00FF6662" w:rsidRDefault="00FF6662" w:rsidP="00FF6662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767</w:t>
            </w:r>
          </w:p>
        </w:tc>
        <w:tc>
          <w:tcPr>
            <w:tcW w:w="270" w:type="dxa"/>
          </w:tcPr>
          <w:p w:rsidR="00FF6662" w:rsidRPr="00FF6662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FF6662" w:rsidRDefault="00FF6662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2,370</w:t>
            </w:r>
          </w:p>
        </w:tc>
        <w:tc>
          <w:tcPr>
            <w:tcW w:w="270" w:type="dxa"/>
          </w:tcPr>
          <w:p w:rsidR="00FF6662" w:rsidRPr="00FF6662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350" w:type="dxa"/>
          </w:tcPr>
          <w:p w:rsidR="00FF6662" w:rsidRPr="00FF6662" w:rsidRDefault="00FF6662" w:rsidP="00FF6662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10,953</w:t>
            </w:r>
          </w:p>
        </w:tc>
        <w:tc>
          <w:tcPr>
            <w:tcW w:w="270" w:type="dxa"/>
          </w:tcPr>
          <w:p w:rsidR="00FF6662" w:rsidRPr="00FF6662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530" w:type="dxa"/>
          </w:tcPr>
          <w:p w:rsidR="00FF6662" w:rsidRPr="00FF6662" w:rsidRDefault="00FF6662" w:rsidP="00FF6662">
            <w:pPr>
              <w:tabs>
                <w:tab w:val="decimal" w:pos="115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FF6662">
              <w:rPr>
                <w:rFonts w:ascii="Angsana New" w:hAnsi="Angsana New"/>
                <w:noProof/>
                <w:sz w:val="30"/>
                <w:szCs w:val="30"/>
              </w:rPr>
              <w:t>14,785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FF6662" w:rsidRPr="0091174A" w:rsidRDefault="00FF6662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271</w:t>
            </w:r>
          </w:p>
        </w:tc>
        <w:tc>
          <w:tcPr>
            <w:tcW w:w="241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89" w:type="dxa"/>
          </w:tcPr>
          <w:p w:rsidR="00FF6662" w:rsidRPr="0091174A" w:rsidRDefault="00FF6662" w:rsidP="00FF6662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91174A" w:rsidRDefault="00FF6662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350" w:type="dxa"/>
          </w:tcPr>
          <w:p w:rsidR="00FF6662" w:rsidRPr="0005304F" w:rsidRDefault="00FF6662" w:rsidP="00FF6662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05304F">
              <w:rPr>
                <w:rFonts w:ascii="Angsana New" w:hAnsi="Angsana New"/>
                <w:noProof/>
                <w:sz w:val="30"/>
                <w:szCs w:val="30"/>
              </w:rPr>
              <w:t>3,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530" w:type="dxa"/>
          </w:tcPr>
          <w:p w:rsidR="00FF6662" w:rsidRPr="0005304F" w:rsidRDefault="00FF6662" w:rsidP="00FF6662">
            <w:pPr>
              <w:tabs>
                <w:tab w:val="decimal" w:pos="1152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4,641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91174A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:rsidR="00FF6662" w:rsidRPr="0005304F" w:rsidRDefault="00FF6662" w:rsidP="00FF6662">
            <w:pPr>
              <w:tabs>
                <w:tab w:val="decimal" w:pos="646"/>
                <w:tab w:val="decimal" w:pos="1062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FF6662" w:rsidRPr="0091174A" w:rsidRDefault="00FF6662" w:rsidP="00FF6662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(600)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91174A" w:rsidRDefault="00FF6662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(1,278)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350" w:type="dxa"/>
          </w:tcPr>
          <w:p w:rsidR="00FF6662" w:rsidRPr="0005304F" w:rsidRDefault="00FF6662" w:rsidP="00FF6662">
            <w:pPr>
              <w:tabs>
                <w:tab w:val="decimal" w:pos="646"/>
                <w:tab w:val="decimal" w:pos="1062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F6662" w:rsidRPr="0005304F" w:rsidRDefault="00FF6662" w:rsidP="00FF6662">
            <w:pPr>
              <w:tabs>
                <w:tab w:val="decimal" w:pos="1152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(1,878)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 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966</w:t>
            </w: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1,554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14,828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115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17,548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FF6662" w:rsidRPr="0091174A" w:rsidRDefault="0082320C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82320C">
              <w:rPr>
                <w:rFonts w:ascii="Angsana New" w:hAnsi="Angsana New"/>
                <w:noProof/>
                <w:sz w:val="30"/>
                <w:szCs w:val="30"/>
              </w:rPr>
              <w:t>196</w:t>
            </w:r>
          </w:p>
        </w:tc>
        <w:tc>
          <w:tcPr>
            <w:tcW w:w="241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89" w:type="dxa"/>
          </w:tcPr>
          <w:p w:rsidR="00FF6662" w:rsidRPr="0091174A" w:rsidRDefault="0082320C" w:rsidP="00FF6662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82320C">
              <w:rPr>
                <w:rFonts w:ascii="Angsana New" w:hAnsi="Angsana New"/>
                <w:noProof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91174A" w:rsidRDefault="00D122AB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D122AB">
              <w:rPr>
                <w:rFonts w:ascii="Angsana New" w:hAnsi="Angsana New"/>
                <w:noProof/>
                <w:sz w:val="30"/>
                <w:szCs w:val="30"/>
              </w:rPr>
              <w:t>529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350" w:type="dxa"/>
          </w:tcPr>
          <w:p w:rsidR="00FF6662" w:rsidRPr="0005304F" w:rsidRDefault="00D122AB" w:rsidP="00FF6662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D122AB">
              <w:rPr>
                <w:rFonts w:ascii="Angsana New" w:hAnsi="Angsana New"/>
                <w:noProof/>
                <w:sz w:val="30"/>
                <w:szCs w:val="30"/>
              </w:rPr>
              <w:t>3,812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530" w:type="dxa"/>
          </w:tcPr>
          <w:p w:rsidR="00FF6662" w:rsidRPr="0005304F" w:rsidRDefault="00D122AB" w:rsidP="00FF6662">
            <w:pPr>
              <w:tabs>
                <w:tab w:val="decimal" w:pos="1152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2AB">
              <w:rPr>
                <w:rFonts w:ascii="Angsana New" w:hAnsi="Angsana New"/>
                <w:sz w:val="30"/>
                <w:szCs w:val="30"/>
              </w:rPr>
              <w:t>4,577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91174A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:rsidR="00FF6662" w:rsidRPr="0005304F" w:rsidRDefault="0082320C" w:rsidP="00FF6662">
            <w:pPr>
              <w:tabs>
                <w:tab w:val="decimal" w:pos="646"/>
                <w:tab w:val="decimal" w:pos="1062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FF6662" w:rsidRPr="0091174A" w:rsidRDefault="0082320C" w:rsidP="0082320C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91174A" w:rsidRDefault="00D122AB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D122AB">
              <w:rPr>
                <w:rFonts w:ascii="Angsana New" w:hAnsi="Angsana New"/>
                <w:noProof/>
                <w:sz w:val="30"/>
                <w:szCs w:val="30"/>
              </w:rPr>
              <w:t>(13)</w:t>
            </w:r>
          </w:p>
        </w:tc>
        <w:tc>
          <w:tcPr>
            <w:tcW w:w="270" w:type="dxa"/>
          </w:tcPr>
          <w:p w:rsidR="00FF6662" w:rsidRPr="0091174A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350" w:type="dxa"/>
          </w:tcPr>
          <w:p w:rsidR="00FF6662" w:rsidRPr="0005304F" w:rsidRDefault="00D122AB" w:rsidP="00FF6662">
            <w:pPr>
              <w:tabs>
                <w:tab w:val="decimal" w:pos="646"/>
                <w:tab w:val="decimal" w:pos="1062"/>
              </w:tabs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F6662" w:rsidRPr="0005304F" w:rsidRDefault="00D122AB" w:rsidP="00FF6662">
            <w:pPr>
              <w:tabs>
                <w:tab w:val="decimal" w:pos="1152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2AB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tabs>
                <w:tab w:val="left" w:pos="540"/>
              </w:tabs>
              <w:spacing w:line="350" w:lineRule="exact"/>
              <w:ind w:right="-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F6662" w:rsidRPr="0005304F" w:rsidRDefault="0082320C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82320C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1,162</w:t>
            </w: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FF6662" w:rsidRPr="0005304F" w:rsidRDefault="0082320C" w:rsidP="00FF6662">
            <w:pPr>
              <w:tabs>
                <w:tab w:val="decimal" w:pos="911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82320C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F6662" w:rsidRPr="0005304F" w:rsidRDefault="00D122AB" w:rsidP="00FF6662">
            <w:pPr>
              <w:tabs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D122AB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2,070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F6662" w:rsidRPr="0005304F" w:rsidRDefault="00D122AB" w:rsidP="00FF6662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D122AB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18,640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F6662" w:rsidRPr="0005304F" w:rsidRDefault="00D122AB" w:rsidP="00FF6662">
            <w:pPr>
              <w:tabs>
                <w:tab w:val="decimal" w:pos="1152"/>
              </w:tabs>
              <w:spacing w:line="350" w:lineRule="exac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D122AB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22,112</w:t>
            </w:r>
          </w:p>
        </w:tc>
      </w:tr>
    </w:tbl>
    <w:p w:rsidR="00FF6662" w:rsidRDefault="00FF6662"/>
    <w:tbl>
      <w:tblPr>
        <w:tblW w:w="14013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5913"/>
        <w:gridCol w:w="1440"/>
        <w:gridCol w:w="241"/>
        <w:gridCol w:w="1289"/>
        <w:gridCol w:w="270"/>
        <w:gridCol w:w="1440"/>
        <w:gridCol w:w="270"/>
        <w:gridCol w:w="1350"/>
        <w:gridCol w:w="270"/>
        <w:gridCol w:w="1530"/>
      </w:tblGrid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tabs>
                <w:tab w:val="left" w:pos="540"/>
              </w:tabs>
              <w:ind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0" w:type="dxa"/>
            <w:gridSpan w:val="9"/>
          </w:tcPr>
          <w:p w:rsidR="00FF6662" w:rsidRPr="0005304F" w:rsidRDefault="00FF6662" w:rsidP="00A1283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tabs>
                <w:tab w:val="left" w:pos="540"/>
              </w:tabs>
              <w:ind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05304F" w:rsidRDefault="00FF6662" w:rsidP="00FF6662">
            <w:pPr>
              <w:jc w:val="center"/>
              <w:rPr>
                <w:sz w:val="30"/>
                <w:szCs w:val="30"/>
              </w:rPr>
            </w:pPr>
            <w:r w:rsidRPr="0005304F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41" w:type="dxa"/>
          </w:tcPr>
          <w:p w:rsidR="00FF6662" w:rsidRPr="0005304F" w:rsidRDefault="00FF6662" w:rsidP="00FF666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FF6662" w:rsidRPr="0005304F" w:rsidRDefault="00FF6662" w:rsidP="00FF666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05304F" w:rsidRDefault="00FF6662" w:rsidP="00FF666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F6662" w:rsidRPr="0005304F" w:rsidRDefault="00FF6662" w:rsidP="00FF666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F6662" w:rsidRPr="0005304F" w:rsidRDefault="00FF6662" w:rsidP="00FF666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tabs>
                <w:tab w:val="left" w:pos="540"/>
              </w:tabs>
              <w:ind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05304F" w:rsidRDefault="00FF6662" w:rsidP="00FF6662">
            <w:pPr>
              <w:jc w:val="center"/>
              <w:rPr>
                <w:sz w:val="30"/>
                <w:szCs w:val="30"/>
              </w:rPr>
            </w:pPr>
            <w:r w:rsidRPr="0005304F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41" w:type="dxa"/>
          </w:tcPr>
          <w:p w:rsidR="00FF6662" w:rsidRPr="0005304F" w:rsidRDefault="00FF6662" w:rsidP="00FF666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FF6662" w:rsidRPr="0005304F" w:rsidRDefault="00FF6662" w:rsidP="00FF666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FF6662" w:rsidRPr="0005304F" w:rsidRDefault="00FF6662" w:rsidP="00FF666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F6662" w:rsidRPr="0005304F" w:rsidRDefault="00FF6662" w:rsidP="00FF666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FF6662" w:rsidRPr="0005304F" w:rsidRDefault="00FF6662" w:rsidP="00FF666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tabs>
                <w:tab w:val="left" w:pos="540"/>
              </w:tabs>
              <w:ind w:right="-8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0" w:type="dxa"/>
            <w:gridSpan w:val="9"/>
          </w:tcPr>
          <w:p w:rsidR="00FF6662" w:rsidRPr="0005304F" w:rsidRDefault="00FF6662" w:rsidP="00FF6662">
            <w:pPr>
              <w:tabs>
                <w:tab w:val="decimal" w:pos="95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tabs>
                <w:tab w:val="left" w:pos="540"/>
              </w:tabs>
              <w:ind w:right="-8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30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:rsidR="00FF6662" w:rsidRPr="0005304F" w:rsidRDefault="00FF6662" w:rsidP="00FF6662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FF6662" w:rsidRPr="0005304F" w:rsidRDefault="00FF6662" w:rsidP="00FF6662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05304F" w:rsidRDefault="00FF6662" w:rsidP="00FF6662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6662" w:rsidRPr="0005304F" w:rsidRDefault="00FF6662" w:rsidP="00FF6662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F6662" w:rsidRPr="0005304F" w:rsidRDefault="00FF6662" w:rsidP="00FF6662">
            <w:pPr>
              <w:tabs>
                <w:tab w:val="decimal" w:pos="954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tabs>
                <w:tab w:val="left" w:pos="540"/>
              </w:tabs>
              <w:ind w:right="-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440" w:type="dxa"/>
          </w:tcPr>
          <w:p w:rsidR="00FF6662" w:rsidRPr="0005304F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89" w:type="dxa"/>
          </w:tcPr>
          <w:p w:rsidR="00FF6662" w:rsidRPr="0005304F" w:rsidRDefault="00FF6662" w:rsidP="00FF6662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05304F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350" w:type="dxa"/>
          </w:tcPr>
          <w:p w:rsidR="00FF6662" w:rsidRPr="0005304F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530" w:type="dxa"/>
          </w:tcPr>
          <w:p w:rsidR="00FF6662" w:rsidRPr="0005304F" w:rsidRDefault="00FF6662" w:rsidP="00FF6662">
            <w:pPr>
              <w:tabs>
                <w:tab w:val="decimal" w:pos="115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:rsidR="00FF6662" w:rsidRPr="0005304F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05304F">
              <w:rPr>
                <w:rFonts w:ascii="Angsana New" w:hAnsi="Angsana New"/>
                <w:noProof/>
                <w:sz w:val="30"/>
                <w:szCs w:val="30"/>
              </w:rPr>
              <w:t xml:space="preserve"> 123 </w:t>
            </w: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89" w:type="dxa"/>
          </w:tcPr>
          <w:p w:rsidR="00FF6662" w:rsidRPr="0005304F" w:rsidRDefault="00FF6662" w:rsidP="00FF6662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05304F">
              <w:rPr>
                <w:rFonts w:ascii="Angsana New" w:hAnsi="Angsana New"/>
                <w:noProof/>
                <w:sz w:val="30"/>
                <w:szCs w:val="30"/>
              </w:rPr>
              <w:t xml:space="preserve"> 101 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05304F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05304F">
              <w:rPr>
                <w:rFonts w:ascii="Angsana New" w:hAnsi="Angsana New"/>
                <w:noProof/>
                <w:sz w:val="30"/>
                <w:szCs w:val="30"/>
              </w:rPr>
              <w:t xml:space="preserve"> 1,107 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350" w:type="dxa"/>
          </w:tcPr>
          <w:p w:rsidR="00FF6662" w:rsidRPr="0005304F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05304F">
              <w:rPr>
                <w:rFonts w:ascii="Angsana New" w:hAnsi="Angsana New"/>
                <w:noProof/>
                <w:sz w:val="30"/>
                <w:szCs w:val="30"/>
              </w:rPr>
              <w:t xml:space="preserve"> 970 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530" w:type="dxa"/>
          </w:tcPr>
          <w:p w:rsidR="00FF6662" w:rsidRPr="0005304F" w:rsidRDefault="00FF6662" w:rsidP="00FF6662">
            <w:pPr>
              <w:tabs>
                <w:tab w:val="decimal" w:pos="115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05304F">
              <w:rPr>
                <w:rFonts w:ascii="Angsana New" w:hAnsi="Angsana New"/>
                <w:noProof/>
                <w:sz w:val="30"/>
                <w:szCs w:val="30"/>
              </w:rPr>
              <w:t xml:space="preserve"> 2,301 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05304F">
              <w:rPr>
                <w:rFonts w:ascii="Angsana New" w:hAnsi="Angsana New"/>
                <w:noProof/>
                <w:sz w:val="30"/>
                <w:szCs w:val="30"/>
              </w:rPr>
              <w:t>10,736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115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05304F">
              <w:rPr>
                <w:rFonts w:ascii="Angsana New" w:hAnsi="Angsana New"/>
                <w:noProof/>
                <w:sz w:val="30"/>
                <w:szCs w:val="30"/>
              </w:rPr>
              <w:t>10,736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05304F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05304F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 xml:space="preserve"> 123 </w:t>
            </w: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05304F" w:rsidRDefault="00FF6662" w:rsidP="00FF6662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05304F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 xml:space="preserve"> 101 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05304F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05304F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 xml:space="preserve"> 1,107 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05304F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05304F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11,706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05304F" w:rsidRDefault="00FF6662" w:rsidP="00FF6662">
            <w:pPr>
              <w:tabs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05304F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13,037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A5368F" w:rsidRDefault="00FF6662" w:rsidP="00FF6662">
            <w:pPr>
              <w:ind w:right="-110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911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</w:rPr>
            </w:pPr>
          </w:p>
        </w:tc>
        <w:tc>
          <w:tcPr>
            <w:tcW w:w="270" w:type="dxa"/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1152"/>
              </w:tabs>
              <w:ind w:right="-108"/>
              <w:rPr>
                <w:rFonts w:ascii="Angsana New" w:hAnsi="Angsana New"/>
              </w:rPr>
            </w:pP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0530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53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มกราคม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</w:tcPr>
          <w:p w:rsidR="00FF6662" w:rsidRPr="0005304F" w:rsidRDefault="00FF6662" w:rsidP="00FF6662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FF6662" w:rsidRPr="0005304F" w:rsidRDefault="00FF6662" w:rsidP="00FF6662">
            <w:pPr>
              <w:tabs>
                <w:tab w:val="decimal" w:pos="91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05304F" w:rsidRDefault="00FF6662" w:rsidP="00FF6662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6662" w:rsidRPr="0005304F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F6662" w:rsidRPr="0005304F" w:rsidRDefault="00FF6662" w:rsidP="00FF6662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:rsidR="00FF6662" w:rsidRPr="0005304F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833</w:t>
            </w: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89" w:type="dxa"/>
          </w:tcPr>
          <w:p w:rsidR="00FF6662" w:rsidRPr="0005304F" w:rsidRDefault="00FF6662" w:rsidP="00FF6662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05304F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1,278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350" w:type="dxa"/>
          </w:tcPr>
          <w:p w:rsidR="00FF6662" w:rsidRPr="0005304F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633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530" w:type="dxa"/>
          </w:tcPr>
          <w:p w:rsidR="00FF6662" w:rsidRPr="0005304F" w:rsidRDefault="00FF6662" w:rsidP="00FF6662">
            <w:pPr>
              <w:tabs>
                <w:tab w:val="decimal" w:pos="115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2,852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7,198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F6662" w:rsidRPr="0005304F" w:rsidRDefault="00FF6662" w:rsidP="00FF6662">
            <w:pPr>
              <w:tabs>
                <w:tab w:val="decimal" w:pos="115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7,198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BC4FA0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BC4FA0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833</w:t>
            </w:r>
          </w:p>
        </w:tc>
        <w:tc>
          <w:tcPr>
            <w:tcW w:w="241" w:type="dxa"/>
          </w:tcPr>
          <w:p w:rsidR="00FF6662" w:rsidRPr="00BC4FA0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BC4FA0" w:rsidRDefault="00FF6662" w:rsidP="00FF6662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BC4FA0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:rsidR="00FF6662" w:rsidRPr="00BC4FA0" w:rsidRDefault="00FF6662" w:rsidP="00FF6662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BC4FA0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BC4FA0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1,278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05304F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7,831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05304F" w:rsidRDefault="00FF6662" w:rsidP="00FF6662">
            <w:pPr>
              <w:tabs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10,050</w:t>
            </w:r>
          </w:p>
        </w:tc>
      </w:tr>
      <w:tr w:rsidR="00FF6662" w:rsidRPr="0005304F" w:rsidTr="007802B0">
        <w:trPr>
          <w:trHeight w:val="204"/>
        </w:trPr>
        <w:tc>
          <w:tcPr>
            <w:tcW w:w="5913" w:type="dxa"/>
          </w:tcPr>
          <w:p w:rsidR="00FF6662" w:rsidRPr="00A5368F" w:rsidRDefault="00FF6662" w:rsidP="00FF6662">
            <w:pPr>
              <w:ind w:right="-110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911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</w:rPr>
            </w:pPr>
          </w:p>
        </w:tc>
        <w:tc>
          <w:tcPr>
            <w:tcW w:w="270" w:type="dxa"/>
          </w:tcPr>
          <w:p w:rsidR="00FF6662" w:rsidRPr="00A5368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F6662" w:rsidRPr="00A5368F" w:rsidRDefault="00FF6662" w:rsidP="00FF6662">
            <w:pPr>
              <w:tabs>
                <w:tab w:val="decimal" w:pos="1152"/>
              </w:tabs>
              <w:ind w:right="-108"/>
              <w:rPr>
                <w:rFonts w:ascii="Angsana New" w:hAnsi="Angsana New"/>
              </w:rPr>
            </w:pP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</w:tcPr>
          <w:p w:rsidR="00FF6662" w:rsidRPr="0005304F" w:rsidRDefault="00FF6662" w:rsidP="00FF6662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FF6662" w:rsidRPr="0005304F" w:rsidRDefault="00FF6662" w:rsidP="00FF6662">
            <w:pPr>
              <w:tabs>
                <w:tab w:val="decimal" w:pos="91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05304F" w:rsidRDefault="00FF6662" w:rsidP="00FF6662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6662" w:rsidRPr="0005304F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FF6662" w:rsidRPr="0005304F" w:rsidRDefault="00FF6662" w:rsidP="00FF6662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:rsidR="00FF6662" w:rsidRPr="0005304F" w:rsidRDefault="00D122AB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D122AB">
              <w:rPr>
                <w:rFonts w:ascii="Angsana New" w:hAnsi="Angsana New"/>
                <w:noProof/>
                <w:sz w:val="30"/>
                <w:szCs w:val="30"/>
              </w:rPr>
              <w:t>637</w:t>
            </w: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289" w:type="dxa"/>
          </w:tcPr>
          <w:p w:rsidR="00FF6662" w:rsidRPr="0005304F" w:rsidRDefault="00D122AB" w:rsidP="00FF6662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D122AB">
              <w:rPr>
                <w:rFonts w:ascii="Angsana New" w:hAnsi="Angsana New"/>
                <w:noProof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440" w:type="dxa"/>
          </w:tcPr>
          <w:p w:rsidR="00FF6662" w:rsidRPr="0005304F" w:rsidRDefault="00D122AB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 w:rsidRPr="00D122AB">
              <w:rPr>
                <w:rFonts w:ascii="Angsana New" w:hAnsi="Angsana New"/>
                <w:noProof/>
                <w:sz w:val="30"/>
                <w:szCs w:val="30"/>
              </w:rPr>
              <w:t>1,365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350" w:type="dxa"/>
          </w:tcPr>
          <w:p w:rsidR="00FF6662" w:rsidRPr="0005304F" w:rsidRDefault="007738EA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1530" w:type="dxa"/>
          </w:tcPr>
          <w:p w:rsidR="00FF6662" w:rsidRPr="0005304F" w:rsidRDefault="007738EA" w:rsidP="00710915">
            <w:pPr>
              <w:tabs>
                <w:tab w:val="decimal" w:pos="115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2</w:t>
            </w:r>
            <w:r w:rsidR="00D122AB" w:rsidRPr="00D122AB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430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5304F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F6662" w:rsidRPr="0005304F" w:rsidRDefault="00D122AB" w:rsidP="00FF6662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FF6662" w:rsidRPr="0005304F" w:rsidRDefault="00D122AB" w:rsidP="00FF6662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F6662" w:rsidRPr="0005304F" w:rsidRDefault="00D122AB" w:rsidP="00FF6662">
            <w:pPr>
              <w:tabs>
                <w:tab w:val="decimal" w:pos="646"/>
                <w:tab w:val="decimal" w:pos="106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6662" w:rsidRPr="0005304F" w:rsidRDefault="007738EA" w:rsidP="00CC02F1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3,659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F6662" w:rsidRPr="0005304F" w:rsidRDefault="007738EA" w:rsidP="00CC02F1">
            <w:pPr>
              <w:tabs>
                <w:tab w:val="decimal" w:pos="1152"/>
              </w:tabs>
              <w:ind w:left="-108" w:right="-108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3,659</w:t>
            </w:r>
          </w:p>
        </w:tc>
      </w:tr>
      <w:tr w:rsidR="00FF6662" w:rsidRPr="0005304F" w:rsidTr="007802B0">
        <w:tc>
          <w:tcPr>
            <w:tcW w:w="5913" w:type="dxa"/>
          </w:tcPr>
          <w:p w:rsidR="00FF6662" w:rsidRPr="0005304F" w:rsidRDefault="00FF6662" w:rsidP="00FF6662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BC4FA0" w:rsidRDefault="00D122AB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D122AB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637</w:t>
            </w:r>
          </w:p>
        </w:tc>
        <w:tc>
          <w:tcPr>
            <w:tcW w:w="241" w:type="dxa"/>
          </w:tcPr>
          <w:p w:rsidR="00FF6662" w:rsidRPr="00BC4FA0" w:rsidRDefault="00FF6662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BC4FA0" w:rsidRDefault="00D122AB" w:rsidP="00FF6662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D122AB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:rsidR="00FF6662" w:rsidRPr="00BC4FA0" w:rsidRDefault="00FF6662" w:rsidP="00FF6662">
            <w:pPr>
              <w:tabs>
                <w:tab w:val="decimal" w:pos="911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BC4FA0" w:rsidRDefault="00D122AB" w:rsidP="00FF666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D122AB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1,365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05304F" w:rsidRDefault="00D122AB" w:rsidP="00FF6662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D122AB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4,019</w:t>
            </w:r>
          </w:p>
        </w:tc>
        <w:tc>
          <w:tcPr>
            <w:tcW w:w="270" w:type="dxa"/>
          </w:tcPr>
          <w:p w:rsidR="00FF6662" w:rsidRPr="0005304F" w:rsidRDefault="00FF6662" w:rsidP="00FF6662">
            <w:pPr>
              <w:tabs>
                <w:tab w:val="decimal" w:pos="954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05304F" w:rsidRDefault="00D122AB" w:rsidP="00FF6662">
            <w:pPr>
              <w:tabs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D122AB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6,089</w:t>
            </w:r>
          </w:p>
        </w:tc>
      </w:tr>
    </w:tbl>
    <w:p w:rsidR="00891411" w:rsidRDefault="00891411" w:rsidP="002F2D40">
      <w:pPr>
        <w:pStyle w:val="BodyText"/>
        <w:tabs>
          <w:tab w:val="left" w:pos="540"/>
        </w:tabs>
        <w:spacing w:after="0"/>
        <w:ind w:left="720"/>
        <w:jc w:val="thaiDistribute"/>
        <w:rPr>
          <w:rFonts w:ascii="Angsana New" w:hAnsi="Angsana New"/>
          <w:b/>
          <w:bCs/>
          <w:sz w:val="30"/>
          <w:szCs w:val="30"/>
        </w:rPr>
        <w:sectPr w:rsidR="00891411" w:rsidSect="00771296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D220E9" w:rsidRDefault="00303DAB" w:rsidP="0005304F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03DAB">
        <w:rPr>
          <w:rFonts w:ascii="Angsana New" w:hAnsi="Angsana New"/>
          <w:sz w:val="30"/>
          <w:szCs w:val="30"/>
          <w:cs/>
        </w:rPr>
        <w:lastRenderedPageBreak/>
        <w:t>ราคาทรัพย์สินของกลุ่มบริษัทและบริษัทก่อนหักค่าเสื่อมราคาสะสมของ</w:t>
      </w:r>
      <w:r w:rsidR="00317897" w:rsidRPr="00BF797E">
        <w:rPr>
          <w:rFonts w:ascii="Angsana New" w:hAnsi="Angsana New" w:hint="cs"/>
          <w:sz w:val="30"/>
          <w:szCs w:val="30"/>
          <w:cs/>
        </w:rPr>
        <w:t>อาคารและ</w:t>
      </w:r>
      <w:r w:rsidR="00317897">
        <w:rPr>
          <w:rFonts w:ascii="Angsana New" w:hAnsi="Angsana New" w:hint="cs"/>
          <w:sz w:val="30"/>
          <w:szCs w:val="30"/>
          <w:cs/>
        </w:rPr>
        <w:t>อุปกรณ์</w:t>
      </w:r>
      <w:r w:rsidRPr="00303DAB">
        <w:rPr>
          <w:rFonts w:ascii="Angsana New" w:hAnsi="Angsana New"/>
          <w:sz w:val="30"/>
          <w:szCs w:val="30"/>
          <w:cs/>
        </w:rPr>
        <w:t xml:space="preserve"> ซึ่งได้คิดค่าเสื่อมราคาเต็มจำนวนแล้ว แต่ยังคงใช้งานจนถึง ณ </w:t>
      </w:r>
      <w:r w:rsidRPr="005702CD">
        <w:rPr>
          <w:rFonts w:ascii="Angsana New" w:hAnsi="Angsana New"/>
          <w:sz w:val="30"/>
          <w:szCs w:val="30"/>
          <w:cs/>
        </w:rPr>
        <w:t>วันที่ 31 ธันวาคม 25</w:t>
      </w:r>
      <w:r w:rsidR="00FF6662">
        <w:rPr>
          <w:rFonts w:ascii="Angsana New" w:hAnsi="Angsana New"/>
          <w:sz w:val="30"/>
          <w:szCs w:val="30"/>
        </w:rPr>
        <w:t>6</w:t>
      </w:r>
      <w:r w:rsidR="00FF6662">
        <w:rPr>
          <w:rFonts w:ascii="Angsana New" w:hAnsi="Angsana New" w:hint="cs"/>
          <w:sz w:val="30"/>
          <w:szCs w:val="30"/>
          <w:cs/>
        </w:rPr>
        <w:t>1</w:t>
      </w:r>
      <w:r w:rsidR="0091174A">
        <w:rPr>
          <w:rFonts w:ascii="Angsana New" w:hAnsi="Angsana New"/>
          <w:sz w:val="30"/>
          <w:szCs w:val="30"/>
        </w:rPr>
        <w:t xml:space="preserve"> </w:t>
      </w:r>
      <w:r w:rsidRPr="005702CD">
        <w:rPr>
          <w:rFonts w:ascii="Angsana New" w:hAnsi="Angsana New"/>
          <w:sz w:val="30"/>
          <w:szCs w:val="30"/>
          <w:cs/>
        </w:rPr>
        <w:t xml:space="preserve">มีจำนวน </w:t>
      </w:r>
      <w:r w:rsidR="0059046F">
        <w:rPr>
          <w:rFonts w:ascii="Angsana New" w:hAnsi="Angsana New"/>
          <w:sz w:val="30"/>
          <w:szCs w:val="30"/>
        </w:rPr>
        <w:t>6.5</w:t>
      </w:r>
      <w:r w:rsidR="00536582">
        <w:rPr>
          <w:rFonts w:ascii="Angsana New" w:hAnsi="Angsana New"/>
          <w:sz w:val="30"/>
          <w:szCs w:val="30"/>
        </w:rPr>
        <w:t xml:space="preserve"> </w:t>
      </w:r>
      <w:r w:rsidRPr="005702CD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59046F" w:rsidRPr="0059046F">
        <w:rPr>
          <w:rFonts w:ascii="Angsana New" w:hAnsi="Angsana New"/>
          <w:sz w:val="30"/>
          <w:szCs w:val="30"/>
        </w:rPr>
        <w:t>5</w:t>
      </w:r>
      <w:r w:rsidR="0059046F">
        <w:rPr>
          <w:rFonts w:ascii="Angsana New" w:hAnsi="Angsana New"/>
          <w:sz w:val="30"/>
          <w:szCs w:val="30"/>
        </w:rPr>
        <w:t>.5</w:t>
      </w:r>
      <w:r w:rsidRPr="005702CD">
        <w:rPr>
          <w:rFonts w:ascii="Angsana New" w:hAnsi="Angsana New"/>
          <w:sz w:val="30"/>
          <w:szCs w:val="30"/>
          <w:cs/>
        </w:rPr>
        <w:t xml:space="preserve"> ล้านบาทตามลำดับ </w:t>
      </w:r>
      <w:r w:rsidR="00FF6662">
        <w:rPr>
          <w:rFonts w:ascii="Angsana New" w:hAnsi="Angsana New"/>
          <w:i/>
          <w:iCs/>
          <w:sz w:val="30"/>
          <w:szCs w:val="30"/>
          <w:cs/>
        </w:rPr>
        <w:t>(2560</w:t>
      </w:r>
      <w:r w:rsidRPr="00B90BD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F6662">
        <w:rPr>
          <w:rFonts w:ascii="Angsana New" w:hAnsi="Angsana New" w:hint="cs"/>
          <w:i/>
          <w:iCs/>
          <w:sz w:val="30"/>
          <w:szCs w:val="30"/>
          <w:cs/>
        </w:rPr>
        <w:t>6.3</w:t>
      </w:r>
      <w:r w:rsidR="0091174A">
        <w:rPr>
          <w:rFonts w:ascii="Angsana New" w:hAnsi="Angsana New"/>
          <w:i/>
          <w:iCs/>
          <w:sz w:val="30"/>
          <w:szCs w:val="30"/>
        </w:rPr>
        <w:t xml:space="preserve"> </w:t>
      </w:r>
      <w:r w:rsidRPr="00B90BDF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FF6662">
        <w:rPr>
          <w:rFonts w:ascii="Angsana New" w:hAnsi="Angsana New" w:hint="cs"/>
          <w:i/>
          <w:iCs/>
          <w:sz w:val="30"/>
          <w:szCs w:val="30"/>
          <w:cs/>
        </w:rPr>
        <w:t>5.3</w:t>
      </w:r>
      <w:r w:rsidRPr="00B90BDF">
        <w:rPr>
          <w:rFonts w:ascii="Angsana New" w:hAnsi="Angsana New"/>
          <w:i/>
          <w:iCs/>
          <w:sz w:val="30"/>
          <w:szCs w:val="30"/>
          <w:cs/>
        </w:rPr>
        <w:t xml:space="preserve"> ล้านบาทตามลำดับ)</w:t>
      </w:r>
    </w:p>
    <w:p w:rsidR="00303DAB" w:rsidRDefault="00303DAB" w:rsidP="0005304F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E50A2" w:rsidRPr="007802B0" w:rsidRDefault="004E50A2" w:rsidP="004E50A2">
      <w:pPr>
        <w:pStyle w:val="BodyText"/>
        <w:spacing w:after="0"/>
        <w:ind w:left="540" w:right="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03DAB">
        <w:rPr>
          <w:rFonts w:ascii="Angsana New" w:hAnsi="Angsana New"/>
          <w:sz w:val="30"/>
          <w:szCs w:val="30"/>
        </w:rPr>
        <w:t xml:space="preserve">31 </w:t>
      </w:r>
      <w:r w:rsidRPr="00303DAB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6662">
        <w:rPr>
          <w:rFonts w:ascii="Angsana New" w:hAnsi="Angsana New"/>
          <w:sz w:val="30"/>
          <w:szCs w:val="30"/>
        </w:rPr>
        <w:t>25</w:t>
      </w:r>
      <w:r w:rsidR="00FF6662">
        <w:rPr>
          <w:rFonts w:ascii="Angsana New" w:hAnsi="Angsana New" w:hint="cs"/>
          <w:sz w:val="30"/>
          <w:szCs w:val="30"/>
          <w:cs/>
        </w:rPr>
        <w:t>60</w:t>
      </w:r>
      <w:r w:rsidRPr="00303DA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03DAB">
        <w:rPr>
          <w:rFonts w:ascii="Angsana New" w:hAnsi="Angsana New"/>
          <w:sz w:val="30"/>
          <w:szCs w:val="30"/>
          <w:cs/>
        </w:rPr>
        <w:t>บริษัทได้จดจำนอง</w:t>
      </w:r>
      <w:r>
        <w:rPr>
          <w:rFonts w:ascii="Angsana New" w:hAnsi="Angsana New" w:hint="cs"/>
          <w:sz w:val="30"/>
          <w:szCs w:val="30"/>
          <w:cs/>
        </w:rPr>
        <w:t>อาคารชุด</w:t>
      </w:r>
      <w:r w:rsidRPr="00303DAB">
        <w:rPr>
          <w:rFonts w:ascii="Angsana New" w:hAnsi="Angsana New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303DAB">
        <w:rPr>
          <w:rFonts w:ascii="Angsana New" w:hAnsi="Angsana New"/>
          <w:sz w:val="30"/>
          <w:szCs w:val="30"/>
          <w:cs/>
        </w:rPr>
        <w:t>ในประเทศเพื่อเป็น</w:t>
      </w:r>
      <w:r>
        <w:rPr>
          <w:rFonts w:ascii="Angsana New" w:hAnsi="Angsana New" w:hint="cs"/>
          <w:sz w:val="30"/>
          <w:szCs w:val="30"/>
          <w:cs/>
        </w:rPr>
        <w:t>หลักประกัน</w:t>
      </w:r>
      <w:r w:rsidR="009E7B9C">
        <w:rPr>
          <w:rFonts w:ascii="Angsana New" w:hAnsi="Angsana New" w:hint="cs"/>
          <w:spacing w:val="4"/>
          <w:sz w:val="30"/>
          <w:szCs w:val="30"/>
          <w:cs/>
        </w:rPr>
        <w:t>หนังสือค้ำประกัน</w:t>
      </w:r>
      <w:r>
        <w:rPr>
          <w:rFonts w:ascii="Angsana New" w:hAnsi="Angsana New" w:hint="cs"/>
          <w:spacing w:val="4"/>
          <w:sz w:val="30"/>
          <w:szCs w:val="30"/>
          <w:cs/>
        </w:rPr>
        <w:t>กับสถาบันการเงิน</w:t>
      </w:r>
      <w:r w:rsidR="00FA5D9F">
        <w:rPr>
          <w:rFonts w:ascii="Angsana New" w:hAnsi="Angsana New"/>
          <w:sz w:val="30"/>
          <w:szCs w:val="30"/>
          <w:cs/>
        </w:rPr>
        <w:t xml:space="preserve"> </w:t>
      </w:r>
      <w:r w:rsidR="00FA5D9F">
        <w:rPr>
          <w:rFonts w:ascii="Angsana New" w:hAnsi="Angsana New" w:hint="cs"/>
          <w:sz w:val="30"/>
          <w:szCs w:val="30"/>
          <w:cs/>
        </w:rPr>
        <w:t xml:space="preserve">ซึ่งต่อมาในวันที่ </w:t>
      </w:r>
      <w:r w:rsidR="00FA5D9F">
        <w:rPr>
          <w:rFonts w:ascii="Angsana New" w:hAnsi="Angsana New"/>
          <w:sz w:val="30"/>
          <w:szCs w:val="30"/>
        </w:rPr>
        <w:t>28</w:t>
      </w:r>
      <w:r w:rsidR="00FA5D9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A5D9F">
        <w:rPr>
          <w:rFonts w:ascii="Angsana New" w:hAnsi="Angsana New"/>
          <w:sz w:val="30"/>
          <w:szCs w:val="30"/>
        </w:rPr>
        <w:t>2561</w:t>
      </w:r>
      <w:r w:rsidR="00FA5D9F">
        <w:rPr>
          <w:rFonts w:ascii="Angsana New" w:hAnsi="Angsana New" w:hint="cs"/>
          <w:sz w:val="30"/>
          <w:szCs w:val="30"/>
          <w:cs/>
        </w:rPr>
        <w:t xml:space="preserve"> </w:t>
      </w:r>
      <w:r w:rsidR="00DE457B">
        <w:rPr>
          <w:rFonts w:ascii="Angsana New" w:hAnsi="Angsana New" w:hint="cs"/>
          <w:sz w:val="30"/>
          <w:szCs w:val="30"/>
          <w:cs/>
        </w:rPr>
        <w:t>กลุ่ม</w:t>
      </w:r>
      <w:r w:rsidR="00FA5D9F">
        <w:rPr>
          <w:rFonts w:ascii="Angsana New" w:hAnsi="Angsana New" w:hint="cs"/>
          <w:sz w:val="30"/>
          <w:szCs w:val="30"/>
          <w:cs/>
        </w:rPr>
        <w:t>บริษัทได้ไถ่ถอนหลักประกันดังกล่าวแล้ว (ดู</w:t>
      </w:r>
      <w:r w:rsidRPr="00303DAB">
        <w:rPr>
          <w:rFonts w:ascii="Angsana New" w:hAnsi="Angsana New"/>
          <w:sz w:val="30"/>
          <w:szCs w:val="30"/>
          <w:cs/>
        </w:rPr>
        <w:t>หมายเหตุ</w:t>
      </w:r>
      <w:r w:rsidRPr="007802B0">
        <w:rPr>
          <w:rFonts w:ascii="Angsana New" w:hAnsi="Angsana New"/>
          <w:sz w:val="30"/>
          <w:szCs w:val="30"/>
          <w:cs/>
        </w:rPr>
        <w:t xml:space="preserve">ข้อ </w:t>
      </w:r>
      <w:r w:rsidR="00386B8B">
        <w:rPr>
          <w:rFonts w:ascii="Angsana New" w:hAnsi="Angsana New"/>
          <w:sz w:val="30"/>
          <w:szCs w:val="30"/>
        </w:rPr>
        <w:t>28</w:t>
      </w:r>
      <w:r w:rsidR="00FA5D9F">
        <w:rPr>
          <w:rFonts w:ascii="Angsana New" w:hAnsi="Angsana New" w:hint="cs"/>
          <w:sz w:val="30"/>
          <w:szCs w:val="30"/>
          <w:cs/>
        </w:rPr>
        <w:t xml:space="preserve">) </w:t>
      </w:r>
    </w:p>
    <w:p w:rsidR="004E50A2" w:rsidRPr="003D4754" w:rsidRDefault="004E50A2" w:rsidP="0005304F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F2D40" w:rsidRPr="0076063C" w:rsidRDefault="002F2D40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/>
          <w:bCs/>
          <w:sz w:val="30"/>
          <w:szCs w:val="30"/>
        </w:rPr>
      </w:pPr>
      <w:r w:rsidRPr="0076063C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:rsidR="002F2D40" w:rsidRPr="0005304F" w:rsidRDefault="002F2D40" w:rsidP="0005304F">
      <w:pPr>
        <w:spacing w:line="26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3B1A59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4354F2" w:rsidRDefault="00D02B7C" w:rsidP="0005304F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D02B7C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 ณ วันที่ 31 ธันวาคม</w:t>
      </w:r>
      <w:r w:rsidR="004354F2" w:rsidRPr="002A7CAF">
        <w:rPr>
          <w:rFonts w:ascii="Angsana New" w:hAnsi="Angsana New"/>
          <w:sz w:val="30"/>
          <w:szCs w:val="30"/>
        </w:rPr>
        <w:t xml:space="preserve"> </w:t>
      </w:r>
      <w:r w:rsidR="004354F2" w:rsidRPr="002A7CAF">
        <w:rPr>
          <w:rFonts w:ascii="Angsana New" w:hAnsi="Angsana New"/>
          <w:sz w:val="30"/>
          <w:szCs w:val="30"/>
          <w:cs/>
        </w:rPr>
        <w:t>มีดังนี้</w:t>
      </w:r>
    </w:p>
    <w:p w:rsidR="004354F2" w:rsidRDefault="004354F2" w:rsidP="0005304F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3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77"/>
        <w:gridCol w:w="268"/>
        <w:gridCol w:w="1062"/>
        <w:gridCol w:w="268"/>
        <w:gridCol w:w="1075"/>
      </w:tblGrid>
      <w:tr w:rsidR="00D02B7C" w:rsidRPr="00996FF1" w:rsidTr="00CC02F1">
        <w:tc>
          <w:tcPr>
            <w:tcW w:w="4410" w:type="dxa"/>
          </w:tcPr>
          <w:p w:rsidR="00D02B7C" w:rsidRPr="00996FF1" w:rsidRDefault="00D02B7C" w:rsidP="00310EA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10" w:type="dxa"/>
            <w:gridSpan w:val="7"/>
          </w:tcPr>
          <w:p w:rsidR="00D02B7C" w:rsidRPr="00996FF1" w:rsidRDefault="00D02B7C" w:rsidP="00310EA9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6FF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2B7C" w:rsidRPr="00996FF1" w:rsidTr="00CC02F1">
        <w:tc>
          <w:tcPr>
            <w:tcW w:w="4410" w:type="dxa"/>
          </w:tcPr>
          <w:p w:rsidR="00D02B7C" w:rsidRPr="00996FF1" w:rsidRDefault="00D02B7C" w:rsidP="00310EA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37" w:type="dxa"/>
            <w:gridSpan w:val="3"/>
          </w:tcPr>
          <w:p w:rsidR="00D02B7C" w:rsidRPr="00996FF1" w:rsidRDefault="00D02B7C" w:rsidP="00310EA9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:rsidR="00D02B7C" w:rsidRPr="00996FF1" w:rsidRDefault="00D02B7C" w:rsidP="00310EA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05" w:type="dxa"/>
            <w:gridSpan w:val="3"/>
          </w:tcPr>
          <w:p w:rsidR="00D02B7C" w:rsidRPr="00996FF1" w:rsidRDefault="00D02B7C" w:rsidP="00310EA9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02B7C" w:rsidRPr="00996FF1" w:rsidTr="00CC02F1">
        <w:tc>
          <w:tcPr>
            <w:tcW w:w="4410" w:type="dxa"/>
          </w:tcPr>
          <w:p w:rsidR="00D02B7C" w:rsidRPr="00996FF1" w:rsidRDefault="00D02B7C" w:rsidP="00310EA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D02B7C" w:rsidRPr="00996FF1" w:rsidRDefault="00FF6662" w:rsidP="00310EA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vAlign w:val="center"/>
          </w:tcPr>
          <w:p w:rsidR="00D02B7C" w:rsidRPr="00996FF1" w:rsidRDefault="00D02B7C" w:rsidP="00310EA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center"/>
          </w:tcPr>
          <w:p w:rsidR="00D02B7C" w:rsidRPr="00996FF1" w:rsidRDefault="00FF6662" w:rsidP="00310EA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68" w:type="dxa"/>
          </w:tcPr>
          <w:p w:rsidR="00D02B7C" w:rsidRPr="00996FF1" w:rsidRDefault="00D02B7C" w:rsidP="00310EA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D02B7C" w:rsidRPr="00996FF1" w:rsidRDefault="00FF6662" w:rsidP="00310EA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68" w:type="dxa"/>
            <w:vAlign w:val="center"/>
          </w:tcPr>
          <w:p w:rsidR="00D02B7C" w:rsidRPr="00996FF1" w:rsidRDefault="00D02B7C" w:rsidP="00310EA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:rsidR="00D02B7C" w:rsidRPr="00996FF1" w:rsidRDefault="00FF6662" w:rsidP="00310EA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D02B7C" w:rsidRPr="00996FF1" w:rsidTr="00CC02F1">
        <w:tc>
          <w:tcPr>
            <w:tcW w:w="4410" w:type="dxa"/>
          </w:tcPr>
          <w:p w:rsidR="00D02B7C" w:rsidRPr="00996FF1" w:rsidRDefault="00D02B7C" w:rsidP="00310EA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10" w:type="dxa"/>
            <w:gridSpan w:val="7"/>
          </w:tcPr>
          <w:p w:rsidR="00D02B7C" w:rsidRPr="00996FF1" w:rsidRDefault="00D02B7C" w:rsidP="00310EA9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7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0F27" w:rsidRPr="00D02B7C" w:rsidTr="00CC02F1">
        <w:tc>
          <w:tcPr>
            <w:tcW w:w="4410" w:type="dxa"/>
          </w:tcPr>
          <w:p w:rsidR="003E0F27" w:rsidRPr="00996FF1" w:rsidRDefault="003E0F27" w:rsidP="003E0F27">
            <w:pPr>
              <w:rPr>
                <w:rFonts w:ascii="Angsana New" w:hAnsi="Angsana New"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3E0F27" w:rsidRPr="00996FF1" w:rsidRDefault="003E0F27" w:rsidP="00413E81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</w:t>
            </w:r>
            <w:r w:rsidR="00413E81">
              <w:rPr>
                <w:rFonts w:ascii="Angsana New" w:hAnsi="Angsana New" w:cs="Angsana New"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:rsidR="003E0F27" w:rsidRPr="00996FF1" w:rsidRDefault="003E0F27" w:rsidP="003E0F2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:rsidR="003E0F27" w:rsidRPr="00996FF1" w:rsidRDefault="003E0F27" w:rsidP="00E77817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413E81">
              <w:rPr>
                <w:rFonts w:ascii="Angsana New" w:hAnsi="Angsana New" w:cs="Angsana New"/>
                <w:sz w:val="30"/>
                <w:szCs w:val="30"/>
              </w:rPr>
              <w:t>870</w:t>
            </w:r>
          </w:p>
        </w:tc>
        <w:tc>
          <w:tcPr>
            <w:tcW w:w="268" w:type="dxa"/>
          </w:tcPr>
          <w:p w:rsidR="003E0F27" w:rsidRPr="00D02B7C" w:rsidRDefault="003E0F27" w:rsidP="003E0F2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E0F27" w:rsidRPr="00996FF1" w:rsidRDefault="00413E81" w:rsidP="00CC02F1">
            <w:pPr>
              <w:pStyle w:val="acctfourfigures"/>
              <w:tabs>
                <w:tab w:val="clear" w:pos="765"/>
              </w:tabs>
              <w:spacing w:line="240" w:lineRule="atLeast"/>
              <w:ind w:left="-79"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02F1">
              <w:rPr>
                <w:rFonts w:ascii="Angsana New" w:hAnsi="Angsana New" w:cs="Angsana New"/>
                <w:sz w:val="30"/>
                <w:szCs w:val="30"/>
              </w:rPr>
              <w:t>(67)</w:t>
            </w:r>
          </w:p>
        </w:tc>
        <w:tc>
          <w:tcPr>
            <w:tcW w:w="268" w:type="dxa"/>
          </w:tcPr>
          <w:p w:rsidR="003E0F27" w:rsidRPr="00996FF1" w:rsidRDefault="003E0F27" w:rsidP="003E0F2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:rsidR="003E0F27" w:rsidRPr="00996FF1" w:rsidRDefault="003E0F27" w:rsidP="00E77817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413E81">
              <w:rPr>
                <w:rFonts w:ascii="Angsana New" w:hAnsi="Angsana New" w:cs="Angsana New"/>
                <w:sz w:val="30"/>
                <w:szCs w:val="30"/>
              </w:rPr>
              <w:t>937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E0F27" w:rsidRPr="00D02B7C" w:rsidTr="00CC02F1">
        <w:tc>
          <w:tcPr>
            <w:tcW w:w="4410" w:type="dxa"/>
          </w:tcPr>
          <w:p w:rsidR="003E0F27" w:rsidRPr="00996FF1" w:rsidRDefault="003E0F27" w:rsidP="003E0F2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6FF1">
              <w:rPr>
                <w:rFonts w:ascii="Angsana New" w:hAnsi="Angsana New" w:hint="cs"/>
                <w:sz w:val="30"/>
                <w:szCs w:val="30"/>
                <w:cs/>
              </w:rPr>
              <w:t>การหัก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996FF1">
              <w:rPr>
                <w:rFonts w:ascii="Angsana New" w:hAnsi="Angsana New" w:hint="cs"/>
                <w:sz w:val="30"/>
                <w:szCs w:val="30"/>
                <w:cs/>
              </w:rPr>
              <w:t>ลบ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  <w:r w:rsidRPr="00996FF1">
              <w:rPr>
                <w:rFonts w:ascii="Angsana New" w:hAnsi="Angsana New" w:hint="cs"/>
                <w:sz w:val="30"/>
                <w:szCs w:val="30"/>
                <w:cs/>
              </w:rPr>
              <w:t xml:space="preserve">ของภาษี </w:t>
            </w:r>
          </w:p>
        </w:tc>
        <w:tc>
          <w:tcPr>
            <w:tcW w:w="990" w:type="dxa"/>
          </w:tcPr>
          <w:p w:rsidR="003E0F27" w:rsidRPr="00996FF1" w:rsidRDefault="00710915" w:rsidP="00CC02F1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13E81">
              <w:rPr>
                <w:rFonts w:ascii="Angsana New" w:hAnsi="Angsana New" w:cs="Angsana New"/>
                <w:sz w:val="30"/>
                <w:szCs w:val="30"/>
              </w:rPr>
              <w:t>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E0F27" w:rsidRPr="00996FF1" w:rsidRDefault="003E0F27" w:rsidP="003E0F2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:rsidR="003E0F27" w:rsidRPr="00996FF1" w:rsidRDefault="003E0F27" w:rsidP="003E0F27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996FF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13E81">
              <w:rPr>
                <w:rFonts w:ascii="Angsana New" w:hAnsi="Angsana New" w:cs="Angsana New"/>
                <w:sz w:val="30"/>
                <w:szCs w:val="30"/>
              </w:rPr>
              <w:t>937</w:t>
            </w:r>
            <w:r w:rsidRPr="00996FF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3E0F27" w:rsidRPr="00996FF1" w:rsidRDefault="003E0F27" w:rsidP="003E0F2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:rsidR="003E0F27" w:rsidRPr="00996FF1" w:rsidRDefault="00413E81" w:rsidP="00CC02F1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268" w:type="dxa"/>
          </w:tcPr>
          <w:p w:rsidR="003E0F27" w:rsidRPr="00996FF1" w:rsidRDefault="003E0F27" w:rsidP="003E0F2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:rsidR="003E0F27" w:rsidRPr="00996FF1" w:rsidRDefault="00413E81" w:rsidP="00CC02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2" w:right="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937</w:t>
            </w:r>
          </w:p>
        </w:tc>
      </w:tr>
      <w:tr w:rsidR="00FF6662" w:rsidRPr="00996FF1" w:rsidTr="00CC02F1">
        <w:tc>
          <w:tcPr>
            <w:tcW w:w="4410" w:type="dxa"/>
          </w:tcPr>
          <w:p w:rsidR="00FF6662" w:rsidRPr="00996FF1" w:rsidRDefault="00FF6662" w:rsidP="00FF666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996F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D02B7C" w:rsidRDefault="00C06D3C" w:rsidP="00FF66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11,813</w:t>
            </w:r>
          </w:p>
        </w:tc>
        <w:tc>
          <w:tcPr>
            <w:tcW w:w="270" w:type="dxa"/>
          </w:tcPr>
          <w:p w:rsidR="00FF6662" w:rsidRPr="00D02B7C" w:rsidRDefault="00FF6662" w:rsidP="00FF66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D02B7C" w:rsidRDefault="00FF6662" w:rsidP="00FF66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2B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9,933</w:t>
            </w:r>
          </w:p>
        </w:tc>
        <w:tc>
          <w:tcPr>
            <w:tcW w:w="268" w:type="dxa"/>
          </w:tcPr>
          <w:p w:rsidR="00FF6662" w:rsidRPr="00996FF1" w:rsidRDefault="00FF6662" w:rsidP="00FF666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996FF1" w:rsidRDefault="00C06D3C" w:rsidP="00CC02F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4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FF6662" w:rsidRPr="00996FF1" w:rsidRDefault="00FF6662" w:rsidP="00FF666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:rsidR="00FF6662" w:rsidRPr="00996FF1" w:rsidRDefault="00FF6662" w:rsidP="003E0F27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72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02B7C" w:rsidRPr="00FE507E" w:rsidRDefault="00D02B7C" w:rsidP="00D02B7C">
      <w:pPr>
        <w:tabs>
          <w:tab w:val="left" w:pos="540"/>
        </w:tabs>
        <w:ind w:right="29"/>
        <w:jc w:val="both"/>
        <w:rPr>
          <w:rFonts w:ascii="Angsana New" w:hAnsi="Angsana New"/>
          <w:sz w:val="30"/>
          <w:szCs w:val="30"/>
          <w:highlight w:val="cyan"/>
        </w:rPr>
      </w:pPr>
    </w:p>
    <w:tbl>
      <w:tblPr>
        <w:tblW w:w="9354" w:type="dxa"/>
        <w:tblInd w:w="558" w:type="dxa"/>
        <w:tblLook w:val="01E0" w:firstRow="1" w:lastRow="1" w:firstColumn="1" w:lastColumn="1" w:noHBand="0" w:noVBand="0"/>
      </w:tblPr>
      <w:tblGrid>
        <w:gridCol w:w="4347"/>
        <w:gridCol w:w="1007"/>
        <w:gridCol w:w="270"/>
        <w:gridCol w:w="1038"/>
        <w:gridCol w:w="270"/>
        <w:gridCol w:w="1075"/>
        <w:gridCol w:w="270"/>
        <w:gridCol w:w="1077"/>
      </w:tblGrid>
      <w:tr w:rsidR="00D02B7C" w:rsidRPr="00996FF1" w:rsidTr="00CC02F1">
        <w:tc>
          <w:tcPr>
            <w:tcW w:w="4370" w:type="dxa"/>
          </w:tcPr>
          <w:p w:rsidR="00D02B7C" w:rsidRPr="00996FF1" w:rsidRDefault="00D02B7C" w:rsidP="00310EA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:rsidR="00D02B7C" w:rsidRPr="00996FF1" w:rsidRDefault="00D02B7C" w:rsidP="00310EA9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6FF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996FF1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02B7C" w:rsidRPr="00996FF1" w:rsidTr="00CC02F1">
        <w:tc>
          <w:tcPr>
            <w:tcW w:w="4370" w:type="dxa"/>
          </w:tcPr>
          <w:p w:rsidR="00D02B7C" w:rsidRPr="00996FF1" w:rsidRDefault="00D02B7C" w:rsidP="00310EA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88" w:type="dxa"/>
            <w:gridSpan w:val="3"/>
          </w:tcPr>
          <w:p w:rsidR="00D02B7C" w:rsidRPr="00996FF1" w:rsidRDefault="00D02B7C" w:rsidP="00310EA9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D02B7C" w:rsidRPr="00996FF1" w:rsidRDefault="00D02B7C" w:rsidP="00310EA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</w:tcPr>
          <w:p w:rsidR="00D02B7C" w:rsidRPr="00996FF1" w:rsidRDefault="00D02B7C" w:rsidP="00310EA9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02B7C" w:rsidRPr="00996FF1" w:rsidTr="00CC02F1">
        <w:tc>
          <w:tcPr>
            <w:tcW w:w="4370" w:type="dxa"/>
          </w:tcPr>
          <w:p w:rsidR="00D02B7C" w:rsidRPr="00996FF1" w:rsidRDefault="00D02B7C" w:rsidP="00310EA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:rsidR="00D02B7C" w:rsidRPr="00996FF1" w:rsidRDefault="00FF6662" w:rsidP="00310EA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vAlign w:val="center"/>
          </w:tcPr>
          <w:p w:rsidR="00D02B7C" w:rsidRPr="00996FF1" w:rsidRDefault="00D02B7C" w:rsidP="00310EA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:rsidR="00D02B7C" w:rsidRPr="00996FF1" w:rsidRDefault="00FF6662" w:rsidP="00310EA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D02B7C" w:rsidRPr="00996FF1" w:rsidRDefault="00D02B7C" w:rsidP="00310EA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:rsidR="00D02B7C" w:rsidRPr="00996FF1" w:rsidRDefault="00FF6662" w:rsidP="00310EA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vAlign w:val="center"/>
          </w:tcPr>
          <w:p w:rsidR="00D02B7C" w:rsidRPr="00996FF1" w:rsidRDefault="00D02B7C" w:rsidP="00310EA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:rsidR="00D02B7C" w:rsidRPr="00996FF1" w:rsidRDefault="00FF6662" w:rsidP="00310EA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D02B7C" w:rsidRPr="00996FF1" w:rsidTr="00CC02F1">
        <w:tc>
          <w:tcPr>
            <w:tcW w:w="4370" w:type="dxa"/>
          </w:tcPr>
          <w:p w:rsidR="00D02B7C" w:rsidRPr="00996FF1" w:rsidRDefault="00D02B7C" w:rsidP="00310EA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:rsidR="00D02B7C" w:rsidRPr="00996FF1" w:rsidRDefault="00D02B7C" w:rsidP="00310EA9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7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3E81" w:rsidRPr="00996FF1" w:rsidTr="00CC02F1">
        <w:tc>
          <w:tcPr>
            <w:tcW w:w="4370" w:type="dxa"/>
          </w:tcPr>
          <w:p w:rsidR="00413E81" w:rsidRPr="00996FF1" w:rsidRDefault="00413E81" w:rsidP="00413E81">
            <w:pPr>
              <w:rPr>
                <w:rFonts w:ascii="Angsana New" w:hAnsi="Angsana New"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</w:tcPr>
          <w:p w:rsidR="00413E81" w:rsidRPr="00996FF1" w:rsidRDefault="00413E81" w:rsidP="00E77817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8,143</w:t>
            </w:r>
          </w:p>
        </w:tc>
        <w:tc>
          <w:tcPr>
            <w:tcW w:w="270" w:type="dxa"/>
          </w:tcPr>
          <w:p w:rsidR="00413E81" w:rsidRPr="00996FF1" w:rsidRDefault="00413E81" w:rsidP="00413E8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413E81" w:rsidRPr="00996FF1" w:rsidRDefault="00413E81" w:rsidP="00413E81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7,46</w:t>
            </w:r>
            <w:r w:rsidR="006F473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413E81" w:rsidRPr="00D02B7C" w:rsidRDefault="00413E81" w:rsidP="00413E8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413E81" w:rsidRPr="00996FF1" w:rsidRDefault="00413E81" w:rsidP="00CC02F1">
            <w:pPr>
              <w:pStyle w:val="acctfourfigures"/>
              <w:tabs>
                <w:tab w:val="clear" w:pos="765"/>
              </w:tabs>
              <w:spacing w:line="240" w:lineRule="atLeast"/>
              <w:ind w:left="-79"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77E9">
              <w:rPr>
                <w:rFonts w:ascii="Angsana New" w:hAnsi="Angsana New" w:cs="Angsana New"/>
                <w:sz w:val="30"/>
                <w:szCs w:val="30"/>
              </w:rPr>
              <w:t>(67)</w:t>
            </w:r>
          </w:p>
        </w:tc>
        <w:tc>
          <w:tcPr>
            <w:tcW w:w="270" w:type="dxa"/>
          </w:tcPr>
          <w:p w:rsidR="00413E81" w:rsidRPr="00996FF1" w:rsidRDefault="00413E81" w:rsidP="00413E8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413E81" w:rsidRPr="00996FF1" w:rsidRDefault="00413E81">
            <w:pPr>
              <w:pStyle w:val="acctfourfigures"/>
              <w:tabs>
                <w:tab w:val="clear" w:pos="765"/>
                <w:tab w:val="left" w:pos="771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(93</w:t>
            </w:r>
            <w:r w:rsidR="006F473E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13E81" w:rsidRPr="00996FF1" w:rsidTr="00CC02F1">
        <w:tc>
          <w:tcPr>
            <w:tcW w:w="4370" w:type="dxa"/>
          </w:tcPr>
          <w:p w:rsidR="00413E81" w:rsidRPr="00996FF1" w:rsidRDefault="00413E81" w:rsidP="00413E8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6FF1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09" w:type="dxa"/>
          </w:tcPr>
          <w:p w:rsidR="00413E81" w:rsidRPr="00996FF1" w:rsidRDefault="00413E81" w:rsidP="00CC02F1">
            <w:pPr>
              <w:pStyle w:val="acctfourfigures"/>
              <w:tabs>
                <w:tab w:val="clear" w:pos="765"/>
              </w:tabs>
              <w:spacing w:line="240" w:lineRule="atLeast"/>
              <w:ind w:left="-79" w:right="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(67)</w:t>
            </w:r>
          </w:p>
        </w:tc>
        <w:tc>
          <w:tcPr>
            <w:tcW w:w="270" w:type="dxa"/>
          </w:tcPr>
          <w:p w:rsidR="00413E81" w:rsidRPr="00996FF1" w:rsidRDefault="00413E81" w:rsidP="00CC02F1">
            <w:pPr>
              <w:tabs>
                <w:tab w:val="decimal" w:pos="45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413E81" w:rsidRPr="00996FF1" w:rsidRDefault="00413E81" w:rsidP="00413E8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20"/>
              <w:rPr>
                <w:rFonts w:ascii="Angsana New" w:hAnsi="Angsana New" w:cs="Angsana New"/>
                <w:sz w:val="30"/>
                <w:szCs w:val="30"/>
              </w:rPr>
            </w:pPr>
            <w:r w:rsidRPr="00996FF1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="006F473E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996FF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13E81" w:rsidRPr="00996FF1" w:rsidRDefault="00413E81" w:rsidP="00413E8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413E81" w:rsidRPr="00996FF1" w:rsidRDefault="00413E81" w:rsidP="00CC02F1">
            <w:pPr>
              <w:pStyle w:val="acctfourfigures"/>
              <w:tabs>
                <w:tab w:val="clear" w:pos="765"/>
              </w:tabs>
              <w:spacing w:line="240" w:lineRule="atLeast"/>
              <w:ind w:left="-79" w:right="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:rsidR="00413E81" w:rsidRPr="002F24BF" w:rsidRDefault="00413E81" w:rsidP="00413E81">
            <w:pPr>
              <w:tabs>
                <w:tab w:val="decimal" w:pos="70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:rsidR="00413E81" w:rsidRPr="00996FF1" w:rsidRDefault="00413E81" w:rsidP="00413E8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2"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="006F473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E0F27" w:rsidRPr="005654C0" w:rsidTr="00CC02F1">
        <w:tc>
          <w:tcPr>
            <w:tcW w:w="4370" w:type="dxa"/>
          </w:tcPr>
          <w:p w:rsidR="003E0F27" w:rsidRPr="00996FF1" w:rsidRDefault="003E0F27" w:rsidP="003E0F2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3E0F27" w:rsidRPr="00D02B7C" w:rsidRDefault="003E0F27" w:rsidP="003E0F27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8,076</w:t>
            </w:r>
          </w:p>
        </w:tc>
        <w:tc>
          <w:tcPr>
            <w:tcW w:w="270" w:type="dxa"/>
          </w:tcPr>
          <w:p w:rsidR="003E0F27" w:rsidRPr="00D02B7C" w:rsidRDefault="003E0F27" w:rsidP="003E0F27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3E0F27" w:rsidRPr="00D02B7C" w:rsidRDefault="003E0F27" w:rsidP="003E0F27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2B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6,531</w:t>
            </w:r>
          </w:p>
        </w:tc>
        <w:tc>
          <w:tcPr>
            <w:tcW w:w="270" w:type="dxa"/>
          </w:tcPr>
          <w:p w:rsidR="003E0F27" w:rsidRPr="00996FF1" w:rsidRDefault="003E0F27" w:rsidP="003E0F2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3E0F27" w:rsidRPr="00996FF1" w:rsidRDefault="003E0F27" w:rsidP="00CC02F1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72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0F27" w:rsidRPr="00996FF1" w:rsidRDefault="003E0F27" w:rsidP="003E0F2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3E0F27" w:rsidRPr="00996FF1" w:rsidRDefault="003E0F27" w:rsidP="003E0F27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left="-72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1B5421" w:rsidRDefault="001B5421" w:rsidP="001B5421">
      <w:pPr>
        <w:ind w:right="-72"/>
        <w:jc w:val="thaiDistribute"/>
        <w:rPr>
          <w:rFonts w:ascii="Angsana New" w:hAnsi="Angsana New"/>
          <w:sz w:val="30"/>
          <w:szCs w:val="30"/>
        </w:rPr>
      </w:pPr>
    </w:p>
    <w:p w:rsidR="002F24BF" w:rsidRDefault="002F24BF" w:rsidP="001B5421">
      <w:pPr>
        <w:ind w:right="-72"/>
        <w:jc w:val="thaiDistribute"/>
        <w:rPr>
          <w:rFonts w:ascii="Angsana New" w:hAnsi="Angsana New"/>
          <w:sz w:val="30"/>
          <w:szCs w:val="30"/>
        </w:rPr>
      </w:pPr>
    </w:p>
    <w:p w:rsidR="002F24BF" w:rsidRDefault="002F24BF" w:rsidP="001B5421">
      <w:pPr>
        <w:ind w:right="-72"/>
        <w:jc w:val="thaiDistribute"/>
        <w:rPr>
          <w:rFonts w:ascii="Angsana New" w:hAnsi="Angsana New"/>
          <w:sz w:val="30"/>
          <w:szCs w:val="30"/>
        </w:rPr>
      </w:pPr>
    </w:p>
    <w:p w:rsidR="002F24BF" w:rsidRPr="0005304F" w:rsidRDefault="002F24BF" w:rsidP="001B5421">
      <w:pPr>
        <w:ind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1080"/>
        <w:gridCol w:w="180"/>
        <w:gridCol w:w="1260"/>
        <w:gridCol w:w="180"/>
        <w:gridCol w:w="1242"/>
      </w:tblGrid>
      <w:tr w:rsidR="001B5421" w:rsidRPr="00B24D50" w:rsidTr="00AD1B9B">
        <w:trPr>
          <w:trHeight w:val="80"/>
        </w:trPr>
        <w:tc>
          <w:tcPr>
            <w:tcW w:w="3780" w:type="dxa"/>
          </w:tcPr>
          <w:p w:rsidR="001B5421" w:rsidRPr="00B24D50" w:rsidRDefault="001B5421" w:rsidP="00A94DC8">
            <w:pPr>
              <w:ind w:left="180" w:hanging="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82" w:type="dxa"/>
            <w:gridSpan w:val="7"/>
          </w:tcPr>
          <w:p w:rsidR="001B5421" w:rsidRPr="00B24D50" w:rsidRDefault="001B5421" w:rsidP="0090186E">
            <w:pPr>
              <w:ind w:left="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A2B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D1B9B" w:rsidRPr="00B24D50" w:rsidTr="008F63A3">
        <w:trPr>
          <w:trHeight w:val="80"/>
        </w:trPr>
        <w:tc>
          <w:tcPr>
            <w:tcW w:w="3780" w:type="dxa"/>
          </w:tcPr>
          <w:p w:rsidR="00AD1B9B" w:rsidRPr="00B24D50" w:rsidRDefault="00AD1B9B" w:rsidP="00A94DC8">
            <w:pPr>
              <w:ind w:left="180" w:hanging="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AD1B9B" w:rsidRPr="001D52F5" w:rsidRDefault="00AD1B9B" w:rsidP="00A94DC8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AD1B9B" w:rsidRPr="007708D9" w:rsidRDefault="00AD1B9B" w:rsidP="0091174A">
            <w:pPr>
              <w:pStyle w:val="acctfourfigures"/>
              <w:tabs>
                <w:tab w:val="clear" w:pos="765"/>
              </w:tabs>
              <w:spacing w:line="240" w:lineRule="auto"/>
              <w:ind w:left="-79" w:right="-124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AD1B9B" w:rsidRPr="007708D9" w:rsidRDefault="00AD1B9B">
            <w:pPr>
              <w:pStyle w:val="acctfourfigures"/>
              <w:tabs>
                <w:tab w:val="clear" w:pos="765"/>
              </w:tabs>
              <w:spacing w:line="240" w:lineRule="auto"/>
              <w:ind w:left="-79" w:right="-124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708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</w:t>
            </w:r>
            <w:r w:rsidR="00450A0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น(</w:t>
            </w:r>
            <w:r w:rsidRPr="007708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รายจ่า</w:t>
            </w:r>
            <w:r w:rsidR="00450A0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ย)</w:t>
            </w:r>
            <w:r w:rsidRPr="007708D9">
              <w:rPr>
                <w:rFonts w:ascii="Angsana New" w:hAnsi="Angsana New" w:cs="Angsana New"/>
                <w:sz w:val="30"/>
                <w:szCs w:val="30"/>
                <w:rtl/>
                <w:cs/>
              </w:rPr>
              <w:t xml:space="preserve"> </w:t>
            </w:r>
            <w:r w:rsidRPr="007708D9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7708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AD1B9B" w:rsidRPr="007708D9" w:rsidRDefault="00AD1B9B" w:rsidP="00A94DC8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AD1B9B" w:rsidRPr="007708D9" w:rsidRDefault="00AD1B9B" w:rsidP="00A94DC8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5421" w:rsidRPr="00B24D50" w:rsidTr="00AD1B9B">
        <w:trPr>
          <w:trHeight w:val="80"/>
        </w:trPr>
        <w:tc>
          <w:tcPr>
            <w:tcW w:w="3780" w:type="dxa"/>
          </w:tcPr>
          <w:p w:rsidR="001B5421" w:rsidRPr="00B24D50" w:rsidRDefault="001B5421" w:rsidP="00A94DC8">
            <w:pPr>
              <w:ind w:left="180" w:hanging="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1B5421" w:rsidRPr="001D52F5" w:rsidRDefault="001B5421" w:rsidP="0091174A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52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D52F5">
              <w:rPr>
                <w:rFonts w:ascii="Angsana New" w:hAnsi="Angsana New"/>
                <w:sz w:val="30"/>
                <w:szCs w:val="30"/>
              </w:rPr>
              <w:t>1</w:t>
            </w:r>
            <w:r w:rsidRPr="001D52F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1174A">
              <w:rPr>
                <w:rFonts w:ascii="Angsana New" w:hAnsi="Angsana New"/>
                <w:sz w:val="30"/>
                <w:szCs w:val="30"/>
              </w:rPr>
              <w:t>6</w:t>
            </w:r>
            <w:r w:rsidR="00AB7BC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:rsidR="001B5421" w:rsidRPr="001D52F5" w:rsidRDefault="001B5421" w:rsidP="00A94DC8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1B5421" w:rsidRPr="001D52F5" w:rsidRDefault="001B5421" w:rsidP="00A94DC8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08D9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1B5421" w:rsidRPr="001D52F5" w:rsidRDefault="001B5421" w:rsidP="00A94D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B5421" w:rsidRPr="007708D9" w:rsidRDefault="001B5421" w:rsidP="0091174A">
            <w:pPr>
              <w:pStyle w:val="acctfourfigures"/>
              <w:tabs>
                <w:tab w:val="clear" w:pos="765"/>
              </w:tabs>
              <w:spacing w:line="240" w:lineRule="auto"/>
              <w:ind w:left="-61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708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:rsidR="001B5421" w:rsidRPr="001D52F5" w:rsidRDefault="001B5421" w:rsidP="00A94DC8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1B5421" w:rsidRPr="001D52F5" w:rsidRDefault="001B5421" w:rsidP="0091174A">
            <w:pPr>
              <w:ind w:left="-52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52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D52F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1D52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1174A">
              <w:rPr>
                <w:rFonts w:ascii="Angsana New" w:hAnsi="Angsana New"/>
                <w:sz w:val="30"/>
                <w:szCs w:val="30"/>
              </w:rPr>
              <w:t>6</w:t>
            </w:r>
            <w:r w:rsidR="00AB7BC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B5421" w:rsidRPr="00B24D50" w:rsidTr="00AD1B9B">
        <w:trPr>
          <w:trHeight w:val="80"/>
        </w:trPr>
        <w:tc>
          <w:tcPr>
            <w:tcW w:w="3780" w:type="dxa"/>
          </w:tcPr>
          <w:p w:rsidR="001B5421" w:rsidRPr="00B24D50" w:rsidRDefault="001B5421" w:rsidP="00A94DC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382" w:type="dxa"/>
            <w:gridSpan w:val="7"/>
          </w:tcPr>
          <w:p w:rsidR="001B5421" w:rsidRPr="00B24D50" w:rsidRDefault="001B5421" w:rsidP="00A94D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B24D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24D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4D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B5421" w:rsidRPr="00B24D50" w:rsidTr="00AD1B9B">
        <w:trPr>
          <w:trHeight w:val="80"/>
        </w:trPr>
        <w:tc>
          <w:tcPr>
            <w:tcW w:w="3780" w:type="dxa"/>
          </w:tcPr>
          <w:p w:rsidR="001B5421" w:rsidRPr="00B24D50" w:rsidRDefault="001B5421" w:rsidP="00A94DC8">
            <w:pPr>
              <w:ind w:left="180" w:hanging="180"/>
              <w:rPr>
                <w:rFonts w:ascii="Angsana New" w:hAnsi="Angsana New"/>
                <w:sz w:val="22"/>
                <w:szCs w:val="22"/>
              </w:rPr>
            </w:pPr>
            <w:r w:rsidRPr="00B24D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1B5421" w:rsidRPr="00B24D50" w:rsidRDefault="001B5421" w:rsidP="00A94D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:rsidR="001B5421" w:rsidRPr="00B24D50" w:rsidRDefault="001B5421" w:rsidP="00A94D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:rsidR="001B5421" w:rsidRPr="00B24D50" w:rsidRDefault="001B5421" w:rsidP="00A94D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:rsidR="001B5421" w:rsidRPr="00B24D50" w:rsidRDefault="001B5421" w:rsidP="00A94D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0" w:type="dxa"/>
          </w:tcPr>
          <w:p w:rsidR="001B5421" w:rsidRPr="00B24D50" w:rsidRDefault="001B5421" w:rsidP="00A94D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:rsidR="001B5421" w:rsidRPr="00B24D50" w:rsidRDefault="001B5421" w:rsidP="00A94D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42" w:type="dxa"/>
          </w:tcPr>
          <w:p w:rsidR="001B5421" w:rsidRPr="00B24D50" w:rsidRDefault="001B5421" w:rsidP="00A94D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Cs w:val="22"/>
              </w:rPr>
            </w:pPr>
          </w:p>
        </w:tc>
      </w:tr>
      <w:tr w:rsidR="000A3B03" w:rsidRPr="00B24D50" w:rsidTr="00790890">
        <w:trPr>
          <w:trHeight w:val="80"/>
        </w:trPr>
        <w:tc>
          <w:tcPr>
            <w:tcW w:w="3780" w:type="dxa"/>
          </w:tcPr>
          <w:p w:rsidR="000A3B03" w:rsidRPr="00F87655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8765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643</w:t>
            </w: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0A3B03" w:rsidRPr="00582A16" w:rsidRDefault="009B6B46" w:rsidP="000A3B03">
            <w:pPr>
              <w:tabs>
                <w:tab w:val="decimal" w:pos="8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80" w:type="dxa"/>
            <w:vAlign w:val="center"/>
          </w:tcPr>
          <w:p w:rsidR="000A3B03" w:rsidRPr="00582A16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0A3B03" w:rsidRPr="009856AF" w:rsidRDefault="009B6B46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6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0A3B03" w:rsidRDefault="009B6B46" w:rsidP="00CC02F1">
            <w:pPr>
              <w:tabs>
                <w:tab w:val="decimal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0A3B03" w:rsidRPr="00B24D50" w:rsidTr="00790890">
        <w:trPr>
          <w:trHeight w:val="80"/>
        </w:trPr>
        <w:tc>
          <w:tcPr>
            <w:tcW w:w="3780" w:type="dxa"/>
            <w:vAlign w:val="center"/>
          </w:tcPr>
          <w:p w:rsidR="000A3B03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233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441</w:t>
            </w: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0A3B03" w:rsidRPr="00582A16" w:rsidRDefault="009B6B46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0A3B03" w:rsidRPr="00582A16" w:rsidRDefault="000A3B03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3B03" w:rsidRPr="00C06D3C" w:rsidRDefault="009B6B46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0A3B03" w:rsidRDefault="009B6B46" w:rsidP="00CC02F1">
            <w:pPr>
              <w:tabs>
                <w:tab w:val="decimal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</w:tr>
      <w:tr w:rsidR="003E0F27" w:rsidRPr="00B24D50" w:rsidTr="00790890">
        <w:trPr>
          <w:trHeight w:val="80"/>
        </w:trPr>
        <w:tc>
          <w:tcPr>
            <w:tcW w:w="3780" w:type="dxa"/>
            <w:vAlign w:val="center"/>
          </w:tcPr>
          <w:p w:rsidR="003E0F27" w:rsidRPr="007147A2" w:rsidRDefault="003E0F27" w:rsidP="003E0F27">
            <w:pPr>
              <w:rPr>
                <w:rFonts w:ascii="Angsana New" w:hAnsi="Angsana New"/>
                <w:sz w:val="30"/>
                <w:szCs w:val="30"/>
              </w:rPr>
            </w:pPr>
            <w:r w:rsidRPr="007147A2">
              <w:rPr>
                <w:rFonts w:ascii="Angsana New" w:hAnsi="Angsana New"/>
                <w:sz w:val="30"/>
                <w:szCs w:val="30"/>
                <w:cs/>
              </w:rPr>
              <w:t>จำนวนที่เรียกเก็บจากลูกค้าสูงกว่า</w:t>
            </w:r>
          </w:p>
          <w:p w:rsidR="003E0F27" w:rsidRDefault="003E0F27" w:rsidP="003E0F27">
            <w:pPr>
              <w:rPr>
                <w:rFonts w:ascii="Angsana New" w:hAnsi="Angsana New"/>
                <w:sz w:val="30"/>
                <w:szCs w:val="30"/>
              </w:rPr>
            </w:pPr>
            <w:r w:rsidRPr="007147A2">
              <w:rPr>
                <w:rFonts w:ascii="Angsana New" w:hAnsi="Angsana New"/>
                <w:sz w:val="30"/>
                <w:szCs w:val="30"/>
                <w:cs/>
              </w:rPr>
              <w:t xml:space="preserve">   มูลค่างาน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ระหว่างทำ</w:t>
            </w:r>
            <w:r w:rsidRPr="007147A2">
              <w:rPr>
                <w:rFonts w:ascii="Angsana New" w:hAnsi="Angsana New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260" w:type="dxa"/>
            <w:vAlign w:val="center"/>
          </w:tcPr>
          <w:p w:rsidR="003E0F27" w:rsidRPr="00AB7BC6" w:rsidRDefault="003E0F27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  <w:p w:rsidR="003E0F27" w:rsidRPr="00AB7BC6" w:rsidRDefault="003E0F27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294</w:t>
            </w:r>
          </w:p>
        </w:tc>
        <w:tc>
          <w:tcPr>
            <w:tcW w:w="180" w:type="dxa"/>
            <w:vAlign w:val="center"/>
          </w:tcPr>
          <w:p w:rsidR="003E0F27" w:rsidRDefault="003E0F27" w:rsidP="003E0F2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3E0F27" w:rsidRDefault="003E0F27" w:rsidP="003E0F27">
            <w:pPr>
              <w:tabs>
                <w:tab w:val="decimal" w:pos="806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3E0F27" w:rsidRPr="00582A16" w:rsidRDefault="003E0F27" w:rsidP="003E0F27">
            <w:pPr>
              <w:tabs>
                <w:tab w:val="decimal" w:pos="8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(294)</w:t>
            </w:r>
          </w:p>
        </w:tc>
        <w:tc>
          <w:tcPr>
            <w:tcW w:w="180" w:type="dxa"/>
            <w:vAlign w:val="center"/>
          </w:tcPr>
          <w:p w:rsidR="003E0F27" w:rsidRPr="00582A16" w:rsidRDefault="003E0F27" w:rsidP="003E0F27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3E0F27" w:rsidRPr="009856AF" w:rsidRDefault="003E0F27" w:rsidP="003E0F2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E0F27" w:rsidRPr="009856AF" w:rsidRDefault="003E0F27" w:rsidP="003E0F2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6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3E0F27" w:rsidRDefault="003E0F27" w:rsidP="003E0F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3E0F27" w:rsidRDefault="003E0F27" w:rsidP="003E0F27">
            <w:pPr>
              <w:tabs>
                <w:tab w:val="decimal" w:pos="907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3E0F27" w:rsidRDefault="003E0F27">
            <w:pPr>
              <w:tabs>
                <w:tab w:val="decimal" w:pos="64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3B03" w:rsidRPr="00B24D50" w:rsidTr="00790890">
        <w:trPr>
          <w:trHeight w:val="80"/>
        </w:trPr>
        <w:tc>
          <w:tcPr>
            <w:tcW w:w="3780" w:type="dxa"/>
            <w:vAlign w:val="center"/>
          </w:tcPr>
          <w:p w:rsidR="000A3B03" w:rsidRPr="007147A2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vAlign w:val="center"/>
          </w:tcPr>
          <w:p w:rsidR="000A3B03" w:rsidRPr="00AB7BC6" w:rsidRDefault="009B6B46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458</w:t>
            </w: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0A3B03" w:rsidRPr="00582A16" w:rsidRDefault="009B6B46" w:rsidP="000A3B03">
            <w:pPr>
              <w:tabs>
                <w:tab w:val="decimal" w:pos="8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3B03" w:rsidRDefault="009B6B46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0A3B03" w:rsidRPr="00BF54E7" w:rsidRDefault="009B6B46" w:rsidP="00CC02F1">
            <w:pPr>
              <w:tabs>
                <w:tab w:val="decimal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1,217</w:t>
            </w:r>
          </w:p>
        </w:tc>
      </w:tr>
      <w:tr w:rsidR="000A3B03" w:rsidRPr="00B24D50" w:rsidTr="00790890">
        <w:trPr>
          <w:trHeight w:val="80"/>
        </w:trPr>
        <w:tc>
          <w:tcPr>
            <w:tcW w:w="3780" w:type="dxa"/>
            <w:vAlign w:val="center"/>
          </w:tcPr>
          <w:p w:rsidR="007C3E29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  <w:r w:rsidRPr="00FB222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</w:p>
          <w:p w:rsidR="000A3B03" w:rsidRDefault="007C3E29" w:rsidP="000A3B0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A3B03" w:rsidRPr="00FB2227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9,034</w:t>
            </w: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A3B03" w:rsidRDefault="000A3B03" w:rsidP="000A3B03">
            <w:pPr>
              <w:tabs>
                <w:tab w:val="decimal" w:pos="806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9B6B46" w:rsidRDefault="009B6B46" w:rsidP="000A3B03">
            <w:pPr>
              <w:tabs>
                <w:tab w:val="decimal" w:pos="8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A3B03" w:rsidRDefault="000A3B03" w:rsidP="000A3B03">
            <w:pPr>
              <w:tabs>
                <w:tab w:val="decimal" w:pos="806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9B6B46" w:rsidRDefault="009B6B46" w:rsidP="000A3B03">
            <w:pPr>
              <w:tabs>
                <w:tab w:val="decimal" w:pos="8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(292)</w:t>
            </w: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C06D3C" w:rsidRDefault="00C06D3C" w:rsidP="00CC02F1">
            <w:pPr>
              <w:tabs>
                <w:tab w:val="decimal" w:pos="907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9B6B46" w:rsidRDefault="009B6B46" w:rsidP="00CC02F1">
            <w:pPr>
              <w:tabs>
                <w:tab w:val="decimal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9,390</w:t>
            </w:r>
          </w:p>
        </w:tc>
      </w:tr>
      <w:tr w:rsidR="000A3B03" w:rsidRPr="00B24D50" w:rsidTr="002F24BF">
        <w:trPr>
          <w:trHeight w:val="80"/>
        </w:trPr>
        <w:tc>
          <w:tcPr>
            <w:tcW w:w="3780" w:type="dxa"/>
          </w:tcPr>
          <w:p w:rsidR="000A3B03" w:rsidRPr="00B24D50" w:rsidRDefault="000A3B03" w:rsidP="000A3B03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B24D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</w:t>
            </w:r>
            <w:r w:rsidR="00A876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AB7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A876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Default="009B6B46" w:rsidP="000A3B03">
            <w:pPr>
              <w:tabs>
                <w:tab w:val="decimal" w:pos="8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1,302</w:t>
            </w: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Default="009B6B46" w:rsidP="000A3B03">
            <w:pPr>
              <w:tabs>
                <w:tab w:val="decimal" w:pos="8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(292)</w:t>
            </w:r>
          </w:p>
        </w:tc>
        <w:tc>
          <w:tcPr>
            <w:tcW w:w="180" w:type="dxa"/>
            <w:vAlign w:val="center"/>
          </w:tcPr>
          <w:p w:rsidR="000A3B03" w:rsidRPr="00EA233B" w:rsidRDefault="000A3B03" w:rsidP="000A3B0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06255D" w:rsidRDefault="009B6B46" w:rsidP="00CC02F1">
            <w:pPr>
              <w:tabs>
                <w:tab w:val="decimal" w:pos="90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</w:t>
            </w:r>
            <w:r w:rsidR="00A87647">
              <w:rPr>
                <w:rFonts w:ascii="Angsana New" w:hAnsi="Angsana New"/>
                <w:b/>
                <w:bCs/>
                <w:sz w:val="30"/>
                <w:szCs w:val="30"/>
              </w:rPr>
              <w:t>880</w:t>
            </w:r>
          </w:p>
        </w:tc>
      </w:tr>
      <w:tr w:rsidR="000A3B03" w:rsidRPr="00B24D50" w:rsidTr="002F24BF">
        <w:trPr>
          <w:trHeight w:val="80"/>
        </w:trPr>
        <w:tc>
          <w:tcPr>
            <w:tcW w:w="3780" w:type="dxa"/>
          </w:tcPr>
          <w:p w:rsidR="000A3B03" w:rsidRPr="002F24BF" w:rsidRDefault="000A3B03" w:rsidP="000A3B0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0A3B03" w:rsidRPr="0006255D" w:rsidRDefault="000A3B03" w:rsidP="00CC02F1">
            <w:pPr>
              <w:tabs>
                <w:tab w:val="decimal" w:pos="93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0A3B03" w:rsidRPr="00BF54E7" w:rsidRDefault="000A3B03" w:rsidP="000A3B03">
            <w:pPr>
              <w:tabs>
                <w:tab w:val="decimal" w:pos="8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0A3B03" w:rsidRPr="00BF54E7" w:rsidRDefault="000A3B03" w:rsidP="000A3B03">
            <w:pPr>
              <w:tabs>
                <w:tab w:val="decimal" w:pos="8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Pr="00EA233B" w:rsidRDefault="000A3B03" w:rsidP="000A3B0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center"/>
          </w:tcPr>
          <w:p w:rsidR="000A3B03" w:rsidRPr="0006255D" w:rsidRDefault="000A3B03" w:rsidP="00CC02F1">
            <w:pPr>
              <w:tabs>
                <w:tab w:val="decimal" w:pos="90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A3B03" w:rsidRPr="00B24D50" w:rsidTr="002F24BF">
        <w:trPr>
          <w:trHeight w:val="80"/>
        </w:trPr>
        <w:tc>
          <w:tcPr>
            <w:tcW w:w="3780" w:type="dxa"/>
          </w:tcPr>
          <w:p w:rsidR="000A3B03" w:rsidRPr="002F24BF" w:rsidRDefault="000A3B03" w:rsidP="000A3B0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4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:rsidR="000A3B03" w:rsidRPr="0006255D" w:rsidRDefault="000A3B03" w:rsidP="00CC02F1">
            <w:pPr>
              <w:tabs>
                <w:tab w:val="decimal" w:pos="93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0A3B03" w:rsidRPr="00BF54E7" w:rsidRDefault="000A3B03" w:rsidP="000A3B03">
            <w:pPr>
              <w:tabs>
                <w:tab w:val="decimal" w:pos="8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0A3B03" w:rsidRPr="00BF54E7" w:rsidRDefault="000A3B03" w:rsidP="000A3B03">
            <w:pPr>
              <w:tabs>
                <w:tab w:val="decimal" w:pos="8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Pr="00EA233B" w:rsidRDefault="000A3B03" w:rsidP="000A3B0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0A3B03" w:rsidRPr="0006255D" w:rsidRDefault="000A3B03" w:rsidP="00CC02F1">
            <w:pPr>
              <w:tabs>
                <w:tab w:val="decimal" w:pos="90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A3B03" w:rsidRPr="00B24D50" w:rsidTr="002F24BF">
        <w:trPr>
          <w:trHeight w:val="80"/>
        </w:trPr>
        <w:tc>
          <w:tcPr>
            <w:tcW w:w="3780" w:type="dxa"/>
          </w:tcPr>
          <w:p w:rsidR="000A3B03" w:rsidRDefault="000A3B03" w:rsidP="000A3B03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7147A2">
              <w:rPr>
                <w:rFonts w:ascii="Angsana New" w:hAnsi="Angsana New"/>
                <w:sz w:val="30"/>
                <w:szCs w:val="30"/>
                <w:cs/>
              </w:rPr>
              <w:t>มูลค่างาน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ระหว่างทำ</w:t>
            </w:r>
            <w:r w:rsidRPr="007147A2">
              <w:rPr>
                <w:rFonts w:ascii="Angsana New" w:hAnsi="Angsana New"/>
                <w:sz w:val="30"/>
                <w:szCs w:val="30"/>
                <w:cs/>
              </w:rPr>
              <w:t>ตามสัญญาที่</w:t>
            </w:r>
          </w:p>
          <w:p w:rsidR="000A3B03" w:rsidRPr="00B24D50" w:rsidRDefault="000A3B03" w:rsidP="000A3B0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147A2">
              <w:rPr>
                <w:rFonts w:ascii="Angsana New" w:hAnsi="Angsana New"/>
                <w:sz w:val="30"/>
                <w:szCs w:val="30"/>
                <w:cs/>
              </w:rPr>
              <w:t>ยังไม่เรียกเก็บจากลูกค้า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  <w:p w:rsidR="000A3B03" w:rsidRPr="00AB7BC6" w:rsidRDefault="00A87647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(937</w:t>
            </w:r>
            <w:r w:rsidR="000A3B03" w:rsidRPr="00AB7BC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A3B03" w:rsidRDefault="000A3B03" w:rsidP="000A3B03">
            <w:pPr>
              <w:tabs>
                <w:tab w:val="decimal" w:pos="806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C06D3C" w:rsidRPr="002F24BF" w:rsidRDefault="00A87647" w:rsidP="000A3B03">
            <w:pPr>
              <w:tabs>
                <w:tab w:val="decimal" w:pos="8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180" w:type="dxa"/>
            <w:vAlign w:val="center"/>
          </w:tcPr>
          <w:p w:rsidR="000A3B03" w:rsidRPr="002F24B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3B03" w:rsidRDefault="000A3B03" w:rsidP="000A3B03">
            <w:pPr>
              <w:jc w:val="center"/>
            </w:pPr>
          </w:p>
          <w:p w:rsidR="00082056" w:rsidRDefault="00082056" w:rsidP="000A3B03">
            <w:pPr>
              <w:jc w:val="center"/>
            </w:pPr>
          </w:p>
          <w:p w:rsidR="009B6B46" w:rsidRDefault="009B6B46" w:rsidP="000A3B03">
            <w:pPr>
              <w:jc w:val="center"/>
            </w:pPr>
            <w:r>
              <w:t>-</w:t>
            </w: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0A3B03" w:rsidRDefault="000A3B03" w:rsidP="00CC02F1">
            <w:pPr>
              <w:tabs>
                <w:tab w:val="decimal" w:pos="907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C06D3C" w:rsidRDefault="009B6B46" w:rsidP="00CC02F1">
            <w:pPr>
              <w:tabs>
                <w:tab w:val="decimal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(67)</w:t>
            </w:r>
          </w:p>
        </w:tc>
      </w:tr>
      <w:tr w:rsidR="000A3B03" w:rsidRPr="00B24D50" w:rsidTr="002F24BF">
        <w:trPr>
          <w:trHeight w:val="80"/>
        </w:trPr>
        <w:tc>
          <w:tcPr>
            <w:tcW w:w="3780" w:type="dxa"/>
          </w:tcPr>
          <w:p w:rsidR="000A3B03" w:rsidRPr="00B24D50" w:rsidRDefault="000A3B03" w:rsidP="000A3B03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B24D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A87647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(937</w:t>
            </w:r>
            <w:r w:rsidR="000A3B03" w:rsidRPr="00AB7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  <w:vAlign w:val="center"/>
          </w:tcPr>
          <w:p w:rsidR="000A3B03" w:rsidRPr="002F24BF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2F24BF" w:rsidRDefault="00A87647" w:rsidP="000A3B03">
            <w:pPr>
              <w:tabs>
                <w:tab w:val="decimal" w:pos="8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180" w:type="dxa"/>
            <w:tcBorders>
              <w:bottom w:val="nil"/>
            </w:tcBorders>
            <w:vAlign w:val="center"/>
          </w:tcPr>
          <w:p w:rsidR="000A3B03" w:rsidRPr="002F24BF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A3B03" w:rsidRPr="009856AF" w:rsidRDefault="009B6B46" w:rsidP="000A3B0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56A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center"/>
          </w:tcPr>
          <w:p w:rsidR="000A3B03" w:rsidRPr="002F24BF" w:rsidRDefault="000A3B03" w:rsidP="000A3B0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2F24BF" w:rsidRDefault="009B6B46" w:rsidP="00CC02F1">
            <w:pPr>
              <w:tabs>
                <w:tab w:val="decimal" w:pos="90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(67)</w:t>
            </w:r>
          </w:p>
        </w:tc>
      </w:tr>
      <w:tr w:rsidR="000A3B03" w:rsidTr="002F24BF">
        <w:trPr>
          <w:trHeight w:val="80"/>
        </w:trPr>
        <w:tc>
          <w:tcPr>
            <w:tcW w:w="3780" w:type="dxa"/>
          </w:tcPr>
          <w:p w:rsidR="000A3B03" w:rsidRPr="002F24BF" w:rsidRDefault="000A3B03" w:rsidP="000A3B0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Pr="002F24B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A3B03" w:rsidRPr="002F24BF" w:rsidRDefault="000A3B03" w:rsidP="000A3B03">
            <w:pPr>
              <w:tabs>
                <w:tab w:val="decimal" w:pos="80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Pr="002F24B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A3B03" w:rsidRPr="002F24BF" w:rsidRDefault="000A3B03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Pr="002F24BF" w:rsidRDefault="000A3B03" w:rsidP="000A3B0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:rsidR="000A3B03" w:rsidRPr="002F24BF" w:rsidRDefault="000A3B03" w:rsidP="00CC02F1">
            <w:pPr>
              <w:tabs>
                <w:tab w:val="decimal" w:pos="90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B03" w:rsidTr="00310EA9">
        <w:trPr>
          <w:trHeight w:val="80"/>
        </w:trPr>
        <w:tc>
          <w:tcPr>
            <w:tcW w:w="3780" w:type="dxa"/>
          </w:tcPr>
          <w:p w:rsidR="000A3B03" w:rsidRPr="002F24BF" w:rsidRDefault="000A3B03" w:rsidP="000A3B0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9,933</w:t>
            </w:r>
          </w:p>
        </w:tc>
        <w:tc>
          <w:tcPr>
            <w:tcW w:w="180" w:type="dxa"/>
            <w:tcBorders>
              <w:bottom w:val="nil"/>
            </w:tcBorders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0A3B03" w:rsidRDefault="00A87647" w:rsidP="000A3B03">
            <w:pPr>
              <w:tabs>
                <w:tab w:val="decimal" w:pos="8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9B6B4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180" w:type="dxa"/>
            <w:tcBorders>
              <w:bottom w:val="nil"/>
            </w:tcBorders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0A3B03" w:rsidRDefault="009B6B46" w:rsidP="000A3B03">
            <w:pPr>
              <w:tabs>
                <w:tab w:val="decimal" w:pos="8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(292)</w:t>
            </w:r>
          </w:p>
        </w:tc>
        <w:tc>
          <w:tcPr>
            <w:tcW w:w="180" w:type="dxa"/>
            <w:tcBorders>
              <w:bottom w:val="nil"/>
            </w:tcBorders>
            <w:vAlign w:val="center"/>
          </w:tcPr>
          <w:p w:rsidR="000A3B03" w:rsidRPr="00EA233B" w:rsidRDefault="000A3B03" w:rsidP="000A3B0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:rsidR="000A3B03" w:rsidRPr="0006255D" w:rsidRDefault="009B6B46" w:rsidP="00CC02F1">
            <w:pPr>
              <w:tabs>
                <w:tab w:val="decimal" w:pos="90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11,813</w:t>
            </w:r>
          </w:p>
        </w:tc>
      </w:tr>
    </w:tbl>
    <w:p w:rsidR="002F24BF" w:rsidRPr="002F24BF" w:rsidRDefault="002F24BF">
      <w:pPr>
        <w:rPr>
          <w:sz w:val="28"/>
          <w:szCs w:val="28"/>
        </w:rPr>
      </w:pPr>
    </w:p>
    <w:p w:rsidR="002F24BF" w:rsidRDefault="002F24BF">
      <w:pPr>
        <w:rPr>
          <w:sz w:val="28"/>
          <w:szCs w:val="28"/>
        </w:rPr>
      </w:pPr>
    </w:p>
    <w:p w:rsidR="000A3B03" w:rsidRDefault="000A3B03">
      <w:pPr>
        <w:rPr>
          <w:sz w:val="28"/>
          <w:szCs w:val="28"/>
        </w:rPr>
      </w:pPr>
    </w:p>
    <w:p w:rsidR="000A3B03" w:rsidRDefault="000A3B03">
      <w:pPr>
        <w:rPr>
          <w:sz w:val="28"/>
          <w:szCs w:val="28"/>
        </w:rPr>
      </w:pPr>
    </w:p>
    <w:p w:rsidR="000A3B03" w:rsidRDefault="000A3B03">
      <w:pPr>
        <w:rPr>
          <w:sz w:val="28"/>
          <w:szCs w:val="28"/>
        </w:rPr>
      </w:pPr>
    </w:p>
    <w:p w:rsidR="000A3B03" w:rsidRDefault="000A3B03">
      <w:pPr>
        <w:rPr>
          <w:sz w:val="28"/>
          <w:szCs w:val="28"/>
        </w:rPr>
      </w:pPr>
    </w:p>
    <w:p w:rsidR="00AB7BC6" w:rsidRDefault="00AB7BC6">
      <w:pPr>
        <w:rPr>
          <w:sz w:val="28"/>
          <w:szCs w:val="28"/>
        </w:rPr>
      </w:pPr>
    </w:p>
    <w:p w:rsidR="000A3B03" w:rsidRDefault="000A3B03">
      <w:pPr>
        <w:rPr>
          <w:sz w:val="28"/>
          <w:szCs w:val="28"/>
        </w:rPr>
      </w:pPr>
    </w:p>
    <w:p w:rsidR="000A3B03" w:rsidRDefault="000A3B03">
      <w:pPr>
        <w:rPr>
          <w:sz w:val="28"/>
          <w:szCs w:val="28"/>
        </w:rPr>
      </w:pPr>
    </w:p>
    <w:p w:rsidR="003F6462" w:rsidRDefault="003F6462">
      <w:r>
        <w:br w:type="page"/>
      </w:r>
    </w:p>
    <w:tbl>
      <w:tblPr>
        <w:tblW w:w="916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1080"/>
        <w:gridCol w:w="180"/>
        <w:gridCol w:w="1260"/>
        <w:gridCol w:w="180"/>
        <w:gridCol w:w="1242"/>
      </w:tblGrid>
      <w:tr w:rsidR="000A3B03" w:rsidRPr="00B24D50" w:rsidTr="000A3B03">
        <w:trPr>
          <w:trHeight w:val="80"/>
        </w:trPr>
        <w:tc>
          <w:tcPr>
            <w:tcW w:w="3780" w:type="dxa"/>
          </w:tcPr>
          <w:p w:rsidR="000A3B03" w:rsidRPr="00B24D50" w:rsidRDefault="000A3B03" w:rsidP="000A3B03">
            <w:pPr>
              <w:ind w:left="180" w:hanging="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82" w:type="dxa"/>
            <w:gridSpan w:val="7"/>
          </w:tcPr>
          <w:p w:rsidR="000A3B03" w:rsidRPr="00B24D50" w:rsidRDefault="000A3B03" w:rsidP="000A3B03">
            <w:pPr>
              <w:ind w:left="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A2B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A3B03" w:rsidRPr="00B24D50" w:rsidTr="000A3B03">
        <w:trPr>
          <w:trHeight w:val="80"/>
        </w:trPr>
        <w:tc>
          <w:tcPr>
            <w:tcW w:w="3780" w:type="dxa"/>
          </w:tcPr>
          <w:p w:rsidR="000A3B03" w:rsidRPr="00B24D50" w:rsidRDefault="000A3B03" w:rsidP="000A3B03">
            <w:pPr>
              <w:ind w:left="180" w:hanging="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0A3B03" w:rsidRPr="001D52F5" w:rsidRDefault="000A3B03" w:rsidP="000A3B03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0A3B03" w:rsidRPr="007708D9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left="-79" w:right="-124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0A3B03" w:rsidRPr="007708D9" w:rsidRDefault="00DF3D1A" w:rsidP="000A3B03">
            <w:pPr>
              <w:pStyle w:val="acctfourfigures"/>
              <w:tabs>
                <w:tab w:val="clear" w:pos="765"/>
              </w:tabs>
              <w:spacing w:line="240" w:lineRule="auto"/>
              <w:ind w:left="-79" w:right="-124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708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น(</w:t>
            </w:r>
            <w:r w:rsidRPr="007708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รายจ่า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ย)</w:t>
            </w:r>
            <w:r w:rsidRPr="007708D9">
              <w:rPr>
                <w:rFonts w:ascii="Angsana New" w:hAnsi="Angsana New" w:cs="Angsana New"/>
                <w:sz w:val="30"/>
                <w:szCs w:val="30"/>
                <w:rtl/>
                <w:cs/>
              </w:rPr>
              <w:t xml:space="preserve"> </w:t>
            </w:r>
            <w:r w:rsidRPr="007708D9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7708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0A3B03" w:rsidRPr="007708D9" w:rsidRDefault="000A3B03" w:rsidP="000A3B03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0A3B03" w:rsidRPr="007708D9" w:rsidRDefault="000A3B03" w:rsidP="000A3B03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3B03" w:rsidRPr="00B24D50" w:rsidTr="000A3B03">
        <w:trPr>
          <w:trHeight w:val="80"/>
        </w:trPr>
        <w:tc>
          <w:tcPr>
            <w:tcW w:w="3780" w:type="dxa"/>
          </w:tcPr>
          <w:p w:rsidR="000A3B03" w:rsidRPr="00B24D50" w:rsidRDefault="000A3B03" w:rsidP="000A3B03">
            <w:pPr>
              <w:ind w:left="180" w:hanging="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0A3B03" w:rsidRPr="001D52F5" w:rsidRDefault="000A3B03" w:rsidP="000A3B03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52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D52F5">
              <w:rPr>
                <w:rFonts w:ascii="Angsana New" w:hAnsi="Angsana New"/>
                <w:sz w:val="30"/>
                <w:szCs w:val="30"/>
              </w:rPr>
              <w:t>1</w:t>
            </w:r>
            <w:r w:rsidRPr="001D52F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:rsidR="000A3B03" w:rsidRPr="001D52F5" w:rsidRDefault="000A3B03" w:rsidP="000A3B03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0A3B03" w:rsidRPr="001D52F5" w:rsidRDefault="000A3B03" w:rsidP="000A3B03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08D9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0A3B03" w:rsidRPr="001D52F5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A3B03" w:rsidRPr="007708D9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left="-61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708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:rsidR="000A3B03" w:rsidRPr="001D52F5" w:rsidRDefault="000A3B03" w:rsidP="000A3B03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0A3B03" w:rsidRPr="001D52F5" w:rsidRDefault="000A3B03" w:rsidP="000A3B03">
            <w:pPr>
              <w:ind w:left="-52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52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D52F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1D52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A3B03" w:rsidRPr="00B24D50" w:rsidTr="000A3B03">
        <w:trPr>
          <w:trHeight w:val="80"/>
        </w:trPr>
        <w:tc>
          <w:tcPr>
            <w:tcW w:w="3780" w:type="dxa"/>
          </w:tcPr>
          <w:p w:rsidR="000A3B03" w:rsidRPr="00B24D50" w:rsidRDefault="000A3B03" w:rsidP="000A3B0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382" w:type="dxa"/>
            <w:gridSpan w:val="7"/>
          </w:tcPr>
          <w:p w:rsidR="000A3B03" w:rsidRPr="00B24D50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B24D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24D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4D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A3B03" w:rsidRPr="00B24D50" w:rsidTr="000A3B03">
        <w:trPr>
          <w:trHeight w:val="80"/>
        </w:trPr>
        <w:tc>
          <w:tcPr>
            <w:tcW w:w="3780" w:type="dxa"/>
          </w:tcPr>
          <w:p w:rsidR="000A3B03" w:rsidRPr="00B24D50" w:rsidRDefault="000A3B03" w:rsidP="000A3B03">
            <w:pPr>
              <w:ind w:left="180" w:hanging="180"/>
              <w:rPr>
                <w:rFonts w:ascii="Angsana New" w:hAnsi="Angsana New"/>
                <w:sz w:val="22"/>
                <w:szCs w:val="22"/>
              </w:rPr>
            </w:pPr>
            <w:r w:rsidRPr="00B24D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0A3B03" w:rsidRPr="00B24D50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:rsidR="000A3B03" w:rsidRPr="00B24D50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:rsidR="000A3B03" w:rsidRPr="00B24D50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:rsidR="000A3B03" w:rsidRPr="00B24D50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0" w:type="dxa"/>
          </w:tcPr>
          <w:p w:rsidR="000A3B03" w:rsidRPr="00B24D50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:rsidR="000A3B03" w:rsidRPr="00B24D50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42" w:type="dxa"/>
          </w:tcPr>
          <w:p w:rsidR="000A3B03" w:rsidRPr="00B24D50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Cs w:val="22"/>
              </w:rPr>
            </w:pPr>
          </w:p>
        </w:tc>
      </w:tr>
      <w:tr w:rsidR="000A3B03" w:rsidRPr="00B24D50" w:rsidTr="000A3B03">
        <w:trPr>
          <w:trHeight w:val="80"/>
        </w:trPr>
        <w:tc>
          <w:tcPr>
            <w:tcW w:w="3780" w:type="dxa"/>
          </w:tcPr>
          <w:p w:rsidR="000A3B03" w:rsidRPr="00F87655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8765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 xml:space="preserve">775                      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0A3B03" w:rsidRPr="00AB7BC6" w:rsidRDefault="000A3B03" w:rsidP="00A5368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(132)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3B03" w:rsidRPr="00AB7BC6" w:rsidRDefault="000A3B03" w:rsidP="00AB7B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643</w:t>
            </w:r>
          </w:p>
        </w:tc>
      </w:tr>
      <w:tr w:rsidR="000A3B03" w:rsidRPr="00B24D50" w:rsidTr="000A3B03">
        <w:trPr>
          <w:trHeight w:val="80"/>
        </w:trPr>
        <w:tc>
          <w:tcPr>
            <w:tcW w:w="3780" w:type="dxa"/>
            <w:vAlign w:val="center"/>
          </w:tcPr>
          <w:p w:rsidR="000A3B03" w:rsidRDefault="000A3B03" w:rsidP="000A3B03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7147A2">
              <w:rPr>
                <w:rFonts w:ascii="Angsana New" w:hAnsi="Angsana New"/>
                <w:sz w:val="30"/>
                <w:szCs w:val="30"/>
                <w:cs/>
              </w:rPr>
              <w:t>มูลค่างาน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ระหว่างทำ</w:t>
            </w:r>
            <w:r w:rsidRPr="007147A2">
              <w:rPr>
                <w:rFonts w:ascii="Angsana New" w:hAnsi="Angsana New"/>
                <w:sz w:val="30"/>
                <w:szCs w:val="30"/>
                <w:cs/>
              </w:rPr>
              <w:t>ตามสัญญาที่</w:t>
            </w:r>
          </w:p>
          <w:p w:rsidR="000A3B03" w:rsidRDefault="000A3B03" w:rsidP="000A3B03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147A2">
              <w:rPr>
                <w:rFonts w:ascii="Angsana New" w:hAnsi="Angsana New"/>
                <w:sz w:val="30"/>
                <w:szCs w:val="30"/>
                <w:cs/>
              </w:rPr>
              <w:t>ยังไม่เรียกเก็บจากลูกค้า</w:t>
            </w:r>
          </w:p>
        </w:tc>
        <w:tc>
          <w:tcPr>
            <w:tcW w:w="1260" w:type="dxa"/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 xml:space="preserve">105                                       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0A3B03" w:rsidRPr="00AB7BC6" w:rsidRDefault="000A3B03" w:rsidP="00A5368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  <w:p w:rsidR="000A3B03" w:rsidRPr="00AB7BC6" w:rsidRDefault="000A3B03" w:rsidP="00A5368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(105)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3B03" w:rsidRPr="00AB7BC6" w:rsidRDefault="000A3B03" w:rsidP="00AB7B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3B03" w:rsidRPr="00AB7BC6" w:rsidRDefault="000A3B03" w:rsidP="00AB7B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0A3B03" w:rsidRPr="00AB7BC6" w:rsidRDefault="000A3B03" w:rsidP="00CC02F1">
            <w:pPr>
              <w:tabs>
                <w:tab w:val="decimal" w:pos="907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0A3B03" w:rsidRPr="00AB7BC6" w:rsidRDefault="00AF2800" w:rsidP="00CC02F1">
            <w:pPr>
              <w:tabs>
                <w:tab w:val="decimal" w:pos="62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3B03"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368F" w:rsidRPr="00B24D50" w:rsidTr="00287AB8">
        <w:trPr>
          <w:trHeight w:val="80"/>
        </w:trPr>
        <w:tc>
          <w:tcPr>
            <w:tcW w:w="3780" w:type="dxa"/>
            <w:vAlign w:val="center"/>
          </w:tcPr>
          <w:p w:rsidR="00A5368F" w:rsidRDefault="00A5368F" w:rsidP="00A536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233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center"/>
          </w:tcPr>
          <w:p w:rsidR="00A5368F" w:rsidRPr="00AB7BC6" w:rsidRDefault="00A5368F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441</w:t>
            </w:r>
          </w:p>
        </w:tc>
        <w:tc>
          <w:tcPr>
            <w:tcW w:w="180" w:type="dxa"/>
            <w:vAlign w:val="center"/>
          </w:tcPr>
          <w:p w:rsidR="00A5368F" w:rsidRPr="00AB7BC6" w:rsidRDefault="00A5368F" w:rsidP="00A5368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5368F" w:rsidRPr="00AB7BC6" w:rsidRDefault="00A5368F" w:rsidP="00A536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A5368F" w:rsidRPr="00AB7BC6" w:rsidRDefault="00A5368F" w:rsidP="00A5368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368F" w:rsidRPr="00AB7BC6" w:rsidRDefault="00A5368F" w:rsidP="00A536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A5368F" w:rsidRPr="00AB7BC6" w:rsidRDefault="00A5368F" w:rsidP="00A5368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A5368F" w:rsidRPr="00AB7BC6" w:rsidRDefault="00A5368F" w:rsidP="00CC02F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441</w:t>
            </w:r>
          </w:p>
        </w:tc>
      </w:tr>
      <w:tr w:rsidR="000A3B03" w:rsidRPr="00B24D50" w:rsidTr="000A3B03">
        <w:trPr>
          <w:trHeight w:val="80"/>
        </w:trPr>
        <w:tc>
          <w:tcPr>
            <w:tcW w:w="3780" w:type="dxa"/>
            <w:vAlign w:val="center"/>
          </w:tcPr>
          <w:p w:rsidR="000A3B03" w:rsidRPr="007147A2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  <w:r w:rsidRPr="007147A2">
              <w:rPr>
                <w:rFonts w:ascii="Angsana New" w:hAnsi="Angsana New"/>
                <w:sz w:val="30"/>
                <w:szCs w:val="30"/>
                <w:cs/>
              </w:rPr>
              <w:t>จำนวนที่เรียกเก็บจากลูกค้าสูงกว่า</w:t>
            </w:r>
          </w:p>
          <w:p w:rsidR="000A3B03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  <w:r w:rsidRPr="007147A2">
              <w:rPr>
                <w:rFonts w:ascii="Angsana New" w:hAnsi="Angsana New"/>
                <w:sz w:val="30"/>
                <w:szCs w:val="30"/>
                <w:cs/>
              </w:rPr>
              <w:t xml:space="preserve">   มูลค่างาน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ระหว่างทำ</w:t>
            </w:r>
            <w:r w:rsidRPr="007147A2">
              <w:rPr>
                <w:rFonts w:ascii="Angsana New" w:hAnsi="Angsana New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260" w:type="dxa"/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 xml:space="preserve">1,470                                  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0A3B03" w:rsidRPr="00AB7BC6" w:rsidRDefault="000A3B03" w:rsidP="00A5368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  <w:p w:rsidR="000A3B03" w:rsidRPr="00AB7BC6" w:rsidRDefault="000A3B03" w:rsidP="00A5368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(1,176)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3B03" w:rsidRPr="00AB7BC6" w:rsidRDefault="000A3B03" w:rsidP="00AB7B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3B03" w:rsidRPr="00AB7BC6" w:rsidRDefault="000A3B03" w:rsidP="00AB7B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294</w:t>
            </w:r>
          </w:p>
        </w:tc>
      </w:tr>
      <w:tr w:rsidR="007C3E29" w:rsidRPr="00B24D50" w:rsidTr="000A3B03">
        <w:trPr>
          <w:trHeight w:val="80"/>
        </w:trPr>
        <w:tc>
          <w:tcPr>
            <w:tcW w:w="3780" w:type="dxa"/>
            <w:vAlign w:val="center"/>
          </w:tcPr>
          <w:p w:rsidR="007C3E29" w:rsidRPr="007147A2" w:rsidRDefault="007C3E29" w:rsidP="007C3E2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vAlign w:val="center"/>
          </w:tcPr>
          <w:p w:rsidR="007C3E29" w:rsidRPr="00AB7BC6" w:rsidRDefault="007C3E29" w:rsidP="00CC02F1">
            <w:pPr>
              <w:tabs>
                <w:tab w:val="decimal" w:pos="653"/>
              </w:tabs>
              <w:rPr>
                <w:rFonts w:ascii="Angsana New" w:hAnsi="Angsana New"/>
                <w:sz w:val="30"/>
                <w:szCs w:val="30"/>
              </w:rPr>
            </w:pPr>
            <w:r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458</w:t>
            </w:r>
          </w:p>
        </w:tc>
        <w:tc>
          <w:tcPr>
            <w:tcW w:w="180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C3E29" w:rsidRPr="00AB7BC6" w:rsidRDefault="007C3E29" w:rsidP="007C3E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458</w:t>
            </w:r>
          </w:p>
        </w:tc>
      </w:tr>
      <w:tr w:rsidR="007C3E29" w:rsidRPr="00B24D50" w:rsidTr="000A3B03">
        <w:trPr>
          <w:trHeight w:val="80"/>
        </w:trPr>
        <w:tc>
          <w:tcPr>
            <w:tcW w:w="3780" w:type="dxa"/>
            <w:vAlign w:val="center"/>
          </w:tcPr>
          <w:p w:rsidR="007C3E29" w:rsidRDefault="007C3E29" w:rsidP="007C3E29">
            <w:pPr>
              <w:rPr>
                <w:rFonts w:ascii="Angsana New" w:hAnsi="Angsana New"/>
                <w:sz w:val="30"/>
                <w:szCs w:val="30"/>
              </w:rPr>
            </w:pPr>
            <w:r w:rsidRPr="00FB222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</w:p>
          <w:p w:rsidR="007C3E29" w:rsidRDefault="007C3E29" w:rsidP="007C3E2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B2227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 xml:space="preserve">4,477                             </w:t>
            </w:r>
          </w:p>
        </w:tc>
        <w:tc>
          <w:tcPr>
            <w:tcW w:w="180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  <w:p w:rsidR="007C3E29" w:rsidRPr="00AB7BC6" w:rsidRDefault="007C3E29" w:rsidP="007C3E29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868</w:t>
            </w:r>
          </w:p>
        </w:tc>
        <w:tc>
          <w:tcPr>
            <w:tcW w:w="180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3,689</w:t>
            </w:r>
          </w:p>
        </w:tc>
        <w:tc>
          <w:tcPr>
            <w:tcW w:w="180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9,034</w:t>
            </w:r>
          </w:p>
        </w:tc>
      </w:tr>
      <w:tr w:rsidR="000A3B03" w:rsidRPr="00B24D50" w:rsidTr="000A3B03">
        <w:trPr>
          <w:trHeight w:val="80"/>
        </w:trPr>
        <w:tc>
          <w:tcPr>
            <w:tcW w:w="3780" w:type="dxa"/>
          </w:tcPr>
          <w:p w:rsidR="000A3B03" w:rsidRPr="00B24D50" w:rsidRDefault="000A3B03" w:rsidP="000A3B03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B24D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7,268                                  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A87647" w:rsidP="00A5368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</w:t>
            </w:r>
            <w:r w:rsidR="009B6B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B7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3,689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A87647" w:rsidP="00CC02F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0A3B03" w:rsidRPr="00AB7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870</w:t>
            </w:r>
          </w:p>
        </w:tc>
      </w:tr>
      <w:tr w:rsidR="000A3B03" w:rsidRPr="00B24D50" w:rsidTr="000A3B03">
        <w:trPr>
          <w:trHeight w:val="80"/>
        </w:trPr>
        <w:tc>
          <w:tcPr>
            <w:tcW w:w="3780" w:type="dxa"/>
          </w:tcPr>
          <w:p w:rsidR="000A3B03" w:rsidRPr="002F24BF" w:rsidRDefault="000A3B03" w:rsidP="000A3B0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0A3B03" w:rsidRDefault="000A3B03" w:rsidP="00CC02F1">
            <w:pPr>
              <w:tabs>
                <w:tab w:val="decimal" w:pos="93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0A3B03" w:rsidRPr="00BF54E7" w:rsidRDefault="000A3B03" w:rsidP="00A5368F">
            <w:pPr>
              <w:tabs>
                <w:tab w:val="decimal" w:pos="7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0A3B03" w:rsidRPr="00BF54E7" w:rsidRDefault="000A3B03" w:rsidP="000A3B03">
            <w:pPr>
              <w:tabs>
                <w:tab w:val="decimal" w:pos="8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Pr="00EA233B" w:rsidRDefault="000A3B03" w:rsidP="000A3B0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center"/>
          </w:tcPr>
          <w:p w:rsidR="000A3B03" w:rsidRPr="0006255D" w:rsidRDefault="000A3B03" w:rsidP="00CC02F1">
            <w:pPr>
              <w:tabs>
                <w:tab w:val="decimal" w:pos="90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A3B03" w:rsidRPr="00B24D50" w:rsidTr="000A3B03">
        <w:trPr>
          <w:trHeight w:val="80"/>
        </w:trPr>
        <w:tc>
          <w:tcPr>
            <w:tcW w:w="3780" w:type="dxa"/>
          </w:tcPr>
          <w:p w:rsidR="000A3B03" w:rsidRPr="002F24BF" w:rsidRDefault="000A3B03" w:rsidP="000A3B0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4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:rsidR="000A3B03" w:rsidRDefault="000A3B03" w:rsidP="00CC02F1">
            <w:pPr>
              <w:tabs>
                <w:tab w:val="decimal" w:pos="93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0A3B03" w:rsidRPr="00BF54E7" w:rsidRDefault="000A3B03" w:rsidP="00A5368F">
            <w:pPr>
              <w:tabs>
                <w:tab w:val="decimal" w:pos="7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0A3B03" w:rsidRPr="00BF54E7" w:rsidRDefault="000A3B03" w:rsidP="000A3B03">
            <w:pPr>
              <w:tabs>
                <w:tab w:val="decimal" w:pos="8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Pr="00EA233B" w:rsidRDefault="000A3B03" w:rsidP="000A3B0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0A3B03" w:rsidRPr="0006255D" w:rsidRDefault="000A3B03" w:rsidP="00CC02F1">
            <w:pPr>
              <w:tabs>
                <w:tab w:val="decimal" w:pos="90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A3B03" w:rsidRPr="00B24D50" w:rsidTr="000A3B03">
        <w:trPr>
          <w:trHeight w:val="80"/>
        </w:trPr>
        <w:tc>
          <w:tcPr>
            <w:tcW w:w="3780" w:type="dxa"/>
          </w:tcPr>
          <w:p w:rsidR="000A3B03" w:rsidRDefault="000A3B03" w:rsidP="000A3B03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7147A2">
              <w:rPr>
                <w:rFonts w:ascii="Angsana New" w:hAnsi="Angsana New"/>
                <w:sz w:val="30"/>
                <w:szCs w:val="30"/>
                <w:cs/>
              </w:rPr>
              <w:t>มูลค่างาน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ระหว่างทำ</w:t>
            </w:r>
            <w:r w:rsidRPr="007147A2">
              <w:rPr>
                <w:rFonts w:ascii="Angsana New" w:hAnsi="Angsana New"/>
                <w:sz w:val="30"/>
                <w:szCs w:val="30"/>
                <w:cs/>
              </w:rPr>
              <w:t>ตามสัญญาที่</w:t>
            </w:r>
          </w:p>
          <w:p w:rsidR="000A3B03" w:rsidRPr="00B24D50" w:rsidRDefault="000A3B03" w:rsidP="000A3B0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147A2">
              <w:rPr>
                <w:rFonts w:ascii="Angsana New" w:hAnsi="Angsana New"/>
                <w:sz w:val="30"/>
                <w:szCs w:val="30"/>
                <w:cs/>
              </w:rPr>
              <w:t>ยังไม่เรียกเก็บจากลูกค้า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A3B03" w:rsidRPr="00AB7BC6" w:rsidRDefault="000A3B03" w:rsidP="00CC02F1">
            <w:pPr>
              <w:tabs>
                <w:tab w:val="decimal" w:pos="6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A3B03" w:rsidRPr="00AB7BC6" w:rsidRDefault="000A3B03" w:rsidP="00CC02F1">
            <w:pPr>
              <w:tabs>
                <w:tab w:val="decimal" w:pos="653"/>
              </w:tabs>
              <w:rPr>
                <w:rFonts w:ascii="Angsana New" w:hAnsi="Angsana New"/>
                <w:sz w:val="30"/>
                <w:szCs w:val="30"/>
              </w:rPr>
            </w:pPr>
            <w:r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A3B03" w:rsidRPr="00AB7BC6" w:rsidRDefault="000A3B03" w:rsidP="00A5368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  <w:p w:rsidR="000A3B03" w:rsidRPr="00AB7BC6" w:rsidRDefault="00137C8D" w:rsidP="00A5368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(937</w:t>
            </w:r>
            <w:r w:rsidR="000A3B03" w:rsidRPr="00AB7BC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3B03" w:rsidRPr="00AB7BC6" w:rsidRDefault="000A3B03" w:rsidP="00AB7B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3B03" w:rsidRPr="00AB7BC6" w:rsidRDefault="000A3B03" w:rsidP="00AB7B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0A3B03" w:rsidRPr="00AB7BC6" w:rsidRDefault="00137C8D" w:rsidP="00CC02F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(937</w:t>
            </w:r>
            <w:r w:rsidR="000A3B03" w:rsidRPr="00AB7BC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A3B03" w:rsidRPr="00B24D50" w:rsidTr="000A3B03">
        <w:trPr>
          <w:trHeight w:val="80"/>
        </w:trPr>
        <w:tc>
          <w:tcPr>
            <w:tcW w:w="3780" w:type="dxa"/>
          </w:tcPr>
          <w:p w:rsidR="000A3B03" w:rsidRPr="00B24D50" w:rsidRDefault="000A3B03" w:rsidP="000A3B03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B24D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0A3B03" w:rsidP="00CC02F1">
            <w:pPr>
              <w:tabs>
                <w:tab w:val="decimal" w:pos="6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B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137C8D" w:rsidP="00A5368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(937</w:t>
            </w:r>
            <w:r w:rsidR="000A3B03" w:rsidRPr="00AB7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A3B03" w:rsidRPr="00AB7BC6" w:rsidRDefault="000A3B03" w:rsidP="00AB7BC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B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137C8D" w:rsidP="00CC02F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(937</w:t>
            </w:r>
            <w:r w:rsidR="000A3B03" w:rsidRPr="00AB7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0A3B03" w:rsidTr="000A3B03">
        <w:trPr>
          <w:trHeight w:val="80"/>
        </w:trPr>
        <w:tc>
          <w:tcPr>
            <w:tcW w:w="3780" w:type="dxa"/>
          </w:tcPr>
          <w:p w:rsidR="000A3B03" w:rsidRPr="002F24BF" w:rsidRDefault="000A3B03" w:rsidP="000A3B0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A3B03" w:rsidRPr="00AB7BC6" w:rsidRDefault="000A3B03" w:rsidP="00A5368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A3B03" w:rsidTr="000A3B03">
        <w:trPr>
          <w:trHeight w:val="80"/>
        </w:trPr>
        <w:tc>
          <w:tcPr>
            <w:tcW w:w="3780" w:type="dxa"/>
          </w:tcPr>
          <w:p w:rsidR="000A3B03" w:rsidRPr="002F24BF" w:rsidRDefault="000A3B03" w:rsidP="000A3B0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7,268                                  </w:t>
            </w:r>
          </w:p>
        </w:tc>
        <w:tc>
          <w:tcPr>
            <w:tcW w:w="180" w:type="dxa"/>
            <w:tcBorders>
              <w:bottom w:val="nil"/>
            </w:tcBorders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0A3B03" w:rsidRPr="00AB7BC6" w:rsidRDefault="00A87647" w:rsidP="00A5368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(1,024</w:t>
            </w:r>
            <w:r w:rsidR="000A3B03" w:rsidRPr="00AB7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3,689</w:t>
            </w:r>
          </w:p>
        </w:tc>
        <w:tc>
          <w:tcPr>
            <w:tcW w:w="180" w:type="dxa"/>
            <w:tcBorders>
              <w:bottom w:val="nil"/>
            </w:tcBorders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center"/>
          </w:tcPr>
          <w:p w:rsidR="000A3B03" w:rsidRPr="00AB7BC6" w:rsidRDefault="00137C8D" w:rsidP="00CC02F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0A3B03" w:rsidRPr="00AB7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93</w:t>
            </w:r>
            <w:r w:rsidR="009B6B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761242" w:rsidRDefault="00761242" w:rsidP="000A3B03">
      <w:pPr>
        <w:rPr>
          <w:sz w:val="28"/>
          <w:szCs w:val="28"/>
        </w:rPr>
      </w:pPr>
    </w:p>
    <w:p w:rsidR="00761242" w:rsidRDefault="0076124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F24BF" w:rsidRPr="00814506" w:rsidRDefault="002F24BF" w:rsidP="001B5421">
      <w:pPr>
        <w:ind w:right="-72"/>
        <w:jc w:val="thaiDistribute"/>
        <w:rPr>
          <w:rFonts w:ascii="Angsana New" w:hAnsi="Angsana New"/>
          <w:sz w:val="6"/>
          <w:szCs w:val="6"/>
        </w:rPr>
      </w:pPr>
    </w:p>
    <w:tbl>
      <w:tblPr>
        <w:tblW w:w="915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1080"/>
        <w:gridCol w:w="180"/>
        <w:gridCol w:w="1260"/>
        <w:gridCol w:w="178"/>
        <w:gridCol w:w="1235"/>
      </w:tblGrid>
      <w:tr w:rsidR="001B5421" w:rsidRPr="00B24D50" w:rsidTr="00814506">
        <w:trPr>
          <w:trHeight w:val="80"/>
          <w:tblHeader/>
        </w:trPr>
        <w:tc>
          <w:tcPr>
            <w:tcW w:w="3780" w:type="dxa"/>
          </w:tcPr>
          <w:p w:rsidR="001B5421" w:rsidRPr="00B24D50" w:rsidRDefault="002F24BF" w:rsidP="00A94DC8">
            <w:pPr>
              <w:ind w:left="180" w:hanging="18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5373" w:type="dxa"/>
            <w:gridSpan w:val="7"/>
            <w:vAlign w:val="bottom"/>
          </w:tcPr>
          <w:p w:rsidR="001B5421" w:rsidRPr="00B24D50" w:rsidRDefault="001B5421" w:rsidP="005E3AB0">
            <w:pPr>
              <w:ind w:left="-106" w:right="-9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A7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1B9B" w:rsidRPr="007708D9" w:rsidTr="00814506">
        <w:trPr>
          <w:trHeight w:val="80"/>
          <w:tblHeader/>
        </w:trPr>
        <w:tc>
          <w:tcPr>
            <w:tcW w:w="3780" w:type="dxa"/>
          </w:tcPr>
          <w:p w:rsidR="00AD1B9B" w:rsidRPr="00B24D50" w:rsidRDefault="00AD1B9B" w:rsidP="00A94DC8">
            <w:pPr>
              <w:ind w:left="180" w:hanging="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AD1B9B" w:rsidRPr="001D52F5" w:rsidRDefault="00AD1B9B" w:rsidP="0091174A">
            <w:pPr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AD1B9B" w:rsidRPr="007708D9" w:rsidRDefault="00AD1B9B" w:rsidP="0091174A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AD1B9B" w:rsidRPr="007708D9" w:rsidRDefault="00DF3D1A" w:rsidP="0091174A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708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น(</w:t>
            </w:r>
            <w:r w:rsidRPr="007708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รายจ่า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ย)</w:t>
            </w:r>
            <w:r w:rsidRPr="007708D9">
              <w:rPr>
                <w:rFonts w:ascii="Angsana New" w:hAnsi="Angsana New" w:cs="Angsana New"/>
                <w:sz w:val="30"/>
                <w:szCs w:val="30"/>
                <w:rtl/>
                <w:cs/>
              </w:rPr>
              <w:t xml:space="preserve"> </w:t>
            </w:r>
            <w:r w:rsidRPr="007708D9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7708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78" w:type="dxa"/>
            <w:vAlign w:val="bottom"/>
          </w:tcPr>
          <w:p w:rsidR="00AD1B9B" w:rsidRPr="007708D9" w:rsidRDefault="00AD1B9B" w:rsidP="0091174A">
            <w:pPr>
              <w:ind w:left="-106" w:right="-97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:rsidR="00AD1B9B" w:rsidRPr="007708D9" w:rsidRDefault="00AD1B9B" w:rsidP="0091174A">
            <w:pPr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5421" w:rsidRPr="001D52F5" w:rsidTr="00814506">
        <w:trPr>
          <w:trHeight w:val="80"/>
          <w:tblHeader/>
        </w:trPr>
        <w:tc>
          <w:tcPr>
            <w:tcW w:w="3780" w:type="dxa"/>
          </w:tcPr>
          <w:p w:rsidR="001B5421" w:rsidRPr="00B24D50" w:rsidRDefault="001B5421" w:rsidP="00A94DC8">
            <w:pPr>
              <w:ind w:left="180" w:hanging="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1B5421" w:rsidRPr="001D52F5" w:rsidRDefault="001B5421" w:rsidP="000A3B03">
            <w:pPr>
              <w:ind w:left="-106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52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D52F5">
              <w:rPr>
                <w:rFonts w:ascii="Angsana New" w:hAnsi="Angsana New"/>
                <w:sz w:val="30"/>
                <w:szCs w:val="30"/>
              </w:rPr>
              <w:t>1</w:t>
            </w:r>
            <w:r w:rsidRPr="001D52F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1174A">
              <w:rPr>
                <w:rFonts w:ascii="Angsana New" w:hAnsi="Angsana New"/>
                <w:sz w:val="30"/>
                <w:szCs w:val="30"/>
              </w:rPr>
              <w:t>6</w:t>
            </w:r>
            <w:r w:rsidR="000A3B0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  <w:vAlign w:val="bottom"/>
          </w:tcPr>
          <w:p w:rsidR="001B5421" w:rsidRPr="001D52F5" w:rsidRDefault="001B5421" w:rsidP="0091174A">
            <w:pPr>
              <w:ind w:left="-106" w:right="-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1B5421" w:rsidRPr="001D52F5" w:rsidRDefault="001B5421" w:rsidP="0091174A">
            <w:pPr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08D9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1B5421" w:rsidRPr="001D52F5" w:rsidRDefault="001B5421" w:rsidP="0091174A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B5421" w:rsidRPr="007708D9" w:rsidRDefault="001B5421" w:rsidP="0091174A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708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:rsidR="001B5421" w:rsidRPr="001D52F5" w:rsidRDefault="001B5421" w:rsidP="0091174A">
            <w:pPr>
              <w:ind w:left="-106" w:right="-97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:rsidR="001B5421" w:rsidRPr="001D52F5" w:rsidRDefault="001B5421" w:rsidP="000A3B03">
            <w:pPr>
              <w:ind w:left="-106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52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D52F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1D52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1174A">
              <w:rPr>
                <w:rFonts w:ascii="Angsana New" w:hAnsi="Angsana New"/>
                <w:sz w:val="30"/>
                <w:szCs w:val="30"/>
              </w:rPr>
              <w:t>6</w:t>
            </w:r>
            <w:r w:rsidR="000A3B0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1B5421" w:rsidRPr="00B24D50" w:rsidTr="005E3AB0">
        <w:trPr>
          <w:trHeight w:val="227"/>
        </w:trPr>
        <w:tc>
          <w:tcPr>
            <w:tcW w:w="3780" w:type="dxa"/>
          </w:tcPr>
          <w:p w:rsidR="001B5421" w:rsidRPr="00B24D50" w:rsidRDefault="001B5421" w:rsidP="00A94DC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373" w:type="dxa"/>
            <w:gridSpan w:val="7"/>
          </w:tcPr>
          <w:p w:rsidR="001B5421" w:rsidRPr="00B24D50" w:rsidRDefault="001B5421" w:rsidP="0091174A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Cs w:val="22"/>
              </w:rPr>
            </w:pPr>
            <w:r w:rsidRPr="00B24D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24D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4D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B5421" w:rsidRPr="00B24D50" w:rsidTr="00AD1B9B">
        <w:trPr>
          <w:trHeight w:val="80"/>
        </w:trPr>
        <w:tc>
          <w:tcPr>
            <w:tcW w:w="3780" w:type="dxa"/>
          </w:tcPr>
          <w:p w:rsidR="001B5421" w:rsidRPr="00B24D50" w:rsidRDefault="001B5421" w:rsidP="00A94DC8">
            <w:pPr>
              <w:ind w:left="180" w:hanging="180"/>
              <w:rPr>
                <w:rFonts w:ascii="Angsana New" w:hAnsi="Angsana New"/>
                <w:sz w:val="22"/>
                <w:szCs w:val="22"/>
              </w:rPr>
            </w:pPr>
            <w:r w:rsidRPr="00B24D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1B5421" w:rsidRPr="00B24D50" w:rsidRDefault="001B5421" w:rsidP="0091174A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:rsidR="001B5421" w:rsidRPr="00B24D50" w:rsidRDefault="001B5421" w:rsidP="0091174A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:rsidR="001B5421" w:rsidRPr="00B24D50" w:rsidRDefault="001B5421" w:rsidP="0091174A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:rsidR="001B5421" w:rsidRPr="00B24D50" w:rsidRDefault="001B5421" w:rsidP="0091174A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0" w:type="dxa"/>
          </w:tcPr>
          <w:p w:rsidR="001B5421" w:rsidRPr="00B24D50" w:rsidRDefault="001B5421" w:rsidP="0091174A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8" w:type="dxa"/>
          </w:tcPr>
          <w:p w:rsidR="001B5421" w:rsidRPr="00B24D50" w:rsidRDefault="001B5421" w:rsidP="0091174A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5" w:type="dxa"/>
          </w:tcPr>
          <w:p w:rsidR="001B5421" w:rsidRPr="00B24D50" w:rsidRDefault="001B5421" w:rsidP="0091174A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rPr>
                <w:rFonts w:ascii="Angsana New" w:hAnsi="Angsana New" w:cs="Angsana New"/>
                <w:szCs w:val="22"/>
              </w:rPr>
            </w:pPr>
          </w:p>
        </w:tc>
      </w:tr>
      <w:tr w:rsidR="000A3B03" w:rsidTr="00AD1B9B">
        <w:trPr>
          <w:trHeight w:val="80"/>
        </w:trPr>
        <w:tc>
          <w:tcPr>
            <w:tcW w:w="3780" w:type="dxa"/>
          </w:tcPr>
          <w:p w:rsidR="000A3B03" w:rsidRPr="00F87655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8765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0A3B03" w:rsidRPr="00AB7BC6" w:rsidRDefault="009B6B46" w:rsidP="00CC02F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3B03" w:rsidRPr="00AB7BC6" w:rsidRDefault="009B6B46" w:rsidP="00CC02F1">
            <w:pPr>
              <w:tabs>
                <w:tab w:val="decimal" w:pos="64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vAlign w:val="center"/>
          </w:tcPr>
          <w:p w:rsidR="000A3B03" w:rsidRPr="00AB7BC6" w:rsidRDefault="009B6B46" w:rsidP="00CC02F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276</w:t>
            </w:r>
          </w:p>
        </w:tc>
      </w:tr>
      <w:tr w:rsidR="000A3B03" w:rsidTr="00AD1B9B">
        <w:trPr>
          <w:trHeight w:val="80"/>
        </w:trPr>
        <w:tc>
          <w:tcPr>
            <w:tcW w:w="3780" w:type="dxa"/>
            <w:vAlign w:val="center"/>
          </w:tcPr>
          <w:p w:rsidR="000A3B03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457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B03" w:rsidRPr="00AB7BC6" w:rsidRDefault="009B6B46" w:rsidP="00CC02F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(457)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3B03" w:rsidRPr="00AB7BC6" w:rsidRDefault="009B6B46" w:rsidP="00CC02F1">
            <w:pPr>
              <w:tabs>
                <w:tab w:val="decimal" w:pos="64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vAlign w:val="center"/>
          </w:tcPr>
          <w:p w:rsidR="000A3B03" w:rsidRPr="00AB7BC6" w:rsidRDefault="009B6B46" w:rsidP="00CC02F1">
            <w:pPr>
              <w:tabs>
                <w:tab w:val="decimal" w:pos="6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3B03" w:rsidTr="00AD1B9B">
        <w:trPr>
          <w:trHeight w:val="80"/>
        </w:trPr>
        <w:tc>
          <w:tcPr>
            <w:tcW w:w="3780" w:type="dxa"/>
            <w:vAlign w:val="center"/>
          </w:tcPr>
          <w:p w:rsidR="000A3B03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233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441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0A3B03" w:rsidRPr="00AB7BC6" w:rsidRDefault="00210FCC" w:rsidP="00CC02F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3B03" w:rsidRPr="00AB7BC6" w:rsidRDefault="00210FCC" w:rsidP="00CC02F1">
            <w:pPr>
              <w:tabs>
                <w:tab w:val="decimal" w:pos="64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vAlign w:val="center"/>
          </w:tcPr>
          <w:p w:rsidR="000A3B03" w:rsidRPr="00AB7BC6" w:rsidRDefault="00210FCC" w:rsidP="00CC02F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441</w:t>
            </w:r>
          </w:p>
        </w:tc>
      </w:tr>
      <w:tr w:rsidR="000A3B03" w:rsidTr="00AD1B9B">
        <w:trPr>
          <w:trHeight w:val="80"/>
        </w:trPr>
        <w:tc>
          <w:tcPr>
            <w:tcW w:w="3780" w:type="dxa"/>
            <w:vAlign w:val="center"/>
          </w:tcPr>
          <w:p w:rsidR="000A3B03" w:rsidRPr="007147A2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  <w:r w:rsidRPr="007147A2">
              <w:rPr>
                <w:rFonts w:ascii="Angsana New" w:hAnsi="Angsana New"/>
                <w:sz w:val="30"/>
                <w:szCs w:val="30"/>
                <w:cs/>
              </w:rPr>
              <w:t>จำนวนที่เรียกเก็บจากลูกค้าสูงกว่า</w:t>
            </w:r>
          </w:p>
          <w:p w:rsidR="000A3B03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  <w:r w:rsidRPr="007147A2">
              <w:rPr>
                <w:rFonts w:ascii="Angsana New" w:hAnsi="Angsana New"/>
                <w:sz w:val="30"/>
                <w:szCs w:val="30"/>
                <w:cs/>
              </w:rPr>
              <w:t xml:space="preserve">   มูลค่างาน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ระหว่างทำ</w:t>
            </w:r>
            <w:r w:rsidRPr="007147A2">
              <w:rPr>
                <w:rFonts w:ascii="Angsana New" w:hAnsi="Angsana New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260" w:type="dxa"/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294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0A3B03" w:rsidRDefault="000A3B03" w:rsidP="00CC02F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210FCC" w:rsidRPr="00AB7BC6" w:rsidRDefault="00210FCC" w:rsidP="00CC02F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(294)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3B03" w:rsidRDefault="000A3B03" w:rsidP="00CC02F1">
            <w:pPr>
              <w:tabs>
                <w:tab w:val="decimal" w:pos="641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210FCC" w:rsidRPr="00AB7BC6" w:rsidRDefault="00210FCC" w:rsidP="00CC02F1">
            <w:pPr>
              <w:tabs>
                <w:tab w:val="decimal" w:pos="64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vAlign w:val="center"/>
          </w:tcPr>
          <w:p w:rsidR="000A3B03" w:rsidRDefault="000A3B03" w:rsidP="00CC02F1">
            <w:pPr>
              <w:tabs>
                <w:tab w:val="decimal" w:pos="909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210FCC" w:rsidRPr="00AB7BC6" w:rsidRDefault="00210FCC" w:rsidP="00CC02F1">
            <w:pPr>
              <w:tabs>
                <w:tab w:val="decimal" w:pos="6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3E29" w:rsidTr="00AD1B9B">
        <w:trPr>
          <w:trHeight w:val="80"/>
        </w:trPr>
        <w:tc>
          <w:tcPr>
            <w:tcW w:w="3780" w:type="dxa"/>
            <w:vAlign w:val="center"/>
          </w:tcPr>
          <w:p w:rsidR="007C3E29" w:rsidRPr="007147A2" w:rsidRDefault="007C3E29" w:rsidP="007C3E2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vAlign w:val="center"/>
          </w:tcPr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6F473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="006F473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C3E29" w:rsidRPr="00AB7BC6" w:rsidRDefault="007C3E29" w:rsidP="00CC02F1">
            <w:pPr>
              <w:tabs>
                <w:tab w:val="decimal" w:pos="64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vAlign w:val="center"/>
          </w:tcPr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1,215</w:t>
            </w:r>
          </w:p>
        </w:tc>
      </w:tr>
      <w:tr w:rsidR="007C3E29" w:rsidTr="00AD1B9B">
        <w:trPr>
          <w:trHeight w:val="80"/>
        </w:trPr>
        <w:tc>
          <w:tcPr>
            <w:tcW w:w="3780" w:type="dxa"/>
            <w:vAlign w:val="center"/>
          </w:tcPr>
          <w:p w:rsidR="007C3E29" w:rsidRDefault="007C3E29" w:rsidP="007C3E29">
            <w:pPr>
              <w:rPr>
                <w:rFonts w:ascii="Angsana New" w:hAnsi="Angsana New"/>
                <w:sz w:val="30"/>
                <w:szCs w:val="30"/>
              </w:rPr>
            </w:pPr>
            <w:r w:rsidRPr="00FB222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</w:p>
          <w:p w:rsidR="007C3E29" w:rsidRDefault="007C3E29" w:rsidP="007C3E2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B2227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5,845</w:t>
            </w:r>
          </w:p>
        </w:tc>
        <w:tc>
          <w:tcPr>
            <w:tcW w:w="180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C3E29" w:rsidRDefault="007C3E29" w:rsidP="00CC02F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  <w:tc>
          <w:tcPr>
            <w:tcW w:w="180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C3E29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(140)</w:t>
            </w:r>
          </w:p>
        </w:tc>
        <w:tc>
          <w:tcPr>
            <w:tcW w:w="178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:rsidR="007C3E29" w:rsidRDefault="007C3E29" w:rsidP="00CC02F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6,211</w:t>
            </w:r>
          </w:p>
        </w:tc>
      </w:tr>
      <w:tr w:rsidR="000A3B03" w:rsidTr="00AD1B9B">
        <w:trPr>
          <w:trHeight w:val="80"/>
        </w:trPr>
        <w:tc>
          <w:tcPr>
            <w:tcW w:w="3780" w:type="dxa"/>
          </w:tcPr>
          <w:p w:rsidR="000A3B03" w:rsidRPr="00B24D50" w:rsidRDefault="000A3B03" w:rsidP="000A3B03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B24D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5E6ED8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7,46</w:t>
            </w:r>
            <w:r w:rsidR="006F47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5E6ED8" w:rsidP="00CC02F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</w:t>
            </w:r>
            <w:r w:rsidR="006F47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A3B03" w:rsidRPr="00AB7BC6" w:rsidRDefault="00210FCC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(140)</w:t>
            </w:r>
          </w:p>
        </w:tc>
        <w:tc>
          <w:tcPr>
            <w:tcW w:w="178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210FCC" w:rsidP="00CC02F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</w:t>
            </w:r>
            <w:r w:rsidR="005E6E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</w:t>
            </w:r>
          </w:p>
        </w:tc>
      </w:tr>
      <w:tr w:rsidR="000A3B03" w:rsidRPr="0006255D" w:rsidTr="002F24BF">
        <w:trPr>
          <w:trHeight w:val="80"/>
        </w:trPr>
        <w:tc>
          <w:tcPr>
            <w:tcW w:w="3780" w:type="dxa"/>
          </w:tcPr>
          <w:p w:rsidR="000A3B03" w:rsidRPr="002F24BF" w:rsidRDefault="000A3B03" w:rsidP="000A3B0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:rsidR="000A3B03" w:rsidRPr="0006255D" w:rsidRDefault="000A3B03" w:rsidP="00CC02F1">
            <w:pPr>
              <w:tabs>
                <w:tab w:val="decimal" w:pos="936"/>
              </w:tabs>
              <w:ind w:right="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0A3B03" w:rsidRPr="00BF54E7" w:rsidRDefault="000A3B03" w:rsidP="00CC02F1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A3B03" w:rsidRPr="00BF54E7" w:rsidRDefault="000A3B03" w:rsidP="000A3B03">
            <w:pPr>
              <w:tabs>
                <w:tab w:val="decimal" w:pos="8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:rsidR="000A3B03" w:rsidRPr="002F24BF" w:rsidRDefault="000A3B03" w:rsidP="000A3B0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0A3B03" w:rsidRPr="0006255D" w:rsidRDefault="000A3B03" w:rsidP="00CC02F1">
            <w:pPr>
              <w:tabs>
                <w:tab w:val="decimal" w:pos="90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44B4" w:rsidRPr="0006255D" w:rsidTr="002F24BF">
        <w:trPr>
          <w:trHeight w:val="80"/>
        </w:trPr>
        <w:tc>
          <w:tcPr>
            <w:tcW w:w="3780" w:type="dxa"/>
          </w:tcPr>
          <w:p w:rsidR="00BF44B4" w:rsidRPr="002F24BF" w:rsidRDefault="00BF44B4" w:rsidP="00BF44B4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4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:rsidR="00BF44B4" w:rsidRPr="0006255D" w:rsidRDefault="00BF44B4" w:rsidP="00CC02F1">
            <w:pPr>
              <w:tabs>
                <w:tab w:val="decimal" w:pos="936"/>
              </w:tabs>
              <w:ind w:right="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BF44B4" w:rsidRDefault="00BF44B4" w:rsidP="00BF44B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BF44B4" w:rsidRPr="00BF54E7" w:rsidRDefault="00BF44B4" w:rsidP="00CC02F1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BF44B4" w:rsidRDefault="00BF44B4" w:rsidP="00BF44B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F44B4" w:rsidRPr="00BF54E7" w:rsidRDefault="00BF44B4" w:rsidP="00BF44B4">
            <w:pPr>
              <w:tabs>
                <w:tab w:val="decimal" w:pos="8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:rsidR="00BF44B4" w:rsidRPr="002F24BF" w:rsidRDefault="00BF44B4" w:rsidP="00BF44B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BF44B4" w:rsidRPr="0006255D" w:rsidRDefault="00BF44B4" w:rsidP="00CC02F1">
            <w:pPr>
              <w:tabs>
                <w:tab w:val="decimal" w:pos="90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A3B03" w:rsidTr="002F24BF">
        <w:trPr>
          <w:trHeight w:val="80"/>
        </w:trPr>
        <w:tc>
          <w:tcPr>
            <w:tcW w:w="3780" w:type="dxa"/>
          </w:tcPr>
          <w:p w:rsidR="000A3B03" w:rsidRPr="002F24BF" w:rsidRDefault="000A3B03" w:rsidP="000A3B03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F24BF">
              <w:rPr>
                <w:rFonts w:ascii="Angsana New" w:hAnsi="Angsana New"/>
                <w:sz w:val="30"/>
                <w:szCs w:val="30"/>
                <w:cs/>
              </w:rPr>
              <w:t>มูลค่างาน</w:t>
            </w:r>
            <w:r w:rsidRPr="002F24BF">
              <w:rPr>
                <w:rFonts w:ascii="Angsana New" w:hAnsi="Angsana New" w:hint="cs"/>
                <w:sz w:val="30"/>
                <w:szCs w:val="30"/>
                <w:cs/>
              </w:rPr>
              <w:t>ระหว่างทำ</w:t>
            </w:r>
            <w:r w:rsidRPr="002F24BF">
              <w:rPr>
                <w:rFonts w:ascii="Angsana New" w:hAnsi="Angsana New"/>
                <w:sz w:val="30"/>
                <w:szCs w:val="30"/>
                <w:cs/>
              </w:rPr>
              <w:t>ตามสัญญาที่</w:t>
            </w:r>
          </w:p>
          <w:p w:rsidR="000A3B03" w:rsidRPr="00B24D50" w:rsidRDefault="000A3B03" w:rsidP="000A3B0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4B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F24BF">
              <w:rPr>
                <w:rFonts w:ascii="Angsana New" w:hAnsi="Angsana New"/>
                <w:sz w:val="30"/>
                <w:szCs w:val="30"/>
                <w:cs/>
              </w:rPr>
              <w:t>ยังไม่เรียกเก็บจากลูกค้า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  <w:p w:rsidR="000A3B03" w:rsidRPr="00AB7BC6" w:rsidRDefault="005E6ED8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(93</w:t>
            </w:r>
            <w:r w:rsidR="008A4B34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A3B03" w:rsidRPr="00AB7BC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A3B03" w:rsidRDefault="000A3B03" w:rsidP="00CC02F1">
            <w:pPr>
              <w:tabs>
                <w:tab w:val="decimal" w:pos="761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210FCC" w:rsidRDefault="005E6ED8" w:rsidP="00CC02F1">
            <w:pPr>
              <w:tabs>
                <w:tab w:val="decimal" w:pos="76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="008A4B3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E6ED8" w:rsidRPr="009856AF" w:rsidRDefault="005E6ED8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3B03" w:rsidRPr="009856AF" w:rsidRDefault="00210FCC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6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:rsidR="000A3B03" w:rsidRDefault="000A3B03" w:rsidP="000A3B0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:rsidR="000A3B03" w:rsidRDefault="000A3B03" w:rsidP="00CC02F1">
            <w:pPr>
              <w:tabs>
                <w:tab w:val="decimal" w:pos="909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210FCC" w:rsidRDefault="005E6ED8" w:rsidP="00CC02F1">
            <w:pPr>
              <w:tabs>
                <w:tab w:val="decimal" w:pos="90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(67)</w:t>
            </w:r>
          </w:p>
        </w:tc>
      </w:tr>
      <w:tr w:rsidR="000A3B03" w:rsidRPr="002F24BF" w:rsidTr="002F24BF">
        <w:trPr>
          <w:trHeight w:val="80"/>
        </w:trPr>
        <w:tc>
          <w:tcPr>
            <w:tcW w:w="3780" w:type="dxa"/>
          </w:tcPr>
          <w:p w:rsidR="000A3B03" w:rsidRPr="002F24BF" w:rsidRDefault="000A3B03" w:rsidP="000A3B0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D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5E6ED8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(93</w:t>
            </w:r>
            <w:r w:rsidR="008A4B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0A3B03" w:rsidRPr="00AB7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5E6ED8" w:rsidP="00CC02F1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="008A4B3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10FCC" w:rsidRPr="009856AF" w:rsidRDefault="00210FCC" w:rsidP="000A3B0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56A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:rsidR="000A3B03" w:rsidRPr="00AB7BC6" w:rsidRDefault="000A3B03" w:rsidP="000A3B0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5E6ED8" w:rsidP="00CC02F1">
            <w:pPr>
              <w:tabs>
                <w:tab w:val="decimal" w:pos="90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(67)</w:t>
            </w:r>
          </w:p>
        </w:tc>
      </w:tr>
      <w:tr w:rsidR="000A3B03" w:rsidRPr="002F24BF" w:rsidTr="002F24BF">
        <w:trPr>
          <w:trHeight w:val="80"/>
        </w:trPr>
        <w:tc>
          <w:tcPr>
            <w:tcW w:w="3780" w:type="dxa"/>
          </w:tcPr>
          <w:p w:rsidR="000A3B03" w:rsidRPr="002F24BF" w:rsidRDefault="000A3B03" w:rsidP="000A3B0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Pr="00AB7BC6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A3B03" w:rsidRPr="00AB7BC6" w:rsidRDefault="000A3B03" w:rsidP="00CC02F1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Pr="00AB7BC6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A3B03" w:rsidRPr="00AB7BC6" w:rsidRDefault="000A3B03" w:rsidP="000A3B03">
            <w:pPr>
              <w:tabs>
                <w:tab w:val="decimal" w:pos="8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:rsidR="000A3B03" w:rsidRPr="00AB7BC6" w:rsidRDefault="000A3B03" w:rsidP="000A3B0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center"/>
          </w:tcPr>
          <w:p w:rsidR="000A3B03" w:rsidRPr="00AB7BC6" w:rsidRDefault="000A3B03" w:rsidP="00CC02F1">
            <w:pPr>
              <w:tabs>
                <w:tab w:val="decimal" w:pos="90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3E29" w:rsidRPr="0006255D" w:rsidTr="002F24BF">
        <w:trPr>
          <w:trHeight w:val="80"/>
        </w:trPr>
        <w:tc>
          <w:tcPr>
            <w:tcW w:w="3780" w:type="dxa"/>
          </w:tcPr>
          <w:p w:rsidR="007C3E29" w:rsidRPr="002F24BF" w:rsidRDefault="007C3E29" w:rsidP="007C3E2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6,531</w:t>
            </w:r>
          </w:p>
        </w:tc>
        <w:tc>
          <w:tcPr>
            <w:tcW w:w="180" w:type="dxa"/>
            <w:vAlign w:val="center"/>
          </w:tcPr>
          <w:p w:rsidR="007C3E29" w:rsidRPr="00AB7BC6" w:rsidRDefault="007C3E29" w:rsidP="007C3E2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7C3E29" w:rsidRPr="00AB7BC6" w:rsidRDefault="007C3E29" w:rsidP="00CC02F1">
            <w:pPr>
              <w:tabs>
                <w:tab w:val="decimal" w:pos="76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1,685</w:t>
            </w:r>
          </w:p>
        </w:tc>
        <w:tc>
          <w:tcPr>
            <w:tcW w:w="180" w:type="dxa"/>
            <w:vAlign w:val="center"/>
          </w:tcPr>
          <w:p w:rsidR="007C3E29" w:rsidRPr="00AB7BC6" w:rsidRDefault="007C3E29" w:rsidP="007C3E2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C3E29" w:rsidRPr="00AB7BC6" w:rsidRDefault="007C3E29" w:rsidP="007C3E29">
            <w:pPr>
              <w:tabs>
                <w:tab w:val="decimal" w:pos="92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(140)</w:t>
            </w:r>
          </w:p>
        </w:tc>
        <w:tc>
          <w:tcPr>
            <w:tcW w:w="178" w:type="dxa"/>
            <w:vAlign w:val="center"/>
          </w:tcPr>
          <w:p w:rsidR="007C3E29" w:rsidRPr="00AB7BC6" w:rsidRDefault="007C3E29" w:rsidP="007C3E2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  <w:vAlign w:val="center"/>
          </w:tcPr>
          <w:p w:rsidR="007C3E29" w:rsidRPr="00AB7BC6" w:rsidRDefault="007C3E29" w:rsidP="00CC02F1">
            <w:pPr>
              <w:tabs>
                <w:tab w:val="decimal" w:pos="90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8,076</w:t>
            </w:r>
          </w:p>
        </w:tc>
      </w:tr>
    </w:tbl>
    <w:p w:rsidR="00761242" w:rsidRDefault="00761242" w:rsidP="00DC1F6E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761242" w:rsidRDefault="00761242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5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1080"/>
        <w:gridCol w:w="180"/>
        <w:gridCol w:w="1260"/>
        <w:gridCol w:w="178"/>
        <w:gridCol w:w="1235"/>
      </w:tblGrid>
      <w:tr w:rsidR="000A3B03" w:rsidRPr="00B24D50" w:rsidTr="000A3B03">
        <w:trPr>
          <w:trHeight w:val="80"/>
          <w:tblHeader/>
        </w:trPr>
        <w:tc>
          <w:tcPr>
            <w:tcW w:w="3780" w:type="dxa"/>
          </w:tcPr>
          <w:p w:rsidR="000A3B03" w:rsidRPr="00B24D50" w:rsidRDefault="000A3B03" w:rsidP="000A3B03">
            <w:pPr>
              <w:ind w:left="180" w:hanging="18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5373" w:type="dxa"/>
            <w:gridSpan w:val="7"/>
            <w:vAlign w:val="bottom"/>
          </w:tcPr>
          <w:p w:rsidR="000A3B03" w:rsidRPr="00B24D50" w:rsidRDefault="000A3B03" w:rsidP="000A3B03">
            <w:pPr>
              <w:ind w:left="-106" w:right="-9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A7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3B03" w:rsidRPr="007708D9" w:rsidTr="000A3B03">
        <w:trPr>
          <w:trHeight w:val="80"/>
          <w:tblHeader/>
        </w:trPr>
        <w:tc>
          <w:tcPr>
            <w:tcW w:w="3780" w:type="dxa"/>
          </w:tcPr>
          <w:p w:rsidR="000A3B03" w:rsidRPr="00B24D50" w:rsidRDefault="000A3B03" w:rsidP="000A3B03">
            <w:pPr>
              <w:ind w:left="180" w:hanging="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0A3B03" w:rsidRPr="001D52F5" w:rsidRDefault="000A3B03" w:rsidP="000A3B03">
            <w:pPr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0A3B03" w:rsidRPr="007708D9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0A3B03" w:rsidRPr="007708D9" w:rsidRDefault="00DF3D1A" w:rsidP="000A3B0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708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น(</w:t>
            </w:r>
            <w:r w:rsidRPr="007708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รายจ่า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ย)</w:t>
            </w:r>
            <w:r w:rsidRPr="007708D9">
              <w:rPr>
                <w:rFonts w:ascii="Angsana New" w:hAnsi="Angsana New" w:cs="Angsana New"/>
                <w:sz w:val="30"/>
                <w:szCs w:val="30"/>
                <w:rtl/>
                <w:cs/>
              </w:rPr>
              <w:t xml:space="preserve"> </w:t>
            </w:r>
            <w:r w:rsidRPr="007708D9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7708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78" w:type="dxa"/>
            <w:vAlign w:val="bottom"/>
          </w:tcPr>
          <w:p w:rsidR="000A3B03" w:rsidRPr="007708D9" w:rsidRDefault="000A3B03" w:rsidP="000A3B03">
            <w:pPr>
              <w:ind w:left="-106" w:right="-97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:rsidR="000A3B03" w:rsidRPr="007708D9" w:rsidRDefault="000A3B03" w:rsidP="000A3B03">
            <w:pPr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3B03" w:rsidRPr="001D52F5" w:rsidTr="000A3B03">
        <w:trPr>
          <w:trHeight w:val="80"/>
          <w:tblHeader/>
        </w:trPr>
        <w:tc>
          <w:tcPr>
            <w:tcW w:w="3780" w:type="dxa"/>
          </w:tcPr>
          <w:p w:rsidR="000A3B03" w:rsidRPr="00B24D50" w:rsidRDefault="000A3B03" w:rsidP="000A3B03">
            <w:pPr>
              <w:ind w:left="180" w:hanging="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0A3B03" w:rsidRPr="001D52F5" w:rsidRDefault="000A3B03" w:rsidP="000A3B03">
            <w:pPr>
              <w:ind w:left="-106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52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D52F5">
              <w:rPr>
                <w:rFonts w:ascii="Angsana New" w:hAnsi="Angsana New"/>
                <w:sz w:val="30"/>
                <w:szCs w:val="30"/>
              </w:rPr>
              <w:t>1</w:t>
            </w:r>
            <w:r w:rsidRPr="001D52F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:rsidR="000A3B03" w:rsidRPr="001D52F5" w:rsidRDefault="000A3B03" w:rsidP="000A3B03">
            <w:pPr>
              <w:ind w:left="-106" w:right="-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0A3B03" w:rsidRPr="001D52F5" w:rsidRDefault="000A3B03" w:rsidP="000A3B03">
            <w:pPr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08D9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0A3B03" w:rsidRPr="001D52F5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A3B03" w:rsidRPr="007708D9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708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:rsidR="000A3B03" w:rsidRPr="001D52F5" w:rsidRDefault="000A3B03" w:rsidP="000A3B03">
            <w:pPr>
              <w:ind w:left="-106" w:right="-97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:rsidR="000A3B03" w:rsidRPr="001D52F5" w:rsidRDefault="000A3B03" w:rsidP="000A3B03">
            <w:pPr>
              <w:ind w:left="-106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52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D52F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1D52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A3B03" w:rsidRPr="00B24D50" w:rsidTr="000A3B03">
        <w:trPr>
          <w:trHeight w:val="227"/>
        </w:trPr>
        <w:tc>
          <w:tcPr>
            <w:tcW w:w="3780" w:type="dxa"/>
          </w:tcPr>
          <w:p w:rsidR="000A3B03" w:rsidRPr="00B24D50" w:rsidRDefault="000A3B03" w:rsidP="000A3B0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373" w:type="dxa"/>
            <w:gridSpan w:val="7"/>
          </w:tcPr>
          <w:p w:rsidR="000A3B03" w:rsidRPr="00B24D50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Cs w:val="22"/>
              </w:rPr>
            </w:pPr>
            <w:r w:rsidRPr="00B24D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24D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4D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A3B03" w:rsidRPr="00B24D50" w:rsidTr="000A3B03">
        <w:trPr>
          <w:trHeight w:val="80"/>
        </w:trPr>
        <w:tc>
          <w:tcPr>
            <w:tcW w:w="3780" w:type="dxa"/>
          </w:tcPr>
          <w:p w:rsidR="000A3B03" w:rsidRPr="00B24D50" w:rsidRDefault="000A3B03" w:rsidP="000A3B03">
            <w:pPr>
              <w:ind w:left="180" w:hanging="180"/>
              <w:rPr>
                <w:rFonts w:ascii="Angsana New" w:hAnsi="Angsana New"/>
                <w:sz w:val="22"/>
                <w:szCs w:val="22"/>
              </w:rPr>
            </w:pPr>
            <w:r w:rsidRPr="00B24D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0A3B03" w:rsidRPr="00B24D50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:rsidR="000A3B03" w:rsidRPr="00B24D50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:rsidR="000A3B03" w:rsidRPr="00B24D50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:rsidR="000A3B03" w:rsidRPr="00B24D50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0" w:type="dxa"/>
          </w:tcPr>
          <w:p w:rsidR="000A3B03" w:rsidRPr="00B24D50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8" w:type="dxa"/>
          </w:tcPr>
          <w:p w:rsidR="000A3B03" w:rsidRPr="00B24D50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5" w:type="dxa"/>
          </w:tcPr>
          <w:p w:rsidR="000A3B03" w:rsidRPr="00B24D50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rPr>
                <w:rFonts w:ascii="Angsana New" w:hAnsi="Angsana New" w:cs="Angsana New"/>
                <w:szCs w:val="22"/>
              </w:rPr>
            </w:pPr>
          </w:p>
        </w:tc>
      </w:tr>
      <w:tr w:rsidR="000A3B03" w:rsidTr="000A3B03">
        <w:trPr>
          <w:trHeight w:val="80"/>
        </w:trPr>
        <w:tc>
          <w:tcPr>
            <w:tcW w:w="3780" w:type="dxa"/>
          </w:tcPr>
          <w:p w:rsidR="000A3B03" w:rsidRPr="00F87655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8765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220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0A3B03" w:rsidRPr="00AB7BC6" w:rsidRDefault="000A3B03" w:rsidP="00A5368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(132)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3B03" w:rsidRPr="00AB7BC6" w:rsidRDefault="000A3B03" w:rsidP="00AB7B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tr w:rsidR="00386B8B" w:rsidTr="00287AB8">
        <w:trPr>
          <w:trHeight w:val="80"/>
        </w:trPr>
        <w:tc>
          <w:tcPr>
            <w:tcW w:w="3780" w:type="dxa"/>
            <w:vAlign w:val="center"/>
          </w:tcPr>
          <w:p w:rsidR="00386B8B" w:rsidRDefault="00386B8B" w:rsidP="00386B8B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7147A2">
              <w:rPr>
                <w:rFonts w:ascii="Angsana New" w:hAnsi="Angsana New"/>
                <w:sz w:val="30"/>
                <w:szCs w:val="30"/>
                <w:cs/>
              </w:rPr>
              <w:t>มูลค่างาน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ระหว่างทำ</w:t>
            </w:r>
            <w:r w:rsidRPr="007147A2">
              <w:rPr>
                <w:rFonts w:ascii="Angsana New" w:hAnsi="Angsana New"/>
                <w:sz w:val="30"/>
                <w:szCs w:val="30"/>
                <w:cs/>
              </w:rPr>
              <w:t>ตามสัญญาที่</w:t>
            </w:r>
          </w:p>
          <w:p w:rsidR="00386B8B" w:rsidRDefault="00386B8B" w:rsidP="00386B8B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147A2">
              <w:rPr>
                <w:rFonts w:ascii="Angsana New" w:hAnsi="Angsana New"/>
                <w:sz w:val="30"/>
                <w:szCs w:val="30"/>
                <w:cs/>
              </w:rPr>
              <w:t>ยังไม่เรียกเก็บจากลูกค้า</w:t>
            </w:r>
          </w:p>
        </w:tc>
        <w:tc>
          <w:tcPr>
            <w:tcW w:w="1260" w:type="dxa"/>
            <w:vAlign w:val="center"/>
          </w:tcPr>
          <w:p w:rsidR="00386B8B" w:rsidRPr="00AB7BC6" w:rsidRDefault="00386B8B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  <w:p w:rsidR="00386B8B" w:rsidRPr="00AB7BC6" w:rsidRDefault="00386B8B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 xml:space="preserve">105                                      </w:t>
            </w:r>
          </w:p>
        </w:tc>
        <w:tc>
          <w:tcPr>
            <w:tcW w:w="180" w:type="dxa"/>
            <w:vAlign w:val="center"/>
          </w:tcPr>
          <w:p w:rsidR="00386B8B" w:rsidRPr="00AB7BC6" w:rsidRDefault="00386B8B" w:rsidP="00386B8B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386B8B" w:rsidRPr="00AB7BC6" w:rsidRDefault="00386B8B" w:rsidP="00386B8B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  <w:p w:rsidR="00386B8B" w:rsidRPr="00AB7BC6" w:rsidRDefault="00386B8B" w:rsidP="00386B8B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(105)</w:t>
            </w:r>
          </w:p>
        </w:tc>
        <w:tc>
          <w:tcPr>
            <w:tcW w:w="180" w:type="dxa"/>
            <w:vAlign w:val="center"/>
          </w:tcPr>
          <w:p w:rsidR="00386B8B" w:rsidRPr="00AB7BC6" w:rsidRDefault="00386B8B" w:rsidP="00386B8B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6B8B" w:rsidRPr="00AB7BC6" w:rsidRDefault="00386B8B" w:rsidP="00386B8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86B8B" w:rsidRPr="00AB7BC6" w:rsidRDefault="00386B8B" w:rsidP="00386B8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:rsidR="00386B8B" w:rsidRPr="00AB7BC6" w:rsidRDefault="00386B8B" w:rsidP="00386B8B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386B8B" w:rsidRDefault="00386B8B" w:rsidP="00CC02F1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386B8B" w:rsidRPr="00AB7BC6" w:rsidRDefault="00386B8B" w:rsidP="00CC02F1">
            <w:pPr>
              <w:tabs>
                <w:tab w:val="decimal" w:pos="625"/>
              </w:tabs>
              <w:rPr>
                <w:rFonts w:ascii="Angsana New" w:hAnsi="Angsana New"/>
                <w:sz w:val="30"/>
                <w:szCs w:val="30"/>
              </w:rPr>
            </w:pPr>
            <w:r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368F" w:rsidTr="000A3B03">
        <w:trPr>
          <w:trHeight w:val="80"/>
        </w:trPr>
        <w:tc>
          <w:tcPr>
            <w:tcW w:w="3780" w:type="dxa"/>
            <w:vAlign w:val="center"/>
          </w:tcPr>
          <w:p w:rsidR="00A5368F" w:rsidRDefault="00A5368F" w:rsidP="00A5368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vAlign w:val="center"/>
          </w:tcPr>
          <w:p w:rsidR="00A5368F" w:rsidRPr="00AB7BC6" w:rsidRDefault="00A5368F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 xml:space="preserve">457                                      </w:t>
            </w:r>
          </w:p>
        </w:tc>
        <w:tc>
          <w:tcPr>
            <w:tcW w:w="180" w:type="dxa"/>
            <w:vAlign w:val="center"/>
          </w:tcPr>
          <w:p w:rsidR="00A5368F" w:rsidRPr="00AB7BC6" w:rsidRDefault="00A5368F" w:rsidP="00A5368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5368F" w:rsidRPr="00AB7BC6" w:rsidRDefault="00A5368F" w:rsidP="00A536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A5368F" w:rsidRPr="00AB7BC6" w:rsidRDefault="00A5368F" w:rsidP="00A5368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368F" w:rsidRPr="00AB7BC6" w:rsidRDefault="00A5368F" w:rsidP="00A536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:rsidR="00A5368F" w:rsidRPr="00AB7BC6" w:rsidRDefault="00A5368F" w:rsidP="00A5368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vAlign w:val="center"/>
          </w:tcPr>
          <w:p w:rsidR="00A5368F" w:rsidRPr="00AB7BC6" w:rsidRDefault="00A5368F" w:rsidP="00CC02F1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457</w:t>
            </w:r>
          </w:p>
        </w:tc>
      </w:tr>
      <w:tr w:rsidR="00A5368F" w:rsidTr="00287AB8">
        <w:trPr>
          <w:trHeight w:val="80"/>
        </w:trPr>
        <w:tc>
          <w:tcPr>
            <w:tcW w:w="3780" w:type="dxa"/>
            <w:vAlign w:val="center"/>
          </w:tcPr>
          <w:p w:rsidR="00A5368F" w:rsidRDefault="00A5368F" w:rsidP="00A536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233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center"/>
          </w:tcPr>
          <w:p w:rsidR="00A5368F" w:rsidRPr="00AB7BC6" w:rsidRDefault="00A5368F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441</w:t>
            </w:r>
          </w:p>
        </w:tc>
        <w:tc>
          <w:tcPr>
            <w:tcW w:w="180" w:type="dxa"/>
            <w:vAlign w:val="center"/>
          </w:tcPr>
          <w:p w:rsidR="00A5368F" w:rsidRPr="00AB7BC6" w:rsidRDefault="00A5368F" w:rsidP="00A5368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5368F" w:rsidRPr="00AB7BC6" w:rsidRDefault="00A5368F" w:rsidP="00A536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A5368F" w:rsidRPr="00AB7BC6" w:rsidRDefault="00A5368F" w:rsidP="00A5368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368F" w:rsidRPr="00AB7BC6" w:rsidRDefault="00A5368F" w:rsidP="00A536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:rsidR="00A5368F" w:rsidRPr="00AB7BC6" w:rsidRDefault="00A5368F" w:rsidP="00A5368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vAlign w:val="center"/>
          </w:tcPr>
          <w:p w:rsidR="00A5368F" w:rsidRPr="00AB7BC6" w:rsidRDefault="00A5368F" w:rsidP="00CC02F1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441</w:t>
            </w:r>
          </w:p>
        </w:tc>
      </w:tr>
      <w:tr w:rsidR="000A3B03" w:rsidTr="000A3B03">
        <w:trPr>
          <w:trHeight w:val="80"/>
        </w:trPr>
        <w:tc>
          <w:tcPr>
            <w:tcW w:w="3780" w:type="dxa"/>
            <w:vAlign w:val="center"/>
          </w:tcPr>
          <w:p w:rsidR="000A3B03" w:rsidRPr="007147A2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  <w:r w:rsidRPr="007147A2">
              <w:rPr>
                <w:rFonts w:ascii="Angsana New" w:hAnsi="Angsana New"/>
                <w:sz w:val="30"/>
                <w:szCs w:val="30"/>
                <w:cs/>
              </w:rPr>
              <w:t>จำนวนที่เรียกเก็บจากลูกค้าสูงกว่า</w:t>
            </w:r>
          </w:p>
          <w:p w:rsidR="000A3B03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  <w:r w:rsidRPr="007147A2">
              <w:rPr>
                <w:rFonts w:ascii="Angsana New" w:hAnsi="Angsana New"/>
                <w:sz w:val="30"/>
                <w:szCs w:val="30"/>
                <w:cs/>
              </w:rPr>
              <w:t xml:space="preserve">   มูลค่างาน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ระหว่างทำ</w:t>
            </w:r>
            <w:r w:rsidRPr="007147A2">
              <w:rPr>
                <w:rFonts w:ascii="Angsana New" w:hAnsi="Angsana New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260" w:type="dxa"/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 xml:space="preserve">1,470                                  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0A3B03" w:rsidRPr="00AB7BC6" w:rsidRDefault="000A3B03" w:rsidP="00A5368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  <w:p w:rsidR="000A3B03" w:rsidRPr="00AB7BC6" w:rsidRDefault="000A3B03" w:rsidP="00A5368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(1,176)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3B03" w:rsidRPr="00AB7BC6" w:rsidRDefault="000A3B03" w:rsidP="00AB7B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3B03" w:rsidRPr="00AB7BC6" w:rsidRDefault="000A3B03" w:rsidP="00AB7B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294</w:t>
            </w:r>
          </w:p>
        </w:tc>
      </w:tr>
      <w:tr w:rsidR="007C3E29" w:rsidTr="000A3B03">
        <w:trPr>
          <w:trHeight w:val="80"/>
        </w:trPr>
        <w:tc>
          <w:tcPr>
            <w:tcW w:w="3780" w:type="dxa"/>
            <w:vAlign w:val="center"/>
          </w:tcPr>
          <w:p w:rsidR="007C3E29" w:rsidRPr="007147A2" w:rsidRDefault="007C3E29" w:rsidP="007C3E2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vAlign w:val="center"/>
          </w:tcPr>
          <w:p w:rsidR="007C3E29" w:rsidRPr="00AB7BC6" w:rsidRDefault="007C3E29" w:rsidP="00CC02F1">
            <w:pPr>
              <w:tabs>
                <w:tab w:val="decimal" w:pos="653"/>
              </w:tabs>
              <w:rPr>
                <w:rFonts w:ascii="Angsana New" w:hAnsi="Angsana New"/>
                <w:sz w:val="30"/>
                <w:szCs w:val="30"/>
              </w:rPr>
            </w:pPr>
            <w:r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413E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C3E29" w:rsidRPr="00AB7BC6" w:rsidRDefault="007C3E29" w:rsidP="007C3E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B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vAlign w:val="center"/>
          </w:tcPr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413E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C3E29" w:rsidTr="000A3B03">
        <w:trPr>
          <w:trHeight w:val="80"/>
        </w:trPr>
        <w:tc>
          <w:tcPr>
            <w:tcW w:w="3780" w:type="dxa"/>
            <w:vAlign w:val="center"/>
          </w:tcPr>
          <w:p w:rsidR="007C3E29" w:rsidRDefault="007C3E29" w:rsidP="007C3E29">
            <w:pPr>
              <w:rPr>
                <w:rFonts w:ascii="Angsana New" w:hAnsi="Angsana New"/>
                <w:sz w:val="30"/>
                <w:szCs w:val="30"/>
              </w:rPr>
            </w:pPr>
            <w:r w:rsidRPr="00FB222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</w:p>
          <w:p w:rsidR="007C3E29" w:rsidRDefault="007C3E29" w:rsidP="007C3E2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B2227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 xml:space="preserve">2,653                                </w:t>
            </w:r>
          </w:p>
        </w:tc>
        <w:tc>
          <w:tcPr>
            <w:tcW w:w="180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  <w:p w:rsidR="007C3E29" w:rsidRPr="00AB7BC6" w:rsidRDefault="007C3E29" w:rsidP="007C3E29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589</w:t>
            </w:r>
          </w:p>
        </w:tc>
        <w:tc>
          <w:tcPr>
            <w:tcW w:w="180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2,603</w:t>
            </w:r>
          </w:p>
        </w:tc>
        <w:tc>
          <w:tcPr>
            <w:tcW w:w="178" w:type="dxa"/>
            <w:vAlign w:val="center"/>
          </w:tcPr>
          <w:p w:rsidR="007C3E29" w:rsidRPr="00AB7BC6" w:rsidRDefault="007C3E29" w:rsidP="007C3E2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7C3E29" w:rsidRPr="00AB7BC6" w:rsidRDefault="007C3E29" w:rsidP="00CC02F1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sz w:val="30"/>
                <w:szCs w:val="30"/>
              </w:rPr>
              <w:t>5,845</w:t>
            </w:r>
          </w:p>
        </w:tc>
      </w:tr>
      <w:tr w:rsidR="000A3B03" w:rsidTr="000A3B03">
        <w:trPr>
          <w:trHeight w:val="80"/>
        </w:trPr>
        <w:tc>
          <w:tcPr>
            <w:tcW w:w="3780" w:type="dxa"/>
          </w:tcPr>
          <w:p w:rsidR="000A3B03" w:rsidRPr="00B24D50" w:rsidRDefault="000A3B03" w:rsidP="000A3B03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B24D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5,346                                  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5E6ED8" w:rsidP="00A5368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(48</w:t>
            </w:r>
            <w:r w:rsidR="00E778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0A3B03" w:rsidRPr="00AB7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7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2,603</w:t>
            </w:r>
          </w:p>
        </w:tc>
        <w:tc>
          <w:tcPr>
            <w:tcW w:w="178" w:type="dxa"/>
            <w:vAlign w:val="center"/>
          </w:tcPr>
          <w:p w:rsidR="000A3B03" w:rsidRPr="00AB7BC6" w:rsidRDefault="000A3B03" w:rsidP="00AB7BC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5E6ED8" w:rsidP="00CC02F1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7,46</w:t>
            </w:r>
            <w:r w:rsidR="00413E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0A3B03" w:rsidRPr="0006255D" w:rsidTr="000A3B03">
        <w:trPr>
          <w:trHeight w:val="80"/>
        </w:trPr>
        <w:tc>
          <w:tcPr>
            <w:tcW w:w="3780" w:type="dxa"/>
          </w:tcPr>
          <w:p w:rsidR="000A3B03" w:rsidRPr="002F24BF" w:rsidRDefault="000A3B03" w:rsidP="000A3B0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:rsidR="000A3B03" w:rsidRDefault="000A3B03" w:rsidP="00CC02F1">
            <w:pPr>
              <w:tabs>
                <w:tab w:val="decimal" w:pos="936"/>
              </w:tabs>
              <w:ind w:right="1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0A3B03" w:rsidRPr="00BF54E7" w:rsidRDefault="000A3B03" w:rsidP="00A5368F">
            <w:pPr>
              <w:tabs>
                <w:tab w:val="decimal" w:pos="772"/>
              </w:tabs>
              <w:ind w:right="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A3B03" w:rsidRPr="00BF54E7" w:rsidRDefault="000A3B03" w:rsidP="000A3B03">
            <w:pPr>
              <w:tabs>
                <w:tab w:val="decimal" w:pos="8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:rsidR="000A3B03" w:rsidRPr="002F24BF" w:rsidRDefault="000A3B03" w:rsidP="000A3B0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0A3B03" w:rsidRPr="0006255D" w:rsidRDefault="000A3B03" w:rsidP="00CC02F1">
            <w:pPr>
              <w:tabs>
                <w:tab w:val="decimal" w:pos="92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44B4" w:rsidRPr="0006255D" w:rsidTr="000A3B03">
        <w:trPr>
          <w:trHeight w:val="80"/>
        </w:trPr>
        <w:tc>
          <w:tcPr>
            <w:tcW w:w="3780" w:type="dxa"/>
          </w:tcPr>
          <w:p w:rsidR="00BF44B4" w:rsidRPr="002F24BF" w:rsidRDefault="00BF44B4" w:rsidP="00BF44B4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4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:rsidR="00BF44B4" w:rsidRDefault="00BF44B4" w:rsidP="00CC02F1">
            <w:pPr>
              <w:tabs>
                <w:tab w:val="decimal" w:pos="936"/>
              </w:tabs>
              <w:ind w:right="1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BF44B4" w:rsidRDefault="00BF44B4" w:rsidP="00BF44B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BF44B4" w:rsidRPr="00BF54E7" w:rsidRDefault="00BF44B4" w:rsidP="00BF44B4">
            <w:pPr>
              <w:tabs>
                <w:tab w:val="decimal" w:pos="772"/>
              </w:tabs>
              <w:ind w:right="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BF44B4" w:rsidRDefault="00BF44B4" w:rsidP="00BF44B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F44B4" w:rsidRPr="00BF54E7" w:rsidRDefault="00BF44B4" w:rsidP="00BF44B4">
            <w:pPr>
              <w:tabs>
                <w:tab w:val="decimal" w:pos="8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:rsidR="00BF44B4" w:rsidRPr="002F24BF" w:rsidRDefault="00BF44B4" w:rsidP="00BF44B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BF44B4" w:rsidRPr="0006255D" w:rsidRDefault="00BF44B4" w:rsidP="00CC02F1">
            <w:pPr>
              <w:tabs>
                <w:tab w:val="decimal" w:pos="92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A3B03" w:rsidTr="000A3B03">
        <w:trPr>
          <w:trHeight w:val="80"/>
        </w:trPr>
        <w:tc>
          <w:tcPr>
            <w:tcW w:w="3780" w:type="dxa"/>
          </w:tcPr>
          <w:p w:rsidR="000A3B03" w:rsidRPr="002F24BF" w:rsidRDefault="000A3B03" w:rsidP="000A3B03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F24BF">
              <w:rPr>
                <w:rFonts w:ascii="Angsana New" w:hAnsi="Angsana New"/>
                <w:sz w:val="30"/>
                <w:szCs w:val="30"/>
                <w:cs/>
              </w:rPr>
              <w:t>มูลค่างาน</w:t>
            </w:r>
            <w:r w:rsidRPr="002F24BF">
              <w:rPr>
                <w:rFonts w:ascii="Angsana New" w:hAnsi="Angsana New" w:hint="cs"/>
                <w:sz w:val="30"/>
                <w:szCs w:val="30"/>
                <w:cs/>
              </w:rPr>
              <w:t>ระหว่างทำ</w:t>
            </w:r>
            <w:r w:rsidRPr="002F24BF">
              <w:rPr>
                <w:rFonts w:ascii="Angsana New" w:hAnsi="Angsana New"/>
                <w:sz w:val="30"/>
                <w:szCs w:val="30"/>
                <w:cs/>
              </w:rPr>
              <w:t>ตามสัญญาที่</w:t>
            </w:r>
          </w:p>
          <w:p w:rsidR="000A3B03" w:rsidRPr="00B24D50" w:rsidRDefault="000A3B03" w:rsidP="000A3B0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4B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F24BF">
              <w:rPr>
                <w:rFonts w:ascii="Angsana New" w:hAnsi="Angsana New"/>
                <w:sz w:val="30"/>
                <w:szCs w:val="30"/>
                <w:cs/>
              </w:rPr>
              <w:t>ยังไม่เรียกเก็บจากลูกค้า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A3B03" w:rsidRDefault="000A3B03" w:rsidP="00CC02F1">
            <w:pPr>
              <w:tabs>
                <w:tab w:val="decimal" w:pos="653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0A3B03" w:rsidRDefault="000A3B03" w:rsidP="00CC02F1">
            <w:pPr>
              <w:tabs>
                <w:tab w:val="decimal" w:pos="6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A3B03" w:rsidRPr="00AB7BC6" w:rsidRDefault="000A3B03" w:rsidP="00A5368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  <w:p w:rsidR="000A3B03" w:rsidRPr="00AB7BC6" w:rsidRDefault="005E6ED8" w:rsidP="00710915">
            <w:pPr>
              <w:pStyle w:val="acctfourfigures"/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77817">
              <w:rPr>
                <w:rFonts w:ascii="Angsana New" w:hAnsi="Angsana New" w:cs="Angsana New"/>
                <w:sz w:val="30"/>
                <w:szCs w:val="30"/>
              </w:rPr>
              <w:t>937</w:t>
            </w:r>
            <w:r w:rsidR="000A3B03" w:rsidRPr="00AB7BC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3B03" w:rsidRDefault="000A3B03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3B03" w:rsidRDefault="000A3B03" w:rsidP="000A3B03">
            <w:pPr>
              <w:jc w:val="center"/>
            </w:pPr>
            <w:r w:rsidRPr="00C45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:rsidR="000A3B03" w:rsidRDefault="000A3B03" w:rsidP="000A3B0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:rsidR="000A3B03" w:rsidRPr="00AB7BC6" w:rsidRDefault="000A3B03" w:rsidP="00CC02F1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0A3B03" w:rsidRPr="00AB7BC6" w:rsidRDefault="00B476CE" w:rsidP="00CC02F1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(93</w:t>
            </w:r>
            <w:r w:rsidR="00DF2F7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A3B03" w:rsidRPr="00AB7BC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A3B03" w:rsidRPr="002F24BF" w:rsidTr="000A3B03">
        <w:trPr>
          <w:trHeight w:val="80"/>
        </w:trPr>
        <w:tc>
          <w:tcPr>
            <w:tcW w:w="3780" w:type="dxa"/>
          </w:tcPr>
          <w:p w:rsidR="000A3B03" w:rsidRPr="002F24BF" w:rsidRDefault="000A3B03" w:rsidP="000A3B0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D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2F24BF" w:rsidRDefault="000A3B03" w:rsidP="00CC02F1">
            <w:pPr>
              <w:tabs>
                <w:tab w:val="decimal" w:pos="6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4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:rsidR="000A3B03" w:rsidRPr="002F24BF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5E6ED8" w:rsidP="00B476CE">
            <w:pPr>
              <w:pStyle w:val="acctfourfigures"/>
              <w:spacing w:line="240" w:lineRule="atLeast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B476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</w:t>
            </w:r>
            <w:r w:rsidR="00E778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0A3B03" w:rsidRPr="00AB7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:rsidR="000A3B03" w:rsidRPr="002F24BF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A3B03" w:rsidRPr="002F24BF" w:rsidRDefault="000A3B03" w:rsidP="000A3B03">
            <w:pPr>
              <w:jc w:val="center"/>
              <w:rPr>
                <w:b/>
                <w:bCs/>
              </w:rPr>
            </w:pPr>
            <w:r w:rsidRPr="002F24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:rsidR="000A3B03" w:rsidRPr="002F24BF" w:rsidRDefault="000A3B03" w:rsidP="000A3B0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AB7BC6" w:rsidRDefault="00B476CE" w:rsidP="00CC02F1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(93</w:t>
            </w:r>
            <w:r w:rsidR="00DF2F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0A3B03" w:rsidRPr="00AB7B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0A3B03" w:rsidRPr="002F24BF" w:rsidTr="000A3B03">
        <w:trPr>
          <w:trHeight w:val="80"/>
        </w:trPr>
        <w:tc>
          <w:tcPr>
            <w:tcW w:w="3780" w:type="dxa"/>
          </w:tcPr>
          <w:p w:rsidR="000A3B03" w:rsidRPr="002F24BF" w:rsidRDefault="000A3B03" w:rsidP="000A3B0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0A3B03" w:rsidRPr="002F24BF" w:rsidRDefault="000A3B03" w:rsidP="00CC02F1">
            <w:pPr>
              <w:tabs>
                <w:tab w:val="decimal" w:pos="936"/>
              </w:tabs>
              <w:ind w:right="1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Pr="002F24BF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A3B03" w:rsidRPr="002F24BF" w:rsidRDefault="000A3B03" w:rsidP="00A5368F">
            <w:pPr>
              <w:tabs>
                <w:tab w:val="decimal" w:pos="772"/>
              </w:tabs>
              <w:ind w:right="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:rsidR="000A3B03" w:rsidRPr="002F24BF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A3B03" w:rsidRPr="002F24BF" w:rsidRDefault="000A3B03" w:rsidP="000A3B03">
            <w:pPr>
              <w:tabs>
                <w:tab w:val="decimal" w:pos="80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:rsidR="000A3B03" w:rsidRPr="002F24BF" w:rsidRDefault="000A3B03" w:rsidP="000A3B0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center"/>
          </w:tcPr>
          <w:p w:rsidR="000A3B03" w:rsidRPr="002F24BF" w:rsidRDefault="000A3B03" w:rsidP="00CC02F1">
            <w:pPr>
              <w:tabs>
                <w:tab w:val="decimal" w:pos="92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A3B03" w:rsidRPr="0006255D" w:rsidTr="000A3B03">
        <w:trPr>
          <w:trHeight w:val="80"/>
        </w:trPr>
        <w:tc>
          <w:tcPr>
            <w:tcW w:w="3780" w:type="dxa"/>
          </w:tcPr>
          <w:p w:rsidR="000A3B03" w:rsidRPr="002F24BF" w:rsidRDefault="000A3B03" w:rsidP="000A3B0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0A3B03" w:rsidRDefault="000A3B03" w:rsidP="00CC02F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79" w:right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5,346                                  </w:t>
            </w:r>
          </w:p>
        </w:tc>
        <w:tc>
          <w:tcPr>
            <w:tcW w:w="180" w:type="dxa"/>
            <w:vAlign w:val="center"/>
          </w:tcPr>
          <w:p w:rsidR="000A3B03" w:rsidRDefault="000A3B03" w:rsidP="00AB7BC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0A3B03" w:rsidRDefault="000A3B03" w:rsidP="00B476CE">
            <w:pPr>
              <w:pStyle w:val="acctfourfigures"/>
              <w:spacing w:line="240" w:lineRule="atLeast"/>
              <w:ind w:left="-79" w:right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5D0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E6ED8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B476CE"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  <w:r w:rsidRPr="00E85D0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:rsidR="000A3B03" w:rsidRDefault="000A3B03" w:rsidP="00AB7BC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A3B03" w:rsidRPr="00E85D0F" w:rsidRDefault="000A3B03" w:rsidP="00CC02F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5D0F">
              <w:rPr>
                <w:rFonts w:ascii="Angsana New" w:hAnsi="Angsana New"/>
                <w:b/>
                <w:bCs/>
                <w:sz w:val="30"/>
                <w:szCs w:val="30"/>
              </w:rPr>
              <w:t>2,603</w:t>
            </w:r>
          </w:p>
        </w:tc>
        <w:tc>
          <w:tcPr>
            <w:tcW w:w="178" w:type="dxa"/>
            <w:vAlign w:val="center"/>
          </w:tcPr>
          <w:p w:rsidR="000A3B03" w:rsidRPr="00AB7BC6" w:rsidRDefault="000A3B03" w:rsidP="00AB7BC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  <w:vAlign w:val="center"/>
          </w:tcPr>
          <w:p w:rsidR="000A3B03" w:rsidRPr="0006255D" w:rsidRDefault="000A3B03" w:rsidP="00CC02F1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55D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B476CE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</w:p>
        </w:tc>
      </w:tr>
    </w:tbl>
    <w:p w:rsidR="000A3B03" w:rsidRDefault="000A3B03" w:rsidP="00DC1F6E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2F2D40" w:rsidRPr="00DC1F6E" w:rsidRDefault="002A5D9E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2F2D40" w:rsidRPr="0000507E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:rsidR="009340DD" w:rsidRPr="00CC02F1" w:rsidRDefault="009340DD" w:rsidP="002F2D40">
      <w:pPr>
        <w:pStyle w:val="BodyText"/>
        <w:tabs>
          <w:tab w:val="left" w:pos="540"/>
        </w:tabs>
        <w:spacing w:after="0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247" w:type="dxa"/>
        <w:tblInd w:w="558" w:type="dxa"/>
        <w:tblLook w:val="01E0" w:firstRow="1" w:lastRow="1" w:firstColumn="1" w:lastColumn="1" w:noHBand="0" w:noVBand="0"/>
      </w:tblPr>
      <w:tblGrid>
        <w:gridCol w:w="3343"/>
        <w:gridCol w:w="799"/>
        <w:gridCol w:w="1054"/>
        <w:gridCol w:w="269"/>
        <w:gridCol w:w="1062"/>
        <w:gridCol w:w="267"/>
        <w:gridCol w:w="1091"/>
        <w:gridCol w:w="267"/>
        <w:gridCol w:w="1095"/>
      </w:tblGrid>
      <w:tr w:rsidR="0091174A" w:rsidRPr="00996FF1" w:rsidTr="00536582">
        <w:trPr>
          <w:tblHeader/>
        </w:trPr>
        <w:tc>
          <w:tcPr>
            <w:tcW w:w="3343" w:type="dxa"/>
          </w:tcPr>
          <w:p w:rsidR="0091174A" w:rsidRPr="00F92902" w:rsidRDefault="0091174A" w:rsidP="00BB11E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99" w:type="dxa"/>
          </w:tcPr>
          <w:p w:rsidR="0091174A" w:rsidRPr="00CA64B1" w:rsidRDefault="0091174A" w:rsidP="00BB11E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85" w:type="dxa"/>
            <w:gridSpan w:val="3"/>
          </w:tcPr>
          <w:p w:rsidR="0091174A" w:rsidRPr="00CA64B1" w:rsidRDefault="0091174A" w:rsidP="0090186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64B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91174A" w:rsidRPr="00CA64B1" w:rsidRDefault="0091174A" w:rsidP="00BB11E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3" w:type="dxa"/>
            <w:gridSpan w:val="3"/>
            <w:vAlign w:val="bottom"/>
          </w:tcPr>
          <w:p w:rsidR="0091174A" w:rsidRPr="00CA64B1" w:rsidRDefault="0091174A" w:rsidP="006031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A64B1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1174A" w:rsidRPr="00996FF1" w:rsidTr="00536582">
        <w:trPr>
          <w:tblHeader/>
        </w:trPr>
        <w:tc>
          <w:tcPr>
            <w:tcW w:w="3343" w:type="dxa"/>
          </w:tcPr>
          <w:p w:rsidR="0091174A" w:rsidRPr="00996FF1" w:rsidRDefault="0091174A" w:rsidP="00BB11E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99" w:type="dxa"/>
          </w:tcPr>
          <w:p w:rsidR="0091174A" w:rsidRPr="00CA64B1" w:rsidRDefault="0091174A" w:rsidP="00BB11E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:rsidR="0091174A" w:rsidRPr="00CA64B1" w:rsidRDefault="000A3B03" w:rsidP="00BB11E0">
            <w:pPr>
              <w:tabs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69" w:type="dxa"/>
            <w:vAlign w:val="center"/>
          </w:tcPr>
          <w:p w:rsidR="0091174A" w:rsidRPr="00CA64B1" w:rsidRDefault="0091174A" w:rsidP="00BB11E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91174A" w:rsidRPr="00CA64B1" w:rsidRDefault="000A3B03" w:rsidP="00BB11E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67" w:type="dxa"/>
          </w:tcPr>
          <w:p w:rsidR="0091174A" w:rsidRPr="00CA64B1" w:rsidRDefault="0091174A" w:rsidP="00BB11E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:rsidR="0091174A" w:rsidRPr="00CA64B1" w:rsidRDefault="000A3B03" w:rsidP="00BB11E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67" w:type="dxa"/>
            <w:vAlign w:val="center"/>
          </w:tcPr>
          <w:p w:rsidR="0091174A" w:rsidRPr="00CA64B1" w:rsidRDefault="0091174A" w:rsidP="00BB11E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center"/>
          </w:tcPr>
          <w:p w:rsidR="0091174A" w:rsidRPr="00CA64B1" w:rsidRDefault="000A3B03" w:rsidP="00BB11E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91174A" w:rsidRPr="00996FF1" w:rsidTr="00536582">
        <w:trPr>
          <w:tblHeader/>
        </w:trPr>
        <w:tc>
          <w:tcPr>
            <w:tcW w:w="3343" w:type="dxa"/>
          </w:tcPr>
          <w:p w:rsidR="0091174A" w:rsidRPr="00996FF1" w:rsidRDefault="0091174A" w:rsidP="0060317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99" w:type="dxa"/>
          </w:tcPr>
          <w:p w:rsidR="0091174A" w:rsidRPr="00CA64B1" w:rsidRDefault="0091174A" w:rsidP="0060317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05" w:type="dxa"/>
            <w:gridSpan w:val="7"/>
          </w:tcPr>
          <w:p w:rsidR="0091174A" w:rsidRPr="00CA64B1" w:rsidRDefault="0091174A" w:rsidP="0060317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64B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A64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A64B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1174A" w:rsidRPr="00996FF1" w:rsidTr="00536582">
        <w:tc>
          <w:tcPr>
            <w:tcW w:w="3343" w:type="dxa"/>
          </w:tcPr>
          <w:p w:rsidR="0091174A" w:rsidRPr="00F87655" w:rsidRDefault="0091174A" w:rsidP="00BB11E0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876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99" w:type="dxa"/>
          </w:tcPr>
          <w:p w:rsidR="0091174A" w:rsidRPr="00CA64B1" w:rsidRDefault="0091174A" w:rsidP="0060317B">
            <w:pPr>
              <w:pStyle w:val="BodyText"/>
              <w:spacing w:after="0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:rsidR="0091174A" w:rsidRPr="00CA64B1" w:rsidRDefault="0091174A" w:rsidP="00603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91174A" w:rsidRPr="00CA64B1" w:rsidRDefault="0091174A" w:rsidP="0060317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91174A" w:rsidRPr="00CA64B1" w:rsidRDefault="0091174A" w:rsidP="00603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91174A" w:rsidRPr="00CA64B1" w:rsidRDefault="0091174A" w:rsidP="0060317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91174A" w:rsidRPr="00CA64B1" w:rsidRDefault="0091174A" w:rsidP="00603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91174A" w:rsidRPr="00CA64B1" w:rsidRDefault="0091174A" w:rsidP="0060317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:rsidR="0091174A" w:rsidRPr="00CA64B1" w:rsidRDefault="0091174A" w:rsidP="00603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A3B03" w:rsidRPr="00996FF1" w:rsidTr="00536582">
        <w:tc>
          <w:tcPr>
            <w:tcW w:w="3343" w:type="dxa"/>
          </w:tcPr>
          <w:p w:rsidR="000A3B03" w:rsidRPr="00DB1BD3" w:rsidRDefault="000A3B03" w:rsidP="000A3B03">
            <w:pPr>
              <w:ind w:right="-675"/>
              <w:jc w:val="thaiDistribute"/>
              <w:rPr>
                <w:rFonts w:ascii="Angsana New" w:hAnsi="Angsana New"/>
                <w:szCs w:val="22"/>
                <w:cs/>
              </w:rPr>
            </w:pPr>
            <w:r w:rsidRPr="00DB1BD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99" w:type="dxa"/>
          </w:tcPr>
          <w:p w:rsidR="000A3B03" w:rsidRPr="00CA64B1" w:rsidRDefault="000A3B03" w:rsidP="000A3B0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:rsidR="000A3B03" w:rsidRPr="00CA64B1" w:rsidRDefault="000A3B03" w:rsidP="000A3B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0A3B03" w:rsidRPr="00CA64B1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0A3B03" w:rsidRPr="00CA64B1" w:rsidRDefault="000A3B03" w:rsidP="000A3B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0A3B03" w:rsidRPr="00CA64B1" w:rsidRDefault="000A3B03" w:rsidP="000A3B0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0A3B03" w:rsidRPr="00CA64B1" w:rsidRDefault="000A3B03" w:rsidP="000A3B0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0A3B03" w:rsidRPr="00CA64B1" w:rsidRDefault="000A3B03" w:rsidP="000A3B0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:rsidR="000A3B03" w:rsidRPr="00CA64B1" w:rsidRDefault="000A3B03" w:rsidP="000A3B0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3B03" w:rsidRPr="00996FF1" w:rsidTr="00536582">
        <w:tc>
          <w:tcPr>
            <w:tcW w:w="3343" w:type="dxa"/>
          </w:tcPr>
          <w:p w:rsidR="000A3B03" w:rsidRPr="00DB1BD3" w:rsidRDefault="000A3B03" w:rsidP="000A3B0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1BD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B1BD3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99" w:type="dxa"/>
          </w:tcPr>
          <w:p w:rsidR="000A3B03" w:rsidRPr="00CA64B1" w:rsidRDefault="000A3B03" w:rsidP="000A3B0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:rsidR="000A3B03" w:rsidRPr="00CA64B1" w:rsidRDefault="000A3B03" w:rsidP="000A3B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0A3B03" w:rsidRPr="00CA64B1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0A3B03" w:rsidRPr="00CA64B1" w:rsidRDefault="000A3B03" w:rsidP="000A3B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0A3B03" w:rsidRPr="00CA64B1" w:rsidRDefault="000A3B03" w:rsidP="000A3B0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0A3B03" w:rsidRPr="00CA64B1" w:rsidRDefault="000A3B03" w:rsidP="000A3B0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0A3B03" w:rsidRPr="00CA64B1" w:rsidRDefault="000A3B03" w:rsidP="000A3B0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:rsidR="000A3B03" w:rsidRPr="00CA64B1" w:rsidRDefault="000A3B03" w:rsidP="000A3B0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3B03" w:rsidRPr="00996FF1" w:rsidTr="00536582">
        <w:tc>
          <w:tcPr>
            <w:tcW w:w="3343" w:type="dxa"/>
          </w:tcPr>
          <w:p w:rsidR="000A3B03" w:rsidRPr="00DB1BD3" w:rsidRDefault="000A3B03" w:rsidP="000A3B03">
            <w:pPr>
              <w:tabs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DB1BD3">
              <w:rPr>
                <w:rFonts w:ascii="Angsana New" w:hAnsi="Angsana New"/>
                <w:sz w:val="30"/>
                <w:szCs w:val="30"/>
              </w:rPr>
              <w:t xml:space="preserve">    - </w:t>
            </w:r>
            <w:r w:rsidRPr="00DB1BD3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799" w:type="dxa"/>
          </w:tcPr>
          <w:p w:rsidR="000A3B03" w:rsidRPr="00CA64B1" w:rsidRDefault="000A3B03" w:rsidP="000A3B0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:rsidR="000A3B03" w:rsidRPr="00CA64B1" w:rsidRDefault="00D122AB" w:rsidP="00D122AB">
            <w:pPr>
              <w:tabs>
                <w:tab w:val="decimal" w:pos="520"/>
              </w:tabs>
              <w:ind w:right="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:rsidR="000A3B03" w:rsidRPr="00CA64B1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0A3B03" w:rsidRPr="00CA64B1" w:rsidRDefault="000A3B03" w:rsidP="00CC02F1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64B1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095</w:t>
            </w:r>
            <w:r w:rsidRPr="00CA64B1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</w:p>
        </w:tc>
        <w:tc>
          <w:tcPr>
            <w:tcW w:w="267" w:type="dxa"/>
            <w:vAlign w:val="center"/>
          </w:tcPr>
          <w:p w:rsidR="000A3B03" w:rsidRPr="00CA64B1" w:rsidRDefault="000A3B03" w:rsidP="000A3B03">
            <w:pPr>
              <w:ind w:right="1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:rsidR="000A3B03" w:rsidRPr="00CA64B1" w:rsidRDefault="00D122AB" w:rsidP="00D122AB">
            <w:pPr>
              <w:tabs>
                <w:tab w:val="decimal" w:pos="478"/>
              </w:tabs>
              <w:ind w:right="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:rsidR="000A3B03" w:rsidRPr="00CA64B1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vAlign w:val="center"/>
          </w:tcPr>
          <w:p w:rsidR="000A3B03" w:rsidRPr="00CA64B1" w:rsidRDefault="000A3B03" w:rsidP="00DF3D1A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64B1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095</w:t>
            </w:r>
            <w:r w:rsidRPr="00CA64B1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</w:p>
        </w:tc>
      </w:tr>
      <w:tr w:rsidR="000A3B03" w:rsidRPr="00996FF1" w:rsidTr="00536582">
        <w:tc>
          <w:tcPr>
            <w:tcW w:w="3343" w:type="dxa"/>
          </w:tcPr>
          <w:p w:rsidR="000A3B03" w:rsidRPr="00F87655" w:rsidRDefault="000A3B03" w:rsidP="000A3B03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F876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799" w:type="dxa"/>
          </w:tcPr>
          <w:p w:rsidR="000A3B03" w:rsidRPr="00CA64B1" w:rsidRDefault="000A3B03" w:rsidP="000A3B0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3B03" w:rsidRPr="00536582" w:rsidRDefault="00D122AB" w:rsidP="00D122AB">
            <w:pPr>
              <w:tabs>
                <w:tab w:val="decimal" w:pos="520"/>
              </w:tabs>
              <w:ind w:right="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:rsidR="000A3B03" w:rsidRPr="00536582" w:rsidRDefault="000A3B03" w:rsidP="000A3B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3B03" w:rsidRPr="00536582" w:rsidRDefault="000A3B03" w:rsidP="00DF3D1A">
            <w:pPr>
              <w:tabs>
                <w:tab w:val="decimal" w:pos="803"/>
              </w:tabs>
              <w:ind w:right="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658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1,095             </w:t>
            </w:r>
          </w:p>
        </w:tc>
        <w:tc>
          <w:tcPr>
            <w:tcW w:w="267" w:type="dxa"/>
            <w:vAlign w:val="center"/>
          </w:tcPr>
          <w:p w:rsidR="000A3B03" w:rsidRPr="00CA64B1" w:rsidRDefault="000A3B03" w:rsidP="000A3B03">
            <w:pPr>
              <w:ind w:right="1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3B03" w:rsidRPr="00536582" w:rsidRDefault="00D122AB" w:rsidP="00D122AB">
            <w:pPr>
              <w:tabs>
                <w:tab w:val="decimal" w:pos="478"/>
              </w:tabs>
              <w:ind w:right="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:rsidR="000A3B03" w:rsidRPr="00536582" w:rsidRDefault="000A3B03" w:rsidP="000A3B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3B03" w:rsidRPr="00536582" w:rsidRDefault="000A3B03" w:rsidP="000A3B03">
            <w:pPr>
              <w:tabs>
                <w:tab w:val="decimal" w:pos="803"/>
              </w:tabs>
              <w:ind w:right="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658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1,095             </w:t>
            </w:r>
          </w:p>
        </w:tc>
      </w:tr>
      <w:tr w:rsidR="000A3B03" w:rsidRPr="0091174A" w:rsidTr="00536582">
        <w:tc>
          <w:tcPr>
            <w:tcW w:w="3343" w:type="dxa"/>
          </w:tcPr>
          <w:p w:rsidR="000A3B03" w:rsidRPr="00CA64B1" w:rsidRDefault="000A3B03" w:rsidP="000A3B03">
            <w:pPr>
              <w:tabs>
                <w:tab w:val="left" w:pos="360"/>
              </w:tabs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799" w:type="dxa"/>
          </w:tcPr>
          <w:p w:rsidR="000A3B03" w:rsidRPr="00CA64B1" w:rsidRDefault="000A3B03" w:rsidP="000A3B0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2"/>
                <w:szCs w:val="22"/>
                <w:highlight w:val="green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center"/>
          </w:tcPr>
          <w:p w:rsidR="000A3B03" w:rsidRPr="00CA64B1" w:rsidRDefault="000A3B03" w:rsidP="000A3B03">
            <w:pPr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269" w:type="dxa"/>
            <w:vAlign w:val="center"/>
          </w:tcPr>
          <w:p w:rsidR="000A3B03" w:rsidRPr="00CA64B1" w:rsidRDefault="000A3B03" w:rsidP="000A3B03">
            <w:pPr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center"/>
          </w:tcPr>
          <w:p w:rsidR="000A3B03" w:rsidRPr="00CA64B1" w:rsidRDefault="000A3B03" w:rsidP="000A3B03">
            <w:pPr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267" w:type="dxa"/>
          </w:tcPr>
          <w:p w:rsidR="000A3B03" w:rsidRPr="00CA64B1" w:rsidRDefault="000A3B03" w:rsidP="000A3B03">
            <w:pPr>
              <w:jc w:val="thaiDistribute"/>
              <w:rPr>
                <w:rFonts w:ascii="Angsana New" w:hAnsi="Angsana New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0A3B03" w:rsidRPr="00CA64B1" w:rsidRDefault="000A3B03" w:rsidP="000A3B0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Cs w:val="22"/>
                <w:highlight w:val="green"/>
              </w:rPr>
            </w:pPr>
          </w:p>
        </w:tc>
        <w:tc>
          <w:tcPr>
            <w:tcW w:w="267" w:type="dxa"/>
          </w:tcPr>
          <w:p w:rsidR="000A3B03" w:rsidRPr="00CA64B1" w:rsidRDefault="000A3B03" w:rsidP="000A3B03">
            <w:pPr>
              <w:jc w:val="thaiDistribute"/>
              <w:rPr>
                <w:rFonts w:ascii="Angsana New" w:hAnsi="Angsana New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:rsidR="000A3B03" w:rsidRPr="00CA64B1" w:rsidRDefault="000A3B03" w:rsidP="000A3B0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Cs w:val="22"/>
                <w:highlight w:val="green"/>
              </w:rPr>
            </w:pPr>
          </w:p>
        </w:tc>
      </w:tr>
      <w:tr w:rsidR="000A3B03" w:rsidRPr="00996FF1" w:rsidTr="00536582">
        <w:tc>
          <w:tcPr>
            <w:tcW w:w="3343" w:type="dxa"/>
            <w:vAlign w:val="bottom"/>
          </w:tcPr>
          <w:p w:rsidR="000A3B03" w:rsidRPr="00F87655" w:rsidRDefault="000A3B03" w:rsidP="00386B8B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6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หนี้สินตามสัญญาเช่าการเงินที่</w:t>
            </w:r>
            <w:r w:rsidRPr="00F876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ถึง</w:t>
            </w:r>
          </w:p>
          <w:p w:rsidR="000A3B03" w:rsidRPr="008A2C80" w:rsidRDefault="000A3B03" w:rsidP="00386B8B">
            <w:pPr>
              <w:tabs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F876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876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799" w:type="dxa"/>
          </w:tcPr>
          <w:p w:rsidR="00457E14" w:rsidRPr="00D06A34" w:rsidRDefault="00457E14" w:rsidP="000A3B0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:rsidR="000A3B03" w:rsidRDefault="000A3B03" w:rsidP="000A3B03">
            <w:pPr>
              <w:tabs>
                <w:tab w:val="decimal" w:pos="803"/>
              </w:tabs>
              <w:ind w:right="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122AB" w:rsidRPr="00CA64B1" w:rsidRDefault="00D122AB" w:rsidP="000A3B03">
            <w:pPr>
              <w:tabs>
                <w:tab w:val="decimal" w:pos="803"/>
              </w:tabs>
              <w:ind w:right="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2AB">
              <w:rPr>
                <w:rFonts w:ascii="Angsana New" w:hAnsi="Angsana New"/>
                <w:b/>
                <w:bCs/>
                <w:sz w:val="30"/>
                <w:szCs w:val="30"/>
              </w:rPr>
              <w:t>7,119</w:t>
            </w:r>
          </w:p>
        </w:tc>
        <w:tc>
          <w:tcPr>
            <w:tcW w:w="269" w:type="dxa"/>
          </w:tcPr>
          <w:p w:rsidR="000A3B03" w:rsidRPr="00CA64B1" w:rsidRDefault="000A3B03" w:rsidP="000A3B03">
            <w:pPr>
              <w:tabs>
                <w:tab w:val="decimal" w:pos="803"/>
              </w:tabs>
              <w:ind w:right="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0A3B03" w:rsidRDefault="000A3B03" w:rsidP="000A3B03">
            <w:pPr>
              <w:tabs>
                <w:tab w:val="decimal" w:pos="803"/>
              </w:tabs>
              <w:ind w:right="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A3B03" w:rsidRPr="00CA64B1" w:rsidRDefault="000A3B03" w:rsidP="000A3B03">
            <w:pPr>
              <w:tabs>
                <w:tab w:val="decimal" w:pos="803"/>
              </w:tabs>
              <w:ind w:right="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3,103</w:t>
            </w:r>
          </w:p>
        </w:tc>
        <w:tc>
          <w:tcPr>
            <w:tcW w:w="267" w:type="dxa"/>
          </w:tcPr>
          <w:p w:rsidR="000A3B03" w:rsidRPr="00CA64B1" w:rsidRDefault="000A3B03" w:rsidP="000A3B03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0A3B03" w:rsidRDefault="000A3B03" w:rsidP="000A3B03">
            <w:pPr>
              <w:tabs>
                <w:tab w:val="decimal" w:pos="803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122AB" w:rsidRPr="00CA64B1" w:rsidRDefault="00D122AB" w:rsidP="000A3B03">
            <w:pPr>
              <w:tabs>
                <w:tab w:val="decimal" w:pos="803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2AB">
              <w:rPr>
                <w:rFonts w:ascii="Angsana New" w:hAnsi="Angsana New"/>
                <w:b/>
                <w:bCs/>
                <w:sz w:val="30"/>
                <w:szCs w:val="30"/>
              </w:rPr>
              <w:t>4,406</w:t>
            </w:r>
          </w:p>
        </w:tc>
        <w:tc>
          <w:tcPr>
            <w:tcW w:w="267" w:type="dxa"/>
          </w:tcPr>
          <w:p w:rsidR="000A3B03" w:rsidRPr="00CA64B1" w:rsidRDefault="000A3B03" w:rsidP="000A3B03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A3B03" w:rsidRDefault="000A3B03" w:rsidP="000A3B03">
            <w:pPr>
              <w:tabs>
                <w:tab w:val="decimal" w:pos="803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A3B03" w:rsidRPr="00CA64B1" w:rsidRDefault="000A3B03" w:rsidP="000A3B03">
            <w:pPr>
              <w:tabs>
                <w:tab w:val="decimal" w:pos="803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2,279</w:t>
            </w:r>
          </w:p>
        </w:tc>
      </w:tr>
      <w:tr w:rsidR="000A3B03" w:rsidRPr="00CA64B1" w:rsidTr="00536582">
        <w:tc>
          <w:tcPr>
            <w:tcW w:w="3343" w:type="dxa"/>
          </w:tcPr>
          <w:p w:rsidR="000A3B03" w:rsidRPr="00CA64B1" w:rsidRDefault="000A3B03" w:rsidP="000A3B03">
            <w:pPr>
              <w:tabs>
                <w:tab w:val="left" w:pos="360"/>
              </w:tabs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799" w:type="dxa"/>
          </w:tcPr>
          <w:p w:rsidR="000A3B03" w:rsidRPr="00D06A34" w:rsidRDefault="000A3B03" w:rsidP="000A3B0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2"/>
                <w:szCs w:val="22"/>
                <w:highlight w:val="green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center"/>
          </w:tcPr>
          <w:p w:rsidR="000A3B03" w:rsidRPr="00CA64B1" w:rsidRDefault="000A3B03" w:rsidP="000A3B03">
            <w:pPr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269" w:type="dxa"/>
            <w:vAlign w:val="center"/>
          </w:tcPr>
          <w:p w:rsidR="000A3B03" w:rsidRPr="00CA64B1" w:rsidRDefault="000A3B03" w:rsidP="000A3B03">
            <w:pPr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center"/>
          </w:tcPr>
          <w:p w:rsidR="000A3B03" w:rsidRPr="00CA64B1" w:rsidRDefault="000A3B03" w:rsidP="000A3B03">
            <w:pPr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267" w:type="dxa"/>
          </w:tcPr>
          <w:p w:rsidR="000A3B03" w:rsidRPr="00CA64B1" w:rsidRDefault="000A3B03" w:rsidP="000A3B03">
            <w:pPr>
              <w:jc w:val="thaiDistribute"/>
              <w:rPr>
                <w:rFonts w:ascii="Angsana New" w:hAnsi="Angsana New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0A3B03" w:rsidRPr="00CA64B1" w:rsidRDefault="000A3B03" w:rsidP="000A3B0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Cs w:val="22"/>
                <w:highlight w:val="green"/>
              </w:rPr>
            </w:pPr>
          </w:p>
        </w:tc>
        <w:tc>
          <w:tcPr>
            <w:tcW w:w="267" w:type="dxa"/>
          </w:tcPr>
          <w:p w:rsidR="000A3B03" w:rsidRPr="00CA64B1" w:rsidRDefault="000A3B03" w:rsidP="000A3B03">
            <w:pPr>
              <w:jc w:val="thaiDistribute"/>
              <w:rPr>
                <w:rFonts w:ascii="Angsana New" w:hAnsi="Angsana New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:rsidR="000A3B03" w:rsidRPr="00CA64B1" w:rsidRDefault="000A3B03" w:rsidP="000A3B0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Cs w:val="22"/>
                <w:highlight w:val="green"/>
              </w:rPr>
            </w:pPr>
          </w:p>
        </w:tc>
      </w:tr>
      <w:tr w:rsidR="000A3B03" w:rsidRPr="00996FF1" w:rsidTr="00536582">
        <w:tc>
          <w:tcPr>
            <w:tcW w:w="3343" w:type="dxa"/>
          </w:tcPr>
          <w:p w:rsidR="000A3B03" w:rsidRPr="00F87655" w:rsidRDefault="000A3B03" w:rsidP="000A3B03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F876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799" w:type="dxa"/>
          </w:tcPr>
          <w:p w:rsidR="000A3B03" w:rsidRPr="00D06A34" w:rsidRDefault="000A3B03" w:rsidP="000A3B0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  <w:vAlign w:val="center"/>
          </w:tcPr>
          <w:p w:rsidR="000A3B03" w:rsidRPr="00CA64B1" w:rsidRDefault="00D122AB" w:rsidP="000A3B03">
            <w:pPr>
              <w:tabs>
                <w:tab w:val="decimal" w:pos="803"/>
              </w:tabs>
              <w:ind w:right="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2AB">
              <w:rPr>
                <w:rFonts w:ascii="Angsana New" w:hAnsi="Angsana New"/>
                <w:b/>
                <w:bCs/>
                <w:sz w:val="30"/>
                <w:szCs w:val="30"/>
              </w:rPr>
              <w:t>7,119</w:t>
            </w:r>
          </w:p>
        </w:tc>
        <w:tc>
          <w:tcPr>
            <w:tcW w:w="269" w:type="dxa"/>
            <w:vAlign w:val="center"/>
          </w:tcPr>
          <w:p w:rsidR="000A3B03" w:rsidRPr="00CA64B1" w:rsidRDefault="000A3B03" w:rsidP="000A3B03">
            <w:pPr>
              <w:tabs>
                <w:tab w:val="decimal" w:pos="803"/>
              </w:tabs>
              <w:ind w:right="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center"/>
          </w:tcPr>
          <w:p w:rsidR="000A3B03" w:rsidRPr="00CA64B1" w:rsidRDefault="000A3B03" w:rsidP="000A3B03">
            <w:pPr>
              <w:tabs>
                <w:tab w:val="decimal" w:pos="803"/>
              </w:tabs>
              <w:ind w:right="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4,198</w:t>
            </w:r>
          </w:p>
        </w:tc>
        <w:tc>
          <w:tcPr>
            <w:tcW w:w="267" w:type="dxa"/>
            <w:vAlign w:val="center"/>
          </w:tcPr>
          <w:p w:rsidR="000A3B03" w:rsidRPr="00CA64B1" w:rsidRDefault="000A3B03" w:rsidP="000A3B03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center"/>
          </w:tcPr>
          <w:p w:rsidR="000A3B03" w:rsidRPr="00CA64B1" w:rsidRDefault="00D122AB" w:rsidP="000A3B03">
            <w:pPr>
              <w:tabs>
                <w:tab w:val="decimal" w:pos="803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2AB">
              <w:rPr>
                <w:rFonts w:ascii="Angsana New" w:hAnsi="Angsana New"/>
                <w:b/>
                <w:bCs/>
                <w:sz w:val="30"/>
                <w:szCs w:val="30"/>
              </w:rPr>
              <w:t>4,406</w:t>
            </w:r>
          </w:p>
        </w:tc>
        <w:tc>
          <w:tcPr>
            <w:tcW w:w="267" w:type="dxa"/>
            <w:vAlign w:val="center"/>
          </w:tcPr>
          <w:p w:rsidR="000A3B03" w:rsidRPr="00CA64B1" w:rsidRDefault="000A3B03" w:rsidP="000A3B03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center"/>
          </w:tcPr>
          <w:p w:rsidR="000A3B03" w:rsidRPr="00CA64B1" w:rsidRDefault="000A3B03" w:rsidP="000A3B03">
            <w:pPr>
              <w:tabs>
                <w:tab w:val="decimal" w:pos="803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3,374</w:t>
            </w:r>
          </w:p>
        </w:tc>
      </w:tr>
      <w:tr w:rsidR="000A3B03" w:rsidRPr="00CA64B1" w:rsidTr="00536582">
        <w:tc>
          <w:tcPr>
            <w:tcW w:w="3343" w:type="dxa"/>
          </w:tcPr>
          <w:p w:rsidR="000A3B03" w:rsidRPr="00CA64B1" w:rsidRDefault="000A3B03" w:rsidP="000A3B03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9" w:type="dxa"/>
          </w:tcPr>
          <w:p w:rsidR="000A3B03" w:rsidRPr="00D06A34" w:rsidRDefault="000A3B03" w:rsidP="000A3B03">
            <w:pPr>
              <w:pStyle w:val="BodyText"/>
              <w:spacing w:after="0"/>
              <w:ind w:right="-108"/>
              <w:rPr>
                <w:rFonts w:ascii="Angsana New" w:hAnsi="Angsana New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:rsidR="000A3B03" w:rsidRPr="00CA64B1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:rsidR="000A3B03" w:rsidRPr="00CA64B1" w:rsidRDefault="000A3B03" w:rsidP="000A3B0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0A3B03" w:rsidRPr="00CA64B1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</w:tcPr>
          <w:p w:rsidR="000A3B03" w:rsidRPr="00CA64B1" w:rsidRDefault="000A3B03" w:rsidP="000A3B0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91" w:type="dxa"/>
            <w:vAlign w:val="bottom"/>
          </w:tcPr>
          <w:p w:rsidR="000A3B03" w:rsidRPr="00CA64B1" w:rsidRDefault="000A3B03" w:rsidP="000A3B0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7" w:type="dxa"/>
          </w:tcPr>
          <w:p w:rsidR="000A3B03" w:rsidRPr="00CA64B1" w:rsidRDefault="000A3B03" w:rsidP="000A3B03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0A3B03" w:rsidRPr="00CA64B1" w:rsidRDefault="000A3B03" w:rsidP="000A3B0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11"/>
              <w:rPr>
                <w:rFonts w:ascii="Angsana New" w:hAnsi="Angsana New" w:cs="Angsana New"/>
                <w:szCs w:val="22"/>
              </w:rPr>
            </w:pPr>
          </w:p>
        </w:tc>
      </w:tr>
      <w:tr w:rsidR="000A3B03" w:rsidRPr="00996FF1" w:rsidTr="00536582">
        <w:tc>
          <w:tcPr>
            <w:tcW w:w="3343" w:type="dxa"/>
          </w:tcPr>
          <w:p w:rsidR="000A3B03" w:rsidRPr="00F87655" w:rsidRDefault="000A3B03" w:rsidP="000A3B03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876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F876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F876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799" w:type="dxa"/>
          </w:tcPr>
          <w:p w:rsidR="000A3B03" w:rsidRPr="00D06A34" w:rsidRDefault="000A3B03" w:rsidP="000A3B03">
            <w:pPr>
              <w:pStyle w:val="BodyText"/>
              <w:spacing w:after="0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:rsidR="000A3B03" w:rsidRPr="00CA64B1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0A3B03" w:rsidRPr="00CA64B1" w:rsidRDefault="000A3B03" w:rsidP="000A3B0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0A3B03" w:rsidRPr="00CA64B1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0A3B03" w:rsidRPr="00CA64B1" w:rsidRDefault="000A3B03" w:rsidP="000A3B0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0A3B03" w:rsidRPr="00CA64B1" w:rsidRDefault="000A3B03" w:rsidP="000A3B0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0A3B03" w:rsidRPr="00CA64B1" w:rsidRDefault="000A3B03" w:rsidP="000A3B0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:rsidR="000A3B03" w:rsidRPr="00CA64B1" w:rsidRDefault="000A3B03" w:rsidP="000A3B0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3B03" w:rsidRPr="00996FF1" w:rsidTr="00536582">
        <w:tc>
          <w:tcPr>
            <w:tcW w:w="3343" w:type="dxa"/>
          </w:tcPr>
          <w:p w:rsidR="000A3B03" w:rsidRPr="00F87655" w:rsidRDefault="000A3B03" w:rsidP="000A3B0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765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99" w:type="dxa"/>
          </w:tcPr>
          <w:p w:rsidR="000A3B03" w:rsidRPr="00D06A34" w:rsidRDefault="000A3B03" w:rsidP="000A3B0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:rsidR="000A3B03" w:rsidRPr="00CA64B1" w:rsidRDefault="000A3B03" w:rsidP="000A3B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0A3B03" w:rsidRPr="00CA64B1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0A3B03" w:rsidRPr="00CA64B1" w:rsidRDefault="000A3B03" w:rsidP="000A3B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0A3B03" w:rsidRPr="00CA64B1" w:rsidRDefault="000A3B03" w:rsidP="000A3B0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0A3B03" w:rsidRPr="00CA64B1" w:rsidRDefault="000A3B03" w:rsidP="000A3B0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0A3B03" w:rsidRPr="00CA64B1" w:rsidRDefault="000A3B03" w:rsidP="000A3B0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:rsidR="000A3B03" w:rsidRPr="00CA64B1" w:rsidRDefault="000A3B03" w:rsidP="000A3B0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22AB" w:rsidTr="00536582">
        <w:tc>
          <w:tcPr>
            <w:tcW w:w="3343" w:type="dxa"/>
          </w:tcPr>
          <w:p w:rsidR="00D122AB" w:rsidRPr="00F87655" w:rsidRDefault="00D122AB" w:rsidP="00D122AB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F87655">
              <w:rPr>
                <w:rFonts w:ascii="Angsana New" w:hAnsi="Angsana New"/>
                <w:sz w:val="30"/>
                <w:szCs w:val="30"/>
              </w:rPr>
              <w:t xml:space="preserve">    - </w:t>
            </w:r>
            <w:r w:rsidRPr="00F87655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799" w:type="dxa"/>
          </w:tcPr>
          <w:p w:rsidR="00D122AB" w:rsidRPr="00D06A34" w:rsidRDefault="00D122AB" w:rsidP="00D122A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:rsidR="00D122AB" w:rsidRPr="00CA64B1" w:rsidRDefault="00D122AB" w:rsidP="00D122AB">
            <w:pPr>
              <w:tabs>
                <w:tab w:val="decimal" w:pos="520"/>
              </w:tabs>
              <w:ind w:right="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:rsidR="00D122AB" w:rsidRPr="00CA64B1" w:rsidRDefault="00D122AB" w:rsidP="00D122A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D122AB" w:rsidRPr="00CA64B1" w:rsidRDefault="00D122AB" w:rsidP="0039397B">
            <w:pPr>
              <w:tabs>
                <w:tab w:val="decimal" w:pos="81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7,325</w:t>
            </w:r>
          </w:p>
        </w:tc>
        <w:tc>
          <w:tcPr>
            <w:tcW w:w="267" w:type="dxa"/>
            <w:vAlign w:val="center"/>
          </w:tcPr>
          <w:p w:rsidR="00D122AB" w:rsidRPr="00CA64B1" w:rsidRDefault="00D122AB" w:rsidP="00D122A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:rsidR="00D122AB" w:rsidRPr="00CA64B1" w:rsidRDefault="00D122AB" w:rsidP="00D122AB">
            <w:pPr>
              <w:tabs>
                <w:tab w:val="decimal" w:pos="478"/>
              </w:tabs>
              <w:ind w:right="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:rsidR="00D122AB" w:rsidRPr="00CA64B1" w:rsidRDefault="00D122AB" w:rsidP="00D122A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vAlign w:val="center"/>
          </w:tcPr>
          <w:p w:rsidR="00D122AB" w:rsidRPr="00CA64B1" w:rsidRDefault="00D122AB" w:rsidP="00D122AB">
            <w:pPr>
              <w:tabs>
                <w:tab w:val="decimal" w:pos="80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7,325</w:t>
            </w:r>
          </w:p>
        </w:tc>
      </w:tr>
      <w:tr w:rsidR="00D122AB" w:rsidRPr="00771533" w:rsidTr="00536582">
        <w:tc>
          <w:tcPr>
            <w:tcW w:w="3343" w:type="dxa"/>
          </w:tcPr>
          <w:p w:rsidR="00D122AB" w:rsidRPr="00F87655" w:rsidRDefault="00D122AB" w:rsidP="00D122AB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76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99" w:type="dxa"/>
          </w:tcPr>
          <w:p w:rsidR="00D122AB" w:rsidRPr="00D06A34" w:rsidRDefault="00D122AB" w:rsidP="00D122A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22AB" w:rsidRPr="00536582" w:rsidRDefault="00D122AB" w:rsidP="00D122AB">
            <w:pPr>
              <w:tabs>
                <w:tab w:val="decimal" w:pos="520"/>
              </w:tabs>
              <w:ind w:right="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:rsidR="00D122AB" w:rsidRPr="00CA64B1" w:rsidRDefault="00D122AB" w:rsidP="00D122A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22AB" w:rsidRPr="00CA64B1" w:rsidRDefault="00D122AB" w:rsidP="0039397B">
            <w:pPr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7,325</w:t>
            </w:r>
          </w:p>
        </w:tc>
        <w:tc>
          <w:tcPr>
            <w:tcW w:w="267" w:type="dxa"/>
            <w:vAlign w:val="center"/>
          </w:tcPr>
          <w:p w:rsidR="00D122AB" w:rsidRPr="00CA64B1" w:rsidRDefault="00D122AB" w:rsidP="00D122A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22AB" w:rsidRPr="00536582" w:rsidRDefault="00D122AB" w:rsidP="00D122AB">
            <w:pPr>
              <w:tabs>
                <w:tab w:val="decimal" w:pos="478"/>
              </w:tabs>
              <w:ind w:right="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:rsidR="00D122AB" w:rsidRPr="00CA64B1" w:rsidRDefault="00D122AB" w:rsidP="00D122A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22AB" w:rsidRPr="00CA64B1" w:rsidRDefault="00D122AB" w:rsidP="00D122AB">
            <w:pPr>
              <w:tabs>
                <w:tab w:val="decimal" w:pos="80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7,325</w:t>
            </w:r>
          </w:p>
        </w:tc>
      </w:tr>
      <w:tr w:rsidR="00D122AB" w:rsidRPr="0091174A" w:rsidTr="00536582">
        <w:tc>
          <w:tcPr>
            <w:tcW w:w="3343" w:type="dxa"/>
          </w:tcPr>
          <w:p w:rsidR="00D122AB" w:rsidRPr="00CA64B1" w:rsidRDefault="00D122AB" w:rsidP="00D122AB">
            <w:pPr>
              <w:tabs>
                <w:tab w:val="left" w:pos="360"/>
              </w:tabs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799" w:type="dxa"/>
          </w:tcPr>
          <w:p w:rsidR="00D122AB" w:rsidRPr="00D06A34" w:rsidRDefault="00D122AB" w:rsidP="00D122A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2"/>
                <w:szCs w:val="22"/>
                <w:highlight w:val="green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center"/>
          </w:tcPr>
          <w:p w:rsidR="00D122AB" w:rsidRPr="00CA64B1" w:rsidRDefault="00D122AB" w:rsidP="00D122AB">
            <w:pPr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269" w:type="dxa"/>
            <w:vAlign w:val="center"/>
          </w:tcPr>
          <w:p w:rsidR="00D122AB" w:rsidRPr="00CA64B1" w:rsidRDefault="00D122AB" w:rsidP="00D122AB">
            <w:pPr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center"/>
          </w:tcPr>
          <w:p w:rsidR="00D122AB" w:rsidRPr="00CA64B1" w:rsidRDefault="00D122AB" w:rsidP="00D122AB">
            <w:pPr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267" w:type="dxa"/>
          </w:tcPr>
          <w:p w:rsidR="00D122AB" w:rsidRPr="00CA64B1" w:rsidRDefault="00D122AB" w:rsidP="00D122AB">
            <w:pPr>
              <w:jc w:val="thaiDistribute"/>
              <w:rPr>
                <w:rFonts w:ascii="Angsana New" w:hAnsi="Angsana New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D122AB" w:rsidRPr="00CA64B1" w:rsidRDefault="00D122AB" w:rsidP="00D122A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Cs w:val="22"/>
                <w:highlight w:val="green"/>
              </w:rPr>
            </w:pPr>
          </w:p>
        </w:tc>
        <w:tc>
          <w:tcPr>
            <w:tcW w:w="267" w:type="dxa"/>
          </w:tcPr>
          <w:p w:rsidR="00D122AB" w:rsidRPr="00CA64B1" w:rsidRDefault="00D122AB" w:rsidP="00D122AB">
            <w:pPr>
              <w:jc w:val="thaiDistribute"/>
              <w:rPr>
                <w:rFonts w:ascii="Angsana New" w:hAnsi="Angsana New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:rsidR="00D122AB" w:rsidRPr="00CA64B1" w:rsidRDefault="00D122AB" w:rsidP="00D122A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Cs w:val="22"/>
                <w:highlight w:val="green"/>
              </w:rPr>
            </w:pPr>
          </w:p>
        </w:tc>
      </w:tr>
      <w:tr w:rsidR="00D122AB" w:rsidRPr="002A7CAF" w:rsidTr="00536582">
        <w:tc>
          <w:tcPr>
            <w:tcW w:w="3343" w:type="dxa"/>
          </w:tcPr>
          <w:p w:rsidR="00D122AB" w:rsidRPr="00F87655" w:rsidRDefault="00D122AB" w:rsidP="00D122AB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F876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99" w:type="dxa"/>
          </w:tcPr>
          <w:p w:rsidR="00D122AB" w:rsidRPr="00D06A34" w:rsidRDefault="00D122AB" w:rsidP="00D122A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center"/>
          </w:tcPr>
          <w:p w:rsidR="00D122AB" w:rsidRPr="00F87655" w:rsidRDefault="00FE3498" w:rsidP="00D122AB">
            <w:pPr>
              <w:ind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498">
              <w:rPr>
                <w:rFonts w:ascii="Angsana New" w:hAnsi="Angsana New"/>
                <w:b/>
                <w:bCs/>
                <w:sz w:val="30"/>
                <w:szCs w:val="30"/>
              </w:rPr>
              <w:t>1,502</w:t>
            </w:r>
          </w:p>
        </w:tc>
        <w:tc>
          <w:tcPr>
            <w:tcW w:w="269" w:type="dxa"/>
            <w:vAlign w:val="center"/>
          </w:tcPr>
          <w:p w:rsidR="00D122AB" w:rsidRPr="00F87655" w:rsidRDefault="00D122AB" w:rsidP="00D122A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:rsidR="00D122AB" w:rsidRPr="00F87655" w:rsidRDefault="00D122AB" w:rsidP="00D122AB">
            <w:pPr>
              <w:ind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8,620</w:t>
            </w:r>
          </w:p>
        </w:tc>
        <w:tc>
          <w:tcPr>
            <w:tcW w:w="267" w:type="dxa"/>
            <w:vAlign w:val="center"/>
          </w:tcPr>
          <w:p w:rsidR="00D122AB" w:rsidRPr="00F87655" w:rsidRDefault="00D122AB" w:rsidP="00D122A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D122AB" w:rsidRPr="00F87655" w:rsidRDefault="00FE3498" w:rsidP="00D122AB">
            <w:pPr>
              <w:tabs>
                <w:tab w:val="decimal" w:pos="80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498">
              <w:rPr>
                <w:rFonts w:ascii="Angsana New" w:hAnsi="Angsana New"/>
                <w:b/>
                <w:bCs/>
                <w:sz w:val="30"/>
                <w:szCs w:val="30"/>
              </w:rPr>
              <w:t>1,502</w:t>
            </w:r>
          </w:p>
        </w:tc>
        <w:tc>
          <w:tcPr>
            <w:tcW w:w="267" w:type="dxa"/>
            <w:vAlign w:val="center"/>
          </w:tcPr>
          <w:p w:rsidR="00D122AB" w:rsidRPr="00F87655" w:rsidRDefault="00D122AB" w:rsidP="00D122A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D122AB" w:rsidRPr="00F87655" w:rsidRDefault="00D122AB" w:rsidP="00D122AB">
            <w:pPr>
              <w:tabs>
                <w:tab w:val="decimal" w:pos="80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5,907</w:t>
            </w:r>
          </w:p>
        </w:tc>
      </w:tr>
      <w:tr w:rsidR="00D122AB" w:rsidRPr="00CA64B1" w:rsidTr="00536582">
        <w:tc>
          <w:tcPr>
            <w:tcW w:w="3343" w:type="dxa"/>
          </w:tcPr>
          <w:p w:rsidR="00D122AB" w:rsidRPr="00CA64B1" w:rsidRDefault="00D122AB" w:rsidP="00D122AB">
            <w:pPr>
              <w:tabs>
                <w:tab w:val="left" w:pos="360"/>
              </w:tabs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799" w:type="dxa"/>
          </w:tcPr>
          <w:p w:rsidR="00D122AB" w:rsidRPr="00CA64B1" w:rsidRDefault="00D122AB" w:rsidP="00D122A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2"/>
                <w:szCs w:val="22"/>
                <w:highlight w:val="green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center"/>
          </w:tcPr>
          <w:p w:rsidR="00D122AB" w:rsidRPr="00CA64B1" w:rsidRDefault="00D122AB" w:rsidP="00D122AB">
            <w:pPr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269" w:type="dxa"/>
            <w:vAlign w:val="center"/>
          </w:tcPr>
          <w:p w:rsidR="00D122AB" w:rsidRPr="00CA64B1" w:rsidRDefault="00D122AB" w:rsidP="00D122AB">
            <w:pPr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center"/>
          </w:tcPr>
          <w:p w:rsidR="00D122AB" w:rsidRPr="00CA64B1" w:rsidRDefault="00D122AB" w:rsidP="00D122AB">
            <w:pPr>
              <w:jc w:val="right"/>
              <w:rPr>
                <w:rFonts w:ascii="Angsana New" w:hAnsi="Angsana New"/>
                <w:sz w:val="22"/>
                <w:szCs w:val="22"/>
                <w:highlight w:val="green"/>
              </w:rPr>
            </w:pPr>
          </w:p>
        </w:tc>
        <w:tc>
          <w:tcPr>
            <w:tcW w:w="267" w:type="dxa"/>
          </w:tcPr>
          <w:p w:rsidR="00D122AB" w:rsidRPr="00CA64B1" w:rsidRDefault="00D122AB" w:rsidP="00D122AB">
            <w:pPr>
              <w:jc w:val="thaiDistribute"/>
              <w:rPr>
                <w:rFonts w:ascii="Angsana New" w:hAnsi="Angsana New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D122AB" w:rsidRPr="00CA64B1" w:rsidRDefault="00D122AB" w:rsidP="00D122A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Cs w:val="22"/>
                <w:highlight w:val="green"/>
              </w:rPr>
            </w:pPr>
          </w:p>
        </w:tc>
        <w:tc>
          <w:tcPr>
            <w:tcW w:w="267" w:type="dxa"/>
          </w:tcPr>
          <w:p w:rsidR="00D122AB" w:rsidRPr="00CA64B1" w:rsidRDefault="00D122AB" w:rsidP="00D122AB">
            <w:pPr>
              <w:jc w:val="thaiDistribute"/>
              <w:rPr>
                <w:rFonts w:ascii="Angsana New" w:hAnsi="Angsana New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:rsidR="00D122AB" w:rsidRPr="00CA64B1" w:rsidRDefault="00D122AB" w:rsidP="00D122A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Cs w:val="22"/>
                <w:highlight w:val="green"/>
              </w:rPr>
            </w:pPr>
          </w:p>
        </w:tc>
      </w:tr>
      <w:tr w:rsidR="00D122AB" w:rsidTr="00536582">
        <w:tc>
          <w:tcPr>
            <w:tcW w:w="3343" w:type="dxa"/>
          </w:tcPr>
          <w:p w:rsidR="00D122AB" w:rsidRPr="00F87655" w:rsidRDefault="00D122AB" w:rsidP="00D122AB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6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 w:rsidRPr="00F876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799" w:type="dxa"/>
          </w:tcPr>
          <w:p w:rsidR="00D122AB" w:rsidRPr="00CA64B1" w:rsidRDefault="00D122AB" w:rsidP="00D122A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  <w:vAlign w:val="center"/>
          </w:tcPr>
          <w:p w:rsidR="00D122AB" w:rsidRPr="00F87655" w:rsidRDefault="00FE3498" w:rsidP="00D122A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3498">
              <w:rPr>
                <w:rFonts w:ascii="Angsana New" w:hAnsi="Angsana New"/>
                <w:b/>
                <w:bCs/>
                <w:sz w:val="30"/>
                <w:szCs w:val="30"/>
              </w:rPr>
              <w:t>1,502</w:t>
            </w:r>
          </w:p>
        </w:tc>
        <w:tc>
          <w:tcPr>
            <w:tcW w:w="269" w:type="dxa"/>
            <w:vAlign w:val="center"/>
          </w:tcPr>
          <w:p w:rsidR="00D122AB" w:rsidRPr="00F87655" w:rsidRDefault="00D122AB" w:rsidP="00D122A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center"/>
          </w:tcPr>
          <w:p w:rsidR="00D122AB" w:rsidRPr="00F87655" w:rsidRDefault="00D122AB" w:rsidP="0039397B">
            <w:pPr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15,945</w:t>
            </w:r>
          </w:p>
        </w:tc>
        <w:tc>
          <w:tcPr>
            <w:tcW w:w="267" w:type="dxa"/>
            <w:vAlign w:val="center"/>
          </w:tcPr>
          <w:p w:rsidR="00D122AB" w:rsidRPr="00F87655" w:rsidRDefault="00D122AB" w:rsidP="00D122A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center"/>
          </w:tcPr>
          <w:p w:rsidR="00D122AB" w:rsidRPr="00F87655" w:rsidRDefault="00FE3498" w:rsidP="00D122AB">
            <w:pPr>
              <w:tabs>
                <w:tab w:val="decimal" w:pos="80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3498">
              <w:rPr>
                <w:rFonts w:ascii="Angsana New" w:hAnsi="Angsana New"/>
                <w:b/>
                <w:bCs/>
                <w:sz w:val="30"/>
                <w:szCs w:val="30"/>
              </w:rPr>
              <w:t>1,502</w:t>
            </w:r>
          </w:p>
        </w:tc>
        <w:tc>
          <w:tcPr>
            <w:tcW w:w="267" w:type="dxa"/>
            <w:vAlign w:val="center"/>
          </w:tcPr>
          <w:p w:rsidR="00D122AB" w:rsidRPr="00F87655" w:rsidRDefault="00D122AB" w:rsidP="00D122A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center"/>
          </w:tcPr>
          <w:p w:rsidR="00D122AB" w:rsidRPr="00F87655" w:rsidRDefault="00D122AB" w:rsidP="00D122AB">
            <w:pPr>
              <w:tabs>
                <w:tab w:val="decimal" w:pos="80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13,232</w:t>
            </w:r>
          </w:p>
        </w:tc>
      </w:tr>
    </w:tbl>
    <w:p w:rsidR="00386B8B" w:rsidRDefault="00386B8B" w:rsidP="00907E32">
      <w:pPr>
        <w:pStyle w:val="block"/>
        <w:spacing w:after="0" w:line="240" w:lineRule="auto"/>
        <w:ind w:left="576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2F2D40" w:rsidRPr="0091174A" w:rsidRDefault="00386B8B" w:rsidP="00907E32">
      <w:pPr>
        <w:pStyle w:val="block"/>
        <w:spacing w:after="0" w:line="240" w:lineRule="auto"/>
        <w:ind w:left="57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  <w:r w:rsidR="002F2D40" w:rsidRPr="0091174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หนี้สินที่มี</w:t>
      </w:r>
      <w:r w:rsidR="00B817A2">
        <w:rPr>
          <w:rFonts w:ascii="Angsana New" w:hAnsi="Angsana New" w:cs="Angsana New" w:hint="cs"/>
          <w:sz w:val="30"/>
          <w:szCs w:val="30"/>
          <w:cs/>
          <w:lang w:bidi="th-TH"/>
        </w:rPr>
        <w:t>ภาระดอกเบี้ย</w:t>
      </w:r>
      <w:r w:rsidR="002F2D40" w:rsidRPr="0091174A">
        <w:rPr>
          <w:rFonts w:ascii="Angsana New" w:hAnsi="Angsana New" w:cs="Angsana New"/>
          <w:sz w:val="30"/>
          <w:szCs w:val="30"/>
          <w:cs/>
          <w:lang w:bidi="th-TH"/>
        </w:rPr>
        <w:t>ดอกเบี้ยซึ่งไม่รวมหนี้สินตามสัญญาเช่าการเงิน</w:t>
      </w:r>
      <w:r w:rsidR="002F2D40" w:rsidRPr="0091174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2F2D40" w:rsidRPr="0091174A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2F2D40" w:rsidRPr="0091174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2F2D40" w:rsidRPr="0091174A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3F652D" w:rsidRPr="0091174A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3F652D" w:rsidRPr="0091174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B817A2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</w:t>
      </w:r>
      <w:r w:rsidR="002F2D40" w:rsidRPr="0091174A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p w:rsidR="002F2D40" w:rsidRPr="00CC02F1" w:rsidRDefault="002F2D40" w:rsidP="003707BB">
      <w:pPr>
        <w:pStyle w:val="block"/>
        <w:spacing w:after="0" w:line="240" w:lineRule="auto"/>
        <w:ind w:left="547"/>
        <w:jc w:val="both"/>
        <w:rPr>
          <w:rFonts w:ascii="Angsana New" w:hAnsi="Angsana New" w:cs="Angsana New"/>
          <w:sz w:val="26"/>
          <w:szCs w:val="26"/>
          <w:lang w:bidi="th-TH"/>
        </w:rPr>
      </w:pPr>
    </w:p>
    <w:tbl>
      <w:tblPr>
        <w:tblW w:w="91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97"/>
        <w:gridCol w:w="1169"/>
        <w:gridCol w:w="274"/>
        <w:gridCol w:w="1151"/>
        <w:gridCol w:w="268"/>
        <w:gridCol w:w="1084"/>
        <w:gridCol w:w="250"/>
        <w:gridCol w:w="1097"/>
      </w:tblGrid>
      <w:tr w:rsidR="009C6B10" w:rsidRPr="0091174A" w:rsidTr="0091174A">
        <w:trPr>
          <w:tblHeader/>
        </w:trPr>
        <w:tc>
          <w:tcPr>
            <w:tcW w:w="2120" w:type="pct"/>
            <w:shd w:val="clear" w:color="auto" w:fill="auto"/>
          </w:tcPr>
          <w:p w:rsidR="009C6B10" w:rsidRPr="0091174A" w:rsidRDefault="009C6B10" w:rsidP="000974CA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1" w:type="pct"/>
            <w:gridSpan w:val="3"/>
            <w:shd w:val="clear" w:color="auto" w:fill="auto"/>
          </w:tcPr>
          <w:p w:rsidR="009C6B10" w:rsidRPr="0091174A" w:rsidRDefault="009C6B10" w:rsidP="009C6B10">
            <w:pPr>
              <w:pStyle w:val="BodyText"/>
              <w:spacing w:after="0"/>
              <w:ind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9C6B10" w:rsidRPr="0091174A" w:rsidRDefault="009C6B10" w:rsidP="000974CA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  <w:shd w:val="clear" w:color="auto" w:fill="auto"/>
          </w:tcPr>
          <w:p w:rsidR="009C6B10" w:rsidRPr="0091174A" w:rsidRDefault="009C6B10" w:rsidP="00CC02F1">
            <w:pPr>
              <w:pStyle w:val="BodyText"/>
              <w:spacing w:after="0"/>
              <w:ind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4F2" w:rsidRPr="0091174A" w:rsidTr="0091174A">
        <w:trPr>
          <w:tblHeader/>
        </w:trPr>
        <w:tc>
          <w:tcPr>
            <w:tcW w:w="2120" w:type="pct"/>
            <w:shd w:val="clear" w:color="auto" w:fill="auto"/>
          </w:tcPr>
          <w:p w:rsidR="004354F2" w:rsidRPr="0091174A" w:rsidRDefault="004354F2" w:rsidP="000974CA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:rsidR="004354F2" w:rsidRPr="000A3B03" w:rsidRDefault="000A3B03" w:rsidP="000974CA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9" w:type="pct"/>
            <w:shd w:val="clear" w:color="auto" w:fill="auto"/>
          </w:tcPr>
          <w:p w:rsidR="004354F2" w:rsidRPr="000A3B03" w:rsidRDefault="004354F2" w:rsidP="000974C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4354F2" w:rsidRPr="000A3B03" w:rsidRDefault="000A3B03" w:rsidP="000974C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:rsidR="004354F2" w:rsidRPr="000A3B03" w:rsidRDefault="004354F2" w:rsidP="000974C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4354F2" w:rsidRPr="000A3B03" w:rsidRDefault="000A3B03" w:rsidP="000974CA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6" w:type="pct"/>
            <w:shd w:val="clear" w:color="auto" w:fill="auto"/>
          </w:tcPr>
          <w:p w:rsidR="004354F2" w:rsidRPr="0091174A" w:rsidRDefault="004354F2" w:rsidP="000974C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4354F2" w:rsidRPr="0091174A" w:rsidRDefault="000A3B03" w:rsidP="000974C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4354F2" w:rsidRPr="0091174A" w:rsidTr="0091174A">
        <w:trPr>
          <w:tblHeader/>
        </w:trPr>
        <w:tc>
          <w:tcPr>
            <w:tcW w:w="2120" w:type="pct"/>
          </w:tcPr>
          <w:p w:rsidR="004354F2" w:rsidRPr="0091174A" w:rsidRDefault="004354F2" w:rsidP="000974CA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pct"/>
            <w:gridSpan w:val="7"/>
          </w:tcPr>
          <w:p w:rsidR="004354F2" w:rsidRPr="0091174A" w:rsidRDefault="004354F2" w:rsidP="000974CA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3B03" w:rsidRPr="0091174A" w:rsidTr="0091174A">
        <w:tc>
          <w:tcPr>
            <w:tcW w:w="2120" w:type="pct"/>
          </w:tcPr>
          <w:p w:rsidR="000A3B03" w:rsidRPr="0091174A" w:rsidRDefault="000A3B03" w:rsidP="000A3B03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636" w:type="pct"/>
            <w:vAlign w:val="center"/>
          </w:tcPr>
          <w:p w:rsidR="000A3B03" w:rsidRPr="00A35C6D" w:rsidRDefault="00FE3498" w:rsidP="00FE3498">
            <w:pPr>
              <w:tabs>
                <w:tab w:val="decimal" w:pos="520"/>
              </w:tabs>
              <w:ind w:right="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center"/>
          </w:tcPr>
          <w:p w:rsidR="000A3B03" w:rsidRPr="00A35C6D" w:rsidRDefault="000A3B03" w:rsidP="000A3B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:rsidR="000A3B03" w:rsidRPr="00A35C6D" w:rsidRDefault="000A3B03" w:rsidP="000A3B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5C6D">
              <w:rPr>
                <w:rFonts w:ascii="Angsana New" w:hAnsi="Angsana New"/>
                <w:sz w:val="30"/>
                <w:szCs w:val="30"/>
              </w:rPr>
              <w:t xml:space="preserve">1,095             </w:t>
            </w:r>
          </w:p>
        </w:tc>
        <w:tc>
          <w:tcPr>
            <w:tcW w:w="146" w:type="pct"/>
            <w:vAlign w:val="center"/>
          </w:tcPr>
          <w:p w:rsidR="000A3B03" w:rsidRPr="00A35C6D" w:rsidRDefault="000A3B03" w:rsidP="000A3B03">
            <w:pPr>
              <w:ind w:right="1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:rsidR="000A3B03" w:rsidRPr="00A35C6D" w:rsidRDefault="009A6110" w:rsidP="009A6110">
            <w:pPr>
              <w:tabs>
                <w:tab w:val="decimal" w:pos="513"/>
              </w:tabs>
              <w:ind w:right="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center"/>
          </w:tcPr>
          <w:p w:rsidR="000A3B03" w:rsidRPr="00A35C6D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:rsidR="000A3B03" w:rsidRPr="00A35C6D" w:rsidRDefault="000A3B03" w:rsidP="000A3B03">
            <w:pPr>
              <w:tabs>
                <w:tab w:val="decimal" w:pos="803"/>
              </w:tabs>
              <w:ind w:right="35"/>
              <w:rPr>
                <w:rFonts w:ascii="Angsana New" w:hAnsi="Angsana New"/>
                <w:sz w:val="30"/>
                <w:szCs w:val="30"/>
              </w:rPr>
            </w:pPr>
            <w:r w:rsidRPr="00A35C6D">
              <w:rPr>
                <w:rFonts w:ascii="Angsana New" w:hAnsi="Angsana New"/>
                <w:sz w:val="30"/>
                <w:szCs w:val="30"/>
              </w:rPr>
              <w:t xml:space="preserve">1,095             </w:t>
            </w:r>
          </w:p>
        </w:tc>
      </w:tr>
      <w:tr w:rsidR="000A3B03" w:rsidRPr="0091174A" w:rsidTr="0091174A">
        <w:tc>
          <w:tcPr>
            <w:tcW w:w="2120" w:type="pct"/>
          </w:tcPr>
          <w:p w:rsidR="000A3B03" w:rsidRPr="0091174A" w:rsidRDefault="000A3B03" w:rsidP="000A3B03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center"/>
          </w:tcPr>
          <w:p w:rsidR="000A3B03" w:rsidRPr="00A35C6D" w:rsidRDefault="00FE3498" w:rsidP="00FE3498">
            <w:pPr>
              <w:tabs>
                <w:tab w:val="decimal" w:pos="520"/>
              </w:tabs>
              <w:ind w:right="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center"/>
          </w:tcPr>
          <w:p w:rsidR="000A3B03" w:rsidRPr="00A35C6D" w:rsidRDefault="000A3B03" w:rsidP="000A3B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:rsidR="000A3B03" w:rsidRPr="00A35C6D" w:rsidRDefault="000A3B03" w:rsidP="000A3B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5C6D">
              <w:rPr>
                <w:rFonts w:ascii="Angsana New" w:hAnsi="Angsana New"/>
                <w:sz w:val="30"/>
                <w:szCs w:val="30"/>
              </w:rPr>
              <w:t>7,325</w:t>
            </w:r>
          </w:p>
        </w:tc>
        <w:tc>
          <w:tcPr>
            <w:tcW w:w="146" w:type="pct"/>
            <w:vAlign w:val="center"/>
          </w:tcPr>
          <w:p w:rsidR="000A3B03" w:rsidRPr="00A35C6D" w:rsidRDefault="000A3B03" w:rsidP="000A3B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:rsidR="000A3B03" w:rsidRPr="00A35C6D" w:rsidRDefault="009A6110" w:rsidP="009A6110">
            <w:pPr>
              <w:tabs>
                <w:tab w:val="decimal" w:pos="51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center"/>
          </w:tcPr>
          <w:p w:rsidR="000A3B03" w:rsidRPr="00A35C6D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:rsidR="000A3B03" w:rsidRPr="00A35C6D" w:rsidRDefault="000A3B03" w:rsidP="000A3B03">
            <w:pPr>
              <w:tabs>
                <w:tab w:val="decimal" w:pos="803"/>
              </w:tabs>
              <w:rPr>
                <w:rFonts w:ascii="Angsana New" w:hAnsi="Angsana New"/>
                <w:sz w:val="30"/>
                <w:szCs w:val="30"/>
              </w:rPr>
            </w:pPr>
            <w:r w:rsidRPr="00A35C6D">
              <w:rPr>
                <w:rFonts w:ascii="Angsana New" w:hAnsi="Angsana New"/>
                <w:sz w:val="30"/>
                <w:szCs w:val="30"/>
              </w:rPr>
              <w:t>7,325</w:t>
            </w:r>
          </w:p>
        </w:tc>
      </w:tr>
      <w:tr w:rsidR="000A3B03" w:rsidRPr="0091174A" w:rsidTr="0091174A">
        <w:tc>
          <w:tcPr>
            <w:tcW w:w="2120" w:type="pct"/>
          </w:tcPr>
          <w:p w:rsidR="000A3B03" w:rsidRPr="0091174A" w:rsidRDefault="000A3B03" w:rsidP="000A3B03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413E81" w:rsidRDefault="00011C99" w:rsidP="00CC02F1">
            <w:pPr>
              <w:tabs>
                <w:tab w:val="decimal" w:pos="520"/>
              </w:tabs>
              <w:ind w:right="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3E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center"/>
          </w:tcPr>
          <w:p w:rsidR="000A3B03" w:rsidRPr="0091174A" w:rsidRDefault="000A3B03" w:rsidP="000A3B03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91174A" w:rsidRDefault="000A3B03" w:rsidP="007C3E29">
            <w:pPr>
              <w:tabs>
                <w:tab w:val="decimal" w:pos="88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8,420</w:t>
            </w:r>
          </w:p>
        </w:tc>
        <w:tc>
          <w:tcPr>
            <w:tcW w:w="146" w:type="pct"/>
            <w:vAlign w:val="center"/>
          </w:tcPr>
          <w:p w:rsidR="000A3B03" w:rsidRPr="0091174A" w:rsidRDefault="000A3B03" w:rsidP="000A3B03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91174A" w:rsidRDefault="009A6110" w:rsidP="009A6110">
            <w:pPr>
              <w:tabs>
                <w:tab w:val="decimal" w:pos="513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center"/>
          </w:tcPr>
          <w:p w:rsidR="000A3B03" w:rsidRPr="0091174A" w:rsidRDefault="000A3B03" w:rsidP="000A3B03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91174A" w:rsidRDefault="000A3B03" w:rsidP="000A3B03">
            <w:pPr>
              <w:tabs>
                <w:tab w:val="decimal" w:pos="793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8,420</w:t>
            </w:r>
          </w:p>
        </w:tc>
      </w:tr>
    </w:tbl>
    <w:p w:rsidR="0091174A" w:rsidRPr="00CC02F1" w:rsidRDefault="0091174A" w:rsidP="00713795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713795" w:rsidRDefault="00713795" w:rsidP="00713795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</w:t>
      </w:r>
      <w:r w:rsidR="00B817A2">
        <w:rPr>
          <w:rFonts w:ascii="Angsana New" w:hAnsi="Angsana New" w:cs="Angsana New" w:hint="cs"/>
          <w:sz w:val="30"/>
          <w:szCs w:val="30"/>
          <w:cs/>
          <w:lang w:bidi="th-TH"/>
        </w:rPr>
        <w:t>ภาระ</w:t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ดอกเบี้ยส่วนที่มีหลักประกัน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ณ วันที่ 31 ธันวาคม </w:t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มีรายละเอียดของหลักประกันซึ่งเป็นสินทรัพย์ดังนี้</w:t>
      </w:r>
    </w:p>
    <w:p w:rsidR="0091174A" w:rsidRPr="00CC02F1" w:rsidRDefault="0091174A" w:rsidP="00713795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tbl>
      <w:tblPr>
        <w:tblW w:w="91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97"/>
        <w:gridCol w:w="1169"/>
        <w:gridCol w:w="274"/>
        <w:gridCol w:w="1151"/>
        <w:gridCol w:w="268"/>
        <w:gridCol w:w="1084"/>
        <w:gridCol w:w="250"/>
        <w:gridCol w:w="1097"/>
      </w:tblGrid>
      <w:tr w:rsidR="0091174A" w:rsidRPr="0091174A" w:rsidTr="0091174A">
        <w:trPr>
          <w:tblHeader/>
        </w:trPr>
        <w:tc>
          <w:tcPr>
            <w:tcW w:w="2120" w:type="pct"/>
            <w:shd w:val="clear" w:color="auto" w:fill="auto"/>
          </w:tcPr>
          <w:p w:rsidR="0091174A" w:rsidRPr="0091174A" w:rsidRDefault="0091174A" w:rsidP="0091174A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1" w:type="pct"/>
            <w:gridSpan w:val="3"/>
            <w:shd w:val="clear" w:color="auto" w:fill="auto"/>
          </w:tcPr>
          <w:p w:rsidR="0091174A" w:rsidRPr="0091174A" w:rsidRDefault="0091174A" w:rsidP="0091174A">
            <w:pPr>
              <w:pStyle w:val="BodyText"/>
              <w:spacing w:after="0"/>
              <w:ind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91174A" w:rsidRPr="0091174A" w:rsidRDefault="0091174A" w:rsidP="0091174A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  <w:shd w:val="clear" w:color="auto" w:fill="auto"/>
          </w:tcPr>
          <w:p w:rsidR="0091174A" w:rsidRPr="0091174A" w:rsidRDefault="0091174A" w:rsidP="00CC02F1">
            <w:pPr>
              <w:pStyle w:val="BodyText"/>
              <w:spacing w:after="0"/>
              <w:ind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74A" w:rsidRPr="0091174A" w:rsidTr="0091174A">
        <w:trPr>
          <w:tblHeader/>
        </w:trPr>
        <w:tc>
          <w:tcPr>
            <w:tcW w:w="2120" w:type="pct"/>
            <w:shd w:val="clear" w:color="auto" w:fill="auto"/>
          </w:tcPr>
          <w:p w:rsidR="0091174A" w:rsidRPr="0091174A" w:rsidRDefault="0091174A" w:rsidP="0091174A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:rsidR="0091174A" w:rsidRPr="000A3B03" w:rsidRDefault="000A3B03" w:rsidP="0091174A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9" w:type="pct"/>
            <w:shd w:val="clear" w:color="auto" w:fill="auto"/>
          </w:tcPr>
          <w:p w:rsidR="0091174A" w:rsidRPr="000A3B03" w:rsidRDefault="0091174A" w:rsidP="0091174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91174A" w:rsidRPr="000A3B03" w:rsidRDefault="000A3B03" w:rsidP="0091174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:rsidR="0091174A" w:rsidRPr="000A3B03" w:rsidRDefault="0091174A" w:rsidP="0091174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91174A" w:rsidRPr="000A3B03" w:rsidRDefault="000A3B03" w:rsidP="0091174A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6" w:type="pct"/>
            <w:shd w:val="clear" w:color="auto" w:fill="auto"/>
          </w:tcPr>
          <w:p w:rsidR="0091174A" w:rsidRPr="0091174A" w:rsidRDefault="0091174A" w:rsidP="0091174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91174A" w:rsidRPr="0091174A" w:rsidRDefault="000A3B03" w:rsidP="0091174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91174A" w:rsidRPr="0091174A" w:rsidTr="0091174A">
        <w:trPr>
          <w:tblHeader/>
        </w:trPr>
        <w:tc>
          <w:tcPr>
            <w:tcW w:w="2120" w:type="pct"/>
          </w:tcPr>
          <w:p w:rsidR="0091174A" w:rsidRPr="0091174A" w:rsidRDefault="0091174A" w:rsidP="0091174A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pct"/>
            <w:gridSpan w:val="7"/>
          </w:tcPr>
          <w:p w:rsidR="0091174A" w:rsidRPr="0091174A" w:rsidRDefault="0091174A" w:rsidP="0091174A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17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6B8B" w:rsidRPr="0091174A" w:rsidTr="0091174A">
        <w:tc>
          <w:tcPr>
            <w:tcW w:w="2120" w:type="pct"/>
          </w:tcPr>
          <w:p w:rsidR="00386B8B" w:rsidRPr="00F92902" w:rsidRDefault="00386B8B" w:rsidP="00386B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6" w:type="pct"/>
            <w:vAlign w:val="center"/>
          </w:tcPr>
          <w:p w:rsidR="00386B8B" w:rsidRDefault="003302A8" w:rsidP="00CC02F1">
            <w:pPr>
              <w:tabs>
                <w:tab w:val="decimal" w:pos="520"/>
              </w:tabs>
              <w:ind w:right="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center"/>
          </w:tcPr>
          <w:p w:rsidR="00386B8B" w:rsidRPr="0091174A" w:rsidRDefault="00386B8B" w:rsidP="00386B8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:rsidR="00386B8B" w:rsidRDefault="00386B8B">
            <w:pPr>
              <w:tabs>
                <w:tab w:val="decimal" w:pos="915"/>
              </w:tabs>
              <w:ind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16,080</w:t>
            </w:r>
          </w:p>
        </w:tc>
        <w:tc>
          <w:tcPr>
            <w:tcW w:w="146" w:type="pct"/>
            <w:vAlign w:val="center"/>
          </w:tcPr>
          <w:p w:rsidR="00386B8B" w:rsidRPr="0091174A" w:rsidRDefault="00386B8B" w:rsidP="00386B8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:rsidR="00386B8B" w:rsidRPr="0024000F" w:rsidRDefault="003302A8" w:rsidP="00CC02F1">
            <w:pPr>
              <w:tabs>
                <w:tab w:val="decimal" w:pos="513"/>
              </w:tabs>
              <w:ind w:right="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center"/>
          </w:tcPr>
          <w:p w:rsidR="00386B8B" w:rsidRPr="0024000F" w:rsidRDefault="00386B8B" w:rsidP="00386B8B">
            <w:pPr>
              <w:tabs>
                <w:tab w:val="decimal" w:pos="793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:rsidR="00386B8B" w:rsidRPr="0024000F" w:rsidRDefault="00386B8B" w:rsidP="002A19B9">
            <w:pPr>
              <w:tabs>
                <w:tab w:val="decimal" w:pos="793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4000F">
              <w:rPr>
                <w:rFonts w:ascii="Angsana New" w:hAnsi="Angsana New"/>
                <w:sz w:val="30"/>
                <w:szCs w:val="30"/>
              </w:rPr>
              <w:t>16,080</w:t>
            </w:r>
          </w:p>
        </w:tc>
      </w:tr>
      <w:tr w:rsidR="00386B8B" w:rsidRPr="0091174A" w:rsidTr="0091174A">
        <w:tc>
          <w:tcPr>
            <w:tcW w:w="2120" w:type="pct"/>
          </w:tcPr>
          <w:p w:rsidR="00386B8B" w:rsidRPr="00B24D50" w:rsidRDefault="00386B8B" w:rsidP="00386B8B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D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86B8B" w:rsidRPr="0024000F" w:rsidRDefault="003302A8" w:rsidP="00CC02F1">
            <w:pPr>
              <w:tabs>
                <w:tab w:val="decimal" w:pos="520"/>
              </w:tabs>
              <w:ind w:right="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77E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center"/>
          </w:tcPr>
          <w:p w:rsidR="00386B8B" w:rsidRPr="0024000F" w:rsidRDefault="00386B8B" w:rsidP="00386B8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86B8B" w:rsidRPr="0024000F" w:rsidRDefault="00386B8B">
            <w:pPr>
              <w:tabs>
                <w:tab w:val="decimal" w:pos="915"/>
              </w:tabs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000F">
              <w:rPr>
                <w:rFonts w:ascii="Angsana New" w:hAnsi="Angsana New"/>
                <w:b/>
                <w:bCs/>
                <w:sz w:val="30"/>
                <w:szCs w:val="30"/>
              </w:rPr>
              <w:t>16,080</w:t>
            </w:r>
          </w:p>
        </w:tc>
        <w:tc>
          <w:tcPr>
            <w:tcW w:w="146" w:type="pct"/>
            <w:vAlign w:val="center"/>
          </w:tcPr>
          <w:p w:rsidR="00386B8B" w:rsidRPr="0091174A" w:rsidRDefault="00386B8B" w:rsidP="00386B8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86B8B" w:rsidRPr="0024000F" w:rsidRDefault="003302A8" w:rsidP="00CC02F1">
            <w:pPr>
              <w:tabs>
                <w:tab w:val="decimal" w:pos="513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center"/>
          </w:tcPr>
          <w:p w:rsidR="00386B8B" w:rsidRPr="0024000F" w:rsidRDefault="00386B8B" w:rsidP="00386B8B">
            <w:pPr>
              <w:tabs>
                <w:tab w:val="decimal" w:pos="793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86B8B" w:rsidRPr="0024000F" w:rsidRDefault="00386B8B" w:rsidP="00A77CE2">
            <w:pPr>
              <w:tabs>
                <w:tab w:val="decimal" w:pos="793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000F">
              <w:rPr>
                <w:rFonts w:ascii="Angsana New" w:hAnsi="Angsana New"/>
                <w:b/>
                <w:bCs/>
                <w:sz w:val="30"/>
                <w:szCs w:val="30"/>
              </w:rPr>
              <w:t>16,080</w:t>
            </w:r>
          </w:p>
        </w:tc>
      </w:tr>
    </w:tbl>
    <w:p w:rsidR="0091174A" w:rsidRPr="00CC02F1" w:rsidRDefault="0091174A" w:rsidP="00907E32">
      <w:pPr>
        <w:jc w:val="thaiDistribute"/>
        <w:rPr>
          <w:rFonts w:ascii="Angsana New" w:hAnsi="Angsana New"/>
          <w:i/>
          <w:iCs/>
          <w:sz w:val="26"/>
          <w:szCs w:val="26"/>
        </w:rPr>
      </w:pPr>
    </w:p>
    <w:p w:rsidR="002F2D40" w:rsidRPr="00F57F82" w:rsidRDefault="002F2D40" w:rsidP="00F57F8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7F82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:rsidR="002F2D40" w:rsidRPr="00CC02F1" w:rsidRDefault="002F2D40" w:rsidP="00F57F82">
      <w:pPr>
        <w:ind w:left="540"/>
        <w:rPr>
          <w:rFonts w:ascii="Angsana New" w:hAnsi="Angsana New"/>
          <w:sz w:val="26"/>
          <w:szCs w:val="26"/>
        </w:rPr>
      </w:pPr>
    </w:p>
    <w:p w:rsidR="002F2D40" w:rsidRPr="00907E32" w:rsidRDefault="002F2D40" w:rsidP="00386B8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rtl/>
          <w:cs/>
          <w:lang w:val="en-US"/>
        </w:rPr>
      </w:pPr>
      <w:r w:rsidRPr="00F57F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="002910D5" w:rsidRPr="00F57F82">
        <w:rPr>
          <w:rFonts w:ascii="Angsana New" w:hAnsi="Angsana New" w:cs="Angsana New"/>
          <w:sz w:val="30"/>
          <w:szCs w:val="30"/>
          <w:lang w:val="en-US"/>
        </w:rPr>
        <w:t xml:space="preserve">12 </w:t>
      </w:r>
      <w:r w:rsidR="002910D5" w:rsidRPr="00F57F8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มิถุนายน </w:t>
      </w:r>
      <w:r w:rsidR="002910D5" w:rsidRPr="00F57F82">
        <w:rPr>
          <w:rFonts w:ascii="Angsana New" w:hAnsi="Angsana New" w:cs="Angsana New"/>
          <w:sz w:val="30"/>
          <w:szCs w:val="30"/>
          <w:lang w:val="en-US"/>
        </w:rPr>
        <w:t xml:space="preserve">2558 </w:t>
      </w:r>
      <w:r w:rsidR="002910D5" w:rsidRPr="00F57F82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บริษัททำสัญญากู้ยืมเงินจาก</w:t>
      </w:r>
      <w:r w:rsidR="00DC1F6E">
        <w:rPr>
          <w:rFonts w:ascii="Angsana New" w:hAnsi="Angsana New" w:cs="Angsana New" w:hint="cs"/>
          <w:sz w:val="30"/>
          <w:szCs w:val="30"/>
          <w:cs/>
          <w:lang w:val="en-US" w:bidi="th-TH"/>
        </w:rPr>
        <w:t>สถาบันการเงิน</w:t>
      </w:r>
      <w:r w:rsidR="002910D5" w:rsidRPr="00F57F8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แห่งหนึ่งเป็นจำนวนเงิน </w:t>
      </w:r>
      <w:r w:rsidR="002910D5" w:rsidRPr="00F57F82">
        <w:rPr>
          <w:rFonts w:ascii="Angsana New" w:hAnsi="Angsana New" w:cs="Angsana New" w:hint="cs"/>
          <w:sz w:val="30"/>
          <w:szCs w:val="30"/>
          <w:rtl/>
          <w:cs/>
          <w:lang w:val="en-US"/>
        </w:rPr>
        <w:t>12.6</w:t>
      </w:r>
      <w:r w:rsidR="009976AE">
        <w:rPr>
          <w:rFonts w:ascii="Angsana New" w:hAnsi="Angsana New" w:cs="Angsana New"/>
          <w:sz w:val="30"/>
          <w:szCs w:val="30"/>
          <w:lang w:val="en-US"/>
        </w:rPr>
        <w:t>0</w:t>
      </w:r>
      <w:r w:rsidR="002910D5" w:rsidRPr="00F57F8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2910D5" w:rsidRPr="00F57F8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ในอัตราดอกเบี้ย ร้อยละ </w:t>
      </w:r>
      <w:r w:rsidR="002910D5" w:rsidRPr="00F57F82">
        <w:rPr>
          <w:rFonts w:ascii="Angsana New" w:hAnsi="Angsana New" w:cs="Angsana New"/>
          <w:sz w:val="30"/>
          <w:szCs w:val="30"/>
          <w:lang w:val="en-US"/>
        </w:rPr>
        <w:t>MLR</w:t>
      </w:r>
      <w:r w:rsidR="008A2C80">
        <w:rPr>
          <w:rFonts w:ascii="Angsana New" w:hAnsi="Angsana New" w:cs="Angsana New"/>
          <w:sz w:val="30"/>
          <w:szCs w:val="30"/>
          <w:lang w:val="en-US"/>
        </w:rPr>
        <w:t xml:space="preserve"> + </w:t>
      </w:r>
      <w:r w:rsidR="002910D5" w:rsidRPr="00F57F82">
        <w:rPr>
          <w:rFonts w:ascii="Angsana New" w:hAnsi="Angsana New" w:cs="Angsana New"/>
          <w:sz w:val="30"/>
          <w:szCs w:val="30"/>
          <w:lang w:val="en-US"/>
        </w:rPr>
        <w:t xml:space="preserve">0.5 </w:t>
      </w:r>
      <w:r w:rsidR="002910D5" w:rsidRPr="00F57F8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ต่อปี บริษัทมีกำหนดเวลาชำระคืนเงินต้นและดอกเบี้ยทุก </w:t>
      </w:r>
      <w:r w:rsidR="002910D5" w:rsidRPr="00F57F82">
        <w:rPr>
          <w:rFonts w:ascii="Angsana New" w:hAnsi="Angsana New" w:cs="Angsana New"/>
          <w:sz w:val="30"/>
          <w:szCs w:val="30"/>
          <w:lang w:val="en-US"/>
        </w:rPr>
        <w:t>1</w:t>
      </w:r>
      <w:r w:rsidR="002910D5" w:rsidRPr="00F57F8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เดือน โดยชำระคืนงวดละ </w:t>
      </w:r>
      <w:r w:rsidR="002910D5" w:rsidRPr="00F57F82">
        <w:rPr>
          <w:rFonts w:ascii="Angsana New" w:hAnsi="Angsana New" w:cs="Angsana New"/>
          <w:sz w:val="30"/>
          <w:szCs w:val="30"/>
          <w:lang w:val="en-US"/>
        </w:rPr>
        <w:t xml:space="preserve">0.2 </w:t>
      </w:r>
      <w:r w:rsidR="002910D5" w:rsidRPr="00F57F8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เริ่มชำระตั้งแต่วันที่ </w:t>
      </w:r>
      <w:r w:rsidR="002910D5" w:rsidRPr="00F57F82">
        <w:rPr>
          <w:rFonts w:ascii="Angsana New" w:hAnsi="Angsana New" w:cs="Angsana New"/>
          <w:sz w:val="30"/>
          <w:szCs w:val="30"/>
          <w:lang w:val="en-US"/>
        </w:rPr>
        <w:t xml:space="preserve">12 </w:t>
      </w:r>
      <w:r w:rsidR="002910D5" w:rsidRPr="00F57F8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กรกฎาคม </w:t>
      </w:r>
      <w:r w:rsidR="002910D5" w:rsidRPr="00F57F82">
        <w:rPr>
          <w:rFonts w:ascii="Angsana New" w:hAnsi="Angsana New" w:cs="Angsana New" w:hint="cs"/>
          <w:sz w:val="30"/>
          <w:szCs w:val="30"/>
          <w:rtl/>
          <w:cs/>
          <w:lang w:val="en-US"/>
        </w:rPr>
        <w:t>2558</w:t>
      </w:r>
      <w:r w:rsidR="002910D5" w:rsidRPr="00F57F82">
        <w:rPr>
          <w:rFonts w:ascii="Angsana New" w:hAnsi="Angsana New" w:cs="Angsana New"/>
          <w:sz w:val="30"/>
          <w:szCs w:val="30"/>
          <w:lang w:val="en-US"/>
        </w:rPr>
        <w:t xml:space="preserve">  </w:t>
      </w:r>
      <w:r w:rsidR="002910D5" w:rsidRPr="00F57F8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ถึง </w:t>
      </w:r>
      <w:r w:rsidR="002910D5" w:rsidRPr="00F57F82">
        <w:rPr>
          <w:rFonts w:ascii="Angsana New" w:hAnsi="Angsana New" w:cs="Angsana New"/>
          <w:sz w:val="30"/>
          <w:szCs w:val="30"/>
          <w:lang w:val="en-US"/>
        </w:rPr>
        <w:t xml:space="preserve">12 </w:t>
      </w:r>
      <w:r w:rsidR="002910D5" w:rsidRPr="00F57F82">
        <w:rPr>
          <w:rFonts w:ascii="Angsana New" w:hAnsi="Angsana New" w:cs="Angsana New" w:hint="cs"/>
          <w:sz w:val="30"/>
          <w:szCs w:val="30"/>
          <w:cs/>
          <w:lang w:val="en-US" w:bidi="th-TH"/>
        </w:rPr>
        <w:t>มิถุนายน</w:t>
      </w:r>
      <w:r w:rsidR="00D06A3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D06A34">
        <w:rPr>
          <w:rFonts w:ascii="Angsana New" w:hAnsi="Angsana New" w:cs="Angsana New" w:hint="cs"/>
          <w:sz w:val="30"/>
          <w:szCs w:val="30"/>
          <w:rtl/>
          <w:cs/>
          <w:lang w:val="en-US"/>
        </w:rPr>
        <w:t>2</w:t>
      </w:r>
      <w:r w:rsidR="00D06A34">
        <w:rPr>
          <w:rFonts w:ascii="Angsana New" w:hAnsi="Angsana New" w:cs="Angsana New" w:hint="cs"/>
          <w:sz w:val="30"/>
          <w:szCs w:val="30"/>
          <w:rtl/>
          <w:lang w:val="en-US"/>
        </w:rPr>
        <w:t>565</w:t>
      </w:r>
      <w:r w:rsidR="00D06A3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ระยะเวลา </w:t>
      </w:r>
      <w:r w:rsidR="00D06A34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D06A3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ปี</w:t>
      </w:r>
      <w:r w:rsidR="00907E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07E3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ทั้งนี้ </w:t>
      </w:r>
      <w:r w:rsidR="00386B8B" w:rsidRPr="00386B8B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บริษัทได้จ่ายชำระคืนเงินกู้และไถ่ถอนหลักประกันดังกล่าวแล้ว</w:t>
      </w:r>
      <w:r w:rsidR="00907E3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ในวันที่ </w:t>
      </w:r>
      <w:r w:rsidR="00907E32">
        <w:rPr>
          <w:rFonts w:ascii="Angsana New" w:hAnsi="Angsana New" w:cs="Angsana New"/>
          <w:sz w:val="30"/>
          <w:szCs w:val="30"/>
          <w:lang w:val="en-US" w:bidi="th-TH"/>
        </w:rPr>
        <w:t xml:space="preserve">12 </w:t>
      </w:r>
      <w:r w:rsidR="00907E3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กันยายน </w:t>
      </w:r>
      <w:r w:rsidR="00907E32">
        <w:rPr>
          <w:rFonts w:ascii="Angsana New" w:hAnsi="Angsana New" w:cs="Angsana New"/>
          <w:sz w:val="30"/>
          <w:szCs w:val="30"/>
          <w:lang w:val="en-US" w:bidi="th-TH"/>
        </w:rPr>
        <w:t xml:space="preserve">2561 </w:t>
      </w:r>
    </w:p>
    <w:p w:rsidR="00696BB4" w:rsidRPr="00CC02F1" w:rsidRDefault="00696BB4" w:rsidP="0091174A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B3183E" w:rsidRDefault="00B3183E" w:rsidP="00B3183E">
      <w:pPr>
        <w:pStyle w:val="block"/>
        <w:spacing w:after="0" w:line="240" w:lineRule="auto"/>
        <w:ind w:left="540"/>
        <w:jc w:val="thaiDistribute"/>
        <w:rPr>
          <w:sz w:val="30"/>
          <w:szCs w:val="30"/>
          <w:lang w:bidi="th-TH"/>
        </w:rPr>
      </w:pPr>
      <w:r w:rsidRPr="0091174A">
        <w:rPr>
          <w:rFonts w:ascii="Angsana New" w:hAnsi="Angsana New" w:cs="Angsana New"/>
          <w:sz w:val="30"/>
          <w:szCs w:val="30"/>
          <w:cs/>
          <w:lang w:val="en-US" w:bidi="th-TH"/>
        </w:rPr>
        <w:t>เงินกู้ยืม</w:t>
      </w:r>
      <w:r w:rsidRPr="0091174A">
        <w:rPr>
          <w:rFonts w:ascii="Angsana New" w:hAnsi="Angsana New" w:cs="Angsana New" w:hint="cs"/>
          <w:sz w:val="30"/>
          <w:szCs w:val="30"/>
          <w:cs/>
          <w:lang w:val="en-US" w:bidi="th-TH"/>
        </w:rPr>
        <w:t>ระยะยาวจากสถาบันการเงิน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ค้ำประกันโดยการ</w:t>
      </w:r>
      <w:r w:rsidRPr="0091174A">
        <w:rPr>
          <w:rFonts w:ascii="Angsana New" w:hAnsi="Angsana New" w:cs="Angsana New"/>
          <w:sz w:val="30"/>
          <w:szCs w:val="30"/>
          <w:cs/>
          <w:lang w:val="en-US" w:bidi="th-TH"/>
        </w:rPr>
        <w:t>จดจำนอง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ที่ดินบางส่วน (ดูหมายเหตุข้อ </w:t>
      </w:r>
      <w:r w:rsidR="00386B8B">
        <w:rPr>
          <w:rFonts w:ascii="Angsana New" w:hAnsi="Angsana New" w:cs="Angsana New"/>
          <w:sz w:val="30"/>
          <w:szCs w:val="30"/>
          <w:lang w:val="en-US" w:bidi="th-TH"/>
        </w:rPr>
        <w:t>10</w:t>
      </w:r>
      <w:r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:rsidR="00E72077" w:rsidRPr="00B31C63" w:rsidRDefault="001A6BC2" w:rsidP="001A6BC2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sz w:val="30"/>
          <w:szCs w:val="30"/>
        </w:rPr>
        <w:br w:type="page"/>
      </w:r>
      <w:r w:rsidR="00E72077" w:rsidRPr="00B31C63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lastRenderedPageBreak/>
        <w:t>หนี้สินตามสัญญาเช่าการเงิน</w:t>
      </w:r>
    </w:p>
    <w:p w:rsidR="0079731E" w:rsidRPr="00CC02F1" w:rsidRDefault="0079731E" w:rsidP="0091174A">
      <w:pPr>
        <w:pStyle w:val="BodyText"/>
        <w:spacing w:after="0"/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281175" w:rsidRDefault="00281175" w:rsidP="0091174A">
      <w:pPr>
        <w:ind w:left="547"/>
        <w:rPr>
          <w:rFonts w:ascii="Angsana New" w:hAnsi="Angsana New"/>
          <w:sz w:val="30"/>
          <w:szCs w:val="30"/>
        </w:rPr>
      </w:pPr>
      <w:r w:rsidRPr="00B31C63">
        <w:rPr>
          <w:rFonts w:ascii="Angsana New" w:hAnsi="Angsana New"/>
          <w:sz w:val="30"/>
          <w:szCs w:val="30"/>
          <w:cs/>
        </w:rPr>
        <w:t xml:space="preserve">หนี้สินตามสัญญาเช่าการเงิน ณ วันที่ </w:t>
      </w:r>
      <w:r w:rsidRPr="00B31C63">
        <w:rPr>
          <w:rFonts w:ascii="Angsana New" w:hAnsi="Angsana New"/>
          <w:sz w:val="30"/>
          <w:szCs w:val="30"/>
        </w:rPr>
        <w:t xml:space="preserve"> 31 </w:t>
      </w:r>
      <w:r w:rsidRPr="00B31C63">
        <w:rPr>
          <w:rFonts w:ascii="Angsana New" w:hAnsi="Angsana New"/>
          <w:sz w:val="30"/>
          <w:szCs w:val="30"/>
          <w:cs/>
        </w:rPr>
        <w:t>ธันวาคม มีรายละเอียดดังนี้</w:t>
      </w:r>
    </w:p>
    <w:p w:rsidR="00386B8B" w:rsidRPr="00CC02F1" w:rsidRDefault="00386B8B" w:rsidP="0091174A">
      <w:pPr>
        <w:ind w:left="547"/>
        <w:rPr>
          <w:rFonts w:ascii="Angsana New" w:hAnsi="Angsana New"/>
          <w:sz w:val="28"/>
          <w:szCs w:val="28"/>
        </w:rPr>
      </w:pPr>
    </w:p>
    <w:tbl>
      <w:tblPr>
        <w:tblW w:w="970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70"/>
        <w:gridCol w:w="836"/>
        <w:gridCol w:w="31"/>
        <w:gridCol w:w="239"/>
        <w:gridCol w:w="29"/>
        <w:gridCol w:w="1050"/>
        <w:gridCol w:w="270"/>
        <w:gridCol w:w="1127"/>
        <w:gridCol w:w="270"/>
        <w:gridCol w:w="810"/>
        <w:gridCol w:w="269"/>
        <w:gridCol w:w="8"/>
        <w:gridCol w:w="1071"/>
        <w:gridCol w:w="8"/>
      </w:tblGrid>
      <w:tr w:rsidR="00386B8B" w:rsidRPr="00996FF1" w:rsidTr="00287AB8">
        <w:trPr>
          <w:gridAfter w:val="1"/>
          <w:wAfter w:w="8" w:type="dxa"/>
        </w:trPr>
        <w:tc>
          <w:tcPr>
            <w:tcW w:w="2430" w:type="dxa"/>
          </w:tcPr>
          <w:p w:rsidR="00386B8B" w:rsidRPr="00F92902" w:rsidRDefault="00386B8B" w:rsidP="00287AB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0" w:type="dxa"/>
            <w:gridSpan w:val="14"/>
          </w:tcPr>
          <w:p w:rsidR="00386B8B" w:rsidRPr="00996FF1" w:rsidRDefault="00386B8B" w:rsidP="00287AB8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6B8B" w:rsidRPr="006052C1" w:rsidTr="00287AB8">
        <w:trPr>
          <w:gridAfter w:val="1"/>
          <w:wAfter w:w="8" w:type="dxa"/>
        </w:trPr>
        <w:tc>
          <w:tcPr>
            <w:tcW w:w="2430" w:type="dxa"/>
          </w:tcPr>
          <w:p w:rsidR="00386B8B" w:rsidRPr="00996FF1" w:rsidRDefault="00386B8B" w:rsidP="00287AB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4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86B8B" w:rsidRPr="009C6B10" w:rsidRDefault="00386B8B" w:rsidP="00287AB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86B8B" w:rsidRPr="006052C1" w:rsidRDefault="00386B8B" w:rsidP="00287AB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55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86B8B" w:rsidRPr="006052C1" w:rsidRDefault="00386B8B" w:rsidP="00287AB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2560</w:t>
            </w:r>
          </w:p>
        </w:tc>
      </w:tr>
      <w:tr w:rsidR="00386B8B" w:rsidRPr="005876D4" w:rsidTr="00287AB8">
        <w:trPr>
          <w:gridAfter w:val="1"/>
          <w:wAfter w:w="8" w:type="dxa"/>
        </w:trPr>
        <w:tc>
          <w:tcPr>
            <w:tcW w:w="2430" w:type="dxa"/>
            <w:shd w:val="clear" w:color="auto" w:fill="auto"/>
          </w:tcPr>
          <w:p w:rsidR="00386B8B" w:rsidRPr="005876D4" w:rsidRDefault="00386B8B" w:rsidP="00287AB8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86B8B" w:rsidRPr="005876D4" w:rsidRDefault="00386B8B" w:rsidP="00287AB8">
            <w:pPr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6D4">
              <w:rPr>
                <w:rFonts w:ascii="Angsana New" w:hAnsi="Angsana New"/>
                <w:sz w:val="26"/>
                <w:szCs w:val="26"/>
                <w:cs/>
              </w:rPr>
              <w:t>มูลค่าอนาคตของจำนวน</w:t>
            </w:r>
          </w:p>
          <w:p w:rsidR="00386B8B" w:rsidRPr="005876D4" w:rsidRDefault="00386B8B" w:rsidP="00287AB8">
            <w:pPr>
              <w:ind w:left="-7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6D4">
              <w:rPr>
                <w:rFonts w:ascii="Angsana New" w:hAnsi="Angsana New"/>
                <w:sz w:val="26"/>
                <w:szCs w:val="26"/>
                <w:cs/>
              </w:rPr>
              <w:t>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86B8B" w:rsidRPr="005876D4" w:rsidRDefault="00386B8B" w:rsidP="00287A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386B8B" w:rsidRPr="005876D4" w:rsidRDefault="00386B8B" w:rsidP="00287AB8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6D4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:rsidR="00386B8B" w:rsidRPr="005876D4" w:rsidRDefault="00386B8B" w:rsidP="00287AB8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386B8B" w:rsidRPr="005876D4" w:rsidRDefault="00386B8B" w:rsidP="00287AB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6D4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:rsidR="00386B8B" w:rsidRPr="005876D4" w:rsidRDefault="00386B8B" w:rsidP="00287AB8">
            <w:pPr>
              <w:ind w:left="-137"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6D4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86B8B" w:rsidRPr="005876D4" w:rsidRDefault="00386B8B" w:rsidP="00287AB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:rsidR="00386B8B" w:rsidRPr="005876D4" w:rsidRDefault="00386B8B" w:rsidP="00287AB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6D4">
              <w:rPr>
                <w:rFonts w:ascii="Angsana New" w:hAnsi="Angsana New"/>
                <w:sz w:val="26"/>
                <w:szCs w:val="26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86B8B" w:rsidRPr="005876D4" w:rsidRDefault="00386B8B" w:rsidP="00287AB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86B8B" w:rsidRPr="005876D4" w:rsidRDefault="00386B8B" w:rsidP="00287AB8">
            <w:pPr>
              <w:ind w:left="-108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6D4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386B8B" w:rsidRPr="005876D4" w:rsidRDefault="00386B8B" w:rsidP="00287AB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:rsidR="00386B8B" w:rsidRPr="005876D4" w:rsidRDefault="00386B8B" w:rsidP="00287AB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6D4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:rsidR="00386B8B" w:rsidRPr="005876D4" w:rsidRDefault="00386B8B" w:rsidP="00287AB8">
            <w:pPr>
              <w:ind w:left="-124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6D4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386B8B" w:rsidRPr="005876D4" w:rsidTr="00287AB8">
        <w:trPr>
          <w:gridAfter w:val="1"/>
          <w:wAfter w:w="8" w:type="dxa"/>
        </w:trPr>
        <w:tc>
          <w:tcPr>
            <w:tcW w:w="2430" w:type="dxa"/>
          </w:tcPr>
          <w:p w:rsidR="00386B8B" w:rsidRPr="005876D4" w:rsidRDefault="00386B8B" w:rsidP="00287AB8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0" w:type="dxa"/>
            <w:gridSpan w:val="14"/>
          </w:tcPr>
          <w:p w:rsidR="00386B8B" w:rsidRPr="005876D4" w:rsidRDefault="00386B8B" w:rsidP="00287AB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876D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5876D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386B8B" w:rsidRPr="00996FF1" w:rsidTr="00287AB8">
        <w:tc>
          <w:tcPr>
            <w:tcW w:w="2430" w:type="dxa"/>
          </w:tcPr>
          <w:p w:rsidR="00386B8B" w:rsidRPr="005876D4" w:rsidRDefault="00386B8B" w:rsidP="00386B8B">
            <w:pPr>
              <w:ind w:right="-79"/>
              <w:rPr>
                <w:rFonts w:ascii="Angsana New" w:hAnsi="Angsana New"/>
                <w:sz w:val="26"/>
                <w:szCs w:val="26"/>
              </w:rPr>
            </w:pPr>
            <w:r w:rsidRPr="005876D4">
              <w:rPr>
                <w:rFonts w:ascii="Angsana New" w:hAnsi="Angsana New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:rsidR="00386B8B" w:rsidRPr="005876D4" w:rsidRDefault="009A6110" w:rsidP="00386B8B">
            <w:pPr>
              <w:ind w:left="-108"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110">
              <w:rPr>
                <w:rFonts w:ascii="Angsana New" w:hAnsi="Angsana New"/>
                <w:sz w:val="26"/>
                <w:szCs w:val="26"/>
              </w:rPr>
              <w:t>7,589</w:t>
            </w:r>
          </w:p>
        </w:tc>
        <w:tc>
          <w:tcPr>
            <w:tcW w:w="270" w:type="dxa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36" w:type="dxa"/>
            <w:shd w:val="clear" w:color="auto" w:fill="auto"/>
          </w:tcPr>
          <w:p w:rsidR="00386B8B" w:rsidRPr="005876D4" w:rsidRDefault="009A6110" w:rsidP="00386B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110">
              <w:rPr>
                <w:rFonts w:ascii="Angsana New" w:hAnsi="Angsana New"/>
                <w:sz w:val="26"/>
                <w:szCs w:val="26"/>
              </w:rPr>
              <w:t>(470)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386B8B" w:rsidRPr="005876D4" w:rsidRDefault="009A6110" w:rsidP="00386B8B">
            <w:pPr>
              <w:tabs>
                <w:tab w:val="decimal" w:pos="766"/>
              </w:tabs>
              <w:ind w:right="7"/>
              <w:rPr>
                <w:rFonts w:ascii="Angsana New" w:hAnsi="Angsana New"/>
                <w:sz w:val="26"/>
                <w:szCs w:val="26"/>
              </w:rPr>
            </w:pPr>
            <w:r w:rsidRPr="009A6110">
              <w:rPr>
                <w:rFonts w:ascii="Angsana New" w:hAnsi="Angsana New"/>
                <w:sz w:val="26"/>
                <w:szCs w:val="26"/>
              </w:rPr>
              <w:t>7,119</w:t>
            </w:r>
          </w:p>
        </w:tc>
        <w:tc>
          <w:tcPr>
            <w:tcW w:w="270" w:type="dxa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shd w:val="clear" w:color="auto" w:fill="auto"/>
          </w:tcPr>
          <w:p w:rsidR="00386B8B" w:rsidRPr="005876D4" w:rsidRDefault="00386B8B" w:rsidP="00386B8B">
            <w:pPr>
              <w:ind w:left="-108" w:right="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3,886</w:t>
            </w:r>
          </w:p>
        </w:tc>
        <w:tc>
          <w:tcPr>
            <w:tcW w:w="270" w:type="dxa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386B8B" w:rsidRPr="005876D4" w:rsidRDefault="00386B8B" w:rsidP="00386B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(783)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gridSpan w:val="2"/>
          </w:tcPr>
          <w:p w:rsidR="00386B8B" w:rsidRPr="005876D4" w:rsidRDefault="00386B8B" w:rsidP="00386B8B">
            <w:pPr>
              <w:tabs>
                <w:tab w:val="decimal" w:pos="766"/>
              </w:tabs>
              <w:ind w:right="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3,103</w:t>
            </w:r>
          </w:p>
        </w:tc>
      </w:tr>
      <w:tr w:rsidR="00386B8B" w:rsidRPr="00996FF1" w:rsidTr="00287AB8">
        <w:tc>
          <w:tcPr>
            <w:tcW w:w="2430" w:type="dxa"/>
          </w:tcPr>
          <w:p w:rsidR="00386B8B" w:rsidRPr="005876D4" w:rsidRDefault="00386B8B" w:rsidP="00386B8B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876D4">
              <w:rPr>
                <w:rFonts w:ascii="Angsana New" w:hAnsi="Angsana New"/>
                <w:sz w:val="26"/>
                <w:szCs w:val="26"/>
                <w:cs/>
              </w:rPr>
              <w:t>ครบกำหนดชำระหลังจากหนึ่งปี</w:t>
            </w:r>
          </w:p>
        </w:tc>
        <w:tc>
          <w:tcPr>
            <w:tcW w:w="990" w:type="dxa"/>
            <w:shd w:val="clear" w:color="auto" w:fill="auto"/>
          </w:tcPr>
          <w:p w:rsidR="00386B8B" w:rsidRPr="005876D4" w:rsidRDefault="009A6110" w:rsidP="00386B8B">
            <w:pPr>
              <w:ind w:left="-108"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110">
              <w:rPr>
                <w:rFonts w:ascii="Angsana New" w:hAnsi="Angsana New"/>
                <w:sz w:val="26"/>
                <w:szCs w:val="26"/>
              </w:rPr>
              <w:t>1,537</w:t>
            </w:r>
          </w:p>
        </w:tc>
        <w:tc>
          <w:tcPr>
            <w:tcW w:w="270" w:type="dxa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</w:tcPr>
          <w:p w:rsidR="00386B8B" w:rsidRPr="005876D4" w:rsidRDefault="009A6110" w:rsidP="00386B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110">
              <w:rPr>
                <w:rFonts w:ascii="Angsana New" w:hAnsi="Angsana New"/>
                <w:sz w:val="26"/>
                <w:szCs w:val="26"/>
              </w:rPr>
              <w:t>(3</w:t>
            </w:r>
            <w:r w:rsidR="0039471A">
              <w:rPr>
                <w:rFonts w:ascii="Angsana New" w:hAnsi="Angsana New"/>
                <w:sz w:val="26"/>
                <w:szCs w:val="26"/>
              </w:rPr>
              <w:t>5</w:t>
            </w:r>
            <w:r w:rsidRPr="009A611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386B8B" w:rsidRPr="005876D4" w:rsidRDefault="009A6110" w:rsidP="00386B8B">
            <w:pPr>
              <w:tabs>
                <w:tab w:val="decimal" w:pos="766"/>
              </w:tabs>
              <w:ind w:right="7"/>
              <w:rPr>
                <w:rFonts w:ascii="Angsana New" w:hAnsi="Angsana New"/>
                <w:sz w:val="26"/>
                <w:szCs w:val="26"/>
              </w:rPr>
            </w:pPr>
            <w:r w:rsidRPr="009A6110">
              <w:rPr>
                <w:rFonts w:ascii="Angsana New" w:hAnsi="Angsana New"/>
                <w:sz w:val="26"/>
                <w:szCs w:val="26"/>
              </w:rPr>
              <w:t>1,50</w:t>
            </w:r>
            <w:r w:rsidR="0039471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</w:tcPr>
          <w:p w:rsidR="00386B8B" w:rsidRPr="005876D4" w:rsidRDefault="00386B8B" w:rsidP="00386B8B">
            <w:pPr>
              <w:ind w:left="-108" w:right="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9,126</w:t>
            </w:r>
          </w:p>
        </w:tc>
        <w:tc>
          <w:tcPr>
            <w:tcW w:w="270" w:type="dxa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386B8B" w:rsidRPr="005876D4" w:rsidRDefault="00386B8B" w:rsidP="00386B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(506)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</w:tcPr>
          <w:p w:rsidR="00386B8B" w:rsidRPr="005876D4" w:rsidRDefault="00386B8B" w:rsidP="00386B8B">
            <w:pPr>
              <w:tabs>
                <w:tab w:val="decimal" w:pos="766"/>
              </w:tabs>
              <w:ind w:right="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8,620</w:t>
            </w:r>
          </w:p>
        </w:tc>
      </w:tr>
      <w:tr w:rsidR="00386B8B" w:rsidRPr="00F92902" w:rsidTr="00287AB8">
        <w:tc>
          <w:tcPr>
            <w:tcW w:w="2430" w:type="dxa"/>
          </w:tcPr>
          <w:p w:rsidR="00386B8B" w:rsidRPr="005876D4" w:rsidRDefault="00386B8B" w:rsidP="00386B8B">
            <w:pPr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876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6B8B" w:rsidRPr="005876D4" w:rsidRDefault="009A6110" w:rsidP="00386B8B">
            <w:pPr>
              <w:ind w:left="-108" w:right="6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6110">
              <w:rPr>
                <w:rFonts w:ascii="Angsana New" w:hAnsi="Angsana New"/>
                <w:b/>
                <w:bCs/>
                <w:sz w:val="26"/>
                <w:szCs w:val="26"/>
              </w:rPr>
              <w:t>9,126</w:t>
            </w:r>
          </w:p>
        </w:tc>
        <w:tc>
          <w:tcPr>
            <w:tcW w:w="270" w:type="dxa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6B8B" w:rsidRPr="005876D4" w:rsidRDefault="009A6110" w:rsidP="00386B8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6110">
              <w:rPr>
                <w:rFonts w:ascii="Angsana New" w:hAnsi="Angsana New"/>
                <w:b/>
                <w:bCs/>
                <w:sz w:val="26"/>
                <w:szCs w:val="26"/>
              </w:rPr>
              <w:t>(50</w:t>
            </w:r>
            <w:r w:rsidR="0039471A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9A611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6B8B" w:rsidRPr="005876D4" w:rsidRDefault="009A6110" w:rsidP="00386B8B">
            <w:pPr>
              <w:tabs>
                <w:tab w:val="decimal" w:pos="766"/>
              </w:tabs>
              <w:ind w:right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6110">
              <w:rPr>
                <w:rFonts w:ascii="Angsana New" w:hAnsi="Angsana New"/>
                <w:b/>
                <w:bCs/>
                <w:sz w:val="26"/>
                <w:szCs w:val="26"/>
              </w:rPr>
              <w:t>8,62</w:t>
            </w:r>
            <w:r w:rsidR="0039471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6B8B" w:rsidRPr="005876D4" w:rsidRDefault="00386B8B" w:rsidP="00386B8B">
            <w:pPr>
              <w:ind w:left="-108" w:right="6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13,012</w:t>
            </w:r>
          </w:p>
        </w:tc>
        <w:tc>
          <w:tcPr>
            <w:tcW w:w="270" w:type="dxa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6B8B" w:rsidRPr="005876D4" w:rsidRDefault="00386B8B" w:rsidP="00386B8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(1,289)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86B8B" w:rsidRPr="005876D4" w:rsidRDefault="00386B8B" w:rsidP="00386B8B">
            <w:pPr>
              <w:tabs>
                <w:tab w:val="decimal" w:pos="766"/>
              </w:tabs>
              <w:ind w:right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11,723</w:t>
            </w:r>
          </w:p>
        </w:tc>
      </w:tr>
    </w:tbl>
    <w:p w:rsidR="00386B8B" w:rsidRPr="00A77CE2" w:rsidRDefault="00386B8B" w:rsidP="00386B8B">
      <w:pPr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70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70"/>
        <w:gridCol w:w="836"/>
        <w:gridCol w:w="31"/>
        <w:gridCol w:w="239"/>
        <w:gridCol w:w="29"/>
        <w:gridCol w:w="1050"/>
        <w:gridCol w:w="270"/>
        <w:gridCol w:w="1127"/>
        <w:gridCol w:w="270"/>
        <w:gridCol w:w="828"/>
        <w:gridCol w:w="251"/>
        <w:gridCol w:w="8"/>
        <w:gridCol w:w="1071"/>
        <w:gridCol w:w="8"/>
      </w:tblGrid>
      <w:tr w:rsidR="00386B8B" w:rsidRPr="00996FF1" w:rsidTr="00287AB8">
        <w:trPr>
          <w:gridAfter w:val="1"/>
          <w:wAfter w:w="8" w:type="dxa"/>
        </w:trPr>
        <w:tc>
          <w:tcPr>
            <w:tcW w:w="2430" w:type="dxa"/>
          </w:tcPr>
          <w:p w:rsidR="00386B8B" w:rsidRPr="00F92902" w:rsidRDefault="00386B8B" w:rsidP="00287AB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0" w:type="dxa"/>
            <w:gridSpan w:val="14"/>
          </w:tcPr>
          <w:p w:rsidR="00386B8B" w:rsidRPr="00216D0D" w:rsidRDefault="00386B8B" w:rsidP="00287AB8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6D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</w:t>
            </w:r>
            <w:r w:rsidRPr="00216D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บการเงินเฉพาะกิจการ</w:t>
            </w:r>
          </w:p>
        </w:tc>
      </w:tr>
      <w:tr w:rsidR="00386B8B" w:rsidRPr="006052C1" w:rsidTr="00287AB8">
        <w:trPr>
          <w:gridAfter w:val="1"/>
          <w:wAfter w:w="8" w:type="dxa"/>
        </w:trPr>
        <w:tc>
          <w:tcPr>
            <w:tcW w:w="2430" w:type="dxa"/>
          </w:tcPr>
          <w:p w:rsidR="00386B8B" w:rsidRPr="00996FF1" w:rsidRDefault="00386B8B" w:rsidP="00386B8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4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86B8B" w:rsidRPr="009C6B10" w:rsidRDefault="00386B8B" w:rsidP="00386B8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86B8B" w:rsidRPr="006052C1" w:rsidRDefault="00386B8B" w:rsidP="00386B8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55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86B8B" w:rsidRPr="006052C1" w:rsidRDefault="00386B8B" w:rsidP="00386B8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2560</w:t>
            </w:r>
          </w:p>
        </w:tc>
      </w:tr>
      <w:tr w:rsidR="00386B8B" w:rsidRPr="00996FF1" w:rsidTr="00287AB8">
        <w:trPr>
          <w:gridAfter w:val="1"/>
          <w:wAfter w:w="8" w:type="dxa"/>
        </w:trPr>
        <w:tc>
          <w:tcPr>
            <w:tcW w:w="2430" w:type="dxa"/>
            <w:shd w:val="clear" w:color="auto" w:fill="auto"/>
          </w:tcPr>
          <w:p w:rsidR="00386B8B" w:rsidRPr="00996FF1" w:rsidRDefault="00386B8B" w:rsidP="00287AB8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86B8B" w:rsidRDefault="00386B8B" w:rsidP="00287AB8">
            <w:pPr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</w:t>
            </w:r>
          </w:p>
          <w:p w:rsidR="00386B8B" w:rsidRPr="00996FF1" w:rsidRDefault="00386B8B" w:rsidP="00287AB8">
            <w:pPr>
              <w:ind w:left="-7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86B8B" w:rsidRPr="00996FF1" w:rsidRDefault="00386B8B" w:rsidP="00287A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386B8B" w:rsidRPr="00996FF1" w:rsidRDefault="00386B8B" w:rsidP="00287AB8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:rsidR="00386B8B" w:rsidRPr="00996FF1" w:rsidRDefault="00386B8B" w:rsidP="00287AB8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386B8B" w:rsidRPr="00996FF1" w:rsidRDefault="00386B8B" w:rsidP="00287AB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:rsidR="00386B8B" w:rsidRPr="00996FF1" w:rsidRDefault="00386B8B" w:rsidP="00287AB8">
            <w:pPr>
              <w:ind w:left="-137"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86B8B" w:rsidRPr="00996FF1" w:rsidRDefault="00386B8B" w:rsidP="00287AB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:rsidR="00386B8B" w:rsidRPr="00996FF1" w:rsidRDefault="00386B8B" w:rsidP="00287AB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86B8B" w:rsidRPr="00996FF1" w:rsidRDefault="00386B8B" w:rsidP="00287AB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386B8B" w:rsidRPr="00996FF1" w:rsidRDefault="00386B8B" w:rsidP="00287AB8">
            <w:pPr>
              <w:ind w:left="-108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386B8B" w:rsidRPr="00996FF1" w:rsidRDefault="00386B8B" w:rsidP="00287AB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:rsidR="00386B8B" w:rsidRPr="00996FF1" w:rsidRDefault="00386B8B" w:rsidP="00287AB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:rsidR="00386B8B" w:rsidRPr="00996FF1" w:rsidRDefault="00386B8B" w:rsidP="00287AB8">
            <w:pPr>
              <w:ind w:left="-124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386B8B" w:rsidRPr="00996FF1" w:rsidTr="00287AB8">
        <w:trPr>
          <w:gridAfter w:val="1"/>
          <w:wAfter w:w="8" w:type="dxa"/>
          <w:trHeight w:val="227"/>
        </w:trPr>
        <w:tc>
          <w:tcPr>
            <w:tcW w:w="2430" w:type="dxa"/>
          </w:tcPr>
          <w:p w:rsidR="00386B8B" w:rsidRPr="00996FF1" w:rsidRDefault="00386B8B" w:rsidP="00287AB8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0" w:type="dxa"/>
            <w:gridSpan w:val="14"/>
          </w:tcPr>
          <w:p w:rsidR="00386B8B" w:rsidRPr="00996FF1" w:rsidRDefault="00386B8B" w:rsidP="00287AB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</w:t>
            </w:r>
            <w:r w:rsidRPr="00996FF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386B8B" w:rsidRPr="00996FF1" w:rsidTr="00287AB8">
        <w:tc>
          <w:tcPr>
            <w:tcW w:w="2430" w:type="dxa"/>
          </w:tcPr>
          <w:p w:rsidR="00386B8B" w:rsidRPr="00996FF1" w:rsidRDefault="00386B8B" w:rsidP="00386B8B">
            <w:pPr>
              <w:ind w:right="-79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:rsidR="00386B8B" w:rsidRPr="005876D4" w:rsidRDefault="009A6110" w:rsidP="00386B8B">
            <w:pPr>
              <w:ind w:left="-108"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110">
              <w:rPr>
                <w:rFonts w:ascii="Angsana New" w:hAnsi="Angsana New"/>
                <w:sz w:val="26"/>
                <w:szCs w:val="26"/>
              </w:rPr>
              <w:t>4,734</w:t>
            </w:r>
          </w:p>
        </w:tc>
        <w:tc>
          <w:tcPr>
            <w:tcW w:w="270" w:type="dxa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36" w:type="dxa"/>
            <w:shd w:val="clear" w:color="auto" w:fill="auto"/>
          </w:tcPr>
          <w:p w:rsidR="00386B8B" w:rsidRPr="00685E57" w:rsidRDefault="009A6110" w:rsidP="00386B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110">
              <w:rPr>
                <w:rFonts w:ascii="Angsana New" w:hAnsi="Angsana New"/>
                <w:sz w:val="26"/>
                <w:szCs w:val="26"/>
              </w:rPr>
              <w:t>(328)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86B8B" w:rsidRPr="00685E57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386B8B" w:rsidRPr="005876D4" w:rsidRDefault="009A6110" w:rsidP="00386B8B">
            <w:pPr>
              <w:tabs>
                <w:tab w:val="decimal" w:pos="766"/>
              </w:tabs>
              <w:ind w:right="7"/>
              <w:rPr>
                <w:rFonts w:ascii="Angsana New" w:hAnsi="Angsana New"/>
                <w:sz w:val="26"/>
                <w:szCs w:val="26"/>
              </w:rPr>
            </w:pPr>
            <w:r w:rsidRPr="009A6110">
              <w:rPr>
                <w:rFonts w:ascii="Angsana New" w:hAnsi="Angsana New"/>
                <w:sz w:val="26"/>
                <w:szCs w:val="26"/>
              </w:rPr>
              <w:t>4,406</w:t>
            </w:r>
          </w:p>
        </w:tc>
        <w:tc>
          <w:tcPr>
            <w:tcW w:w="270" w:type="dxa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shd w:val="clear" w:color="auto" w:fill="auto"/>
          </w:tcPr>
          <w:p w:rsidR="00386B8B" w:rsidRPr="005876D4" w:rsidRDefault="00386B8B" w:rsidP="00386B8B">
            <w:pPr>
              <w:ind w:left="-108" w:right="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2,814</w:t>
            </w:r>
          </w:p>
        </w:tc>
        <w:tc>
          <w:tcPr>
            <w:tcW w:w="270" w:type="dxa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shd w:val="clear" w:color="auto" w:fill="auto"/>
          </w:tcPr>
          <w:p w:rsidR="00386B8B" w:rsidRPr="00685E57" w:rsidRDefault="00386B8B" w:rsidP="00386B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(535)</w:t>
            </w:r>
          </w:p>
        </w:tc>
        <w:tc>
          <w:tcPr>
            <w:tcW w:w="259" w:type="dxa"/>
            <w:gridSpan w:val="2"/>
            <w:shd w:val="clear" w:color="auto" w:fill="auto"/>
          </w:tcPr>
          <w:p w:rsidR="00386B8B" w:rsidRPr="00685E57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gridSpan w:val="2"/>
          </w:tcPr>
          <w:p w:rsidR="00386B8B" w:rsidRPr="005876D4" w:rsidRDefault="00386B8B" w:rsidP="00386B8B">
            <w:pPr>
              <w:tabs>
                <w:tab w:val="decimal" w:pos="766"/>
              </w:tabs>
              <w:ind w:right="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2,279</w:t>
            </w:r>
          </w:p>
        </w:tc>
      </w:tr>
      <w:tr w:rsidR="00386B8B" w:rsidRPr="00996FF1" w:rsidTr="00287AB8">
        <w:tc>
          <w:tcPr>
            <w:tcW w:w="2430" w:type="dxa"/>
          </w:tcPr>
          <w:p w:rsidR="00386B8B" w:rsidRPr="00996FF1" w:rsidRDefault="00386B8B" w:rsidP="00386B8B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ครบกำหนดชำระหลังจากหนึ่งปี</w:t>
            </w:r>
          </w:p>
        </w:tc>
        <w:tc>
          <w:tcPr>
            <w:tcW w:w="990" w:type="dxa"/>
            <w:shd w:val="clear" w:color="auto" w:fill="auto"/>
          </w:tcPr>
          <w:p w:rsidR="00386B8B" w:rsidRPr="005876D4" w:rsidRDefault="009A6110" w:rsidP="00386B8B">
            <w:pPr>
              <w:ind w:left="-108"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110">
              <w:rPr>
                <w:rFonts w:ascii="Angsana New" w:hAnsi="Angsana New"/>
                <w:sz w:val="26"/>
                <w:szCs w:val="26"/>
              </w:rPr>
              <w:t>1,537</w:t>
            </w:r>
          </w:p>
        </w:tc>
        <w:tc>
          <w:tcPr>
            <w:tcW w:w="270" w:type="dxa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</w:tcPr>
          <w:p w:rsidR="00386B8B" w:rsidRPr="00685E57" w:rsidRDefault="009A6110" w:rsidP="00386B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110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86B8B" w:rsidRPr="00685E57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386B8B" w:rsidRPr="005876D4" w:rsidRDefault="009A6110" w:rsidP="00386B8B">
            <w:pPr>
              <w:tabs>
                <w:tab w:val="decimal" w:pos="766"/>
              </w:tabs>
              <w:ind w:right="7"/>
              <w:rPr>
                <w:rFonts w:ascii="Angsana New" w:hAnsi="Angsana New"/>
                <w:sz w:val="26"/>
                <w:szCs w:val="26"/>
              </w:rPr>
            </w:pPr>
            <w:r w:rsidRPr="009A6110">
              <w:rPr>
                <w:rFonts w:ascii="Angsana New" w:hAnsi="Angsana New"/>
                <w:sz w:val="26"/>
                <w:szCs w:val="26"/>
              </w:rPr>
              <w:t>1,502</w:t>
            </w:r>
          </w:p>
        </w:tc>
        <w:tc>
          <w:tcPr>
            <w:tcW w:w="270" w:type="dxa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</w:tcPr>
          <w:p w:rsidR="00386B8B" w:rsidRPr="005876D4" w:rsidRDefault="00386B8B" w:rsidP="00386B8B">
            <w:pPr>
              <w:ind w:left="-108" w:right="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6,271</w:t>
            </w:r>
          </w:p>
        </w:tc>
        <w:tc>
          <w:tcPr>
            <w:tcW w:w="270" w:type="dxa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:rsidR="00386B8B" w:rsidRPr="00685E57" w:rsidRDefault="00386B8B" w:rsidP="00386B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(364)</w:t>
            </w:r>
          </w:p>
        </w:tc>
        <w:tc>
          <w:tcPr>
            <w:tcW w:w="259" w:type="dxa"/>
            <w:gridSpan w:val="2"/>
            <w:shd w:val="clear" w:color="auto" w:fill="auto"/>
          </w:tcPr>
          <w:p w:rsidR="00386B8B" w:rsidRPr="00685E57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</w:tcPr>
          <w:p w:rsidR="00386B8B" w:rsidRPr="005876D4" w:rsidRDefault="00386B8B" w:rsidP="00386B8B">
            <w:pPr>
              <w:tabs>
                <w:tab w:val="decimal" w:pos="766"/>
              </w:tabs>
              <w:ind w:right="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5,907</w:t>
            </w:r>
          </w:p>
        </w:tc>
      </w:tr>
      <w:tr w:rsidR="00386B8B" w:rsidRPr="00F92902" w:rsidTr="00287AB8">
        <w:tc>
          <w:tcPr>
            <w:tcW w:w="2430" w:type="dxa"/>
          </w:tcPr>
          <w:p w:rsidR="00386B8B" w:rsidRPr="00996FF1" w:rsidRDefault="00386B8B" w:rsidP="00386B8B">
            <w:pPr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6F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6B8B" w:rsidRPr="005876D4" w:rsidRDefault="009A6110" w:rsidP="00386B8B">
            <w:pPr>
              <w:ind w:left="-108" w:right="6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6110">
              <w:rPr>
                <w:rFonts w:ascii="Angsana New" w:hAnsi="Angsana New"/>
                <w:b/>
                <w:bCs/>
                <w:sz w:val="26"/>
                <w:szCs w:val="26"/>
              </w:rPr>
              <w:t>6,271</w:t>
            </w:r>
          </w:p>
        </w:tc>
        <w:tc>
          <w:tcPr>
            <w:tcW w:w="270" w:type="dxa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6B8B" w:rsidRPr="00685E57" w:rsidRDefault="009A6110" w:rsidP="00386B8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6110">
              <w:rPr>
                <w:rFonts w:ascii="Angsana New" w:hAnsi="Angsana New"/>
                <w:b/>
                <w:bCs/>
                <w:sz w:val="26"/>
                <w:szCs w:val="26"/>
              </w:rPr>
              <w:t>(363)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86B8B" w:rsidRPr="00685E57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6B8B" w:rsidRPr="005876D4" w:rsidRDefault="009A6110" w:rsidP="00386B8B">
            <w:pPr>
              <w:tabs>
                <w:tab w:val="decimal" w:pos="766"/>
              </w:tabs>
              <w:ind w:right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6110">
              <w:rPr>
                <w:rFonts w:ascii="Angsana New" w:hAnsi="Angsana New"/>
                <w:b/>
                <w:bCs/>
                <w:sz w:val="26"/>
                <w:szCs w:val="26"/>
              </w:rPr>
              <w:t>5,908</w:t>
            </w:r>
          </w:p>
        </w:tc>
        <w:tc>
          <w:tcPr>
            <w:tcW w:w="270" w:type="dxa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6B8B" w:rsidRPr="005876D4" w:rsidRDefault="00386B8B" w:rsidP="00386B8B">
            <w:pPr>
              <w:ind w:left="-108" w:right="6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9,085</w:t>
            </w:r>
          </w:p>
        </w:tc>
        <w:tc>
          <w:tcPr>
            <w:tcW w:w="270" w:type="dxa"/>
            <w:shd w:val="clear" w:color="auto" w:fill="auto"/>
          </w:tcPr>
          <w:p w:rsidR="00386B8B" w:rsidRPr="005876D4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6B8B" w:rsidRPr="00685E57" w:rsidRDefault="00386B8B" w:rsidP="00386B8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(899)</w:t>
            </w:r>
          </w:p>
        </w:tc>
        <w:tc>
          <w:tcPr>
            <w:tcW w:w="259" w:type="dxa"/>
            <w:gridSpan w:val="2"/>
            <w:shd w:val="clear" w:color="auto" w:fill="auto"/>
          </w:tcPr>
          <w:p w:rsidR="00386B8B" w:rsidRPr="00685E57" w:rsidRDefault="00386B8B" w:rsidP="00386B8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86B8B" w:rsidRPr="005876D4" w:rsidRDefault="00386B8B" w:rsidP="00386B8B">
            <w:pPr>
              <w:tabs>
                <w:tab w:val="decimal" w:pos="766"/>
              </w:tabs>
              <w:ind w:right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8,186</w:t>
            </w:r>
          </w:p>
        </w:tc>
      </w:tr>
    </w:tbl>
    <w:p w:rsidR="00386B8B" w:rsidRPr="00CC02F1" w:rsidRDefault="00386B8B" w:rsidP="00EA183B">
      <w:pPr>
        <w:ind w:left="576"/>
        <w:jc w:val="thaiDistribute"/>
        <w:rPr>
          <w:rFonts w:ascii="Angsana New" w:hAnsi="Angsana New"/>
          <w:sz w:val="28"/>
          <w:szCs w:val="28"/>
        </w:rPr>
      </w:pPr>
    </w:p>
    <w:p w:rsidR="00EA3766" w:rsidRDefault="006213A2" w:rsidP="00EA183B">
      <w:pPr>
        <w:ind w:left="57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EA3766">
        <w:rPr>
          <w:rFonts w:ascii="Angsana New" w:hAnsi="Angsana New" w:hint="cs"/>
          <w:sz w:val="30"/>
          <w:szCs w:val="30"/>
          <w:cs/>
        </w:rPr>
        <w:t>บริษัทได้ทำสัญญาเช่าการเงินหลายฉบับ</w:t>
      </w:r>
      <w:r w:rsidR="005B3554">
        <w:rPr>
          <w:rFonts w:ascii="Angsana New" w:hAnsi="Angsana New" w:hint="cs"/>
          <w:sz w:val="30"/>
          <w:szCs w:val="30"/>
          <w:cs/>
        </w:rPr>
        <w:t>เพื่อซื้อ</w:t>
      </w:r>
      <w:r w:rsidR="00DC1F6E" w:rsidRPr="00386B8B">
        <w:rPr>
          <w:rFonts w:ascii="Angsana New" w:hAnsi="Angsana New" w:hint="cs"/>
          <w:sz w:val="30"/>
          <w:szCs w:val="30"/>
          <w:cs/>
        </w:rPr>
        <w:t>ยานพาหนะ</w:t>
      </w:r>
      <w:r w:rsidR="00EA3766" w:rsidRPr="00386B8B">
        <w:rPr>
          <w:rFonts w:ascii="Angsana New" w:hAnsi="Angsana New" w:hint="cs"/>
          <w:sz w:val="30"/>
          <w:szCs w:val="30"/>
          <w:cs/>
        </w:rPr>
        <w:t xml:space="preserve"> </w:t>
      </w:r>
      <w:r w:rsidR="00EA3766" w:rsidRPr="00386B8B">
        <w:rPr>
          <w:rFonts w:ascii="Angsana New" w:hAnsi="Angsana New"/>
          <w:sz w:val="30"/>
          <w:szCs w:val="30"/>
          <w:cs/>
        </w:rPr>
        <w:t>สัญญาเช่า</w:t>
      </w:r>
      <w:r w:rsidR="00EA3766" w:rsidRPr="00386B8B">
        <w:rPr>
          <w:rFonts w:ascii="Angsana New" w:hAnsi="Angsana New" w:hint="cs"/>
          <w:sz w:val="30"/>
          <w:szCs w:val="30"/>
          <w:cs/>
        </w:rPr>
        <w:t>การเงิน</w:t>
      </w:r>
      <w:r w:rsidR="00EA3766" w:rsidRPr="00386B8B">
        <w:rPr>
          <w:rFonts w:ascii="Angsana New" w:hAnsi="Angsana New"/>
          <w:sz w:val="30"/>
          <w:szCs w:val="30"/>
          <w:cs/>
        </w:rPr>
        <w:t>ดังกล่าวมีระยะเวลาเช่า</w:t>
      </w:r>
      <w:r w:rsidR="00EA3766" w:rsidRPr="00386B8B">
        <w:rPr>
          <w:rFonts w:ascii="Angsana New" w:hAnsi="Angsana New" w:hint="cs"/>
          <w:sz w:val="30"/>
          <w:szCs w:val="30"/>
          <w:cs/>
        </w:rPr>
        <w:t xml:space="preserve"> </w:t>
      </w:r>
      <w:r w:rsidR="00EA3766" w:rsidRPr="00386B8B">
        <w:rPr>
          <w:rFonts w:ascii="Angsana New" w:hAnsi="Angsana New"/>
          <w:sz w:val="30"/>
          <w:szCs w:val="30"/>
        </w:rPr>
        <w:t>4 - 5</w:t>
      </w:r>
      <w:r w:rsidR="00EA3766" w:rsidRPr="00386B8B">
        <w:rPr>
          <w:rFonts w:ascii="Angsana New" w:hAnsi="Angsana New" w:hint="cs"/>
          <w:sz w:val="30"/>
          <w:szCs w:val="30"/>
          <w:cs/>
        </w:rPr>
        <w:t xml:space="preserve"> ปี และจะครบกำหนดในระยะเวลาแตกต่างกันจนถึงเดือนกันยายน</w:t>
      </w:r>
      <w:r w:rsidR="00EA3766" w:rsidRPr="00386B8B">
        <w:rPr>
          <w:rFonts w:ascii="Angsana New" w:hAnsi="Angsana New"/>
          <w:sz w:val="30"/>
          <w:szCs w:val="30"/>
        </w:rPr>
        <w:t xml:space="preserve"> 2564</w:t>
      </w:r>
      <w:r w:rsidR="00EA3766">
        <w:rPr>
          <w:rFonts w:ascii="Angsana New" w:hAnsi="Angsana New"/>
          <w:sz w:val="30"/>
          <w:szCs w:val="30"/>
        </w:rPr>
        <w:t xml:space="preserve"> </w:t>
      </w:r>
    </w:p>
    <w:p w:rsidR="00E40EC3" w:rsidRPr="00CC02F1" w:rsidRDefault="00E40EC3" w:rsidP="00281175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AB04A9" w:rsidRPr="002A7CAF" w:rsidRDefault="00386B8B" w:rsidP="00D06A34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B04A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เจ้าหนี้การค้า</w:t>
      </w:r>
    </w:p>
    <w:p w:rsidR="00AB04A9" w:rsidRPr="00CC02F1" w:rsidRDefault="00AB04A9" w:rsidP="00314C23">
      <w:pPr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87"/>
        <w:gridCol w:w="876"/>
        <w:gridCol w:w="1161"/>
        <w:gridCol w:w="9"/>
        <w:gridCol w:w="263"/>
        <w:gridCol w:w="9"/>
        <w:gridCol w:w="1161"/>
        <w:gridCol w:w="9"/>
        <w:gridCol w:w="260"/>
        <w:gridCol w:w="15"/>
        <w:gridCol w:w="1070"/>
        <w:gridCol w:w="15"/>
        <w:gridCol w:w="236"/>
        <w:gridCol w:w="33"/>
        <w:gridCol w:w="1063"/>
        <w:gridCol w:w="7"/>
      </w:tblGrid>
      <w:tr w:rsidR="0028511F" w:rsidRPr="002A7CAF" w:rsidTr="000A3B03">
        <w:trPr>
          <w:gridAfter w:val="1"/>
          <w:wAfter w:w="4" w:type="pct"/>
          <w:tblHeader/>
        </w:trPr>
        <w:tc>
          <w:tcPr>
            <w:tcW w:w="1664" w:type="pct"/>
            <w:shd w:val="clear" w:color="auto" w:fill="auto"/>
          </w:tcPr>
          <w:p w:rsidR="0028511F" w:rsidRPr="002A7CAF" w:rsidRDefault="0028511F" w:rsidP="00FF11F2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2" w:type="pct"/>
            <w:shd w:val="clear" w:color="auto" w:fill="auto"/>
          </w:tcPr>
          <w:p w:rsidR="0028511F" w:rsidRPr="002A7CAF" w:rsidRDefault="0028511F" w:rsidP="00FF11F2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3" w:type="pct"/>
            <w:gridSpan w:val="5"/>
            <w:shd w:val="clear" w:color="auto" w:fill="auto"/>
          </w:tcPr>
          <w:p w:rsidR="0028511F" w:rsidRPr="002A7CAF" w:rsidRDefault="0028511F" w:rsidP="00FF11F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28511F" w:rsidRPr="002A7CAF" w:rsidRDefault="0028511F" w:rsidP="00FF11F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6"/>
            <w:shd w:val="clear" w:color="auto" w:fill="auto"/>
          </w:tcPr>
          <w:p w:rsidR="0028511F" w:rsidRPr="002A7CAF" w:rsidRDefault="0028511F" w:rsidP="00FF11F2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511F" w:rsidRPr="007E03D1" w:rsidTr="000A3B03">
        <w:trPr>
          <w:gridAfter w:val="1"/>
          <w:wAfter w:w="4" w:type="pct"/>
          <w:tblHeader/>
        </w:trPr>
        <w:tc>
          <w:tcPr>
            <w:tcW w:w="1664" w:type="pct"/>
            <w:shd w:val="clear" w:color="auto" w:fill="auto"/>
          </w:tcPr>
          <w:p w:rsidR="0028511F" w:rsidRPr="002A7CAF" w:rsidRDefault="0028511F" w:rsidP="0028511F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2" w:type="pct"/>
            <w:shd w:val="clear" w:color="auto" w:fill="auto"/>
          </w:tcPr>
          <w:p w:rsidR="0028511F" w:rsidRPr="00996FF1" w:rsidRDefault="0028511F" w:rsidP="0028511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996FF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26" w:type="pct"/>
            <w:shd w:val="clear" w:color="auto" w:fill="auto"/>
          </w:tcPr>
          <w:p w:rsidR="0028511F" w:rsidRPr="007E03D1" w:rsidRDefault="000A3B03" w:rsidP="0028511F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28511F" w:rsidRPr="007E03D1" w:rsidRDefault="0028511F" w:rsidP="0028511F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28511F" w:rsidRPr="007E03D1" w:rsidRDefault="000A3B03" w:rsidP="0028511F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28511F" w:rsidRPr="007E03D1" w:rsidRDefault="0028511F" w:rsidP="0028511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:rsidR="0028511F" w:rsidRPr="007E03D1" w:rsidRDefault="000A3B03" w:rsidP="0028511F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5" w:type="pct"/>
            <w:gridSpan w:val="2"/>
            <w:shd w:val="clear" w:color="auto" w:fill="auto"/>
          </w:tcPr>
          <w:p w:rsidR="0028511F" w:rsidRPr="007E03D1" w:rsidRDefault="0028511F" w:rsidP="0028511F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:rsidR="0028511F" w:rsidRPr="007E03D1" w:rsidRDefault="000A3B03" w:rsidP="0028511F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28511F" w:rsidRPr="002A7CAF" w:rsidTr="000A3B03">
        <w:trPr>
          <w:gridAfter w:val="1"/>
          <w:wAfter w:w="4" w:type="pct"/>
          <w:tblHeader/>
        </w:trPr>
        <w:tc>
          <w:tcPr>
            <w:tcW w:w="1664" w:type="pct"/>
            <w:shd w:val="clear" w:color="auto" w:fill="auto"/>
          </w:tcPr>
          <w:p w:rsidR="0028511F" w:rsidRPr="002A7CAF" w:rsidRDefault="0028511F" w:rsidP="00FF11F2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  <w:shd w:val="clear" w:color="auto" w:fill="auto"/>
          </w:tcPr>
          <w:p w:rsidR="0028511F" w:rsidRPr="002A7CAF" w:rsidRDefault="0028511F" w:rsidP="00FF11F2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0" w:type="pct"/>
            <w:gridSpan w:val="13"/>
          </w:tcPr>
          <w:p w:rsidR="0028511F" w:rsidRPr="002A7CAF" w:rsidRDefault="0028511F" w:rsidP="00FF11F2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3B03" w:rsidRPr="00A215E0" w:rsidTr="000A3B03">
        <w:tc>
          <w:tcPr>
            <w:tcW w:w="1664" w:type="pct"/>
          </w:tcPr>
          <w:p w:rsidR="000A3B03" w:rsidRPr="00D42F23" w:rsidRDefault="000A3B03" w:rsidP="000A3B03">
            <w:pPr>
              <w:pStyle w:val="BodyText"/>
              <w:spacing w:after="0" w:line="380" w:lineRule="exact"/>
              <w:ind w:right="20"/>
              <w:rPr>
                <w:rFonts w:ascii="Angsana New" w:hAnsi="Angsana New"/>
                <w:sz w:val="30"/>
                <w:szCs w:val="30"/>
                <w:cs/>
              </w:rPr>
            </w:pPr>
            <w:r w:rsidRPr="00D42F2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72" w:type="pct"/>
          </w:tcPr>
          <w:p w:rsidR="000A3B03" w:rsidRPr="00B90BDF" w:rsidRDefault="00386B8B" w:rsidP="000A3B03">
            <w:pPr>
              <w:pStyle w:val="BodyText"/>
              <w:tabs>
                <w:tab w:val="decimal" w:pos="0"/>
                <w:tab w:val="decimal" w:pos="355"/>
              </w:tabs>
              <w:spacing w:after="0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1" w:type="pct"/>
            <w:gridSpan w:val="2"/>
          </w:tcPr>
          <w:p w:rsidR="000A3B03" w:rsidRPr="0047648B" w:rsidRDefault="009A6110" w:rsidP="001E2188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:rsidR="000A3B03" w:rsidRPr="0047648B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0A3B03" w:rsidRPr="0047648B" w:rsidRDefault="000A3B03" w:rsidP="001E2188">
            <w:pPr>
              <w:tabs>
                <w:tab w:val="decimal" w:pos="6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vAlign w:val="center"/>
          </w:tcPr>
          <w:p w:rsidR="000A3B03" w:rsidRPr="00BD2A28" w:rsidRDefault="000A3B03" w:rsidP="000A3B03">
            <w:pPr>
              <w:tabs>
                <w:tab w:val="decimal" w:pos="614"/>
                <w:tab w:val="decimal" w:pos="911"/>
              </w:tabs>
              <w:ind w:right="-1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0A3B03" w:rsidRPr="00BD2A28" w:rsidRDefault="009A6110" w:rsidP="000A3B03">
            <w:pPr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110">
              <w:rPr>
                <w:rFonts w:ascii="Angsana New" w:hAnsi="Angsana New"/>
                <w:sz w:val="30"/>
                <w:szCs w:val="30"/>
              </w:rPr>
              <w:t>3,402</w:t>
            </w:r>
          </w:p>
        </w:tc>
        <w:tc>
          <w:tcPr>
            <w:tcW w:w="145" w:type="pct"/>
            <w:gridSpan w:val="2"/>
          </w:tcPr>
          <w:p w:rsidR="000A3B03" w:rsidRPr="00BD2A28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:rsidR="000A3B03" w:rsidRPr="00BD2A28" w:rsidRDefault="000A3B03" w:rsidP="000A3B03">
            <w:pPr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2,789</w:t>
            </w:r>
          </w:p>
        </w:tc>
      </w:tr>
      <w:tr w:rsidR="000A3B03" w:rsidRPr="00A215E0" w:rsidTr="000A3B03">
        <w:tc>
          <w:tcPr>
            <w:tcW w:w="1664" w:type="pct"/>
          </w:tcPr>
          <w:p w:rsidR="000A3B03" w:rsidRPr="00332EFE" w:rsidRDefault="000A3B03" w:rsidP="000A3B03">
            <w:pPr>
              <w:pStyle w:val="BodyText"/>
              <w:spacing w:after="0" w:line="380" w:lineRule="exact"/>
              <w:ind w:right="20"/>
              <w:rPr>
                <w:rFonts w:ascii="Angsana New" w:hAnsi="Angsana New"/>
                <w:sz w:val="30"/>
                <w:szCs w:val="30"/>
                <w:cs/>
              </w:rPr>
            </w:pPr>
            <w:r w:rsidRPr="00332EFE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332EFE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72" w:type="pct"/>
          </w:tcPr>
          <w:p w:rsidR="000A3B03" w:rsidRPr="002A7CAF" w:rsidRDefault="000A3B03" w:rsidP="000A3B03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:rsidR="000A3B03" w:rsidRPr="0047648B" w:rsidRDefault="009A6110" w:rsidP="000A3B03">
            <w:pPr>
              <w:tabs>
                <w:tab w:val="decimal" w:pos="947"/>
              </w:tabs>
              <w:rPr>
                <w:rFonts w:ascii="Angsana New" w:hAnsi="Angsana New"/>
                <w:sz w:val="30"/>
                <w:szCs w:val="30"/>
              </w:rPr>
            </w:pPr>
            <w:r w:rsidRPr="009A6110">
              <w:rPr>
                <w:rFonts w:ascii="Angsana New" w:hAnsi="Angsana New"/>
                <w:sz w:val="30"/>
                <w:szCs w:val="30"/>
              </w:rPr>
              <w:t>11,272</w:t>
            </w:r>
          </w:p>
        </w:tc>
        <w:tc>
          <w:tcPr>
            <w:tcW w:w="147" w:type="pct"/>
            <w:gridSpan w:val="2"/>
          </w:tcPr>
          <w:p w:rsidR="000A3B03" w:rsidRPr="0047648B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:rsidR="000A3B03" w:rsidRPr="0047648B" w:rsidRDefault="000A3B03" w:rsidP="000A3B03">
            <w:pPr>
              <w:tabs>
                <w:tab w:val="decimal" w:pos="947"/>
              </w:tabs>
              <w:rPr>
                <w:rFonts w:ascii="Angsana New" w:hAnsi="Angsana New"/>
                <w:sz w:val="30"/>
                <w:szCs w:val="30"/>
              </w:rPr>
            </w:pPr>
            <w:r w:rsidRPr="00E85D0F">
              <w:rPr>
                <w:rFonts w:ascii="Angsana New" w:hAnsi="Angsana New"/>
                <w:sz w:val="30"/>
                <w:szCs w:val="30"/>
              </w:rPr>
              <w:t>11,512</w:t>
            </w:r>
          </w:p>
        </w:tc>
        <w:tc>
          <w:tcPr>
            <w:tcW w:w="148" w:type="pct"/>
            <w:gridSpan w:val="2"/>
          </w:tcPr>
          <w:p w:rsidR="000A3B03" w:rsidRPr="00BD2A28" w:rsidRDefault="000A3B03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:rsidR="000A3B03" w:rsidRPr="00BD2A28" w:rsidRDefault="009A6110" w:rsidP="000A3B03">
            <w:pPr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110">
              <w:rPr>
                <w:rFonts w:ascii="Angsana New" w:hAnsi="Angsana New"/>
                <w:sz w:val="30"/>
                <w:szCs w:val="30"/>
              </w:rPr>
              <w:t>1,373</w:t>
            </w:r>
          </w:p>
        </w:tc>
        <w:tc>
          <w:tcPr>
            <w:tcW w:w="145" w:type="pct"/>
            <w:gridSpan w:val="2"/>
          </w:tcPr>
          <w:p w:rsidR="000A3B03" w:rsidRPr="00BD2A28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</w:tcPr>
          <w:p w:rsidR="000A3B03" w:rsidRPr="00BD2A28" w:rsidRDefault="000A3B03" w:rsidP="000A3B03">
            <w:pPr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3,488</w:t>
            </w:r>
          </w:p>
        </w:tc>
      </w:tr>
      <w:tr w:rsidR="000A3B03" w:rsidRPr="00A215E0" w:rsidTr="000A3B03">
        <w:tc>
          <w:tcPr>
            <w:tcW w:w="1664" w:type="pct"/>
          </w:tcPr>
          <w:p w:rsidR="000A3B03" w:rsidRPr="00D42F23" w:rsidRDefault="000A3B03" w:rsidP="000A3B03">
            <w:pPr>
              <w:pStyle w:val="BodyText"/>
              <w:spacing w:after="0" w:line="380" w:lineRule="exact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2F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2" w:type="pct"/>
          </w:tcPr>
          <w:p w:rsidR="000A3B03" w:rsidRPr="002A7CAF" w:rsidRDefault="000A3B03" w:rsidP="000A3B03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A3B03" w:rsidRPr="0028511F" w:rsidRDefault="009A6110" w:rsidP="000A3B03">
            <w:pPr>
              <w:tabs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6110">
              <w:rPr>
                <w:rFonts w:ascii="Angsana New" w:hAnsi="Angsana New"/>
                <w:b/>
                <w:bCs/>
                <w:sz w:val="30"/>
                <w:szCs w:val="30"/>
              </w:rPr>
              <w:t>11,272</w:t>
            </w:r>
          </w:p>
        </w:tc>
        <w:tc>
          <w:tcPr>
            <w:tcW w:w="147" w:type="pct"/>
            <w:gridSpan w:val="2"/>
          </w:tcPr>
          <w:p w:rsidR="000A3B03" w:rsidRPr="0028511F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A3B03" w:rsidRPr="0028511F" w:rsidRDefault="000A3B03" w:rsidP="000A3B03">
            <w:pPr>
              <w:tabs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5D0F">
              <w:rPr>
                <w:rFonts w:ascii="Angsana New" w:hAnsi="Angsana New"/>
                <w:b/>
                <w:bCs/>
                <w:sz w:val="30"/>
                <w:szCs w:val="30"/>
              </w:rPr>
              <w:t>11,512</w:t>
            </w:r>
          </w:p>
        </w:tc>
        <w:tc>
          <w:tcPr>
            <w:tcW w:w="148" w:type="pct"/>
            <w:gridSpan w:val="2"/>
          </w:tcPr>
          <w:p w:rsidR="000A3B03" w:rsidRPr="00BD2A28" w:rsidRDefault="000A3B03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A3B03" w:rsidRPr="00BD2A28" w:rsidRDefault="009A6110" w:rsidP="000A3B03">
            <w:pPr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6110">
              <w:rPr>
                <w:rFonts w:ascii="Angsana New" w:hAnsi="Angsana New"/>
                <w:b/>
                <w:bCs/>
                <w:sz w:val="30"/>
                <w:szCs w:val="30"/>
              </w:rPr>
              <w:t>4,775</w:t>
            </w:r>
          </w:p>
        </w:tc>
        <w:tc>
          <w:tcPr>
            <w:tcW w:w="145" w:type="pct"/>
            <w:gridSpan w:val="2"/>
          </w:tcPr>
          <w:p w:rsidR="000A3B03" w:rsidRPr="00BD2A28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A3B03" w:rsidRPr="00BD2A28" w:rsidRDefault="000A3B03" w:rsidP="000A3B03">
            <w:pPr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6,277</w:t>
            </w:r>
          </w:p>
        </w:tc>
      </w:tr>
    </w:tbl>
    <w:p w:rsidR="00AB04A9" w:rsidRPr="00CC02F1" w:rsidRDefault="00AB04A9" w:rsidP="00314C23">
      <w:pPr>
        <w:tabs>
          <w:tab w:val="left" w:pos="540"/>
        </w:tabs>
        <w:ind w:right="2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E40EC3" w:rsidRPr="002A7CAF" w:rsidRDefault="00E40EC3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/>
          <w:bCs/>
          <w:sz w:val="30"/>
          <w:szCs w:val="30"/>
          <w:cs/>
        </w:rPr>
      </w:pPr>
      <w:r w:rsidRPr="00CC0BE7"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</w:p>
    <w:p w:rsidR="00E40EC3" w:rsidRPr="00CC02F1" w:rsidRDefault="00E40EC3" w:rsidP="00314C23">
      <w:pPr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2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80"/>
        <w:gridCol w:w="879"/>
        <w:gridCol w:w="1175"/>
        <w:gridCol w:w="271"/>
        <w:gridCol w:w="1177"/>
        <w:gridCol w:w="269"/>
        <w:gridCol w:w="1086"/>
        <w:gridCol w:w="251"/>
        <w:gridCol w:w="1091"/>
      </w:tblGrid>
      <w:tr w:rsidR="00967DD0" w:rsidRPr="002A7CAF" w:rsidTr="00ED4CC9">
        <w:trPr>
          <w:tblHeader/>
        </w:trPr>
        <w:tc>
          <w:tcPr>
            <w:tcW w:w="1660" w:type="pct"/>
            <w:shd w:val="clear" w:color="auto" w:fill="auto"/>
          </w:tcPr>
          <w:p w:rsidR="00967DD0" w:rsidRDefault="00967DD0" w:rsidP="00B90BDF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</w:tcPr>
          <w:p w:rsidR="00967DD0" w:rsidRPr="002A7CAF" w:rsidRDefault="00967DD0" w:rsidP="00B90BDF">
            <w:pPr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pct"/>
            <w:gridSpan w:val="3"/>
            <w:shd w:val="clear" w:color="auto" w:fill="auto"/>
          </w:tcPr>
          <w:p w:rsidR="00967DD0" w:rsidRPr="002A7CAF" w:rsidRDefault="00967DD0" w:rsidP="00BB11E0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:rsidR="00967DD0" w:rsidRPr="002A7CAF" w:rsidRDefault="00967DD0" w:rsidP="00BB11E0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:rsidR="00967DD0" w:rsidRPr="002A7CAF" w:rsidRDefault="00967DD0" w:rsidP="00BB11E0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74A" w:rsidRPr="007E03D1" w:rsidTr="00ED4CC9">
        <w:trPr>
          <w:tblHeader/>
        </w:trPr>
        <w:tc>
          <w:tcPr>
            <w:tcW w:w="1660" w:type="pct"/>
            <w:shd w:val="clear" w:color="auto" w:fill="auto"/>
          </w:tcPr>
          <w:p w:rsidR="0091174A" w:rsidRPr="002A7CAF" w:rsidRDefault="0091174A" w:rsidP="0091174A">
            <w:pPr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</w:tcPr>
          <w:p w:rsidR="0091174A" w:rsidRPr="002A7CAF" w:rsidRDefault="0091174A" w:rsidP="0091174A">
            <w:pPr>
              <w:ind w:left="-107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6FF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33" w:type="pct"/>
            <w:shd w:val="clear" w:color="auto" w:fill="auto"/>
          </w:tcPr>
          <w:p w:rsidR="0091174A" w:rsidRPr="007E03D1" w:rsidRDefault="000A3B03" w:rsidP="0091174A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91174A" w:rsidRPr="007E03D1" w:rsidRDefault="0091174A" w:rsidP="0091174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:rsidR="0091174A" w:rsidRPr="007E03D1" w:rsidRDefault="000A3B03" w:rsidP="0091174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5" w:type="pct"/>
            <w:shd w:val="clear" w:color="auto" w:fill="auto"/>
          </w:tcPr>
          <w:p w:rsidR="0091174A" w:rsidRPr="007E03D1" w:rsidRDefault="0091174A" w:rsidP="0091174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91174A" w:rsidRPr="007E03D1" w:rsidRDefault="000A3B03" w:rsidP="0091174A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5" w:type="pct"/>
            <w:shd w:val="clear" w:color="auto" w:fill="auto"/>
          </w:tcPr>
          <w:p w:rsidR="0091174A" w:rsidRPr="007E03D1" w:rsidRDefault="0091174A" w:rsidP="0091174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91174A" w:rsidRPr="007E03D1" w:rsidRDefault="000A3B03" w:rsidP="0091174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91174A" w:rsidRPr="002A7CAF" w:rsidTr="000A3B03">
        <w:trPr>
          <w:tblHeader/>
        </w:trPr>
        <w:tc>
          <w:tcPr>
            <w:tcW w:w="1660" w:type="pct"/>
            <w:shd w:val="clear" w:color="auto" w:fill="auto"/>
          </w:tcPr>
          <w:p w:rsidR="0091174A" w:rsidRPr="002A7CAF" w:rsidRDefault="0091174A" w:rsidP="0091174A">
            <w:pPr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  <w:shd w:val="clear" w:color="auto" w:fill="auto"/>
          </w:tcPr>
          <w:p w:rsidR="0091174A" w:rsidRPr="002A7CAF" w:rsidRDefault="0091174A" w:rsidP="0091174A">
            <w:pPr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7" w:type="pct"/>
            <w:gridSpan w:val="7"/>
          </w:tcPr>
          <w:p w:rsidR="0091174A" w:rsidRPr="002A7CAF" w:rsidRDefault="0091174A" w:rsidP="0091174A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3B03" w:rsidRPr="00EC2FCD" w:rsidTr="00ED4CC9">
        <w:tc>
          <w:tcPr>
            <w:tcW w:w="1660" w:type="pct"/>
            <w:shd w:val="clear" w:color="auto" w:fill="auto"/>
          </w:tcPr>
          <w:p w:rsidR="000A3B03" w:rsidRPr="00FA5A38" w:rsidRDefault="000A3B03" w:rsidP="000A3B03">
            <w:pPr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A5A38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</w:t>
            </w:r>
            <w:r w:rsidRPr="00FA5A38">
              <w:rPr>
                <w:rFonts w:ascii="Angsana New" w:hAnsi="Angsana New" w:hint="cs"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474" w:type="pct"/>
            <w:shd w:val="clear" w:color="auto" w:fill="auto"/>
          </w:tcPr>
          <w:p w:rsidR="000A3B03" w:rsidRPr="00F455DE" w:rsidRDefault="00386B8B" w:rsidP="000A3B0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0A3B03" w:rsidRPr="00BD2A28" w:rsidRDefault="001338FD" w:rsidP="00413E81">
            <w:pPr>
              <w:tabs>
                <w:tab w:val="decimal" w:pos="911"/>
              </w:tabs>
              <w:ind w:right="-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8FD">
              <w:rPr>
                <w:rFonts w:ascii="Angsana New" w:hAnsi="Angsana New"/>
                <w:b/>
                <w:bCs/>
                <w:sz w:val="30"/>
                <w:szCs w:val="30"/>
              </w:rPr>
              <w:t>2,9</w:t>
            </w:r>
            <w:r w:rsidR="0039471A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46" w:type="pct"/>
          </w:tcPr>
          <w:p w:rsidR="000A3B03" w:rsidRPr="00BD2A28" w:rsidRDefault="000A3B03" w:rsidP="000A3B0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:rsidR="000A3B03" w:rsidRPr="00BD2A28" w:rsidRDefault="000A3B03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145" w:type="pct"/>
          </w:tcPr>
          <w:p w:rsidR="000A3B03" w:rsidRPr="00BD2A28" w:rsidRDefault="000A3B03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:rsidR="000A3B03" w:rsidRPr="00BD2A28" w:rsidRDefault="001338FD" w:rsidP="00413E81">
            <w:pPr>
              <w:tabs>
                <w:tab w:val="decimal" w:pos="811"/>
              </w:tabs>
              <w:ind w:right="-2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8FD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39471A">
              <w:rPr>
                <w:rFonts w:ascii="Angsana New" w:hAnsi="Angsana New"/>
                <w:b/>
                <w:bCs/>
                <w:sz w:val="30"/>
                <w:szCs w:val="30"/>
              </w:rPr>
              <w:t>915</w:t>
            </w:r>
          </w:p>
        </w:tc>
        <w:tc>
          <w:tcPr>
            <w:tcW w:w="135" w:type="pct"/>
          </w:tcPr>
          <w:p w:rsidR="000A3B03" w:rsidRPr="00BD2A28" w:rsidRDefault="000A3B03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:rsidR="000A3B03" w:rsidRPr="00BD2A28" w:rsidRDefault="000A3B03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</w:tr>
      <w:tr w:rsidR="000A3B03" w:rsidRPr="002E247E" w:rsidTr="00ED4CC9">
        <w:tc>
          <w:tcPr>
            <w:tcW w:w="1660" w:type="pct"/>
            <w:shd w:val="clear" w:color="auto" w:fill="auto"/>
          </w:tcPr>
          <w:p w:rsidR="000A3B03" w:rsidRPr="00CC02F1" w:rsidRDefault="000A3B03" w:rsidP="000A3B03">
            <w:pPr>
              <w:ind w:right="-1098"/>
              <w:rPr>
                <w:rFonts w:ascii="Angsana New" w:hAnsi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474" w:type="pct"/>
            <w:shd w:val="clear" w:color="auto" w:fill="auto"/>
          </w:tcPr>
          <w:p w:rsidR="000A3B03" w:rsidRPr="00CC02F1" w:rsidRDefault="000A3B03" w:rsidP="000A3B03">
            <w:pPr>
              <w:ind w:left="-287" w:right="-228"/>
              <w:jc w:val="center"/>
              <w:rPr>
                <w:rFonts w:ascii="Angsana New" w:hAnsi="Angsana New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0A3B03" w:rsidRPr="00CC02F1" w:rsidRDefault="000A3B03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0A3B03" w:rsidRPr="00CC02F1" w:rsidRDefault="000A3B03" w:rsidP="000A3B03">
            <w:pPr>
              <w:jc w:val="right"/>
              <w:rPr>
                <w:rFonts w:ascii="Angsana New" w:hAnsi="Angsana New"/>
                <w:color w:val="FF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0A3B03" w:rsidRPr="00CC02F1" w:rsidRDefault="000A3B03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:rsidR="000A3B03" w:rsidRPr="00CC02F1" w:rsidRDefault="000A3B03" w:rsidP="000A3B03">
            <w:pPr>
              <w:jc w:val="right"/>
              <w:rPr>
                <w:rFonts w:ascii="Angsana New" w:hAnsi="Angsana New"/>
                <w:color w:val="FF0000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0A3B03" w:rsidRPr="00CC02F1" w:rsidRDefault="000A3B03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:rsidR="000A3B03" w:rsidRPr="00CC02F1" w:rsidRDefault="000A3B03" w:rsidP="000A3B0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0A3B03" w:rsidRPr="00CC02F1" w:rsidRDefault="000A3B03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A3B03" w:rsidRPr="00EC2FCD" w:rsidTr="00ED4CC9">
        <w:tc>
          <w:tcPr>
            <w:tcW w:w="1660" w:type="pct"/>
            <w:shd w:val="clear" w:color="auto" w:fill="auto"/>
          </w:tcPr>
          <w:p w:rsidR="000A3B03" w:rsidRPr="009C759E" w:rsidRDefault="000A3B03" w:rsidP="000A3B03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75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474" w:type="pct"/>
            <w:shd w:val="clear" w:color="auto" w:fill="auto"/>
          </w:tcPr>
          <w:p w:rsidR="000A3B03" w:rsidRPr="005654C0" w:rsidRDefault="000A3B03" w:rsidP="000A3B0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0A3B03" w:rsidRPr="00BD2A28" w:rsidRDefault="000A3B03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A3B03" w:rsidRPr="00CA64B1" w:rsidRDefault="000A3B03" w:rsidP="000A3B03">
            <w:pPr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4" w:type="pct"/>
          </w:tcPr>
          <w:p w:rsidR="000A3B03" w:rsidRPr="00BD2A28" w:rsidRDefault="000A3B03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A3B03" w:rsidRPr="00CA64B1" w:rsidRDefault="000A3B03" w:rsidP="000A3B03">
            <w:pPr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5" w:type="pct"/>
          </w:tcPr>
          <w:p w:rsidR="000A3B03" w:rsidRPr="00BD2A28" w:rsidRDefault="000A3B03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0A3B03" w:rsidRPr="00BD2A28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A3B03" w:rsidRPr="00BD2A28" w:rsidRDefault="000A3B03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E29" w:rsidRPr="00EC2FCD" w:rsidTr="00ED4CC9">
        <w:tc>
          <w:tcPr>
            <w:tcW w:w="1660" w:type="pct"/>
            <w:shd w:val="clear" w:color="auto" w:fill="auto"/>
          </w:tcPr>
          <w:p w:rsidR="007C3E29" w:rsidRPr="009C759E" w:rsidRDefault="007C3E29" w:rsidP="007C3E29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ค่าใช้จ่ายในการออกหุ้นค้างจ่าย</w:t>
            </w:r>
          </w:p>
        </w:tc>
        <w:tc>
          <w:tcPr>
            <w:tcW w:w="474" w:type="pct"/>
            <w:shd w:val="clear" w:color="auto" w:fill="auto"/>
          </w:tcPr>
          <w:p w:rsidR="007C3E29" w:rsidRPr="005654C0" w:rsidRDefault="007C3E29" w:rsidP="007C3E2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7C3E29" w:rsidRPr="00BD2A28" w:rsidRDefault="007C3E29" w:rsidP="007C3E29">
            <w:pPr>
              <w:tabs>
                <w:tab w:val="decimal" w:pos="911"/>
              </w:tabs>
              <w:ind w:right="-178"/>
              <w:rPr>
                <w:rFonts w:ascii="Angsana New" w:hAnsi="Angsana New"/>
                <w:sz w:val="30"/>
                <w:szCs w:val="30"/>
              </w:rPr>
            </w:pPr>
            <w:r w:rsidRPr="009A6110">
              <w:rPr>
                <w:rFonts w:ascii="Angsana New" w:hAnsi="Angsana New"/>
                <w:sz w:val="30"/>
                <w:szCs w:val="30"/>
              </w:rPr>
              <w:t>13,</w:t>
            </w:r>
            <w:r w:rsidR="0039471A">
              <w:rPr>
                <w:rFonts w:ascii="Angsana New" w:hAnsi="Angsana New"/>
                <w:sz w:val="30"/>
                <w:szCs w:val="30"/>
              </w:rPr>
              <w:t>88</w:t>
            </w:r>
            <w:r w:rsidRPr="009A611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:rsidR="007C3E29" w:rsidRPr="00CA64B1" w:rsidRDefault="007C3E29" w:rsidP="007C3E29">
            <w:pPr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4" w:type="pct"/>
          </w:tcPr>
          <w:p w:rsidR="007C3E29" w:rsidRPr="00BD2A28" w:rsidRDefault="007C3E29" w:rsidP="007C3E29">
            <w:pPr>
              <w:tabs>
                <w:tab w:val="decimal" w:pos="546"/>
              </w:tabs>
              <w:ind w:right="-1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7C3E29" w:rsidRPr="00CA64B1" w:rsidRDefault="007C3E29" w:rsidP="007C3E29">
            <w:pPr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5" w:type="pct"/>
          </w:tcPr>
          <w:p w:rsidR="007C3E29" w:rsidRPr="00BD2A28" w:rsidRDefault="007C3E29" w:rsidP="007C3E29">
            <w:pPr>
              <w:tabs>
                <w:tab w:val="decimal" w:pos="811"/>
              </w:tabs>
              <w:ind w:right="-257"/>
              <w:rPr>
                <w:rFonts w:ascii="Angsana New" w:hAnsi="Angsana New"/>
                <w:sz w:val="30"/>
                <w:szCs w:val="30"/>
              </w:rPr>
            </w:pPr>
            <w:r w:rsidRPr="009A6110">
              <w:rPr>
                <w:rFonts w:ascii="Angsana New" w:hAnsi="Angsana New"/>
                <w:sz w:val="30"/>
                <w:szCs w:val="30"/>
              </w:rPr>
              <w:t>13,</w:t>
            </w:r>
            <w:r w:rsidR="0039471A">
              <w:rPr>
                <w:rFonts w:ascii="Angsana New" w:hAnsi="Angsana New"/>
                <w:sz w:val="30"/>
                <w:szCs w:val="30"/>
              </w:rPr>
              <w:t>88</w:t>
            </w:r>
            <w:r w:rsidRPr="009A611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" w:type="pct"/>
          </w:tcPr>
          <w:p w:rsidR="007C3E29" w:rsidRPr="00BD2A28" w:rsidRDefault="007C3E29" w:rsidP="007C3E2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7C3E29" w:rsidRPr="00BD2A28" w:rsidRDefault="007C3E29" w:rsidP="007C3E29">
            <w:pPr>
              <w:tabs>
                <w:tab w:val="decimal" w:pos="521"/>
              </w:tabs>
              <w:ind w:right="-2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3B03" w:rsidRPr="00EC2FCD" w:rsidTr="00ED4CC9">
        <w:tc>
          <w:tcPr>
            <w:tcW w:w="1660" w:type="pct"/>
            <w:shd w:val="clear" w:color="auto" w:fill="auto"/>
          </w:tcPr>
          <w:p w:rsidR="000A3B03" w:rsidRDefault="000A3B03" w:rsidP="000A3B03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ค่าล่วงเวลาและค่าสวัสดิการค้างจ่าย</w:t>
            </w:r>
          </w:p>
        </w:tc>
        <w:tc>
          <w:tcPr>
            <w:tcW w:w="474" w:type="pct"/>
            <w:shd w:val="clear" w:color="auto" w:fill="auto"/>
          </w:tcPr>
          <w:p w:rsidR="000A3B03" w:rsidRDefault="000A3B03" w:rsidP="000A3B03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:rsidR="000A3B03" w:rsidRPr="00EC2FCD" w:rsidRDefault="009A6110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sz w:val="30"/>
                <w:szCs w:val="30"/>
              </w:rPr>
            </w:pPr>
            <w:r w:rsidRPr="009A6110">
              <w:rPr>
                <w:rFonts w:ascii="Angsana New" w:hAnsi="Angsana New"/>
                <w:sz w:val="30"/>
                <w:szCs w:val="30"/>
              </w:rPr>
              <w:t>3,098</w:t>
            </w:r>
          </w:p>
        </w:tc>
        <w:tc>
          <w:tcPr>
            <w:tcW w:w="146" w:type="pct"/>
          </w:tcPr>
          <w:p w:rsidR="000A3B03" w:rsidRPr="00EC2FCD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0A3B03" w:rsidRPr="00EC2FCD" w:rsidRDefault="000A3B03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3,065</w:t>
            </w:r>
          </w:p>
        </w:tc>
        <w:tc>
          <w:tcPr>
            <w:tcW w:w="145" w:type="pct"/>
          </w:tcPr>
          <w:p w:rsidR="000A3B03" w:rsidRPr="00EC2FCD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0A3B03" w:rsidRDefault="009A6110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sz w:val="30"/>
                <w:szCs w:val="30"/>
              </w:rPr>
            </w:pPr>
            <w:r w:rsidRPr="009A6110">
              <w:rPr>
                <w:rFonts w:ascii="Angsana New" w:hAnsi="Angsana New"/>
                <w:sz w:val="30"/>
                <w:szCs w:val="30"/>
              </w:rPr>
              <w:t>2,333</w:t>
            </w:r>
          </w:p>
        </w:tc>
        <w:tc>
          <w:tcPr>
            <w:tcW w:w="135" w:type="pct"/>
          </w:tcPr>
          <w:p w:rsidR="000A3B03" w:rsidRPr="00EC2FCD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A3B03" w:rsidRDefault="000A3B03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2,243</w:t>
            </w:r>
          </w:p>
        </w:tc>
      </w:tr>
      <w:tr w:rsidR="000A3B03" w:rsidRPr="00EC2FCD" w:rsidTr="00ED4CC9">
        <w:tc>
          <w:tcPr>
            <w:tcW w:w="1660" w:type="pct"/>
            <w:shd w:val="clear" w:color="auto" w:fill="auto"/>
          </w:tcPr>
          <w:p w:rsidR="000A3B03" w:rsidRPr="009C759E" w:rsidRDefault="000A3B03" w:rsidP="000A3B03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7B8E">
              <w:rPr>
                <w:rFonts w:ascii="Angsana New" w:hAnsi="Angsana New" w:hint="cs"/>
                <w:sz w:val="30"/>
                <w:szCs w:val="30"/>
                <w:cs/>
              </w:rPr>
              <w:t>เจ้าหนี้ภาษีมูลค่าเพิ่ม</w:t>
            </w:r>
          </w:p>
        </w:tc>
        <w:tc>
          <w:tcPr>
            <w:tcW w:w="474" w:type="pct"/>
            <w:shd w:val="clear" w:color="auto" w:fill="auto"/>
          </w:tcPr>
          <w:p w:rsidR="000A3B03" w:rsidRPr="005654C0" w:rsidRDefault="000A3B03" w:rsidP="000A3B0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:rsidR="000A3B03" w:rsidRPr="00BD2A28" w:rsidRDefault="009A6110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sz w:val="30"/>
                <w:szCs w:val="30"/>
              </w:rPr>
            </w:pPr>
            <w:r w:rsidRPr="009A6110">
              <w:rPr>
                <w:rFonts w:ascii="Angsana New" w:hAnsi="Angsana New"/>
                <w:sz w:val="30"/>
                <w:szCs w:val="30"/>
              </w:rPr>
              <w:t>2,875</w:t>
            </w:r>
          </w:p>
        </w:tc>
        <w:tc>
          <w:tcPr>
            <w:tcW w:w="146" w:type="pct"/>
          </w:tcPr>
          <w:p w:rsidR="000A3B03" w:rsidRPr="00CA64B1" w:rsidRDefault="000A3B03" w:rsidP="000A3B03">
            <w:pPr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4" w:type="pct"/>
          </w:tcPr>
          <w:p w:rsidR="000A3B03" w:rsidRPr="00BD2A28" w:rsidRDefault="000A3B03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2,879</w:t>
            </w:r>
          </w:p>
        </w:tc>
        <w:tc>
          <w:tcPr>
            <w:tcW w:w="145" w:type="pct"/>
          </w:tcPr>
          <w:p w:rsidR="000A3B03" w:rsidRPr="00CA64B1" w:rsidRDefault="000A3B03" w:rsidP="000A3B03">
            <w:pPr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5" w:type="pct"/>
          </w:tcPr>
          <w:p w:rsidR="000A3B03" w:rsidRPr="00BD2A28" w:rsidRDefault="009A6110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sz w:val="30"/>
                <w:szCs w:val="30"/>
              </w:rPr>
            </w:pPr>
            <w:r w:rsidRPr="009A6110">
              <w:rPr>
                <w:rFonts w:ascii="Angsana New" w:hAnsi="Angsana New"/>
                <w:sz w:val="30"/>
                <w:szCs w:val="30"/>
              </w:rPr>
              <w:t>1,902</w:t>
            </w:r>
          </w:p>
        </w:tc>
        <w:tc>
          <w:tcPr>
            <w:tcW w:w="135" w:type="pct"/>
          </w:tcPr>
          <w:p w:rsidR="000A3B03" w:rsidRPr="00BD2A28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A3B03" w:rsidRPr="00BD2A28" w:rsidRDefault="000A3B03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1,971</w:t>
            </w:r>
          </w:p>
        </w:tc>
      </w:tr>
      <w:tr w:rsidR="000A3B03" w:rsidRPr="00EC2FCD" w:rsidTr="00ED4CC9">
        <w:tc>
          <w:tcPr>
            <w:tcW w:w="1660" w:type="pct"/>
            <w:shd w:val="clear" w:color="auto" w:fill="auto"/>
          </w:tcPr>
          <w:p w:rsidR="000A3B03" w:rsidRPr="004668DB" w:rsidRDefault="000A3B03" w:rsidP="000A3B03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4668DB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ค่าธรรมเนียมวิชาชีพค้างจ่าย</w:t>
            </w:r>
          </w:p>
        </w:tc>
        <w:tc>
          <w:tcPr>
            <w:tcW w:w="474" w:type="pct"/>
            <w:shd w:val="clear" w:color="auto" w:fill="auto"/>
          </w:tcPr>
          <w:p w:rsidR="000A3B03" w:rsidRPr="004668DB" w:rsidRDefault="000A3B03" w:rsidP="000A3B03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:rsidR="000A3B03" w:rsidRPr="004668DB" w:rsidRDefault="009A6110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sz w:val="30"/>
                <w:szCs w:val="30"/>
              </w:rPr>
            </w:pPr>
            <w:r w:rsidRPr="009A6110">
              <w:rPr>
                <w:rFonts w:ascii="Angsana New" w:hAnsi="Angsana New"/>
                <w:sz w:val="30"/>
                <w:szCs w:val="30"/>
              </w:rPr>
              <w:t>1,957</w:t>
            </w:r>
          </w:p>
        </w:tc>
        <w:tc>
          <w:tcPr>
            <w:tcW w:w="146" w:type="pct"/>
          </w:tcPr>
          <w:p w:rsidR="000A3B03" w:rsidRPr="004668DB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0A3B03" w:rsidRPr="004668DB" w:rsidRDefault="000A3B03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sz w:val="30"/>
                <w:szCs w:val="30"/>
              </w:rPr>
            </w:pPr>
            <w:r w:rsidRPr="00E85D0F">
              <w:rPr>
                <w:rFonts w:ascii="Angsana New" w:hAnsi="Angsana New"/>
                <w:sz w:val="30"/>
                <w:szCs w:val="30"/>
              </w:rPr>
              <w:t>1,385</w:t>
            </w:r>
          </w:p>
        </w:tc>
        <w:tc>
          <w:tcPr>
            <w:tcW w:w="145" w:type="pct"/>
          </w:tcPr>
          <w:p w:rsidR="000A3B03" w:rsidRPr="004668DB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0A3B03" w:rsidRPr="004668DB" w:rsidRDefault="009A6110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sz w:val="30"/>
                <w:szCs w:val="30"/>
              </w:rPr>
            </w:pPr>
            <w:r w:rsidRPr="009A6110">
              <w:rPr>
                <w:rFonts w:ascii="Angsana New" w:hAnsi="Angsana New"/>
                <w:sz w:val="30"/>
                <w:szCs w:val="30"/>
              </w:rPr>
              <w:t>1,415</w:t>
            </w:r>
          </w:p>
        </w:tc>
        <w:tc>
          <w:tcPr>
            <w:tcW w:w="135" w:type="pct"/>
          </w:tcPr>
          <w:p w:rsidR="000A3B03" w:rsidRPr="004668DB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A3B03" w:rsidRPr="004668DB" w:rsidRDefault="000A3B03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sz w:val="30"/>
                <w:szCs w:val="30"/>
              </w:rPr>
            </w:pPr>
            <w:r w:rsidRPr="00E85D0F">
              <w:rPr>
                <w:rFonts w:ascii="Angsana New" w:hAnsi="Angsana New"/>
                <w:sz w:val="30"/>
                <w:szCs w:val="30"/>
              </w:rPr>
              <w:t>1,018</w:t>
            </w:r>
          </w:p>
        </w:tc>
      </w:tr>
      <w:tr w:rsidR="000A3B03" w:rsidRPr="00EC2FCD" w:rsidTr="00ED4CC9">
        <w:tc>
          <w:tcPr>
            <w:tcW w:w="1660" w:type="pct"/>
            <w:shd w:val="clear" w:color="auto" w:fill="auto"/>
          </w:tcPr>
          <w:p w:rsidR="000A3B03" w:rsidRPr="002A7CAF" w:rsidRDefault="000A3B03" w:rsidP="000A3B03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74" w:type="pct"/>
            <w:shd w:val="clear" w:color="auto" w:fill="auto"/>
          </w:tcPr>
          <w:p w:rsidR="000A3B03" w:rsidRPr="002A7CAF" w:rsidRDefault="000A3B03" w:rsidP="000A3B03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0A3B03" w:rsidRPr="00EC2FCD" w:rsidRDefault="0039471A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338FD" w:rsidRPr="001338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478</w:t>
            </w:r>
          </w:p>
        </w:tc>
        <w:tc>
          <w:tcPr>
            <w:tcW w:w="146" w:type="pct"/>
          </w:tcPr>
          <w:p w:rsidR="000A3B03" w:rsidRPr="00EC2FCD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0A3B03" w:rsidRPr="00EC2FCD" w:rsidRDefault="000A3B03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sz w:val="30"/>
                <w:szCs w:val="30"/>
              </w:rPr>
            </w:pPr>
            <w:r w:rsidRPr="00E85D0F">
              <w:rPr>
                <w:rFonts w:ascii="Angsana New" w:hAnsi="Angsana New"/>
                <w:sz w:val="30"/>
                <w:szCs w:val="30"/>
              </w:rPr>
              <w:t>4,637</w:t>
            </w:r>
          </w:p>
        </w:tc>
        <w:tc>
          <w:tcPr>
            <w:tcW w:w="145" w:type="pct"/>
          </w:tcPr>
          <w:p w:rsidR="000A3B03" w:rsidRPr="00EC2FCD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0A3B03" w:rsidRPr="00EC2FCD" w:rsidRDefault="0039471A" w:rsidP="00413E81">
            <w:pPr>
              <w:tabs>
                <w:tab w:val="decimal" w:pos="811"/>
              </w:tabs>
              <w:ind w:right="-2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338FD" w:rsidRPr="001338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135" w:type="pct"/>
          </w:tcPr>
          <w:p w:rsidR="000A3B03" w:rsidRPr="00EC2FCD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0A3B03" w:rsidRPr="00EC2FCD" w:rsidRDefault="000A3B03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sz w:val="30"/>
                <w:szCs w:val="30"/>
              </w:rPr>
            </w:pPr>
            <w:r w:rsidRPr="00E85D0F">
              <w:rPr>
                <w:rFonts w:ascii="Angsana New" w:hAnsi="Angsana New"/>
                <w:sz w:val="30"/>
                <w:szCs w:val="30"/>
              </w:rPr>
              <w:t>2,956</w:t>
            </w:r>
          </w:p>
        </w:tc>
      </w:tr>
      <w:tr w:rsidR="000A3B03" w:rsidRPr="00EC2FCD" w:rsidTr="00ED4CC9">
        <w:tc>
          <w:tcPr>
            <w:tcW w:w="1660" w:type="pct"/>
            <w:shd w:val="clear" w:color="auto" w:fill="auto"/>
          </w:tcPr>
          <w:p w:rsidR="000A3B03" w:rsidRDefault="000A3B03" w:rsidP="000A3B03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</w:tcPr>
          <w:p w:rsidR="000A3B03" w:rsidRPr="002A7CAF" w:rsidRDefault="000A3B03" w:rsidP="000A3B03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:rsidR="000A3B03" w:rsidRPr="00BD2A28" w:rsidRDefault="001338FD" w:rsidP="00413E81">
            <w:pPr>
              <w:tabs>
                <w:tab w:val="decimal" w:pos="911"/>
              </w:tabs>
              <w:ind w:right="-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8FD">
              <w:rPr>
                <w:rFonts w:ascii="Angsana New" w:hAnsi="Angsana New"/>
                <w:b/>
                <w:bCs/>
                <w:sz w:val="30"/>
                <w:szCs w:val="30"/>
              </w:rPr>
              <w:t>25,</w:t>
            </w:r>
            <w:r w:rsidR="0039471A"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146" w:type="pct"/>
          </w:tcPr>
          <w:p w:rsidR="000A3B03" w:rsidRPr="00BD2A28" w:rsidRDefault="000A3B03" w:rsidP="000A3B0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vAlign w:val="bottom"/>
          </w:tcPr>
          <w:p w:rsidR="000A3B03" w:rsidRPr="00BD2A28" w:rsidRDefault="000A3B03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11,966</w:t>
            </w:r>
          </w:p>
        </w:tc>
        <w:tc>
          <w:tcPr>
            <w:tcW w:w="145" w:type="pct"/>
          </w:tcPr>
          <w:p w:rsidR="000A3B03" w:rsidRPr="00BD2A28" w:rsidRDefault="000A3B03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:rsidR="000A3B03" w:rsidRPr="00BD2A28" w:rsidRDefault="001338FD" w:rsidP="00413E81">
            <w:pPr>
              <w:tabs>
                <w:tab w:val="decimal" w:pos="811"/>
              </w:tabs>
              <w:ind w:right="-2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8FD">
              <w:rPr>
                <w:rFonts w:ascii="Angsana New" w:hAnsi="Angsana New"/>
                <w:b/>
                <w:bCs/>
                <w:sz w:val="30"/>
                <w:szCs w:val="30"/>
              </w:rPr>
              <w:t>21,</w:t>
            </w:r>
            <w:r w:rsidR="0039471A">
              <w:rPr>
                <w:rFonts w:ascii="Angsana New" w:hAnsi="Angsana New"/>
                <w:b/>
                <w:bCs/>
                <w:sz w:val="30"/>
                <w:szCs w:val="30"/>
              </w:rPr>
              <w:t>519</w:t>
            </w:r>
          </w:p>
        </w:tc>
        <w:tc>
          <w:tcPr>
            <w:tcW w:w="135" w:type="pct"/>
          </w:tcPr>
          <w:p w:rsidR="000A3B03" w:rsidRPr="00BD2A28" w:rsidRDefault="000A3B03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0A3B03" w:rsidRPr="00BD2A28" w:rsidRDefault="000A3B03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8,188</w:t>
            </w:r>
          </w:p>
        </w:tc>
      </w:tr>
      <w:tr w:rsidR="000A3B03" w:rsidRPr="002E247E" w:rsidTr="00ED4CC9">
        <w:tc>
          <w:tcPr>
            <w:tcW w:w="1660" w:type="pct"/>
            <w:shd w:val="clear" w:color="auto" w:fill="auto"/>
          </w:tcPr>
          <w:p w:rsidR="000A3B03" w:rsidRPr="00CC02F1" w:rsidRDefault="000A3B03" w:rsidP="000A3B03">
            <w:pPr>
              <w:ind w:right="-10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" w:type="pct"/>
            <w:shd w:val="clear" w:color="auto" w:fill="auto"/>
          </w:tcPr>
          <w:p w:rsidR="000A3B03" w:rsidRPr="00CC02F1" w:rsidRDefault="000A3B03" w:rsidP="000A3B03">
            <w:pPr>
              <w:ind w:right="-10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:rsidR="000A3B03" w:rsidRPr="00CC02F1" w:rsidRDefault="000A3B03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:rsidR="000A3B03" w:rsidRPr="00CC02F1" w:rsidRDefault="000A3B03" w:rsidP="000A3B03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vAlign w:val="bottom"/>
          </w:tcPr>
          <w:p w:rsidR="000A3B03" w:rsidRPr="00CC02F1" w:rsidRDefault="000A3B03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:rsidR="000A3B03" w:rsidRPr="00CC02F1" w:rsidRDefault="000A3B03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:rsidR="000A3B03" w:rsidRPr="00CC02F1" w:rsidRDefault="000A3B03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</w:tcPr>
          <w:p w:rsidR="000A3B03" w:rsidRPr="00CC02F1" w:rsidRDefault="000A3B03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0A3B03" w:rsidRPr="00CC02F1" w:rsidRDefault="000A3B03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0A3B03" w:rsidRPr="00EC2FCD" w:rsidTr="00ED4CC9">
        <w:tc>
          <w:tcPr>
            <w:tcW w:w="1660" w:type="pct"/>
            <w:shd w:val="clear" w:color="auto" w:fill="auto"/>
          </w:tcPr>
          <w:p w:rsidR="000A3B03" w:rsidRPr="002A7CAF" w:rsidRDefault="000A3B03" w:rsidP="000A3B03">
            <w:pPr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  <w:shd w:val="clear" w:color="auto" w:fill="auto"/>
          </w:tcPr>
          <w:p w:rsidR="000A3B03" w:rsidRPr="002A7CAF" w:rsidRDefault="000A3B03" w:rsidP="000A3B03">
            <w:pPr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0A3B03" w:rsidRPr="00EC2FCD" w:rsidRDefault="009A6110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6110">
              <w:rPr>
                <w:rFonts w:ascii="Angsana New" w:hAnsi="Angsana New"/>
                <w:b/>
                <w:bCs/>
                <w:sz w:val="30"/>
                <w:szCs w:val="30"/>
              </w:rPr>
              <w:t>28,280</w:t>
            </w:r>
          </w:p>
        </w:tc>
        <w:tc>
          <w:tcPr>
            <w:tcW w:w="146" w:type="pct"/>
          </w:tcPr>
          <w:p w:rsidR="000A3B03" w:rsidRPr="00EC2FCD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:rsidR="000A3B03" w:rsidRPr="00EC2FCD" w:rsidRDefault="000A3B03" w:rsidP="000A3B03">
            <w:pPr>
              <w:tabs>
                <w:tab w:val="decimal" w:pos="911"/>
              </w:tabs>
              <w:ind w:right="-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12,169</w:t>
            </w:r>
          </w:p>
        </w:tc>
        <w:tc>
          <w:tcPr>
            <w:tcW w:w="145" w:type="pct"/>
          </w:tcPr>
          <w:p w:rsidR="000A3B03" w:rsidRPr="00EC2FCD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:rsidR="000A3B03" w:rsidRPr="00EC2FCD" w:rsidRDefault="009A6110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6110">
              <w:rPr>
                <w:rFonts w:ascii="Angsana New" w:hAnsi="Angsana New"/>
                <w:b/>
                <w:bCs/>
                <w:sz w:val="30"/>
                <w:szCs w:val="30"/>
              </w:rPr>
              <w:t>24,434</w:t>
            </w:r>
          </w:p>
        </w:tc>
        <w:tc>
          <w:tcPr>
            <w:tcW w:w="135" w:type="pct"/>
          </w:tcPr>
          <w:p w:rsidR="000A3B03" w:rsidRPr="00EC2FCD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0A3B03" w:rsidRPr="00EC2FCD" w:rsidRDefault="000A3B03" w:rsidP="000A3B03">
            <w:pPr>
              <w:tabs>
                <w:tab w:val="decimal" w:pos="811"/>
              </w:tabs>
              <w:ind w:right="-2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8,349</w:t>
            </w:r>
          </w:p>
        </w:tc>
      </w:tr>
    </w:tbl>
    <w:p w:rsidR="00967DD0" w:rsidRPr="00314C23" w:rsidRDefault="00967DD0" w:rsidP="00314C23">
      <w:pPr>
        <w:tabs>
          <w:tab w:val="left" w:pos="540"/>
        </w:tabs>
        <w:jc w:val="both"/>
        <w:rPr>
          <w:rFonts w:ascii="Angsana New" w:hAnsi="Angsana New"/>
          <w:b/>
          <w:bCs/>
          <w:sz w:val="12"/>
          <w:szCs w:val="12"/>
        </w:rPr>
      </w:pPr>
    </w:p>
    <w:p w:rsidR="00D85114" w:rsidRPr="00DE7B8E" w:rsidRDefault="00FC54A9" w:rsidP="00D06A34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D85114" w:rsidRPr="00CC0BE7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หนี้สินหมุนเวียนอื่น</w:t>
      </w:r>
    </w:p>
    <w:p w:rsidR="00D85114" w:rsidRPr="00CC02F1" w:rsidRDefault="00D85114" w:rsidP="00314C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1"/>
        <w:gridCol w:w="1172"/>
        <w:gridCol w:w="272"/>
        <w:gridCol w:w="1168"/>
        <w:gridCol w:w="269"/>
        <w:gridCol w:w="1086"/>
        <w:gridCol w:w="252"/>
        <w:gridCol w:w="1151"/>
      </w:tblGrid>
      <w:tr w:rsidR="00D85114" w:rsidRPr="00DE7B8E" w:rsidTr="00CC02F1">
        <w:trPr>
          <w:tblHeader/>
        </w:trPr>
        <w:tc>
          <w:tcPr>
            <w:tcW w:w="2122" w:type="pct"/>
            <w:shd w:val="clear" w:color="auto" w:fill="auto"/>
          </w:tcPr>
          <w:p w:rsidR="00D85114" w:rsidRPr="00DE7B8E" w:rsidRDefault="00D85114" w:rsidP="00D6703A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0" w:type="pct"/>
            <w:gridSpan w:val="3"/>
            <w:shd w:val="clear" w:color="auto" w:fill="auto"/>
          </w:tcPr>
          <w:p w:rsidR="00D85114" w:rsidRPr="00DE7B8E" w:rsidRDefault="00D85114" w:rsidP="00D6703A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:rsidR="00D85114" w:rsidRPr="00DE7B8E" w:rsidRDefault="00D85114" w:rsidP="00D6703A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  <w:shd w:val="clear" w:color="auto" w:fill="auto"/>
          </w:tcPr>
          <w:p w:rsidR="00D85114" w:rsidRPr="00DE7B8E" w:rsidRDefault="00D85114" w:rsidP="00D6703A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5114" w:rsidRPr="00DE7B8E" w:rsidTr="00CC02F1">
        <w:trPr>
          <w:tblHeader/>
        </w:trPr>
        <w:tc>
          <w:tcPr>
            <w:tcW w:w="2122" w:type="pct"/>
            <w:shd w:val="clear" w:color="auto" w:fill="auto"/>
          </w:tcPr>
          <w:p w:rsidR="00D85114" w:rsidRPr="00DE7B8E" w:rsidRDefault="00D85114" w:rsidP="00D6703A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:rsidR="00D85114" w:rsidRPr="000A3B03" w:rsidRDefault="000A3B03" w:rsidP="00D6703A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D85114" w:rsidRPr="000A3B03" w:rsidRDefault="00D85114" w:rsidP="00D6703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D85114" w:rsidRPr="000A3B03" w:rsidRDefault="000A3B03" w:rsidP="00D6703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:rsidR="00D85114" w:rsidRPr="000A3B03" w:rsidRDefault="00D85114" w:rsidP="00D6703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D85114" w:rsidRPr="000A3B03" w:rsidRDefault="000A3B03" w:rsidP="00D6703A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5" w:type="pct"/>
            <w:shd w:val="clear" w:color="auto" w:fill="auto"/>
          </w:tcPr>
          <w:p w:rsidR="00D85114" w:rsidRPr="00DE7B8E" w:rsidRDefault="00D85114" w:rsidP="00D6703A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D85114" w:rsidRPr="00DE7B8E" w:rsidRDefault="000A3B03" w:rsidP="00D6703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D85114" w:rsidRPr="00DE7B8E" w:rsidTr="00CC02F1">
        <w:trPr>
          <w:tblHeader/>
        </w:trPr>
        <w:tc>
          <w:tcPr>
            <w:tcW w:w="2122" w:type="pct"/>
          </w:tcPr>
          <w:p w:rsidR="00D85114" w:rsidRPr="00DE7B8E" w:rsidRDefault="00D85114" w:rsidP="00D6703A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8" w:type="pct"/>
            <w:gridSpan w:val="7"/>
          </w:tcPr>
          <w:p w:rsidR="00D85114" w:rsidRPr="00DE7B8E" w:rsidRDefault="00D85114" w:rsidP="00D6703A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3E29" w:rsidRPr="00DE7B8E" w:rsidTr="00CC02F1">
        <w:tc>
          <w:tcPr>
            <w:tcW w:w="2122" w:type="pct"/>
          </w:tcPr>
          <w:p w:rsidR="007C3E29" w:rsidRPr="00DE7B8E" w:rsidRDefault="007C3E29" w:rsidP="007C3E29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DE7B8E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ที่จ่ายรอนำส่ง</w:t>
            </w:r>
          </w:p>
        </w:tc>
        <w:tc>
          <w:tcPr>
            <w:tcW w:w="628" w:type="pct"/>
          </w:tcPr>
          <w:p w:rsidR="007C3E29" w:rsidRPr="00DE7B8E" w:rsidRDefault="007C3E29" w:rsidP="00CC02F1">
            <w:pPr>
              <w:tabs>
                <w:tab w:val="decimal" w:pos="8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34A5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B534A5">
              <w:rPr>
                <w:rFonts w:ascii="Angsana New" w:hAnsi="Angsana New"/>
                <w:sz w:val="30"/>
                <w:szCs w:val="30"/>
              </w:rPr>
              <w:t>,</w:t>
            </w:r>
            <w:r w:rsidRPr="00B534A5">
              <w:rPr>
                <w:rFonts w:ascii="Angsana New" w:hAnsi="Angsana New"/>
                <w:sz w:val="30"/>
                <w:szCs w:val="30"/>
                <w:cs/>
              </w:rPr>
              <w:t>414</w:t>
            </w:r>
          </w:p>
        </w:tc>
        <w:tc>
          <w:tcPr>
            <w:tcW w:w="146" w:type="pct"/>
          </w:tcPr>
          <w:p w:rsidR="007C3E29" w:rsidRPr="00DE7B8E" w:rsidRDefault="007C3E29" w:rsidP="00CC02F1">
            <w:pPr>
              <w:tabs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C3E29" w:rsidRPr="00DE7B8E" w:rsidRDefault="007C3E29" w:rsidP="00CC02F1">
            <w:pPr>
              <w:tabs>
                <w:tab w:val="decimal" w:pos="8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3,555</w:t>
            </w:r>
          </w:p>
        </w:tc>
        <w:tc>
          <w:tcPr>
            <w:tcW w:w="144" w:type="pct"/>
          </w:tcPr>
          <w:p w:rsidR="007C3E29" w:rsidRPr="00DE7B8E" w:rsidRDefault="007C3E29" w:rsidP="00CC02F1">
            <w:pPr>
              <w:tabs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7C3E29" w:rsidRPr="00DE7B8E" w:rsidRDefault="007C3E29" w:rsidP="00CC02F1">
            <w:pPr>
              <w:tabs>
                <w:tab w:val="decimal" w:pos="819"/>
              </w:tabs>
              <w:ind w:right="51"/>
              <w:rPr>
                <w:rFonts w:ascii="Angsana New" w:hAnsi="Angsana New"/>
                <w:sz w:val="30"/>
                <w:szCs w:val="30"/>
              </w:rPr>
            </w:pPr>
            <w:r w:rsidRPr="00B534A5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B534A5">
              <w:rPr>
                <w:rFonts w:ascii="Angsana New" w:hAnsi="Angsana New"/>
                <w:sz w:val="30"/>
                <w:szCs w:val="30"/>
              </w:rPr>
              <w:t>,</w:t>
            </w:r>
            <w:r w:rsidRPr="00B534A5">
              <w:rPr>
                <w:rFonts w:ascii="Angsana New" w:hAnsi="Angsana New"/>
                <w:sz w:val="30"/>
                <w:szCs w:val="30"/>
                <w:cs/>
              </w:rPr>
              <w:t>022</w:t>
            </w:r>
          </w:p>
        </w:tc>
        <w:tc>
          <w:tcPr>
            <w:tcW w:w="135" w:type="pct"/>
          </w:tcPr>
          <w:p w:rsidR="007C3E29" w:rsidRPr="00DE7B8E" w:rsidRDefault="007C3E29" w:rsidP="00CC02F1">
            <w:pPr>
              <w:tabs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7C3E29" w:rsidRPr="00DE7B8E" w:rsidRDefault="007C3E29" w:rsidP="00CC02F1">
            <w:pPr>
              <w:tabs>
                <w:tab w:val="decimal" w:pos="872"/>
              </w:tabs>
              <w:ind w:right="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2,262</w:t>
            </w:r>
          </w:p>
        </w:tc>
      </w:tr>
      <w:tr w:rsidR="007C3E29" w:rsidRPr="00DE7B8E" w:rsidTr="00CC02F1">
        <w:tc>
          <w:tcPr>
            <w:tcW w:w="2122" w:type="pct"/>
          </w:tcPr>
          <w:p w:rsidR="007C3E29" w:rsidRPr="00DE7B8E" w:rsidRDefault="007C3E29" w:rsidP="007C3E29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DE7B8E">
              <w:rPr>
                <w:rFonts w:ascii="Angsana New" w:hAnsi="Angsana New" w:hint="cs"/>
                <w:sz w:val="30"/>
                <w:szCs w:val="30"/>
                <w:cs/>
              </w:rPr>
              <w:t>ภาษีขายที่ยังไม่ถึงกำหนดชำระ</w:t>
            </w:r>
          </w:p>
        </w:tc>
        <w:tc>
          <w:tcPr>
            <w:tcW w:w="628" w:type="pct"/>
          </w:tcPr>
          <w:p w:rsidR="007C3E29" w:rsidRPr="00B534A5" w:rsidRDefault="007C3E29" w:rsidP="00CC02F1">
            <w:pPr>
              <w:tabs>
                <w:tab w:val="decimal" w:pos="87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534A5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B534A5">
              <w:rPr>
                <w:rFonts w:ascii="Angsana New" w:hAnsi="Angsana New"/>
                <w:sz w:val="30"/>
                <w:szCs w:val="30"/>
              </w:rPr>
              <w:t>,</w:t>
            </w:r>
            <w:r w:rsidRPr="00B534A5">
              <w:rPr>
                <w:rFonts w:ascii="Angsana New" w:hAnsi="Angsana New"/>
                <w:sz w:val="30"/>
                <w:szCs w:val="30"/>
                <w:cs/>
              </w:rPr>
              <w:t>231</w:t>
            </w:r>
          </w:p>
        </w:tc>
        <w:tc>
          <w:tcPr>
            <w:tcW w:w="146" w:type="pct"/>
          </w:tcPr>
          <w:p w:rsidR="007C3E29" w:rsidRPr="00DE7B8E" w:rsidRDefault="007C3E29" w:rsidP="00CC02F1">
            <w:pPr>
              <w:tabs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C3E29" w:rsidRDefault="007C3E29" w:rsidP="00CC02F1">
            <w:pPr>
              <w:tabs>
                <w:tab w:val="decimal" w:pos="8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5,057</w:t>
            </w:r>
          </w:p>
        </w:tc>
        <w:tc>
          <w:tcPr>
            <w:tcW w:w="144" w:type="pct"/>
          </w:tcPr>
          <w:p w:rsidR="007C3E29" w:rsidRPr="00DE7B8E" w:rsidRDefault="007C3E29" w:rsidP="00CC02F1">
            <w:pPr>
              <w:tabs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7C3E29" w:rsidRPr="00B534A5" w:rsidRDefault="007C3E29" w:rsidP="00CC02F1">
            <w:pPr>
              <w:tabs>
                <w:tab w:val="decimal" w:pos="819"/>
              </w:tabs>
              <w:ind w:right="51"/>
              <w:rPr>
                <w:rFonts w:ascii="Angsana New" w:hAnsi="Angsana New"/>
                <w:sz w:val="30"/>
                <w:szCs w:val="30"/>
                <w:cs/>
              </w:rPr>
            </w:pPr>
            <w:r w:rsidRPr="00B534A5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B534A5">
              <w:rPr>
                <w:rFonts w:ascii="Angsana New" w:hAnsi="Angsana New"/>
                <w:sz w:val="30"/>
                <w:szCs w:val="30"/>
              </w:rPr>
              <w:t>,</w:t>
            </w:r>
            <w:r w:rsidRPr="00B534A5">
              <w:rPr>
                <w:rFonts w:ascii="Angsana New" w:hAnsi="Angsana New"/>
                <w:sz w:val="30"/>
                <w:szCs w:val="30"/>
                <w:cs/>
              </w:rPr>
              <w:t>025</w:t>
            </w:r>
          </w:p>
        </w:tc>
        <w:tc>
          <w:tcPr>
            <w:tcW w:w="135" w:type="pct"/>
          </w:tcPr>
          <w:p w:rsidR="007C3E29" w:rsidRPr="00DE7B8E" w:rsidRDefault="007C3E29" w:rsidP="00CC02F1">
            <w:pPr>
              <w:tabs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7C3E29" w:rsidRDefault="007C3E29" w:rsidP="00CC02F1">
            <w:pPr>
              <w:tabs>
                <w:tab w:val="decimal" w:pos="872"/>
              </w:tabs>
              <w:ind w:right="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2,771</w:t>
            </w:r>
          </w:p>
        </w:tc>
      </w:tr>
      <w:tr w:rsidR="000A3B03" w:rsidRPr="00DE7B8E" w:rsidTr="00CC02F1">
        <w:tc>
          <w:tcPr>
            <w:tcW w:w="2122" w:type="pct"/>
          </w:tcPr>
          <w:p w:rsidR="000A3B03" w:rsidRPr="00DE7B8E" w:rsidRDefault="000A3B03" w:rsidP="00CC02F1">
            <w:pPr>
              <w:tabs>
                <w:tab w:val="decimal" w:pos="81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ประมาณการหนี้สินจากคดีฟ้องร้องตามกฎหมาย</w:t>
            </w:r>
          </w:p>
        </w:tc>
        <w:tc>
          <w:tcPr>
            <w:tcW w:w="628" w:type="pct"/>
          </w:tcPr>
          <w:p w:rsidR="000A3B03" w:rsidRPr="00DE7B8E" w:rsidRDefault="00B534A5" w:rsidP="00CC02F1">
            <w:pPr>
              <w:tabs>
                <w:tab w:val="decimal" w:pos="8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34A5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B534A5">
              <w:rPr>
                <w:rFonts w:ascii="Angsana New" w:hAnsi="Angsana New"/>
                <w:sz w:val="30"/>
                <w:szCs w:val="30"/>
              </w:rPr>
              <w:t>,</w:t>
            </w:r>
            <w:r w:rsidRPr="00B534A5">
              <w:rPr>
                <w:rFonts w:ascii="Angsana New" w:hAnsi="Angsana New"/>
                <w:sz w:val="30"/>
                <w:szCs w:val="30"/>
                <w:cs/>
              </w:rPr>
              <w:t>416</w:t>
            </w:r>
          </w:p>
        </w:tc>
        <w:tc>
          <w:tcPr>
            <w:tcW w:w="146" w:type="pct"/>
          </w:tcPr>
          <w:p w:rsidR="000A3B03" w:rsidRPr="00DE7B8E" w:rsidRDefault="000A3B03" w:rsidP="00CC02F1">
            <w:pPr>
              <w:tabs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0A3B03" w:rsidRPr="00DE7B8E" w:rsidRDefault="000A3B03" w:rsidP="00CC02F1">
            <w:pPr>
              <w:tabs>
                <w:tab w:val="decimal" w:pos="8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1,685</w:t>
            </w:r>
          </w:p>
        </w:tc>
        <w:tc>
          <w:tcPr>
            <w:tcW w:w="144" w:type="pct"/>
          </w:tcPr>
          <w:p w:rsidR="000A3B03" w:rsidRPr="00DE7B8E" w:rsidRDefault="000A3B03" w:rsidP="00CC02F1">
            <w:pPr>
              <w:tabs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0A3B03" w:rsidRPr="00DE7B8E" w:rsidRDefault="00B534A5" w:rsidP="00CC02F1">
            <w:pPr>
              <w:tabs>
                <w:tab w:val="decimal" w:pos="819"/>
              </w:tabs>
              <w:ind w:right="51"/>
              <w:rPr>
                <w:rFonts w:ascii="Angsana New" w:hAnsi="Angsana New"/>
                <w:sz w:val="30"/>
                <w:szCs w:val="30"/>
              </w:rPr>
            </w:pPr>
            <w:r w:rsidRPr="00B534A5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B534A5">
              <w:rPr>
                <w:rFonts w:ascii="Angsana New" w:hAnsi="Angsana New"/>
                <w:sz w:val="30"/>
                <w:szCs w:val="30"/>
              </w:rPr>
              <w:t>,</w:t>
            </w:r>
            <w:r w:rsidRPr="00B534A5">
              <w:rPr>
                <w:rFonts w:ascii="Angsana New" w:hAnsi="Angsana New"/>
                <w:sz w:val="30"/>
                <w:szCs w:val="30"/>
                <w:cs/>
              </w:rPr>
              <w:t>41</w:t>
            </w:r>
            <w:r w:rsidR="002A19B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:rsidR="000A3B03" w:rsidRPr="00DE7B8E" w:rsidRDefault="000A3B03" w:rsidP="00CC02F1">
            <w:pPr>
              <w:tabs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0A3B03" w:rsidRPr="00DE7B8E" w:rsidRDefault="000A3B03" w:rsidP="00CC02F1">
            <w:pPr>
              <w:tabs>
                <w:tab w:val="decimal" w:pos="872"/>
              </w:tabs>
              <w:ind w:right="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1,685</w:t>
            </w:r>
          </w:p>
        </w:tc>
      </w:tr>
      <w:tr w:rsidR="000A3B03" w:rsidRPr="00DE7B8E" w:rsidTr="00CC02F1">
        <w:tc>
          <w:tcPr>
            <w:tcW w:w="2122" w:type="pct"/>
          </w:tcPr>
          <w:p w:rsidR="000A3B03" w:rsidRPr="00DE7B8E" w:rsidRDefault="000A3B03" w:rsidP="000A3B03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DE7B8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28" w:type="pct"/>
          </w:tcPr>
          <w:p w:rsidR="000A3B03" w:rsidRPr="00DE7B8E" w:rsidRDefault="00B534A5" w:rsidP="00CC02F1">
            <w:pPr>
              <w:tabs>
                <w:tab w:val="decimal" w:pos="8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34A5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B534A5">
              <w:rPr>
                <w:rFonts w:ascii="Angsana New" w:hAnsi="Angsana New"/>
                <w:sz w:val="30"/>
                <w:szCs w:val="30"/>
              </w:rPr>
              <w:t>,</w:t>
            </w:r>
            <w:r w:rsidRPr="00B534A5">
              <w:rPr>
                <w:rFonts w:ascii="Angsana New" w:hAnsi="Angsana New"/>
                <w:sz w:val="30"/>
                <w:szCs w:val="30"/>
                <w:cs/>
              </w:rPr>
              <w:t>745</w:t>
            </w:r>
          </w:p>
        </w:tc>
        <w:tc>
          <w:tcPr>
            <w:tcW w:w="146" w:type="pct"/>
          </w:tcPr>
          <w:p w:rsidR="000A3B03" w:rsidRPr="00DE7B8E" w:rsidRDefault="000A3B03" w:rsidP="00CC02F1">
            <w:pPr>
              <w:tabs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0A3B03" w:rsidRPr="00DE7B8E" w:rsidRDefault="005868CC" w:rsidP="00CC02F1">
            <w:pPr>
              <w:tabs>
                <w:tab w:val="decimal" w:pos="8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144" w:type="pct"/>
          </w:tcPr>
          <w:p w:rsidR="000A3B03" w:rsidRPr="00DE7B8E" w:rsidRDefault="000A3B03" w:rsidP="00CC02F1">
            <w:pPr>
              <w:tabs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0A3B03" w:rsidRPr="00DE7B8E" w:rsidRDefault="002249C6" w:rsidP="00CC02F1">
            <w:pPr>
              <w:tabs>
                <w:tab w:val="decimal" w:pos="819"/>
              </w:tabs>
              <w:ind w:right="51"/>
              <w:rPr>
                <w:rFonts w:ascii="Angsana New" w:hAnsi="Angsana New"/>
                <w:sz w:val="30"/>
                <w:szCs w:val="30"/>
              </w:rPr>
            </w:pPr>
            <w:r w:rsidRPr="002249C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249C6">
              <w:rPr>
                <w:rFonts w:ascii="Angsana New" w:hAnsi="Angsana New"/>
                <w:sz w:val="30"/>
                <w:szCs w:val="30"/>
              </w:rPr>
              <w:t>,</w:t>
            </w:r>
            <w:r w:rsidRPr="002249C6">
              <w:rPr>
                <w:rFonts w:ascii="Angsana New" w:hAnsi="Angsana New"/>
                <w:sz w:val="30"/>
                <w:szCs w:val="30"/>
                <w:cs/>
              </w:rPr>
              <w:t>732</w:t>
            </w:r>
          </w:p>
        </w:tc>
        <w:tc>
          <w:tcPr>
            <w:tcW w:w="135" w:type="pct"/>
          </w:tcPr>
          <w:p w:rsidR="000A3B03" w:rsidRPr="00DE7B8E" w:rsidRDefault="000A3B03" w:rsidP="00CC02F1">
            <w:pPr>
              <w:tabs>
                <w:tab w:val="decimal" w:pos="8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0A3B03" w:rsidRPr="00DE7B8E" w:rsidRDefault="00CC6DA9" w:rsidP="00CC02F1">
            <w:pPr>
              <w:tabs>
                <w:tab w:val="decimal" w:pos="872"/>
              </w:tabs>
              <w:ind w:right="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5868C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A3B03" w:rsidRPr="00DE7B8E" w:rsidTr="00CC02F1">
        <w:trPr>
          <w:trHeight w:val="199"/>
        </w:trPr>
        <w:tc>
          <w:tcPr>
            <w:tcW w:w="2122" w:type="pct"/>
          </w:tcPr>
          <w:p w:rsidR="000A3B03" w:rsidRPr="00DE7B8E" w:rsidRDefault="000A3B03" w:rsidP="000A3B03">
            <w:pPr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B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0A3B03" w:rsidRPr="00DE7B8E" w:rsidRDefault="00B534A5" w:rsidP="00CC02F1">
            <w:pPr>
              <w:tabs>
                <w:tab w:val="decimal" w:pos="8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4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</w:t>
            </w:r>
            <w:r w:rsidRPr="00B534A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34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806</w:t>
            </w:r>
          </w:p>
        </w:tc>
        <w:tc>
          <w:tcPr>
            <w:tcW w:w="146" w:type="pct"/>
          </w:tcPr>
          <w:p w:rsidR="000A3B03" w:rsidRPr="00DE7B8E" w:rsidRDefault="000A3B03" w:rsidP="00CC02F1">
            <w:pPr>
              <w:tabs>
                <w:tab w:val="decimal" w:pos="8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0A3B03" w:rsidRPr="00DE7B8E" w:rsidRDefault="005868CC" w:rsidP="00CC02F1">
            <w:pPr>
              <w:tabs>
                <w:tab w:val="decimal" w:pos="8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10,930</w:t>
            </w:r>
          </w:p>
        </w:tc>
        <w:tc>
          <w:tcPr>
            <w:tcW w:w="144" w:type="pct"/>
          </w:tcPr>
          <w:p w:rsidR="000A3B03" w:rsidRPr="00DE7B8E" w:rsidRDefault="000A3B03" w:rsidP="00CC02F1">
            <w:pPr>
              <w:tabs>
                <w:tab w:val="decimal" w:pos="8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0A3B03" w:rsidRPr="00DE7B8E" w:rsidRDefault="002249C6" w:rsidP="00CC02F1">
            <w:pPr>
              <w:tabs>
                <w:tab w:val="decimal" w:pos="819"/>
              </w:tabs>
              <w:ind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9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</w:t>
            </w:r>
            <w:r w:rsidRPr="002249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249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19</w:t>
            </w:r>
            <w:r w:rsidR="002A19B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:rsidR="000A3B03" w:rsidRPr="00DE7B8E" w:rsidRDefault="000A3B03" w:rsidP="00CC02F1">
            <w:pPr>
              <w:tabs>
                <w:tab w:val="decimal" w:pos="8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0A3B03" w:rsidRPr="00DE7B8E" w:rsidRDefault="00CC6DA9" w:rsidP="00CC02F1">
            <w:pPr>
              <w:tabs>
                <w:tab w:val="decimal" w:pos="872"/>
              </w:tabs>
              <w:ind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6,779</w:t>
            </w:r>
          </w:p>
        </w:tc>
      </w:tr>
    </w:tbl>
    <w:p w:rsidR="00FC54A9" w:rsidRDefault="00FC54A9" w:rsidP="00FC54A9">
      <w:pPr>
        <w:tabs>
          <w:tab w:val="left" w:pos="540"/>
          <w:tab w:val="left" w:pos="630"/>
        </w:tabs>
        <w:ind w:left="720"/>
        <w:rPr>
          <w:rFonts w:ascii="Angsana New" w:hAnsi="Angsana New"/>
          <w:b/>
          <w:bCs/>
          <w:sz w:val="30"/>
          <w:szCs w:val="30"/>
        </w:rPr>
      </w:pPr>
    </w:p>
    <w:p w:rsidR="002C6588" w:rsidRPr="00DE7B8E" w:rsidRDefault="00CF3266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Pr="00CF3266">
        <w:rPr>
          <w:rFonts w:ascii="Angsana New" w:hAnsi="Angsana New"/>
          <w:b/>
          <w:bCs/>
          <w:sz w:val="30"/>
          <w:szCs w:val="30"/>
          <w:cs/>
        </w:rPr>
        <w:t>สำหรับ</w:t>
      </w:r>
      <w:r w:rsidR="002C6588" w:rsidRPr="00DE7B8E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:rsidR="002C6588" w:rsidRPr="00DE7B8E" w:rsidRDefault="002C6588" w:rsidP="00CC02F1">
      <w:pPr>
        <w:pStyle w:val="BodyText"/>
        <w:spacing w:after="0"/>
        <w:ind w:left="539" w:right="23"/>
        <w:rPr>
          <w:rFonts w:ascii="Angsana New" w:hAnsi="Angsana New"/>
          <w:sz w:val="30"/>
          <w:szCs w:val="30"/>
        </w:rPr>
      </w:pPr>
    </w:p>
    <w:tbl>
      <w:tblPr>
        <w:tblW w:w="936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9"/>
        <w:gridCol w:w="1191"/>
        <w:gridCol w:w="247"/>
        <w:gridCol w:w="1166"/>
        <w:gridCol w:w="270"/>
        <w:gridCol w:w="1086"/>
        <w:gridCol w:w="251"/>
        <w:gridCol w:w="1191"/>
      </w:tblGrid>
      <w:tr w:rsidR="009C6B10" w:rsidRPr="002A7CAF" w:rsidTr="00CC02F1">
        <w:trPr>
          <w:tblHeader/>
        </w:trPr>
        <w:tc>
          <w:tcPr>
            <w:tcW w:w="2115" w:type="pct"/>
            <w:shd w:val="clear" w:color="auto" w:fill="auto"/>
          </w:tcPr>
          <w:p w:rsidR="009C6B10" w:rsidRPr="002A7CAF" w:rsidRDefault="009C6B10" w:rsidP="009C6B10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1" w:type="pct"/>
            <w:gridSpan w:val="3"/>
            <w:shd w:val="clear" w:color="auto" w:fill="auto"/>
          </w:tcPr>
          <w:p w:rsidR="009C6B10" w:rsidRPr="002A7CAF" w:rsidRDefault="009C6B10" w:rsidP="009C6B10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:rsidR="009C6B10" w:rsidRPr="002A7CAF" w:rsidRDefault="009C6B10" w:rsidP="009C6B10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shd w:val="clear" w:color="auto" w:fill="auto"/>
          </w:tcPr>
          <w:p w:rsidR="009C6B10" w:rsidRPr="002A7CAF" w:rsidRDefault="009C6B10" w:rsidP="009C6B10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7B8E" w:rsidRPr="007E03D1" w:rsidTr="00CC02F1">
        <w:trPr>
          <w:tblHeader/>
        </w:trPr>
        <w:tc>
          <w:tcPr>
            <w:tcW w:w="2115" w:type="pct"/>
            <w:shd w:val="clear" w:color="auto" w:fill="auto"/>
          </w:tcPr>
          <w:p w:rsidR="00DE7B8E" w:rsidRPr="002A7CAF" w:rsidRDefault="00DE7B8E" w:rsidP="00DE7B8E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:rsidR="00DE7B8E" w:rsidRPr="000A3B03" w:rsidRDefault="000A3B03" w:rsidP="00DE7B8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2" w:type="pct"/>
            <w:shd w:val="clear" w:color="auto" w:fill="auto"/>
          </w:tcPr>
          <w:p w:rsidR="00DE7B8E" w:rsidRPr="000A3B03" w:rsidRDefault="00DE7B8E" w:rsidP="00DE7B8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DE7B8E" w:rsidRPr="000A3B03" w:rsidRDefault="000A3B03" w:rsidP="00DE7B8E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:rsidR="00DE7B8E" w:rsidRPr="000A3B03" w:rsidRDefault="00DE7B8E" w:rsidP="00DE7B8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DE7B8E" w:rsidRPr="000A3B03" w:rsidRDefault="000A3B03" w:rsidP="00DE7B8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4" w:type="pct"/>
            <w:shd w:val="clear" w:color="auto" w:fill="auto"/>
          </w:tcPr>
          <w:p w:rsidR="00DE7B8E" w:rsidRPr="000A3B03" w:rsidRDefault="00DE7B8E" w:rsidP="00DE7B8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:rsidR="00DE7B8E" w:rsidRPr="000A3B03" w:rsidRDefault="000A3B03" w:rsidP="00DE7B8E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DE7B8E" w:rsidRPr="002A7CAF" w:rsidTr="00CC02F1">
        <w:trPr>
          <w:tblHeader/>
        </w:trPr>
        <w:tc>
          <w:tcPr>
            <w:tcW w:w="2115" w:type="pct"/>
          </w:tcPr>
          <w:p w:rsidR="00DE7B8E" w:rsidRPr="002A7CAF" w:rsidRDefault="00DE7B8E" w:rsidP="00DE7B8E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5" w:type="pct"/>
            <w:gridSpan w:val="7"/>
          </w:tcPr>
          <w:p w:rsidR="00DE7B8E" w:rsidRPr="002A7CAF" w:rsidRDefault="00DE7B8E" w:rsidP="00DE7B8E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7B8E" w:rsidRPr="002A7CAF" w:rsidTr="00CC02F1">
        <w:tc>
          <w:tcPr>
            <w:tcW w:w="2115" w:type="pct"/>
          </w:tcPr>
          <w:p w:rsidR="00DE7B8E" w:rsidRPr="002A2BAB" w:rsidRDefault="00DE7B8E" w:rsidP="00DE7B8E">
            <w:pPr>
              <w:tabs>
                <w:tab w:val="left" w:pos="3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2B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636" w:type="pct"/>
          </w:tcPr>
          <w:p w:rsidR="00DE7B8E" w:rsidRDefault="00DE7B8E" w:rsidP="00DE7B8E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DE7B8E" w:rsidRPr="002A7CAF" w:rsidRDefault="00DE7B8E" w:rsidP="00DE7B8E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DE7B8E" w:rsidRPr="002A7CAF" w:rsidRDefault="00DE7B8E" w:rsidP="00DE7B8E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E7B8E" w:rsidRPr="002A7CAF" w:rsidRDefault="00DE7B8E" w:rsidP="00DE7B8E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DE7B8E" w:rsidRPr="002A7CAF" w:rsidRDefault="00DE7B8E" w:rsidP="00DE7B8E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DE7B8E" w:rsidRPr="002A7CAF" w:rsidRDefault="00DE7B8E" w:rsidP="00DE7B8E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DE7B8E" w:rsidRPr="002A7CAF" w:rsidRDefault="00DE7B8E" w:rsidP="00DE7B8E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B8E" w:rsidRPr="002A7CAF" w:rsidTr="00CC02F1">
        <w:tc>
          <w:tcPr>
            <w:tcW w:w="2115" w:type="pct"/>
          </w:tcPr>
          <w:p w:rsidR="00DE7B8E" w:rsidRPr="002A2BAB" w:rsidRDefault="00DE7B8E" w:rsidP="00DE7B8E">
            <w:pPr>
              <w:ind w:left="162" w:right="-110" w:hanging="162"/>
              <w:rPr>
                <w:rFonts w:ascii="Angsana New" w:hAnsi="Angsana New"/>
                <w:sz w:val="30"/>
                <w:szCs w:val="30"/>
              </w:rPr>
            </w:pPr>
            <w:r w:rsidRPr="002A2B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ภาระผูกพันในงบแสดงฐานะการเงิน</w:t>
            </w:r>
          </w:p>
        </w:tc>
        <w:tc>
          <w:tcPr>
            <w:tcW w:w="636" w:type="pct"/>
          </w:tcPr>
          <w:p w:rsidR="00DE7B8E" w:rsidRDefault="00DE7B8E" w:rsidP="00DE7B8E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DE7B8E" w:rsidRPr="002A7CAF" w:rsidRDefault="00DE7B8E" w:rsidP="00DE7B8E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DE7B8E" w:rsidRPr="002A7CAF" w:rsidRDefault="00DE7B8E" w:rsidP="00DE7B8E">
            <w:pPr>
              <w:pStyle w:val="BodyText"/>
              <w:tabs>
                <w:tab w:val="decimal" w:pos="70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E7B8E" w:rsidRPr="002A7CAF" w:rsidRDefault="00DE7B8E" w:rsidP="00DE7B8E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DE7B8E" w:rsidRPr="002A7CAF" w:rsidRDefault="00DE7B8E" w:rsidP="00DE7B8E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DE7B8E" w:rsidRPr="002A7CAF" w:rsidRDefault="00DE7B8E" w:rsidP="00DE7B8E">
            <w:pPr>
              <w:pStyle w:val="BodyText"/>
              <w:tabs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DE7B8E" w:rsidRPr="002A7CAF" w:rsidRDefault="00DE7B8E" w:rsidP="00DE7B8E">
            <w:pPr>
              <w:pStyle w:val="BodyText"/>
              <w:tabs>
                <w:tab w:val="decimal" w:pos="883"/>
              </w:tabs>
              <w:spacing w:after="0"/>
              <w:ind w:left="-108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B03" w:rsidRPr="002A7CAF" w:rsidTr="00CC02F1">
        <w:tc>
          <w:tcPr>
            <w:tcW w:w="2115" w:type="pct"/>
          </w:tcPr>
          <w:p w:rsidR="000A3B03" w:rsidRPr="005426FA" w:rsidRDefault="000A3B03" w:rsidP="005426FA">
            <w:pPr>
              <w:ind w:left="162" w:right="-11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2BA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6" w:type="pct"/>
          </w:tcPr>
          <w:p w:rsidR="00B534A5" w:rsidRPr="004437D2" w:rsidRDefault="00B534A5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  <w:r w:rsidRPr="00B534A5">
              <w:rPr>
                <w:rFonts w:ascii="Angsana New" w:hAnsi="Angsana New"/>
                <w:sz w:val="30"/>
                <w:szCs w:val="30"/>
                <w:cs/>
              </w:rPr>
              <w:t>46</w:t>
            </w:r>
            <w:r w:rsidRPr="00B534A5">
              <w:rPr>
                <w:rFonts w:ascii="Angsana New" w:hAnsi="Angsana New"/>
                <w:sz w:val="30"/>
                <w:szCs w:val="30"/>
              </w:rPr>
              <w:t>,</w:t>
            </w:r>
            <w:r w:rsidRPr="00B534A5">
              <w:rPr>
                <w:rFonts w:ascii="Angsana New" w:hAnsi="Angsana New"/>
                <w:sz w:val="30"/>
                <w:szCs w:val="30"/>
                <w:cs/>
              </w:rPr>
              <w:t>952</w:t>
            </w:r>
          </w:p>
        </w:tc>
        <w:tc>
          <w:tcPr>
            <w:tcW w:w="132" w:type="pct"/>
          </w:tcPr>
          <w:p w:rsidR="000A3B03" w:rsidRPr="004437D2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0A3B03" w:rsidRPr="004437D2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45,168</w:t>
            </w:r>
          </w:p>
        </w:tc>
        <w:tc>
          <w:tcPr>
            <w:tcW w:w="144" w:type="pct"/>
          </w:tcPr>
          <w:p w:rsidR="000A3B03" w:rsidRPr="004437D2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B534A5" w:rsidRPr="004437D2" w:rsidRDefault="00B534A5" w:rsidP="00CC02F1">
            <w:pPr>
              <w:tabs>
                <w:tab w:val="decimal" w:pos="831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534A5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B534A5">
              <w:rPr>
                <w:rFonts w:ascii="Angsana New" w:hAnsi="Angsana New"/>
                <w:sz w:val="30"/>
                <w:szCs w:val="30"/>
              </w:rPr>
              <w:t>,</w:t>
            </w:r>
            <w:r w:rsidRPr="00B534A5">
              <w:rPr>
                <w:rFonts w:ascii="Angsana New" w:hAnsi="Angsana New"/>
                <w:sz w:val="30"/>
                <w:szCs w:val="30"/>
                <w:cs/>
              </w:rPr>
              <w:t>053</w:t>
            </w:r>
          </w:p>
        </w:tc>
        <w:tc>
          <w:tcPr>
            <w:tcW w:w="134" w:type="pct"/>
          </w:tcPr>
          <w:p w:rsidR="000A3B03" w:rsidRPr="004437D2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0A3B03" w:rsidRPr="004437D2" w:rsidRDefault="000A3B03" w:rsidP="00314C23">
            <w:pPr>
              <w:tabs>
                <w:tab w:val="decimal" w:pos="9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29,225</w:t>
            </w:r>
          </w:p>
        </w:tc>
      </w:tr>
      <w:tr w:rsidR="000A3B03" w:rsidRPr="00F87655" w:rsidTr="005426FA">
        <w:tc>
          <w:tcPr>
            <w:tcW w:w="2115" w:type="pct"/>
          </w:tcPr>
          <w:p w:rsidR="000A3B03" w:rsidRPr="00314C23" w:rsidRDefault="000A3B03" w:rsidP="000A3B03">
            <w:pPr>
              <w:ind w:left="162" w:right="-110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</w:tcPr>
          <w:p w:rsidR="000A3B03" w:rsidRPr="00314C23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:rsidR="000A3B03" w:rsidRPr="00314C23" w:rsidRDefault="000A3B03" w:rsidP="000A3B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0A3B03" w:rsidRPr="00314C23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:rsidR="000A3B03" w:rsidRPr="00314C23" w:rsidRDefault="000A3B03" w:rsidP="000A3B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:rsidR="000A3B03" w:rsidRPr="00314C23" w:rsidRDefault="000A3B03" w:rsidP="00CC02F1">
            <w:pPr>
              <w:tabs>
                <w:tab w:val="decimal" w:pos="831"/>
              </w:tabs>
              <w:ind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:rsidR="000A3B03" w:rsidRPr="00314C23" w:rsidRDefault="000A3B03" w:rsidP="000A3B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:rsidR="000A3B03" w:rsidRPr="00314C23" w:rsidRDefault="000A3B03" w:rsidP="00314C23">
            <w:pPr>
              <w:tabs>
                <w:tab w:val="decimal" w:pos="92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3B03" w:rsidRPr="002A7CAF" w:rsidTr="00CC02F1">
        <w:tc>
          <w:tcPr>
            <w:tcW w:w="2115" w:type="pct"/>
          </w:tcPr>
          <w:p w:rsidR="000A3B03" w:rsidRDefault="000A3B03" w:rsidP="000A3B03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017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B017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7B017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6" w:type="pct"/>
          </w:tcPr>
          <w:p w:rsidR="000A3B03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0A3B03" w:rsidRPr="002A7CA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0A3B03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0A3B03" w:rsidRPr="002A7CA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A3B03" w:rsidRPr="002A7CAF" w:rsidRDefault="000A3B03" w:rsidP="00CC02F1">
            <w:pPr>
              <w:tabs>
                <w:tab w:val="decimal" w:pos="831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0A3B03" w:rsidRPr="002A7CA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0A3B03" w:rsidRPr="002A7CAF" w:rsidRDefault="000A3B03" w:rsidP="00314C23">
            <w:pPr>
              <w:tabs>
                <w:tab w:val="decimal" w:pos="92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B03" w:rsidRPr="002A7CAF" w:rsidTr="00CC02F1">
        <w:tc>
          <w:tcPr>
            <w:tcW w:w="2115" w:type="pct"/>
          </w:tcPr>
          <w:p w:rsidR="000A3B03" w:rsidRDefault="000A3B03" w:rsidP="000A3B03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636" w:type="pct"/>
          </w:tcPr>
          <w:p w:rsidR="000A3B03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0A3B03" w:rsidRPr="002A7CA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0A3B03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0A3B03" w:rsidRPr="002A7CA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A3B03" w:rsidRPr="002A7CAF" w:rsidRDefault="000A3B03" w:rsidP="00CC02F1">
            <w:pPr>
              <w:tabs>
                <w:tab w:val="decimal" w:pos="831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0A3B03" w:rsidRPr="002A7CA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0A3B03" w:rsidRPr="002A7CAF" w:rsidRDefault="000A3B03" w:rsidP="00314C23">
            <w:pPr>
              <w:tabs>
                <w:tab w:val="decimal" w:pos="92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B03" w:rsidRPr="002A7CAF" w:rsidTr="00CC02F1">
        <w:tc>
          <w:tcPr>
            <w:tcW w:w="2115" w:type="pct"/>
          </w:tcPr>
          <w:p w:rsidR="000A3B03" w:rsidRDefault="000A3B03" w:rsidP="000A3B03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36" w:type="pct"/>
          </w:tcPr>
          <w:p w:rsidR="000A3B03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0A3B03" w:rsidRPr="002A7CA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0A3B03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0A3B03" w:rsidRPr="002A7CA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A3B03" w:rsidRPr="002A7CAF" w:rsidRDefault="000A3B03" w:rsidP="00CC02F1">
            <w:pPr>
              <w:tabs>
                <w:tab w:val="decimal" w:pos="831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0A3B03" w:rsidRPr="002A7CA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0A3B03" w:rsidRPr="002A7CAF" w:rsidRDefault="000A3B03" w:rsidP="00314C23">
            <w:pPr>
              <w:tabs>
                <w:tab w:val="decimal" w:pos="92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B03" w:rsidRPr="004437D2" w:rsidTr="00CC02F1">
        <w:tc>
          <w:tcPr>
            <w:tcW w:w="2115" w:type="pct"/>
          </w:tcPr>
          <w:p w:rsidR="000A3B03" w:rsidRPr="005426FA" w:rsidRDefault="000A3B03" w:rsidP="005426FA">
            <w:pPr>
              <w:ind w:left="162" w:right="-11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2BA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6" w:type="pct"/>
          </w:tcPr>
          <w:p w:rsidR="000A3B03" w:rsidRPr="004437D2" w:rsidRDefault="00B534A5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  <w:r w:rsidRPr="00B534A5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B534A5">
              <w:rPr>
                <w:rFonts w:ascii="Angsana New" w:hAnsi="Angsana New"/>
                <w:sz w:val="30"/>
                <w:szCs w:val="30"/>
              </w:rPr>
              <w:t>,</w:t>
            </w:r>
            <w:r w:rsidRPr="00B534A5">
              <w:rPr>
                <w:rFonts w:ascii="Angsana New" w:hAnsi="Angsana New"/>
                <w:sz w:val="30"/>
                <w:szCs w:val="30"/>
                <w:cs/>
              </w:rPr>
              <w:t>889</w:t>
            </w:r>
          </w:p>
        </w:tc>
        <w:tc>
          <w:tcPr>
            <w:tcW w:w="132" w:type="pct"/>
          </w:tcPr>
          <w:p w:rsidR="000A3B03" w:rsidRPr="004437D2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0A3B03" w:rsidRPr="004437D2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  <w:r w:rsidRPr="00E85D0F">
              <w:rPr>
                <w:rFonts w:ascii="Angsana New" w:hAnsi="Angsana New"/>
                <w:sz w:val="30"/>
                <w:szCs w:val="30"/>
              </w:rPr>
              <w:t>4,340</w:t>
            </w:r>
          </w:p>
        </w:tc>
        <w:tc>
          <w:tcPr>
            <w:tcW w:w="144" w:type="pct"/>
          </w:tcPr>
          <w:p w:rsidR="000A3B03" w:rsidRPr="004437D2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B534A5" w:rsidRPr="004437D2" w:rsidRDefault="00B534A5" w:rsidP="00CC02F1">
            <w:pPr>
              <w:tabs>
                <w:tab w:val="decimal" w:pos="831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B534A5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B534A5">
              <w:rPr>
                <w:rFonts w:ascii="Angsana New" w:hAnsi="Angsana New"/>
                <w:sz w:val="30"/>
                <w:szCs w:val="30"/>
              </w:rPr>
              <w:t>,</w:t>
            </w:r>
            <w:r w:rsidRPr="00B534A5">
              <w:rPr>
                <w:rFonts w:ascii="Angsana New" w:hAnsi="Angsana New"/>
                <w:sz w:val="30"/>
                <w:szCs w:val="30"/>
                <w:cs/>
              </w:rPr>
              <w:t>835</w:t>
            </w:r>
          </w:p>
        </w:tc>
        <w:tc>
          <w:tcPr>
            <w:tcW w:w="134" w:type="pct"/>
          </w:tcPr>
          <w:p w:rsidR="000A3B03" w:rsidRPr="004437D2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0A3B03" w:rsidRPr="004437D2" w:rsidRDefault="000A3B03" w:rsidP="00314C23">
            <w:pPr>
              <w:tabs>
                <w:tab w:val="decimal" w:pos="9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2,944</w:t>
            </w:r>
          </w:p>
        </w:tc>
      </w:tr>
      <w:tr w:rsidR="000A3B03" w:rsidRPr="00F87655" w:rsidTr="00CC02F1">
        <w:tc>
          <w:tcPr>
            <w:tcW w:w="2115" w:type="pct"/>
          </w:tcPr>
          <w:p w:rsidR="000A3B03" w:rsidRPr="005426FA" w:rsidRDefault="000A3B03" w:rsidP="000A3B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36" w:type="pct"/>
          </w:tcPr>
          <w:p w:rsidR="000A3B03" w:rsidRPr="005426FA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:rsidR="000A3B03" w:rsidRPr="005426FA" w:rsidRDefault="000A3B03" w:rsidP="000A3B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0A3B03" w:rsidRPr="005426FA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:rsidR="000A3B03" w:rsidRPr="005426FA" w:rsidRDefault="000A3B03" w:rsidP="000A3B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:rsidR="000A3B03" w:rsidRPr="005426FA" w:rsidRDefault="000A3B03" w:rsidP="000A3B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:rsidR="000A3B03" w:rsidRPr="005426FA" w:rsidRDefault="000A3B03" w:rsidP="000A3B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:rsidR="000A3B03" w:rsidRPr="005426FA" w:rsidRDefault="000A3B03" w:rsidP="00314C23">
            <w:pPr>
              <w:tabs>
                <w:tab w:val="decimal" w:pos="92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3B03" w:rsidRPr="002A7CAF" w:rsidTr="00CC02F1">
        <w:tc>
          <w:tcPr>
            <w:tcW w:w="2115" w:type="pct"/>
          </w:tcPr>
          <w:p w:rsidR="000A3B03" w:rsidRDefault="000A3B03" w:rsidP="000A3B03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6" w:type="pct"/>
          </w:tcPr>
          <w:p w:rsidR="000A3B03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0A3B03" w:rsidRPr="002A7CA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0A3B03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0A3B03" w:rsidRPr="002A7CA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A3B03" w:rsidRPr="002A7CA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0A3B03" w:rsidRPr="002A7CA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0A3B03" w:rsidRPr="002A7CAF" w:rsidRDefault="000A3B03" w:rsidP="00314C23">
            <w:pPr>
              <w:tabs>
                <w:tab w:val="decimal" w:pos="92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B03" w:rsidRPr="002A7CAF" w:rsidTr="00CC02F1">
        <w:tc>
          <w:tcPr>
            <w:tcW w:w="2115" w:type="pct"/>
          </w:tcPr>
          <w:p w:rsidR="000A3B03" w:rsidRDefault="00B534A5" w:rsidP="000A3B03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="008A1DA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0A3B03" w:rsidRPr="007B017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ขาดทุนจากการประมาณ</w:t>
            </w:r>
            <w:r w:rsidR="000A3B03"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636" w:type="pct"/>
          </w:tcPr>
          <w:p w:rsidR="000A3B03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0A3B03" w:rsidRPr="002A7CA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0A3B03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0A3B03" w:rsidRPr="002A7CA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A3B03" w:rsidRPr="002A7CA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0A3B03" w:rsidRPr="002A7CAF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0A3B03" w:rsidRPr="002A7CAF" w:rsidRDefault="000A3B03" w:rsidP="00314C23">
            <w:pPr>
              <w:tabs>
                <w:tab w:val="decimal" w:pos="92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B03" w:rsidRPr="002A7CAF" w:rsidTr="00CC02F1">
        <w:tc>
          <w:tcPr>
            <w:tcW w:w="2115" w:type="pct"/>
          </w:tcPr>
          <w:p w:rsidR="000A3B03" w:rsidRDefault="000A3B03" w:rsidP="000A3B03">
            <w:pPr>
              <w:ind w:left="184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636" w:type="pct"/>
          </w:tcPr>
          <w:p w:rsidR="000A3B03" w:rsidRPr="004437D2" w:rsidRDefault="00B534A5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  <w:r w:rsidRPr="00B534A5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B534A5">
              <w:rPr>
                <w:rFonts w:ascii="Angsana New" w:hAnsi="Angsana New"/>
                <w:sz w:val="30"/>
                <w:szCs w:val="30"/>
              </w:rPr>
              <w:t>,</w:t>
            </w:r>
            <w:r w:rsidRPr="00B534A5">
              <w:rPr>
                <w:rFonts w:ascii="Angsana New" w:hAnsi="Angsana New"/>
                <w:sz w:val="30"/>
                <w:szCs w:val="30"/>
                <w:cs/>
              </w:rPr>
              <w:t>462)</w:t>
            </w:r>
          </w:p>
        </w:tc>
        <w:tc>
          <w:tcPr>
            <w:tcW w:w="132" w:type="pct"/>
          </w:tcPr>
          <w:p w:rsidR="000A3B03" w:rsidRPr="004437D2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0A3B03" w:rsidRPr="004437D2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  <w:r w:rsidRPr="00E85D0F">
              <w:rPr>
                <w:rFonts w:ascii="Angsana New" w:hAnsi="Angsana New"/>
                <w:sz w:val="30"/>
                <w:szCs w:val="30"/>
              </w:rPr>
              <w:t>18,443</w:t>
            </w:r>
          </w:p>
        </w:tc>
        <w:tc>
          <w:tcPr>
            <w:tcW w:w="144" w:type="pct"/>
          </w:tcPr>
          <w:p w:rsidR="000A3B03" w:rsidRPr="004437D2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A3B03" w:rsidRPr="004437D2" w:rsidRDefault="00B534A5" w:rsidP="007C3E29">
            <w:pPr>
              <w:tabs>
                <w:tab w:val="decimal" w:pos="831"/>
              </w:tabs>
              <w:rPr>
                <w:rFonts w:ascii="Angsana New" w:hAnsi="Angsana New"/>
                <w:sz w:val="30"/>
                <w:szCs w:val="30"/>
              </w:rPr>
            </w:pPr>
            <w:r w:rsidRPr="00B534A5">
              <w:rPr>
                <w:rFonts w:ascii="Angsana New" w:hAnsi="Angsana New"/>
                <w:sz w:val="30"/>
                <w:szCs w:val="30"/>
              </w:rPr>
              <w:t>(701)</w:t>
            </w:r>
          </w:p>
        </w:tc>
        <w:tc>
          <w:tcPr>
            <w:tcW w:w="134" w:type="pct"/>
          </w:tcPr>
          <w:p w:rsidR="000A3B03" w:rsidRPr="004437D2" w:rsidRDefault="000A3B03" w:rsidP="00B534A5">
            <w:pPr>
              <w:tabs>
                <w:tab w:val="decimal" w:pos="78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0A3B03" w:rsidRPr="004437D2" w:rsidRDefault="000A3B03" w:rsidP="00314C23">
            <w:pPr>
              <w:tabs>
                <w:tab w:val="decimal" w:pos="894"/>
              </w:tabs>
              <w:ind w:right="-1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13,013</w:t>
            </w:r>
          </w:p>
        </w:tc>
      </w:tr>
      <w:tr w:rsidR="000A3B03" w:rsidRPr="004437D2" w:rsidTr="00CC02F1">
        <w:tc>
          <w:tcPr>
            <w:tcW w:w="2115" w:type="pct"/>
          </w:tcPr>
          <w:p w:rsidR="000A3B03" w:rsidRDefault="000A3B03" w:rsidP="000A3B0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ขาดทุนสะสมจากการประมาณ</w:t>
            </w: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636" w:type="pct"/>
          </w:tcPr>
          <w:p w:rsidR="000A3B03" w:rsidRPr="004437D2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0A3B03" w:rsidRPr="004437D2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0A3B03" w:rsidRPr="004437D2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0A3B03" w:rsidRPr="004437D2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0A3B03" w:rsidRPr="004437D2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0A3B03" w:rsidRPr="004437D2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0A3B03" w:rsidRPr="004437D2" w:rsidRDefault="000A3B03" w:rsidP="00314C23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B03" w:rsidRPr="004437D2" w:rsidTr="00CC02F1">
        <w:tc>
          <w:tcPr>
            <w:tcW w:w="2115" w:type="pct"/>
            <w:vAlign w:val="bottom"/>
          </w:tcPr>
          <w:p w:rsidR="000A3B03" w:rsidRDefault="000A3B03" w:rsidP="000A3B03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0175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</w:t>
            </w: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:rsidR="000A3B03" w:rsidRPr="004437D2" w:rsidRDefault="00B534A5" w:rsidP="00413E81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  <w:r w:rsidRPr="00B534A5">
              <w:rPr>
                <w:rFonts w:ascii="Angsana New" w:hAnsi="Angsana New"/>
                <w:sz w:val="30"/>
                <w:szCs w:val="30"/>
              </w:rPr>
              <w:t>2</w:t>
            </w:r>
            <w:r w:rsidR="00433630">
              <w:rPr>
                <w:rFonts w:ascii="Angsana New" w:hAnsi="Angsana New"/>
                <w:sz w:val="30"/>
                <w:szCs w:val="30"/>
              </w:rPr>
              <w:t>3</w:t>
            </w:r>
            <w:r w:rsidRPr="00B534A5">
              <w:rPr>
                <w:rFonts w:ascii="Angsana New" w:hAnsi="Angsana New"/>
                <w:sz w:val="30"/>
                <w:szCs w:val="30"/>
              </w:rPr>
              <w:t>,</w:t>
            </w:r>
            <w:r w:rsidR="00433630">
              <w:rPr>
                <w:rFonts w:ascii="Angsana New" w:hAnsi="Angsana New"/>
                <w:sz w:val="30"/>
                <w:szCs w:val="30"/>
              </w:rPr>
              <w:t>095</w:t>
            </w:r>
          </w:p>
        </w:tc>
        <w:tc>
          <w:tcPr>
            <w:tcW w:w="132" w:type="pct"/>
          </w:tcPr>
          <w:p w:rsidR="000A3B03" w:rsidRPr="004437D2" w:rsidRDefault="000A3B03" w:rsidP="000A3B03">
            <w:pPr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0A3B03" w:rsidRPr="004437D2" w:rsidRDefault="000A3B03" w:rsidP="000A3B03">
            <w:pPr>
              <w:tabs>
                <w:tab w:val="decimal" w:pos="864"/>
              </w:tabs>
              <w:ind w:right="-243"/>
              <w:rPr>
                <w:rFonts w:ascii="Angsana New" w:hAnsi="Angsana New"/>
                <w:sz w:val="30"/>
                <w:szCs w:val="30"/>
              </w:rPr>
            </w:pPr>
            <w:r w:rsidRPr="00E85D0F">
              <w:rPr>
                <w:rFonts w:ascii="Angsana New" w:hAnsi="Angsana New"/>
                <w:sz w:val="30"/>
                <w:szCs w:val="30"/>
              </w:rPr>
              <w:t>24,557</w:t>
            </w:r>
          </w:p>
        </w:tc>
        <w:tc>
          <w:tcPr>
            <w:tcW w:w="144" w:type="pct"/>
          </w:tcPr>
          <w:p w:rsidR="000A3B03" w:rsidRPr="004437D2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0A3B03" w:rsidRPr="004437D2" w:rsidRDefault="00B534A5" w:rsidP="002A19B9">
            <w:pPr>
              <w:tabs>
                <w:tab w:val="decimal" w:pos="783"/>
              </w:tabs>
              <w:rPr>
                <w:rFonts w:ascii="Angsana New" w:hAnsi="Angsana New"/>
                <w:sz w:val="30"/>
                <w:szCs w:val="30"/>
              </w:rPr>
            </w:pPr>
            <w:r w:rsidRPr="00B534A5">
              <w:rPr>
                <w:rFonts w:ascii="Angsana New" w:hAnsi="Angsana New"/>
                <w:sz w:val="30"/>
                <w:szCs w:val="30"/>
              </w:rPr>
              <w:t>1</w:t>
            </w:r>
            <w:r w:rsidR="00433630">
              <w:rPr>
                <w:rFonts w:ascii="Angsana New" w:hAnsi="Angsana New"/>
                <w:sz w:val="30"/>
                <w:szCs w:val="30"/>
              </w:rPr>
              <w:t>6</w:t>
            </w:r>
            <w:r w:rsidRPr="00B534A5">
              <w:rPr>
                <w:rFonts w:ascii="Angsana New" w:hAnsi="Angsana New"/>
                <w:sz w:val="30"/>
                <w:szCs w:val="30"/>
              </w:rPr>
              <w:t>,</w:t>
            </w:r>
            <w:r w:rsidR="00433630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134" w:type="pct"/>
          </w:tcPr>
          <w:p w:rsidR="000A3B03" w:rsidRPr="004437D2" w:rsidRDefault="000A3B03" w:rsidP="000A3B03">
            <w:pPr>
              <w:tabs>
                <w:tab w:val="decimal" w:pos="86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:rsidR="000A3B03" w:rsidRPr="004437D2" w:rsidRDefault="000A3B03" w:rsidP="00314C23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17,170</w:t>
            </w:r>
          </w:p>
        </w:tc>
      </w:tr>
    </w:tbl>
    <w:p w:rsidR="001C435F" w:rsidRPr="00F87655" w:rsidRDefault="001C435F" w:rsidP="001C435F">
      <w:pPr>
        <w:tabs>
          <w:tab w:val="left" w:pos="873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CF3266" w:rsidRDefault="00CF3266" w:rsidP="00AB510A">
      <w:pPr>
        <w:ind w:left="540" w:right="-115"/>
        <w:jc w:val="thaiDistribute"/>
        <w:rPr>
          <w:b/>
          <w:bCs/>
          <w:i/>
          <w:iCs/>
          <w:sz w:val="30"/>
          <w:szCs w:val="30"/>
        </w:rPr>
      </w:pPr>
      <w:r w:rsidRPr="007B0175">
        <w:rPr>
          <w:b/>
          <w:bCs/>
          <w:i/>
          <w:iCs/>
          <w:sz w:val="30"/>
          <w:szCs w:val="30"/>
          <w:cs/>
        </w:rPr>
        <w:lastRenderedPageBreak/>
        <w:t>โครงการ</w:t>
      </w:r>
      <w:r w:rsidRPr="00696BB4">
        <w:rPr>
          <w:rFonts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:rsidR="00CF3266" w:rsidRPr="00F87655" w:rsidRDefault="00CF3266" w:rsidP="00AB510A">
      <w:pPr>
        <w:ind w:left="540" w:right="-115"/>
        <w:jc w:val="thaiDistribute"/>
        <w:rPr>
          <w:rFonts w:ascii="Angsana New" w:hAnsi="Angsana New"/>
          <w:sz w:val="24"/>
          <w:szCs w:val="24"/>
        </w:rPr>
      </w:pPr>
    </w:p>
    <w:p w:rsidR="00CF3266" w:rsidRPr="007B0175" w:rsidRDefault="00CF3266" w:rsidP="00CF326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96BB4">
        <w:rPr>
          <w:sz w:val="30"/>
          <w:szCs w:val="30"/>
          <w:cs/>
        </w:rPr>
        <w:t>กลุ่มบริษัทและบริษัท</w:t>
      </w:r>
      <w:r w:rsidRPr="007B0175">
        <w:rPr>
          <w:sz w:val="30"/>
          <w:szCs w:val="30"/>
          <w:cs/>
        </w:rPr>
        <w:t>จัดการโครงการ</w:t>
      </w:r>
      <w:r w:rsidRPr="00696BB4">
        <w:rPr>
          <w:rFonts w:hint="cs"/>
          <w:sz w:val="30"/>
          <w:szCs w:val="30"/>
          <w:cs/>
        </w:rPr>
        <w:t>ผลประโยชน์ที่กำหนดไว้</w:t>
      </w:r>
      <w:r w:rsidRPr="007B0175">
        <w:rPr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7B0175">
        <w:rPr>
          <w:rFonts w:ascii="Angsana New" w:hAnsi="Angsana New"/>
          <w:sz w:val="30"/>
          <w:szCs w:val="30"/>
        </w:rPr>
        <w:t xml:space="preserve">2541 </w:t>
      </w:r>
      <w:r w:rsidRPr="007B0175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F87655" w:rsidRPr="00F87655" w:rsidRDefault="00F87655" w:rsidP="00AB510A">
      <w:pPr>
        <w:pStyle w:val="BodyText"/>
        <w:spacing w:after="0"/>
        <w:ind w:left="540" w:right="-115"/>
        <w:jc w:val="thaiDistribute"/>
        <w:rPr>
          <w:rFonts w:ascii="Angsana New" w:hAnsi="Angsana New"/>
          <w:sz w:val="24"/>
          <w:szCs w:val="24"/>
        </w:rPr>
      </w:pPr>
    </w:p>
    <w:p w:rsidR="002F3043" w:rsidRDefault="002F3043" w:rsidP="00AB510A">
      <w:pPr>
        <w:pStyle w:val="BodyText"/>
        <w:spacing w:after="0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2F3043">
        <w:rPr>
          <w:rFonts w:ascii="Angsana New" w:hAnsi="Angsana New"/>
          <w:sz w:val="30"/>
          <w:szCs w:val="30"/>
          <w:cs/>
        </w:rPr>
        <w:t>โครงการผลประโยชน์</w:t>
      </w:r>
      <w:r w:rsidRPr="002F3043">
        <w:rPr>
          <w:rFonts w:ascii="Angsana New" w:hAnsi="Angsana New" w:hint="cs"/>
          <w:sz w:val="30"/>
          <w:szCs w:val="30"/>
          <w:cs/>
        </w:rPr>
        <w:t>ที่กำหนดไว้</w:t>
      </w:r>
      <w:r w:rsidRPr="002F3043">
        <w:rPr>
          <w:rFonts w:ascii="Angsana New" w:hAnsi="Angsana New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:rsidR="005426FA" w:rsidRDefault="005426FA" w:rsidP="00FB2669">
      <w:pPr>
        <w:ind w:left="540"/>
        <w:jc w:val="both"/>
        <w:rPr>
          <w:rFonts w:ascii="Angsana New" w:hAnsi="Angsana New"/>
          <w:sz w:val="30"/>
          <w:szCs w:val="30"/>
        </w:rPr>
      </w:pPr>
    </w:p>
    <w:p w:rsidR="00FB2669" w:rsidRPr="00DE7B8E" w:rsidRDefault="00FB2669" w:rsidP="00FB2669">
      <w:pPr>
        <w:ind w:left="540"/>
        <w:jc w:val="both"/>
        <w:rPr>
          <w:rFonts w:ascii="Angsana New" w:hAnsi="Angsana New"/>
          <w:sz w:val="30"/>
          <w:szCs w:val="30"/>
        </w:rPr>
      </w:pPr>
      <w:r w:rsidRPr="00DE7B8E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:rsidR="00281175" w:rsidRPr="00DE7B8E" w:rsidRDefault="00281175">
      <w:pPr>
        <w:rPr>
          <w:rFonts w:ascii="Angsana New" w:hAnsi="Angsana New"/>
          <w:sz w:val="30"/>
          <w:szCs w:val="30"/>
        </w:rPr>
      </w:pPr>
    </w:p>
    <w:tbl>
      <w:tblPr>
        <w:tblW w:w="93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3"/>
        <w:gridCol w:w="1133"/>
        <w:gridCol w:w="274"/>
        <w:gridCol w:w="1150"/>
        <w:gridCol w:w="274"/>
        <w:gridCol w:w="1146"/>
        <w:gridCol w:w="252"/>
        <w:gridCol w:w="1159"/>
      </w:tblGrid>
      <w:tr w:rsidR="0026000F" w:rsidRPr="00DE7B8E" w:rsidTr="00CC02F1">
        <w:trPr>
          <w:tblHeader/>
        </w:trPr>
        <w:tc>
          <w:tcPr>
            <w:tcW w:w="2113" w:type="pct"/>
            <w:shd w:val="clear" w:color="auto" w:fill="auto"/>
          </w:tcPr>
          <w:p w:rsidR="009C6B10" w:rsidRPr="00DE7B8E" w:rsidRDefault="009C6B10" w:rsidP="009C6B10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B8E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70" w:type="pct"/>
            <w:gridSpan w:val="3"/>
            <w:shd w:val="clear" w:color="auto" w:fill="auto"/>
          </w:tcPr>
          <w:p w:rsidR="009C6B10" w:rsidRPr="00DE7B8E" w:rsidRDefault="009C6B10" w:rsidP="009C6B10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:rsidR="009C6B10" w:rsidRPr="00DE7B8E" w:rsidRDefault="009C6B10" w:rsidP="009C6B10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0" w:type="pct"/>
            <w:gridSpan w:val="3"/>
            <w:shd w:val="clear" w:color="auto" w:fill="auto"/>
          </w:tcPr>
          <w:p w:rsidR="009C6B10" w:rsidRPr="00DE7B8E" w:rsidRDefault="009C6B10" w:rsidP="009C6B10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00F" w:rsidRPr="00DE7B8E" w:rsidTr="00CC02F1">
        <w:trPr>
          <w:tblHeader/>
        </w:trPr>
        <w:tc>
          <w:tcPr>
            <w:tcW w:w="2113" w:type="pct"/>
            <w:shd w:val="clear" w:color="auto" w:fill="auto"/>
          </w:tcPr>
          <w:p w:rsidR="00DE7B8E" w:rsidRPr="00DE7B8E" w:rsidRDefault="00DE7B8E" w:rsidP="00DE7B8E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:rsidR="00DE7B8E" w:rsidRPr="000A3B03" w:rsidRDefault="000A3B03" w:rsidP="00DE7B8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  <w:shd w:val="clear" w:color="auto" w:fill="auto"/>
          </w:tcPr>
          <w:p w:rsidR="00DE7B8E" w:rsidRPr="000A3B03" w:rsidRDefault="00DE7B8E" w:rsidP="00DE7B8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:rsidR="00DE7B8E" w:rsidRPr="000A3B03" w:rsidRDefault="000A3B03" w:rsidP="00DE7B8E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7" w:type="pct"/>
            <w:shd w:val="clear" w:color="auto" w:fill="auto"/>
          </w:tcPr>
          <w:p w:rsidR="00DE7B8E" w:rsidRPr="000A3B03" w:rsidRDefault="00DE7B8E" w:rsidP="00DE7B8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:rsidR="00DE7B8E" w:rsidRPr="000A3B03" w:rsidRDefault="000A3B03" w:rsidP="00DE7B8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5" w:type="pct"/>
            <w:shd w:val="clear" w:color="auto" w:fill="auto"/>
          </w:tcPr>
          <w:p w:rsidR="00DE7B8E" w:rsidRPr="000A3B03" w:rsidRDefault="00DE7B8E" w:rsidP="00DE7B8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DE7B8E" w:rsidRPr="000A3B03" w:rsidRDefault="000A3B03" w:rsidP="00DE7B8E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DE7B8E" w:rsidRPr="00DE7B8E" w:rsidTr="00CC02F1">
        <w:trPr>
          <w:tblHeader/>
        </w:trPr>
        <w:tc>
          <w:tcPr>
            <w:tcW w:w="2113" w:type="pct"/>
          </w:tcPr>
          <w:p w:rsidR="00DE7B8E" w:rsidRPr="00DE7B8E" w:rsidRDefault="00DE7B8E" w:rsidP="00DE7B8E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7" w:type="pct"/>
            <w:gridSpan w:val="7"/>
          </w:tcPr>
          <w:p w:rsidR="00DE7B8E" w:rsidRPr="00DE7B8E" w:rsidRDefault="00DE7B8E" w:rsidP="00DE7B8E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000F" w:rsidRPr="00DE7B8E" w:rsidTr="00CC02F1">
        <w:tc>
          <w:tcPr>
            <w:tcW w:w="2113" w:type="pct"/>
          </w:tcPr>
          <w:p w:rsidR="000A3B03" w:rsidRPr="00696BB4" w:rsidRDefault="000A3B03" w:rsidP="000A3B03">
            <w:pPr>
              <w:tabs>
                <w:tab w:val="left" w:pos="360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696B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96BB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96BB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07" w:type="pct"/>
            <w:vAlign w:val="bottom"/>
          </w:tcPr>
          <w:p w:rsidR="000A3B03" w:rsidRPr="00DE7B8E" w:rsidRDefault="00B877DE" w:rsidP="00CC02F1">
            <w:pPr>
              <w:tabs>
                <w:tab w:val="decimal" w:pos="833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B877DE">
              <w:rPr>
                <w:rFonts w:ascii="Angsana New" w:hAnsi="Angsana New"/>
                <w:sz w:val="30"/>
                <w:szCs w:val="30"/>
              </w:rPr>
              <w:t>45,168</w:t>
            </w:r>
          </w:p>
        </w:tc>
        <w:tc>
          <w:tcPr>
            <w:tcW w:w="147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0A3B03" w:rsidRPr="00DE7B8E" w:rsidRDefault="000A3B03" w:rsidP="00CC02F1">
            <w:pPr>
              <w:tabs>
                <w:tab w:val="decimal" w:pos="896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22,385</w:t>
            </w:r>
          </w:p>
        </w:tc>
        <w:tc>
          <w:tcPr>
            <w:tcW w:w="147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0A3B03" w:rsidRPr="00DE7B8E" w:rsidRDefault="00B877DE" w:rsidP="00CC02F1">
            <w:pPr>
              <w:tabs>
                <w:tab w:val="decimal" w:pos="859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  <w:r w:rsidRPr="00B877DE">
              <w:rPr>
                <w:rFonts w:ascii="Angsana New" w:hAnsi="Angsana New"/>
                <w:sz w:val="30"/>
                <w:szCs w:val="30"/>
              </w:rPr>
              <w:t>29,225</w:t>
            </w:r>
          </w:p>
        </w:tc>
        <w:tc>
          <w:tcPr>
            <w:tcW w:w="135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0A3B03" w:rsidRPr="00DE7B8E" w:rsidRDefault="000A3B03" w:rsidP="00CC02F1">
            <w:pPr>
              <w:tabs>
                <w:tab w:val="decimal" w:pos="909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13,268</w:t>
            </w:r>
          </w:p>
        </w:tc>
      </w:tr>
      <w:tr w:rsidR="0026000F" w:rsidRPr="00CF3266" w:rsidTr="00CC02F1">
        <w:tc>
          <w:tcPr>
            <w:tcW w:w="2113" w:type="pct"/>
          </w:tcPr>
          <w:p w:rsidR="000A3B03" w:rsidRPr="00696BB4" w:rsidRDefault="000A3B03" w:rsidP="000A3B03">
            <w:pPr>
              <w:ind w:left="342" w:hanging="34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7" w:type="pct"/>
            <w:vAlign w:val="bottom"/>
          </w:tcPr>
          <w:p w:rsidR="000A3B03" w:rsidRPr="00CF3266" w:rsidRDefault="000A3B03" w:rsidP="00CC02F1">
            <w:pPr>
              <w:tabs>
                <w:tab w:val="decimal" w:pos="833"/>
              </w:tabs>
              <w:ind w:right="-10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  <w:vAlign w:val="bottom"/>
          </w:tcPr>
          <w:p w:rsidR="000A3B03" w:rsidRPr="00CF3266" w:rsidRDefault="000A3B03" w:rsidP="000A3B0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pct"/>
            <w:vAlign w:val="bottom"/>
          </w:tcPr>
          <w:p w:rsidR="000A3B03" w:rsidRPr="00CF3266" w:rsidRDefault="000A3B03" w:rsidP="00CC02F1">
            <w:pPr>
              <w:tabs>
                <w:tab w:val="decimal" w:pos="896"/>
              </w:tabs>
              <w:ind w:right="-10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  <w:vAlign w:val="bottom"/>
          </w:tcPr>
          <w:p w:rsidR="000A3B03" w:rsidRPr="00CF3266" w:rsidRDefault="000A3B03" w:rsidP="000A3B0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pct"/>
            <w:vAlign w:val="bottom"/>
          </w:tcPr>
          <w:p w:rsidR="000A3B03" w:rsidRPr="00CF3266" w:rsidRDefault="000A3B03" w:rsidP="00CC02F1">
            <w:pPr>
              <w:tabs>
                <w:tab w:val="decimal" w:pos="859"/>
              </w:tabs>
              <w:ind w:right="-21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pct"/>
            <w:vAlign w:val="bottom"/>
          </w:tcPr>
          <w:p w:rsidR="000A3B03" w:rsidRPr="00CF3266" w:rsidRDefault="000A3B03" w:rsidP="000A3B0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1" w:type="pct"/>
            <w:vAlign w:val="bottom"/>
          </w:tcPr>
          <w:p w:rsidR="000A3B03" w:rsidRPr="00CF3266" w:rsidRDefault="000A3B03" w:rsidP="00CC02F1">
            <w:pPr>
              <w:tabs>
                <w:tab w:val="decimal" w:pos="909"/>
              </w:tabs>
              <w:ind w:right="-21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6000F" w:rsidRPr="00DE7B8E" w:rsidTr="00CC02F1">
        <w:tc>
          <w:tcPr>
            <w:tcW w:w="2113" w:type="pct"/>
          </w:tcPr>
          <w:p w:rsidR="000A3B03" w:rsidRPr="00696BB4" w:rsidRDefault="000A3B03" w:rsidP="000A3B0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6B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="00D06A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696B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607" w:type="pct"/>
            <w:vAlign w:val="bottom"/>
          </w:tcPr>
          <w:p w:rsidR="000A3B03" w:rsidRPr="00DE7B8E" w:rsidRDefault="000A3B03" w:rsidP="00CC02F1">
            <w:pPr>
              <w:pStyle w:val="BodyText"/>
              <w:tabs>
                <w:tab w:val="decimal" w:pos="833"/>
              </w:tabs>
              <w:spacing w:after="0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0A3B03" w:rsidRPr="00DE7B8E" w:rsidRDefault="000A3B03" w:rsidP="000A3B03">
            <w:pPr>
              <w:pStyle w:val="BodyText"/>
              <w:tabs>
                <w:tab w:val="decimal" w:pos="892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0A3B03" w:rsidRPr="00DE7B8E" w:rsidRDefault="000A3B03" w:rsidP="00CC02F1">
            <w:pPr>
              <w:pStyle w:val="BodyText"/>
              <w:tabs>
                <w:tab w:val="decimal" w:pos="896"/>
              </w:tabs>
              <w:spacing w:after="0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0A3B03" w:rsidRPr="00DE7B8E" w:rsidRDefault="000A3B03" w:rsidP="000A3B03">
            <w:pPr>
              <w:pStyle w:val="BodyText"/>
              <w:tabs>
                <w:tab w:val="decimal" w:pos="892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0A3B03" w:rsidRPr="00DE7B8E" w:rsidRDefault="000A3B03" w:rsidP="00CC02F1">
            <w:pPr>
              <w:pStyle w:val="BodyText"/>
              <w:tabs>
                <w:tab w:val="decimal" w:pos="859"/>
              </w:tabs>
              <w:spacing w:after="0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0A3B03" w:rsidRPr="00DE7B8E" w:rsidRDefault="000A3B03" w:rsidP="000A3B03">
            <w:pPr>
              <w:pStyle w:val="BodyText"/>
              <w:tabs>
                <w:tab w:val="decimal" w:pos="892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0A3B03" w:rsidRPr="00DE7B8E" w:rsidRDefault="000A3B03" w:rsidP="00CC02F1">
            <w:pPr>
              <w:pStyle w:val="BodyText"/>
              <w:tabs>
                <w:tab w:val="decimal" w:pos="909"/>
              </w:tabs>
              <w:spacing w:after="0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000F" w:rsidRPr="00DE7B8E" w:rsidTr="00CC02F1">
        <w:tc>
          <w:tcPr>
            <w:tcW w:w="2113" w:type="pct"/>
          </w:tcPr>
          <w:p w:rsidR="000A3B03" w:rsidRPr="00696BB4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6BB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07" w:type="pct"/>
            <w:vAlign w:val="bottom"/>
          </w:tcPr>
          <w:p w:rsidR="000A3B03" w:rsidRPr="00DE7B8E" w:rsidRDefault="00B534A5" w:rsidP="00CC02F1">
            <w:pPr>
              <w:tabs>
                <w:tab w:val="decimal" w:pos="833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B534A5">
              <w:rPr>
                <w:rFonts w:ascii="Angsana New" w:hAnsi="Angsana New"/>
                <w:sz w:val="30"/>
                <w:szCs w:val="30"/>
              </w:rPr>
              <w:t>5,768</w:t>
            </w:r>
          </w:p>
        </w:tc>
        <w:tc>
          <w:tcPr>
            <w:tcW w:w="147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0A3B03" w:rsidRPr="00DE7B8E" w:rsidRDefault="000A3B03" w:rsidP="00CC02F1">
            <w:pPr>
              <w:tabs>
                <w:tab w:val="decimal" w:pos="896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2,986</w:t>
            </w:r>
          </w:p>
        </w:tc>
        <w:tc>
          <w:tcPr>
            <w:tcW w:w="147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0A3B03" w:rsidRPr="00DE7B8E" w:rsidRDefault="00B534A5" w:rsidP="00CC02F1">
            <w:pPr>
              <w:tabs>
                <w:tab w:val="decimal" w:pos="859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  <w:r w:rsidRPr="00B534A5">
              <w:rPr>
                <w:rFonts w:ascii="Angsana New" w:hAnsi="Angsana New"/>
                <w:sz w:val="30"/>
                <w:szCs w:val="30"/>
              </w:rPr>
              <w:t>4,109</w:t>
            </w:r>
          </w:p>
        </w:tc>
        <w:tc>
          <w:tcPr>
            <w:tcW w:w="135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0A3B03" w:rsidRPr="00DE7B8E" w:rsidRDefault="000A3B03" w:rsidP="00CC02F1">
            <w:pPr>
              <w:tabs>
                <w:tab w:val="decimal" w:pos="909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1,947</w:t>
            </w:r>
          </w:p>
        </w:tc>
      </w:tr>
      <w:tr w:rsidR="0026000F" w:rsidRPr="00DE7B8E" w:rsidTr="00CC02F1">
        <w:tc>
          <w:tcPr>
            <w:tcW w:w="2113" w:type="pct"/>
          </w:tcPr>
          <w:p w:rsidR="000A3B03" w:rsidRPr="00696BB4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A3192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Pr="000A3192">
              <w:rPr>
                <w:rFonts w:ascii="Angsana New" w:hAnsi="Angsana New"/>
                <w:sz w:val="30"/>
                <w:szCs w:val="30"/>
                <w:cs/>
              </w:rPr>
              <w:t>บริการในอดีต</w:t>
            </w:r>
          </w:p>
        </w:tc>
        <w:tc>
          <w:tcPr>
            <w:tcW w:w="607" w:type="pct"/>
            <w:vAlign w:val="bottom"/>
          </w:tcPr>
          <w:p w:rsidR="000A3B03" w:rsidRPr="00DE7B8E" w:rsidRDefault="00B534A5" w:rsidP="00CC02F1">
            <w:pPr>
              <w:tabs>
                <w:tab w:val="decimal" w:pos="61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0A3B03" w:rsidRPr="00DE7B8E" w:rsidRDefault="000A3B03" w:rsidP="00CC02F1">
            <w:pPr>
              <w:tabs>
                <w:tab w:val="decimal" w:pos="896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85D0F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47" w:type="pct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0A3B03" w:rsidRPr="00DE7B8E" w:rsidRDefault="00B534A5" w:rsidP="00CC02F1">
            <w:pPr>
              <w:tabs>
                <w:tab w:val="decimal" w:pos="606"/>
              </w:tabs>
              <w:ind w:right="-2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0A3B03" w:rsidRPr="00DE7B8E" w:rsidRDefault="000A3B03" w:rsidP="00CC02F1">
            <w:pPr>
              <w:tabs>
                <w:tab w:val="decimal" w:pos="909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  <w:r w:rsidRPr="00E85D0F">
              <w:rPr>
                <w:rFonts w:ascii="Angsana New" w:hAnsi="Angsana New"/>
                <w:sz w:val="30"/>
                <w:szCs w:val="30"/>
              </w:rPr>
              <w:t>564</w:t>
            </w:r>
          </w:p>
        </w:tc>
      </w:tr>
      <w:tr w:rsidR="0026000F" w:rsidRPr="00DE7B8E" w:rsidTr="00CC02F1">
        <w:tc>
          <w:tcPr>
            <w:tcW w:w="2113" w:type="pct"/>
          </w:tcPr>
          <w:p w:rsidR="000A3B03" w:rsidRPr="00696BB4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6BB4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07" w:type="pct"/>
            <w:vAlign w:val="bottom"/>
          </w:tcPr>
          <w:p w:rsidR="000A3B03" w:rsidRPr="00DE7B8E" w:rsidRDefault="00B534A5" w:rsidP="00CC02F1">
            <w:pPr>
              <w:tabs>
                <w:tab w:val="decimal" w:pos="833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B534A5">
              <w:rPr>
                <w:rFonts w:ascii="Angsana New" w:hAnsi="Angsana New"/>
                <w:sz w:val="30"/>
                <w:szCs w:val="30"/>
              </w:rPr>
              <w:t>1,121</w:t>
            </w:r>
          </w:p>
        </w:tc>
        <w:tc>
          <w:tcPr>
            <w:tcW w:w="147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0A3B03" w:rsidRPr="00DE7B8E" w:rsidRDefault="000A3B03" w:rsidP="00CC02F1">
            <w:pPr>
              <w:tabs>
                <w:tab w:val="decimal" w:pos="896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147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0A3B03" w:rsidRPr="00DE7B8E" w:rsidRDefault="00B534A5" w:rsidP="00CC02F1">
            <w:pPr>
              <w:tabs>
                <w:tab w:val="decimal" w:pos="859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  <w:r w:rsidRPr="00B534A5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135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0A3B03" w:rsidRPr="00DE7B8E" w:rsidRDefault="000A3B03" w:rsidP="00CC02F1">
            <w:pPr>
              <w:tabs>
                <w:tab w:val="decimal" w:pos="909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26000F" w:rsidRPr="00DE7B8E" w:rsidTr="00CC02F1">
        <w:tc>
          <w:tcPr>
            <w:tcW w:w="2113" w:type="pct"/>
          </w:tcPr>
          <w:p w:rsidR="000A3B03" w:rsidRPr="00696BB4" w:rsidRDefault="000A3B03" w:rsidP="000A3B03">
            <w:pPr>
              <w:ind w:left="162" w:hanging="162"/>
              <w:rPr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3B03" w:rsidRPr="00DE7B8E" w:rsidRDefault="008A1DA4" w:rsidP="00CC02F1">
            <w:pPr>
              <w:tabs>
                <w:tab w:val="decimal" w:pos="833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6,889</w:t>
            </w:r>
          </w:p>
        </w:tc>
        <w:tc>
          <w:tcPr>
            <w:tcW w:w="147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3B03" w:rsidRPr="00DE7B8E" w:rsidRDefault="000A3B03" w:rsidP="00CC02F1">
            <w:pPr>
              <w:tabs>
                <w:tab w:val="decimal" w:pos="896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4,340</w:t>
            </w:r>
          </w:p>
        </w:tc>
        <w:tc>
          <w:tcPr>
            <w:tcW w:w="147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3B03" w:rsidRPr="00DE7B8E" w:rsidRDefault="008A1DA4" w:rsidP="00CC02F1">
            <w:pPr>
              <w:tabs>
                <w:tab w:val="decimal" w:pos="859"/>
              </w:tabs>
              <w:ind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4,835</w:t>
            </w:r>
          </w:p>
        </w:tc>
        <w:tc>
          <w:tcPr>
            <w:tcW w:w="135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3B03" w:rsidRPr="00DE7B8E" w:rsidRDefault="000A3B03" w:rsidP="00CC02F1">
            <w:pPr>
              <w:tabs>
                <w:tab w:val="decimal" w:pos="909"/>
              </w:tabs>
              <w:ind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2,944</w:t>
            </w:r>
          </w:p>
        </w:tc>
      </w:tr>
      <w:tr w:rsidR="0026000F" w:rsidRPr="00DE7B8E" w:rsidTr="00CC02F1">
        <w:tc>
          <w:tcPr>
            <w:tcW w:w="2113" w:type="pct"/>
          </w:tcPr>
          <w:p w:rsidR="003971B5" w:rsidRDefault="003971B5" w:rsidP="000A3B03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A3B03" w:rsidRPr="00696BB4" w:rsidRDefault="000A3B03" w:rsidP="000A3B03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6B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:rsidR="000A3B03" w:rsidRPr="00DE7B8E" w:rsidRDefault="000A3B03" w:rsidP="00CC02F1">
            <w:pPr>
              <w:tabs>
                <w:tab w:val="decimal" w:pos="833"/>
              </w:tabs>
              <w:ind w:right="-109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0A3B03" w:rsidRPr="00DE7B8E" w:rsidRDefault="000A3B03" w:rsidP="000A3B03">
            <w:pPr>
              <w:rPr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:rsidR="000A3B03" w:rsidRPr="00DE7B8E" w:rsidRDefault="000A3B03" w:rsidP="00CC02F1">
            <w:pPr>
              <w:tabs>
                <w:tab w:val="decimal" w:pos="896"/>
              </w:tabs>
              <w:ind w:right="-109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:rsidR="000A3B03" w:rsidRPr="00DE7B8E" w:rsidRDefault="000A3B03" w:rsidP="00CC02F1">
            <w:pPr>
              <w:tabs>
                <w:tab w:val="decimal" w:pos="859"/>
                <w:tab w:val="decimal" w:pos="890"/>
              </w:tabs>
              <w:ind w:right="-216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center"/>
          </w:tcPr>
          <w:p w:rsidR="000A3B03" w:rsidRPr="00DE7B8E" w:rsidRDefault="000A3B03" w:rsidP="000A3B03">
            <w:pPr>
              <w:rPr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:rsidR="000A3B03" w:rsidRPr="00DE7B8E" w:rsidRDefault="000A3B03" w:rsidP="00CC02F1">
            <w:pPr>
              <w:tabs>
                <w:tab w:val="decimal" w:pos="890"/>
              </w:tabs>
              <w:ind w:right="-216"/>
              <w:rPr>
                <w:sz w:val="30"/>
                <w:szCs w:val="30"/>
              </w:rPr>
            </w:pPr>
          </w:p>
        </w:tc>
      </w:tr>
      <w:tr w:rsidR="0026000F" w:rsidRPr="00DE7B8E" w:rsidTr="00CC02F1">
        <w:tc>
          <w:tcPr>
            <w:tcW w:w="2113" w:type="pct"/>
          </w:tcPr>
          <w:p w:rsidR="000A3B03" w:rsidRPr="00696BB4" w:rsidRDefault="008A1DA4" w:rsidP="000A3B03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(กำไร)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3B03" w:rsidRPr="00696BB4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607" w:type="pct"/>
          </w:tcPr>
          <w:p w:rsidR="000A3B03" w:rsidRDefault="000A3B03" w:rsidP="00CC02F1">
            <w:pPr>
              <w:tabs>
                <w:tab w:val="decimal" w:pos="833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</w:p>
          <w:p w:rsidR="008A1DA4" w:rsidRPr="00DE7B8E" w:rsidRDefault="008A1DA4" w:rsidP="00CC02F1">
            <w:pPr>
              <w:tabs>
                <w:tab w:val="decimal" w:pos="833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8A1DA4">
              <w:rPr>
                <w:rFonts w:ascii="Angsana New" w:hAnsi="Angsana New"/>
                <w:sz w:val="30"/>
                <w:szCs w:val="30"/>
              </w:rPr>
              <w:t>(1,462)</w:t>
            </w:r>
          </w:p>
        </w:tc>
        <w:tc>
          <w:tcPr>
            <w:tcW w:w="147" w:type="pct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0A3B03" w:rsidRDefault="000A3B03" w:rsidP="00CC02F1">
            <w:pPr>
              <w:tabs>
                <w:tab w:val="decimal" w:pos="896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</w:p>
          <w:p w:rsidR="000A3B03" w:rsidRPr="00DE7B8E" w:rsidRDefault="000A3B03" w:rsidP="00CC02F1">
            <w:pPr>
              <w:tabs>
                <w:tab w:val="decimal" w:pos="896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85D0F">
              <w:rPr>
                <w:rFonts w:ascii="Angsana New" w:hAnsi="Angsana New"/>
                <w:sz w:val="30"/>
                <w:szCs w:val="30"/>
              </w:rPr>
              <w:t>18,443</w:t>
            </w:r>
          </w:p>
        </w:tc>
        <w:tc>
          <w:tcPr>
            <w:tcW w:w="147" w:type="pct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0A3B03" w:rsidRDefault="000A3B03" w:rsidP="00CC02F1">
            <w:pPr>
              <w:tabs>
                <w:tab w:val="decimal" w:pos="859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</w:p>
          <w:p w:rsidR="008A1DA4" w:rsidRPr="009A26FF" w:rsidRDefault="008A1DA4" w:rsidP="00CC02F1">
            <w:pPr>
              <w:tabs>
                <w:tab w:val="decimal" w:pos="859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  <w:r w:rsidRPr="008A1DA4">
              <w:rPr>
                <w:rFonts w:ascii="Angsana New" w:hAnsi="Angsana New"/>
                <w:sz w:val="30"/>
                <w:szCs w:val="30"/>
              </w:rPr>
              <w:t>(701)</w:t>
            </w:r>
          </w:p>
        </w:tc>
        <w:tc>
          <w:tcPr>
            <w:tcW w:w="135" w:type="pct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0A3B03" w:rsidRDefault="000A3B03" w:rsidP="00CC02F1">
            <w:pPr>
              <w:tabs>
                <w:tab w:val="decimal" w:pos="909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</w:p>
          <w:p w:rsidR="000A3B03" w:rsidRPr="009A26FF" w:rsidRDefault="000A3B03" w:rsidP="00CC02F1">
            <w:pPr>
              <w:tabs>
                <w:tab w:val="decimal" w:pos="909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13,013</w:t>
            </w:r>
          </w:p>
        </w:tc>
      </w:tr>
      <w:tr w:rsidR="0026000F" w:rsidRPr="00CF3266" w:rsidTr="00CC02F1">
        <w:tc>
          <w:tcPr>
            <w:tcW w:w="2113" w:type="pct"/>
            <w:vAlign w:val="center"/>
          </w:tcPr>
          <w:p w:rsidR="000A3B03" w:rsidRPr="00696BB4" w:rsidRDefault="000A3B03" w:rsidP="000A3B03">
            <w:pPr>
              <w:tabs>
                <w:tab w:val="left" w:pos="92"/>
              </w:tabs>
              <w:ind w:left="522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7" w:type="pct"/>
            <w:vAlign w:val="center"/>
          </w:tcPr>
          <w:p w:rsidR="000A3B03" w:rsidRPr="00CF3266" w:rsidRDefault="000A3B03" w:rsidP="00CC02F1">
            <w:pPr>
              <w:tabs>
                <w:tab w:val="decimal" w:pos="833"/>
              </w:tabs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" w:type="pct"/>
            <w:vAlign w:val="center"/>
          </w:tcPr>
          <w:p w:rsidR="000A3B03" w:rsidRPr="00CF3266" w:rsidRDefault="000A3B03" w:rsidP="000A3B03">
            <w:pPr>
              <w:rPr>
                <w:sz w:val="20"/>
                <w:szCs w:val="20"/>
              </w:rPr>
            </w:pPr>
          </w:p>
        </w:tc>
        <w:tc>
          <w:tcPr>
            <w:tcW w:w="616" w:type="pct"/>
            <w:vAlign w:val="center"/>
          </w:tcPr>
          <w:p w:rsidR="000A3B03" w:rsidRPr="00CF3266" w:rsidRDefault="000A3B03" w:rsidP="00CC02F1">
            <w:pPr>
              <w:tabs>
                <w:tab w:val="decimal" w:pos="896"/>
              </w:tabs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" w:type="pct"/>
            <w:vAlign w:val="center"/>
          </w:tcPr>
          <w:p w:rsidR="000A3B03" w:rsidRPr="00CF3266" w:rsidRDefault="000A3B03" w:rsidP="000A3B0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pct"/>
            <w:vAlign w:val="bottom"/>
          </w:tcPr>
          <w:p w:rsidR="000A3B03" w:rsidRPr="00CF3266" w:rsidRDefault="000A3B03" w:rsidP="00CC02F1">
            <w:pPr>
              <w:tabs>
                <w:tab w:val="decimal" w:pos="859"/>
                <w:tab w:val="decimal" w:pos="890"/>
              </w:tabs>
              <w:ind w:right="-216"/>
              <w:rPr>
                <w:sz w:val="20"/>
                <w:szCs w:val="20"/>
              </w:rPr>
            </w:pPr>
          </w:p>
        </w:tc>
        <w:tc>
          <w:tcPr>
            <w:tcW w:w="135" w:type="pct"/>
            <w:vAlign w:val="center"/>
          </w:tcPr>
          <w:p w:rsidR="000A3B03" w:rsidRPr="00CF3266" w:rsidRDefault="000A3B03" w:rsidP="000A3B03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vAlign w:val="bottom"/>
          </w:tcPr>
          <w:p w:rsidR="000A3B03" w:rsidRPr="00CF3266" w:rsidRDefault="000A3B03">
            <w:pPr>
              <w:tabs>
                <w:tab w:val="decimal" w:pos="890"/>
              </w:tabs>
              <w:ind w:right="-216"/>
              <w:rPr>
                <w:sz w:val="20"/>
                <w:szCs w:val="20"/>
              </w:rPr>
            </w:pPr>
          </w:p>
        </w:tc>
      </w:tr>
      <w:tr w:rsidR="0026000F" w:rsidRPr="00DE7B8E" w:rsidTr="00CC02F1">
        <w:tc>
          <w:tcPr>
            <w:tcW w:w="2113" w:type="pct"/>
          </w:tcPr>
          <w:p w:rsidR="000A3B03" w:rsidRPr="00696BB4" w:rsidRDefault="000A3B03" w:rsidP="000A3B03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696B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607" w:type="pct"/>
          </w:tcPr>
          <w:p w:rsidR="000A3B03" w:rsidRPr="00DE7B8E" w:rsidRDefault="000A3B03" w:rsidP="00CC02F1">
            <w:pPr>
              <w:tabs>
                <w:tab w:val="decimal" w:pos="540"/>
                <w:tab w:val="decimal" w:pos="833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0A3B03" w:rsidRPr="00DE7B8E" w:rsidRDefault="000A3B03" w:rsidP="000A3B03">
            <w:pPr>
              <w:pStyle w:val="BodyText"/>
              <w:tabs>
                <w:tab w:val="decimal" w:pos="892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0A3B03" w:rsidRPr="00DE7B8E" w:rsidRDefault="000A3B03" w:rsidP="00CC02F1">
            <w:pPr>
              <w:tabs>
                <w:tab w:val="decimal" w:pos="540"/>
                <w:tab w:val="decimal" w:pos="896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0A3B03" w:rsidRPr="00DE7B8E" w:rsidRDefault="000A3B03" w:rsidP="000A3B03">
            <w:pPr>
              <w:pStyle w:val="BodyText"/>
              <w:tabs>
                <w:tab w:val="decimal" w:pos="892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0A3B03" w:rsidRPr="00DE7B8E" w:rsidRDefault="000A3B03" w:rsidP="00CC02F1">
            <w:pPr>
              <w:pStyle w:val="BodyText"/>
              <w:tabs>
                <w:tab w:val="decimal" w:pos="859"/>
                <w:tab w:val="decimal" w:pos="890"/>
              </w:tabs>
              <w:spacing w:after="0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:rsidR="000A3B03" w:rsidRPr="00DE7B8E" w:rsidRDefault="000A3B03" w:rsidP="000A3B03">
            <w:pPr>
              <w:pStyle w:val="BodyText"/>
              <w:tabs>
                <w:tab w:val="decimal" w:pos="892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0A3B03" w:rsidRPr="00DE7B8E" w:rsidRDefault="000A3B03">
            <w:pPr>
              <w:pStyle w:val="BodyText"/>
              <w:tabs>
                <w:tab w:val="decimal" w:pos="890"/>
              </w:tabs>
              <w:spacing w:after="0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000F" w:rsidRPr="00DE7B8E" w:rsidTr="00CC02F1">
        <w:tc>
          <w:tcPr>
            <w:tcW w:w="2113" w:type="pct"/>
          </w:tcPr>
          <w:p w:rsidR="00500389" w:rsidRPr="00696BB4" w:rsidRDefault="00500389" w:rsidP="00500389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696BB4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07" w:type="pct"/>
            <w:vAlign w:val="bottom"/>
          </w:tcPr>
          <w:p w:rsidR="00500389" w:rsidRPr="00DE7B8E" w:rsidRDefault="008A1DA4" w:rsidP="00CC02F1">
            <w:pPr>
              <w:tabs>
                <w:tab w:val="decimal" w:pos="833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8A1DA4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8A1DA4">
              <w:rPr>
                <w:rFonts w:ascii="Angsana New" w:hAnsi="Angsana New"/>
                <w:sz w:val="30"/>
                <w:szCs w:val="30"/>
              </w:rPr>
              <w:t>,</w:t>
            </w:r>
            <w:r w:rsidRPr="008A1DA4">
              <w:rPr>
                <w:rFonts w:ascii="Angsana New" w:hAnsi="Angsana New"/>
                <w:sz w:val="30"/>
                <w:szCs w:val="30"/>
                <w:cs/>
              </w:rPr>
              <w:t>643)</w:t>
            </w:r>
          </w:p>
        </w:tc>
        <w:tc>
          <w:tcPr>
            <w:tcW w:w="147" w:type="pct"/>
            <w:vAlign w:val="bottom"/>
          </w:tcPr>
          <w:p w:rsidR="00500389" w:rsidRPr="00DE7B8E" w:rsidRDefault="00500389" w:rsidP="0050038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00389" w:rsidRPr="00DE7B8E" w:rsidRDefault="00500389" w:rsidP="00CC02F1">
            <w:pPr>
              <w:tabs>
                <w:tab w:val="decimal" w:pos="613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500389" w:rsidRPr="00DE7B8E" w:rsidRDefault="00500389" w:rsidP="0050038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:rsidR="00500389" w:rsidRPr="00DE7B8E" w:rsidRDefault="008A1DA4" w:rsidP="00CC02F1">
            <w:pPr>
              <w:tabs>
                <w:tab w:val="decimal" w:pos="859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  <w:r w:rsidRPr="008A1DA4">
              <w:rPr>
                <w:rFonts w:ascii="Angsana New" w:hAnsi="Angsana New"/>
                <w:sz w:val="30"/>
                <w:szCs w:val="30"/>
              </w:rPr>
              <w:t>(2,536)</w:t>
            </w:r>
          </w:p>
        </w:tc>
        <w:tc>
          <w:tcPr>
            <w:tcW w:w="135" w:type="pct"/>
          </w:tcPr>
          <w:p w:rsidR="00500389" w:rsidRPr="00DE7B8E" w:rsidRDefault="00500389" w:rsidP="0050038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500389" w:rsidRPr="00DE7B8E" w:rsidRDefault="00500389" w:rsidP="00CC02F1">
            <w:pPr>
              <w:tabs>
                <w:tab w:val="decimal" w:pos="6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000F" w:rsidRPr="00DE7B8E" w:rsidTr="00CC02F1">
        <w:tc>
          <w:tcPr>
            <w:tcW w:w="2113" w:type="pct"/>
          </w:tcPr>
          <w:p w:rsidR="0026000F" w:rsidRPr="00696BB4" w:rsidRDefault="0026000F" w:rsidP="003971B5">
            <w:pPr>
              <w:ind w:left="342" w:right="-56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96BB4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696BB4">
              <w:rPr>
                <w:rFonts w:ascii="Angsana New" w:hAnsi="Angsana New"/>
                <w:sz w:val="30"/>
                <w:szCs w:val="30"/>
                <w:cs/>
              </w:rPr>
              <w:t>โอนภาระผูกพัน</w:t>
            </w:r>
            <w:r w:rsidRPr="00696BB4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FA5D9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3971B5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:rsidR="0026000F" w:rsidRPr="00DE7B8E" w:rsidRDefault="0026000F" w:rsidP="00CC02F1">
            <w:pPr>
              <w:tabs>
                <w:tab w:val="decimal" w:pos="644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26000F" w:rsidRPr="00DE7B8E" w:rsidRDefault="0026000F" w:rsidP="00A77CE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26000F" w:rsidRPr="00DE7B8E" w:rsidRDefault="0026000F" w:rsidP="00CC02F1">
            <w:pPr>
              <w:tabs>
                <w:tab w:val="decimal" w:pos="613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26000F" w:rsidRPr="00DE7B8E" w:rsidRDefault="0026000F" w:rsidP="0026000F">
            <w:pPr>
              <w:ind w:right="-1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:rsidR="0026000F" w:rsidRPr="00DE7B8E" w:rsidRDefault="0026000F" w:rsidP="00CC02F1">
            <w:pPr>
              <w:tabs>
                <w:tab w:val="decimal" w:pos="859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  <w:r w:rsidRPr="008A1DA4">
              <w:rPr>
                <w:rFonts w:ascii="Angsana New" w:hAnsi="Angsana New"/>
                <w:sz w:val="30"/>
                <w:szCs w:val="30"/>
              </w:rPr>
              <w:t>23</w:t>
            </w:r>
            <w:r w:rsidR="00D06A3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5" w:type="pct"/>
          </w:tcPr>
          <w:p w:rsidR="0026000F" w:rsidRPr="00DE7B8E" w:rsidRDefault="0026000F" w:rsidP="0026000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26000F" w:rsidRPr="00DE7B8E" w:rsidRDefault="0026000F" w:rsidP="00CC02F1">
            <w:pPr>
              <w:tabs>
                <w:tab w:val="decimal" w:pos="6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000F" w:rsidRPr="00DE7B8E" w:rsidTr="00CC02F1">
        <w:tc>
          <w:tcPr>
            <w:tcW w:w="2113" w:type="pct"/>
          </w:tcPr>
          <w:p w:rsidR="00500389" w:rsidRPr="00696BB4" w:rsidRDefault="00500389" w:rsidP="0050038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:rsidR="00500389" w:rsidRPr="00500389" w:rsidRDefault="008A1DA4" w:rsidP="00CC02F1">
            <w:pPr>
              <w:tabs>
                <w:tab w:val="decimal" w:pos="833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(3,643)</w:t>
            </w:r>
          </w:p>
        </w:tc>
        <w:tc>
          <w:tcPr>
            <w:tcW w:w="147" w:type="pct"/>
            <w:vAlign w:val="bottom"/>
          </w:tcPr>
          <w:p w:rsidR="00500389" w:rsidRPr="00500389" w:rsidRDefault="00500389" w:rsidP="0050038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:rsidR="00500389" w:rsidRPr="00A71445" w:rsidRDefault="00500389" w:rsidP="00CC02F1">
            <w:pPr>
              <w:tabs>
                <w:tab w:val="decimal" w:pos="613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44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500389" w:rsidRPr="00DE7B8E" w:rsidRDefault="00500389" w:rsidP="0050038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:rsidR="00500389" w:rsidRPr="00500389" w:rsidRDefault="00D06A34" w:rsidP="00CC02F1">
            <w:pPr>
              <w:tabs>
                <w:tab w:val="decimal" w:pos="859"/>
              </w:tabs>
              <w:ind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(2,306</w:t>
            </w:r>
            <w:r w:rsidR="008A1DA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5" w:type="pct"/>
            <w:vAlign w:val="bottom"/>
          </w:tcPr>
          <w:p w:rsidR="00500389" w:rsidRPr="00500389" w:rsidRDefault="00500389" w:rsidP="0050038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:rsidR="00500389" w:rsidRPr="008D150B" w:rsidRDefault="00500389" w:rsidP="00CC02F1">
            <w:pPr>
              <w:tabs>
                <w:tab w:val="decimal" w:pos="63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150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6000F" w:rsidRPr="00CF3266" w:rsidTr="00CC02F1">
        <w:tc>
          <w:tcPr>
            <w:tcW w:w="2113" w:type="pct"/>
          </w:tcPr>
          <w:p w:rsidR="000A3B03" w:rsidRPr="00696BB4" w:rsidRDefault="000A3B03" w:rsidP="000A3B03">
            <w:pPr>
              <w:ind w:left="342" w:hanging="34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:rsidR="000A3B03" w:rsidRPr="00CF3266" w:rsidRDefault="000A3B03" w:rsidP="00CC02F1">
            <w:pPr>
              <w:tabs>
                <w:tab w:val="decimal" w:pos="833"/>
              </w:tabs>
              <w:ind w:right="-10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vAlign w:val="bottom"/>
          </w:tcPr>
          <w:p w:rsidR="000A3B03" w:rsidRPr="00CF3266" w:rsidRDefault="000A3B03" w:rsidP="000A3B0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:rsidR="000A3B03" w:rsidRPr="00CF3266" w:rsidRDefault="000A3B03" w:rsidP="00CC02F1">
            <w:pPr>
              <w:tabs>
                <w:tab w:val="decimal" w:pos="896"/>
              </w:tabs>
              <w:ind w:right="-10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vAlign w:val="bottom"/>
          </w:tcPr>
          <w:p w:rsidR="000A3B03" w:rsidRPr="00CF3266" w:rsidRDefault="000A3B03" w:rsidP="000A3B0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:rsidR="000A3B03" w:rsidRPr="00CF3266" w:rsidRDefault="000A3B03" w:rsidP="00CC02F1">
            <w:pPr>
              <w:tabs>
                <w:tab w:val="decimal" w:pos="859"/>
                <w:tab w:val="decimal" w:pos="890"/>
              </w:tabs>
              <w:ind w:right="-21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vAlign w:val="bottom"/>
          </w:tcPr>
          <w:p w:rsidR="000A3B03" w:rsidRPr="00CF3266" w:rsidRDefault="000A3B03" w:rsidP="000A3B0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:rsidR="000A3B03" w:rsidRPr="00CF3266" w:rsidRDefault="000A3B03">
            <w:pPr>
              <w:tabs>
                <w:tab w:val="decimal" w:pos="890"/>
              </w:tabs>
              <w:ind w:right="-21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26000F" w:rsidRPr="006B607E" w:rsidTr="00CC02F1">
        <w:tc>
          <w:tcPr>
            <w:tcW w:w="2113" w:type="pct"/>
          </w:tcPr>
          <w:p w:rsidR="000A3B03" w:rsidRPr="00696BB4" w:rsidRDefault="000A3B03" w:rsidP="000A3B03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696B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696B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696B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96B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:rsidR="000A3B03" w:rsidRPr="00DE7B8E" w:rsidRDefault="008A1DA4" w:rsidP="00CC02F1">
            <w:pPr>
              <w:tabs>
                <w:tab w:val="decimal" w:pos="833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DA4">
              <w:rPr>
                <w:rFonts w:ascii="Angsana New" w:hAnsi="Angsana New"/>
                <w:b/>
                <w:bCs/>
                <w:sz w:val="30"/>
                <w:szCs w:val="30"/>
              </w:rPr>
              <w:t>46,952</w:t>
            </w:r>
          </w:p>
        </w:tc>
        <w:tc>
          <w:tcPr>
            <w:tcW w:w="147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vAlign w:val="bottom"/>
          </w:tcPr>
          <w:p w:rsidR="000A3B03" w:rsidRPr="00DE7B8E" w:rsidRDefault="000A3B03" w:rsidP="00CC02F1">
            <w:pPr>
              <w:tabs>
                <w:tab w:val="decimal" w:pos="896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45,168</w:t>
            </w:r>
          </w:p>
        </w:tc>
        <w:tc>
          <w:tcPr>
            <w:tcW w:w="147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:rsidR="000A3B03" w:rsidRPr="00DE7B8E" w:rsidRDefault="008A1DA4" w:rsidP="00CC02F1">
            <w:pPr>
              <w:tabs>
                <w:tab w:val="decimal" w:pos="859"/>
              </w:tabs>
              <w:ind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DA4">
              <w:rPr>
                <w:rFonts w:ascii="Angsana New" w:hAnsi="Angsana New"/>
                <w:b/>
                <w:bCs/>
                <w:sz w:val="30"/>
                <w:szCs w:val="30"/>
              </w:rPr>
              <w:t>31,05</w:t>
            </w:r>
            <w:r w:rsidR="00D06A3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:rsidR="000A3B03" w:rsidRPr="00DE7B8E" w:rsidRDefault="000A3B03" w:rsidP="00CC02F1">
            <w:pPr>
              <w:tabs>
                <w:tab w:val="decimal" w:pos="909"/>
              </w:tabs>
              <w:ind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29,225</w:t>
            </w:r>
          </w:p>
        </w:tc>
      </w:tr>
    </w:tbl>
    <w:p w:rsidR="0026000F" w:rsidRPr="00CC02F1" w:rsidRDefault="0026000F" w:rsidP="006E12DE">
      <w:pPr>
        <w:tabs>
          <w:tab w:val="left" w:pos="540"/>
        </w:tabs>
        <w:ind w:left="540" w:right="-205"/>
        <w:jc w:val="thaiDistribute"/>
        <w:rPr>
          <w:rFonts w:ascii="Angsana New" w:hAnsi="Angsana New"/>
          <w:sz w:val="28"/>
          <w:szCs w:val="28"/>
        </w:rPr>
      </w:pPr>
    </w:p>
    <w:p w:rsidR="006E12DE" w:rsidRPr="00DE7B8E" w:rsidRDefault="006E12DE" w:rsidP="006E12DE">
      <w:pPr>
        <w:tabs>
          <w:tab w:val="left" w:pos="540"/>
        </w:tabs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A66927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A66927">
        <w:rPr>
          <w:rFonts w:ascii="Angsana New" w:hAnsi="Angsana New"/>
          <w:sz w:val="30"/>
          <w:szCs w:val="30"/>
        </w:rPr>
        <w:t xml:space="preserve">13 </w:t>
      </w:r>
      <w:r w:rsidRPr="00A6692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66927">
        <w:rPr>
          <w:rFonts w:ascii="Angsana New" w:hAnsi="Angsana New"/>
          <w:sz w:val="30"/>
          <w:szCs w:val="30"/>
        </w:rPr>
        <w:t xml:space="preserve">2561 </w:t>
      </w:r>
      <w:r w:rsidRPr="00A66927">
        <w:rPr>
          <w:rFonts w:ascii="Angsana New" w:hAnsi="Angsana New"/>
          <w:sz w:val="30"/>
          <w:szCs w:val="30"/>
          <w:cs/>
        </w:rPr>
        <w:t xml:space="preserve">สภานิติบัญญัติแห่งชาติได้พิจารณาปรับปรุงร่างพระราชบัญญัติคุ้มครองแรงงาน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A66927">
        <w:rPr>
          <w:rFonts w:ascii="Angsana New" w:hAnsi="Angsana New"/>
          <w:sz w:val="30"/>
          <w:szCs w:val="30"/>
        </w:rPr>
        <w:t xml:space="preserve">20 </w:t>
      </w:r>
      <w:r w:rsidRPr="00A66927">
        <w:rPr>
          <w:rFonts w:ascii="Angsana New" w:hAnsi="Angsana New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A66927">
        <w:rPr>
          <w:rFonts w:ascii="Angsana New" w:hAnsi="Angsana New"/>
          <w:sz w:val="30"/>
          <w:szCs w:val="30"/>
        </w:rPr>
        <w:t xml:space="preserve">400 </w:t>
      </w:r>
      <w:r>
        <w:rPr>
          <w:rFonts w:ascii="Angsana New" w:hAnsi="Angsana New"/>
          <w:sz w:val="30"/>
          <w:szCs w:val="30"/>
          <w:cs/>
        </w:rPr>
        <w:t xml:space="preserve">วัน </w:t>
      </w:r>
      <w:r w:rsidRPr="00A66927">
        <w:rPr>
          <w:rFonts w:ascii="Angsana New" w:hAnsi="Angsana New"/>
          <w:sz w:val="30"/>
          <w:szCs w:val="30"/>
          <w:cs/>
        </w:rPr>
        <w:t>กลุ่มบริษัทจะ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นุเบกษา จากการแก้ไขโครงการดังกล่าวจะทำให้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A66927">
        <w:rPr>
          <w:rFonts w:ascii="Angsana New" w:hAnsi="Angsana New"/>
          <w:sz w:val="30"/>
          <w:szCs w:val="30"/>
          <w:cs/>
        </w:rPr>
        <w:t>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</w:t>
      </w:r>
      <w:r>
        <w:rPr>
          <w:rFonts w:ascii="Angsana New" w:hAnsi="Angsana New"/>
          <w:sz w:val="30"/>
          <w:szCs w:val="30"/>
          <w:cs/>
        </w:rPr>
        <w:t>อดีต</w:t>
      </w:r>
      <w:r w:rsidRPr="00A66927">
        <w:rPr>
          <w:rFonts w:ascii="Angsana New" w:hAnsi="Angsana New"/>
          <w:sz w:val="30"/>
          <w:szCs w:val="30"/>
          <w:cs/>
        </w:rPr>
        <w:t>ในงบกา</w:t>
      </w:r>
      <w:r>
        <w:rPr>
          <w:rFonts w:ascii="Angsana New" w:hAnsi="Angsana New"/>
          <w:sz w:val="30"/>
          <w:szCs w:val="30"/>
          <w:cs/>
        </w:rPr>
        <w:t>รเงินรวมและงบการเงินเฉพาะกิจการ</w:t>
      </w:r>
      <w:r w:rsidRPr="00A66927">
        <w:rPr>
          <w:rFonts w:ascii="Angsana New" w:hAnsi="Angsana New"/>
          <w:sz w:val="30"/>
          <w:szCs w:val="30"/>
          <w:cs/>
        </w:rPr>
        <w:t xml:space="preserve">เพิ่มขึ้นโดยประมาณจำนวน </w:t>
      </w:r>
      <w:r w:rsidR="008C02CC">
        <w:rPr>
          <w:rFonts w:ascii="Angsana New" w:hAnsi="Angsana New"/>
          <w:sz w:val="30"/>
          <w:szCs w:val="30"/>
        </w:rPr>
        <w:t>10.20</w:t>
      </w:r>
      <w:r w:rsidRPr="00A6692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ล้านบาท </w:t>
      </w:r>
      <w:r w:rsidRPr="00A66927">
        <w:rPr>
          <w:rFonts w:ascii="Angsana New" w:hAnsi="Angsana New"/>
          <w:sz w:val="30"/>
          <w:szCs w:val="30"/>
          <w:cs/>
        </w:rPr>
        <w:t xml:space="preserve">และ </w:t>
      </w:r>
      <w:r w:rsidR="008C02CC">
        <w:rPr>
          <w:rFonts w:ascii="Angsana New" w:hAnsi="Angsana New"/>
          <w:sz w:val="30"/>
          <w:szCs w:val="30"/>
        </w:rPr>
        <w:t>5.41</w:t>
      </w:r>
      <w:r w:rsidRPr="00A6692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5426FA" w:rsidRDefault="005426FA" w:rsidP="00B877DE">
      <w:pPr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:rsidR="00B877DE" w:rsidRDefault="002F3043" w:rsidP="00B877DE">
      <w:pPr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2A238D">
        <w:rPr>
          <w:rFonts w:ascii="Angsana New" w:hAnsi="Angsana New"/>
          <w:sz w:val="30"/>
          <w:szCs w:val="30"/>
          <w:cs/>
        </w:rPr>
        <w:t>กำไรและขาดทุนจากการประมาณการตามหลักคณิตศาสตร์ประกันภัยที่รับรู้ในกำไรขาดทุนเบ็ดเสร็จอื่น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B877DE" w:rsidRPr="00CC02F1" w:rsidRDefault="00B877DE" w:rsidP="00B877DE">
      <w:pPr>
        <w:ind w:left="540" w:right="-115"/>
        <w:jc w:val="thaiDistribute"/>
        <w:rPr>
          <w:rFonts w:ascii="Angsana New" w:hAnsi="Angsana New"/>
          <w:sz w:val="28"/>
          <w:szCs w:val="28"/>
        </w:rPr>
      </w:pPr>
    </w:p>
    <w:tbl>
      <w:tblPr>
        <w:tblW w:w="924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33"/>
        <w:gridCol w:w="1133"/>
        <w:gridCol w:w="283"/>
        <w:gridCol w:w="1120"/>
        <w:gridCol w:w="270"/>
        <w:gridCol w:w="1159"/>
        <w:gridCol w:w="251"/>
        <w:gridCol w:w="1192"/>
      </w:tblGrid>
      <w:tr w:rsidR="0026000F" w:rsidRPr="002A7CAF" w:rsidTr="0026000F">
        <w:trPr>
          <w:tblHeader/>
        </w:trPr>
        <w:tc>
          <w:tcPr>
            <w:tcW w:w="2074" w:type="pct"/>
            <w:shd w:val="clear" w:color="auto" w:fill="auto"/>
          </w:tcPr>
          <w:p w:rsidR="009C6B10" w:rsidRPr="002A7CAF" w:rsidRDefault="009C6B10" w:rsidP="009C6B10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:rsidR="009C6B10" w:rsidRPr="002A7CAF" w:rsidRDefault="009C6B10" w:rsidP="009C6B10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9C6B10" w:rsidRPr="002A7CAF" w:rsidRDefault="009C6B10" w:rsidP="009C6B10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  <w:shd w:val="clear" w:color="auto" w:fill="auto"/>
          </w:tcPr>
          <w:p w:rsidR="009C6B10" w:rsidRPr="002A7CAF" w:rsidRDefault="009C6B10" w:rsidP="009C6B10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00F" w:rsidRPr="007E03D1" w:rsidTr="00CC02F1">
        <w:trPr>
          <w:tblHeader/>
        </w:trPr>
        <w:tc>
          <w:tcPr>
            <w:tcW w:w="2074" w:type="pct"/>
            <w:shd w:val="clear" w:color="auto" w:fill="auto"/>
          </w:tcPr>
          <w:p w:rsidR="00DE7B8E" w:rsidRPr="002A7CAF" w:rsidRDefault="00DE7B8E" w:rsidP="00DE7B8E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:rsidR="00DE7B8E" w:rsidRPr="000A3B03" w:rsidRDefault="000A3B03" w:rsidP="00DE7B8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53" w:type="pct"/>
            <w:shd w:val="clear" w:color="auto" w:fill="auto"/>
          </w:tcPr>
          <w:p w:rsidR="00DE7B8E" w:rsidRPr="000A3B03" w:rsidRDefault="00DE7B8E" w:rsidP="00DE7B8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:rsidR="00DE7B8E" w:rsidRPr="000A3B03" w:rsidRDefault="000A3B03" w:rsidP="00DE7B8E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:rsidR="00DE7B8E" w:rsidRPr="000A3B03" w:rsidRDefault="00DE7B8E" w:rsidP="00DE7B8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DE7B8E" w:rsidRPr="000A3B03" w:rsidRDefault="000A3B03" w:rsidP="00DE7B8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6" w:type="pct"/>
            <w:shd w:val="clear" w:color="auto" w:fill="auto"/>
          </w:tcPr>
          <w:p w:rsidR="00DE7B8E" w:rsidRPr="007E03D1" w:rsidRDefault="00DE7B8E" w:rsidP="00DE7B8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:rsidR="00DE7B8E" w:rsidRPr="007E03D1" w:rsidRDefault="000A3B03" w:rsidP="00DE7B8E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DE7B8E" w:rsidRPr="002A7CAF" w:rsidTr="00CC02F1">
        <w:trPr>
          <w:tblHeader/>
        </w:trPr>
        <w:tc>
          <w:tcPr>
            <w:tcW w:w="2074" w:type="pct"/>
          </w:tcPr>
          <w:p w:rsidR="00DE7B8E" w:rsidRPr="00696BB4" w:rsidRDefault="00DE7B8E" w:rsidP="00DE7B8E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6" w:type="pct"/>
            <w:gridSpan w:val="7"/>
          </w:tcPr>
          <w:p w:rsidR="00DE7B8E" w:rsidRPr="002A7CAF" w:rsidRDefault="00DE7B8E" w:rsidP="00DE7B8E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000F" w:rsidRPr="002A7CAF" w:rsidTr="00CC02F1">
        <w:tc>
          <w:tcPr>
            <w:tcW w:w="2074" w:type="pct"/>
          </w:tcPr>
          <w:p w:rsidR="000A3B03" w:rsidRPr="00696BB4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6BB4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</w:t>
            </w:r>
            <w:r w:rsidRPr="00696BB4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 w:rsidRPr="00696BB4"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  <w:r w:rsidRPr="00696BB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13" w:type="pct"/>
            <w:vAlign w:val="bottom"/>
          </w:tcPr>
          <w:p w:rsidR="000A3B03" w:rsidRPr="00DE7B8E" w:rsidRDefault="00347E89" w:rsidP="00CC02F1">
            <w:pPr>
              <w:tabs>
                <w:tab w:val="decimal" w:pos="854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B5CBF">
              <w:rPr>
                <w:rFonts w:ascii="Angsana New" w:hAnsi="Angsana New"/>
                <w:sz w:val="30"/>
                <w:szCs w:val="30"/>
              </w:rPr>
              <w:t>1,157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:rsidR="000A3B03" w:rsidRPr="00DE7B8E" w:rsidRDefault="000A3B03" w:rsidP="00CC02F1">
            <w:pPr>
              <w:tabs>
                <w:tab w:val="decimal" w:pos="856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2,712</w:t>
            </w:r>
          </w:p>
        </w:tc>
        <w:tc>
          <w:tcPr>
            <w:tcW w:w="146" w:type="pct"/>
          </w:tcPr>
          <w:p w:rsidR="000A3B03" w:rsidRPr="00CF1536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0A3B03" w:rsidRPr="00DE7B8E" w:rsidRDefault="005B5CBF" w:rsidP="00CC02F1">
            <w:pPr>
              <w:tabs>
                <w:tab w:val="decimal" w:pos="883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931</w:t>
            </w:r>
          </w:p>
        </w:tc>
        <w:tc>
          <w:tcPr>
            <w:tcW w:w="136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0A3B03" w:rsidRPr="00DE7B8E" w:rsidRDefault="000A3B03" w:rsidP="00CC02F1">
            <w:pPr>
              <w:tabs>
                <w:tab w:val="decimal" w:pos="926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2,593</w:t>
            </w:r>
          </w:p>
        </w:tc>
      </w:tr>
      <w:tr w:rsidR="0026000F" w:rsidRPr="002A7CAF" w:rsidTr="00CC02F1">
        <w:tc>
          <w:tcPr>
            <w:tcW w:w="2074" w:type="pct"/>
          </w:tcPr>
          <w:p w:rsidR="000A3B03" w:rsidRPr="00696BB4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6BB4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Pr="00696BB4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696BB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13" w:type="pct"/>
            <w:vAlign w:val="bottom"/>
          </w:tcPr>
          <w:p w:rsidR="000A3B03" w:rsidRPr="00DE7B8E" w:rsidRDefault="00347E89" w:rsidP="00CC02F1">
            <w:pPr>
              <w:tabs>
                <w:tab w:val="decimal" w:pos="854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B5CBF" w:rsidRPr="005B5CBF">
              <w:rPr>
                <w:rFonts w:ascii="Angsana New" w:hAnsi="Angsana New"/>
                <w:sz w:val="30"/>
                <w:szCs w:val="30"/>
              </w:rPr>
              <w:t>6,500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:rsidR="000A3B03" w:rsidRPr="00DE7B8E" w:rsidRDefault="000A3B03" w:rsidP="00CC02F1">
            <w:pPr>
              <w:tabs>
                <w:tab w:val="decimal" w:pos="856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85D0F">
              <w:rPr>
                <w:rFonts w:ascii="Angsana New" w:hAnsi="Angsana New"/>
                <w:sz w:val="30"/>
                <w:szCs w:val="30"/>
              </w:rPr>
              <w:t>1,997</w:t>
            </w:r>
          </w:p>
        </w:tc>
        <w:tc>
          <w:tcPr>
            <w:tcW w:w="146" w:type="pct"/>
          </w:tcPr>
          <w:p w:rsidR="000A3B03" w:rsidRPr="00CF1536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0A3B03" w:rsidRPr="00DE7B8E" w:rsidRDefault="00347E89" w:rsidP="00CC02F1">
            <w:pPr>
              <w:tabs>
                <w:tab w:val="decimal" w:pos="883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B5CBF" w:rsidRPr="005B5CBF">
              <w:rPr>
                <w:rFonts w:ascii="Angsana New" w:hAnsi="Angsana New"/>
                <w:sz w:val="30"/>
                <w:szCs w:val="30"/>
              </w:rPr>
              <w:t>4,453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0A3B03" w:rsidRPr="00DE7B8E" w:rsidRDefault="000A3B03" w:rsidP="00CC02F1">
            <w:pPr>
              <w:tabs>
                <w:tab w:val="decimal" w:pos="926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1,286</w:t>
            </w:r>
          </w:p>
        </w:tc>
      </w:tr>
      <w:tr w:rsidR="0026000F" w:rsidRPr="002A7CAF" w:rsidTr="00CC02F1">
        <w:tc>
          <w:tcPr>
            <w:tcW w:w="2074" w:type="pct"/>
          </w:tcPr>
          <w:p w:rsidR="000A3B03" w:rsidRPr="00696BB4" w:rsidRDefault="000A3B03" w:rsidP="000A3B03">
            <w:pPr>
              <w:ind w:left="162" w:right="-110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6B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:rsidR="000A3B03" w:rsidRPr="00DE7B8E" w:rsidRDefault="00347E89" w:rsidP="00CC02F1">
            <w:pPr>
              <w:tabs>
                <w:tab w:val="decimal" w:pos="854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6,195</w:t>
            </w:r>
          </w:p>
        </w:tc>
        <w:tc>
          <w:tcPr>
            <w:tcW w:w="153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:rsidR="000A3B03" w:rsidRPr="00DE7B8E" w:rsidRDefault="000A3B03" w:rsidP="00CC02F1">
            <w:pPr>
              <w:tabs>
                <w:tab w:val="decimal" w:pos="856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13,734</w:t>
            </w:r>
          </w:p>
        </w:tc>
        <w:tc>
          <w:tcPr>
            <w:tcW w:w="146" w:type="pct"/>
          </w:tcPr>
          <w:p w:rsidR="000A3B03" w:rsidRPr="00CF1536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:rsidR="000A3B03" w:rsidRPr="00DE7B8E" w:rsidRDefault="00347E89" w:rsidP="00CC02F1">
            <w:pPr>
              <w:tabs>
                <w:tab w:val="decimal" w:pos="883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2,821</w:t>
            </w:r>
          </w:p>
        </w:tc>
        <w:tc>
          <w:tcPr>
            <w:tcW w:w="136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:rsidR="000A3B03" w:rsidRPr="00DE7B8E" w:rsidRDefault="000A3B03" w:rsidP="00CC02F1">
            <w:pPr>
              <w:tabs>
                <w:tab w:val="decimal" w:pos="926"/>
              </w:tabs>
              <w:ind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9,134</w:t>
            </w:r>
          </w:p>
        </w:tc>
      </w:tr>
      <w:tr w:rsidR="0026000F" w:rsidRPr="002A7CAF" w:rsidTr="00CC02F1">
        <w:tc>
          <w:tcPr>
            <w:tcW w:w="2074" w:type="pct"/>
          </w:tcPr>
          <w:p w:rsidR="000A3B03" w:rsidRPr="002A2BAB" w:rsidRDefault="000A3B03" w:rsidP="000A3B03">
            <w:pPr>
              <w:ind w:left="162" w:right="-110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2B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3B03" w:rsidRPr="002E3966" w:rsidRDefault="005B5CBF" w:rsidP="00CC02F1">
            <w:pPr>
              <w:tabs>
                <w:tab w:val="decimal" w:pos="854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(1,462)</w:t>
            </w:r>
          </w:p>
        </w:tc>
        <w:tc>
          <w:tcPr>
            <w:tcW w:w="153" w:type="pct"/>
            <w:vAlign w:val="bottom"/>
          </w:tcPr>
          <w:p w:rsidR="000A3B03" w:rsidRPr="002E3966" w:rsidRDefault="000A3B03" w:rsidP="000A3B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3B03" w:rsidRPr="002E3966" w:rsidRDefault="000A3B03" w:rsidP="00CC02F1">
            <w:pPr>
              <w:tabs>
                <w:tab w:val="decimal" w:pos="856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5D0F">
              <w:rPr>
                <w:rFonts w:ascii="Angsana New" w:hAnsi="Angsana New"/>
                <w:b/>
                <w:bCs/>
                <w:sz w:val="30"/>
                <w:szCs w:val="30"/>
              </w:rPr>
              <w:t>18,443</w:t>
            </w:r>
          </w:p>
        </w:tc>
        <w:tc>
          <w:tcPr>
            <w:tcW w:w="146" w:type="pct"/>
          </w:tcPr>
          <w:p w:rsidR="000A3B03" w:rsidRPr="002E3966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3B03" w:rsidRPr="002E3966" w:rsidRDefault="002249C6" w:rsidP="00CC02F1">
            <w:pPr>
              <w:tabs>
                <w:tab w:val="decimal" w:pos="883"/>
              </w:tabs>
              <w:ind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(701)</w:t>
            </w:r>
          </w:p>
        </w:tc>
        <w:tc>
          <w:tcPr>
            <w:tcW w:w="136" w:type="pct"/>
            <w:vAlign w:val="bottom"/>
          </w:tcPr>
          <w:p w:rsidR="000A3B03" w:rsidRPr="002E3966" w:rsidRDefault="000A3B03" w:rsidP="000A3B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3B03" w:rsidRPr="002E3966" w:rsidRDefault="000A3B03" w:rsidP="00CC02F1">
            <w:pPr>
              <w:tabs>
                <w:tab w:val="decimal" w:pos="926"/>
              </w:tabs>
              <w:ind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3966">
              <w:rPr>
                <w:rFonts w:ascii="Angsana New" w:hAnsi="Angsana New"/>
                <w:b/>
                <w:bCs/>
                <w:sz w:val="30"/>
                <w:szCs w:val="30"/>
              </w:rPr>
              <w:t>13,013</w:t>
            </w:r>
          </w:p>
        </w:tc>
      </w:tr>
    </w:tbl>
    <w:p w:rsidR="0026000F" w:rsidRDefault="0026000F" w:rsidP="00DE7B8E">
      <w:pPr>
        <w:tabs>
          <w:tab w:val="left" w:pos="8730"/>
        </w:tabs>
        <w:ind w:left="547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09229F" w:rsidRDefault="0009229F" w:rsidP="00DE7B8E">
      <w:pPr>
        <w:tabs>
          <w:tab w:val="left" w:pos="8730"/>
        </w:tabs>
        <w:ind w:left="547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09229F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09229F" w:rsidRDefault="0009229F" w:rsidP="00DE7B8E">
      <w:pPr>
        <w:tabs>
          <w:tab w:val="left" w:pos="8730"/>
        </w:tabs>
        <w:ind w:left="547"/>
        <w:jc w:val="both"/>
        <w:rPr>
          <w:rFonts w:ascii="Angsana New" w:eastAsia="Calibri" w:hAnsi="Angsana New"/>
          <w:sz w:val="30"/>
          <w:szCs w:val="30"/>
        </w:rPr>
      </w:pPr>
    </w:p>
    <w:p w:rsidR="002C6588" w:rsidRDefault="0009229F" w:rsidP="0026000F">
      <w:pPr>
        <w:pStyle w:val="BodyText"/>
        <w:spacing w:after="0"/>
        <w:ind w:left="547" w:right="-176"/>
        <w:jc w:val="thaiDistribute"/>
        <w:rPr>
          <w:rFonts w:ascii="Angsana New" w:hAnsi="Angsana New"/>
          <w:sz w:val="30"/>
          <w:szCs w:val="30"/>
        </w:rPr>
      </w:pPr>
      <w:r w:rsidRPr="0009229F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</w:t>
      </w:r>
      <w:r w:rsidR="0026000F">
        <w:rPr>
          <w:rFonts w:ascii="Angsana New" w:hAnsi="Angsana New" w:hint="cs"/>
          <w:sz w:val="30"/>
          <w:szCs w:val="30"/>
          <w:cs/>
        </w:rPr>
        <w:t>ง</w:t>
      </w:r>
      <w:r w:rsidRPr="0009229F">
        <w:rPr>
          <w:rFonts w:ascii="Angsana New" w:hAnsi="Angsana New"/>
          <w:sz w:val="30"/>
          <w:szCs w:val="30"/>
          <w:cs/>
        </w:rPr>
        <w:t>น้ำหนัก) ได้แก่</w:t>
      </w:r>
    </w:p>
    <w:p w:rsidR="0009229F" w:rsidRDefault="0009229F" w:rsidP="00DE7B8E">
      <w:pPr>
        <w:pStyle w:val="BodyText"/>
        <w:spacing w:after="0"/>
        <w:ind w:left="547"/>
        <w:rPr>
          <w:rFonts w:ascii="Angsana New" w:hAnsi="Angsana New"/>
          <w:sz w:val="30"/>
          <w:szCs w:val="30"/>
        </w:rPr>
      </w:pPr>
    </w:p>
    <w:tbl>
      <w:tblPr>
        <w:tblW w:w="91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722"/>
        <w:gridCol w:w="1082"/>
        <w:gridCol w:w="275"/>
        <w:gridCol w:w="1194"/>
        <w:gridCol w:w="275"/>
        <w:gridCol w:w="961"/>
        <w:gridCol w:w="253"/>
        <w:gridCol w:w="1185"/>
      </w:tblGrid>
      <w:tr w:rsidR="00517C17" w:rsidRPr="002A7CAF" w:rsidTr="000A3B03">
        <w:trPr>
          <w:tblHeader/>
        </w:trPr>
        <w:tc>
          <w:tcPr>
            <w:tcW w:w="1762" w:type="pct"/>
            <w:shd w:val="clear" w:color="auto" w:fill="auto"/>
          </w:tcPr>
          <w:p w:rsidR="00517C17" w:rsidRPr="002A7CAF" w:rsidRDefault="00517C17" w:rsidP="006D4E1D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93" w:type="pct"/>
          </w:tcPr>
          <w:p w:rsidR="00517C17" w:rsidRDefault="00517C17" w:rsidP="006D4E1D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pct"/>
            <w:gridSpan w:val="3"/>
            <w:shd w:val="clear" w:color="auto" w:fill="auto"/>
          </w:tcPr>
          <w:p w:rsidR="00517C17" w:rsidRPr="002A7CAF" w:rsidRDefault="00517C17" w:rsidP="00517C17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:rsidR="00517C17" w:rsidRPr="002A7CAF" w:rsidRDefault="00517C17" w:rsidP="006D4E1D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:rsidR="00517C17" w:rsidRPr="002A7CAF" w:rsidRDefault="00517C17" w:rsidP="006D4E1D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1698" w:rsidRPr="007E03D1" w:rsidTr="000A3B03">
        <w:trPr>
          <w:tblHeader/>
        </w:trPr>
        <w:tc>
          <w:tcPr>
            <w:tcW w:w="1762" w:type="pct"/>
            <w:shd w:val="clear" w:color="auto" w:fill="auto"/>
          </w:tcPr>
          <w:p w:rsidR="00452B31" w:rsidRPr="002A7CAF" w:rsidRDefault="00452B31" w:rsidP="006D4E1D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3" w:type="pct"/>
          </w:tcPr>
          <w:p w:rsidR="00452B31" w:rsidRPr="007E03D1" w:rsidRDefault="00452B31" w:rsidP="006D4E1D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:rsidR="00452B31" w:rsidRPr="000A3B03" w:rsidRDefault="000A3B03" w:rsidP="006D4E1D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50" w:type="pct"/>
            <w:shd w:val="clear" w:color="auto" w:fill="auto"/>
          </w:tcPr>
          <w:p w:rsidR="00452B31" w:rsidRPr="000A3B03" w:rsidRDefault="00452B31" w:rsidP="006D4E1D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:rsidR="00452B31" w:rsidRPr="000A3B03" w:rsidRDefault="000A3B03" w:rsidP="006D4E1D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50" w:type="pct"/>
            <w:shd w:val="clear" w:color="auto" w:fill="auto"/>
          </w:tcPr>
          <w:p w:rsidR="00452B31" w:rsidRPr="000A3B03" w:rsidRDefault="00452B31" w:rsidP="006D4E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452B31" w:rsidRPr="000A3B03" w:rsidRDefault="000A3B03" w:rsidP="006D4E1D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8" w:type="pct"/>
            <w:shd w:val="clear" w:color="auto" w:fill="auto"/>
          </w:tcPr>
          <w:p w:rsidR="00452B31" w:rsidRPr="000A3B03" w:rsidRDefault="00452B31" w:rsidP="006D4E1D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:rsidR="00452B31" w:rsidRPr="000A3B03" w:rsidRDefault="000A3B03" w:rsidP="006D4E1D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452B31" w:rsidRPr="002A7CAF" w:rsidTr="000A3B03">
        <w:trPr>
          <w:tblHeader/>
        </w:trPr>
        <w:tc>
          <w:tcPr>
            <w:tcW w:w="1762" w:type="pct"/>
          </w:tcPr>
          <w:p w:rsidR="00452B31" w:rsidRPr="002A7CAF" w:rsidRDefault="00452B31" w:rsidP="006D4E1D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</w:tcPr>
          <w:p w:rsidR="00452B31" w:rsidRPr="002A7CAF" w:rsidRDefault="00452B31" w:rsidP="006D4E1D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5" w:type="pct"/>
            <w:gridSpan w:val="7"/>
          </w:tcPr>
          <w:p w:rsidR="00452B31" w:rsidRPr="002A7CAF" w:rsidRDefault="00452B31" w:rsidP="00216D0D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16D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2A7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A3B03" w:rsidRPr="002A7CAF" w:rsidTr="000A3B03">
        <w:tc>
          <w:tcPr>
            <w:tcW w:w="1762" w:type="pct"/>
          </w:tcPr>
          <w:p w:rsidR="000A3B03" w:rsidRPr="002A7CAF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393" w:type="pct"/>
          </w:tcPr>
          <w:p w:rsidR="000A3B03" w:rsidRPr="002A7CAF" w:rsidRDefault="000A3B03" w:rsidP="000A3B03">
            <w:pPr>
              <w:pStyle w:val="BodyText"/>
              <w:tabs>
                <w:tab w:val="decimal" w:pos="522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A3B03" w:rsidRPr="00974EE8" w:rsidRDefault="004D476F" w:rsidP="000A3B03">
            <w:pPr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341D">
              <w:rPr>
                <w:rFonts w:ascii="Angsana New" w:hAnsi="Angsana New"/>
                <w:sz w:val="30"/>
                <w:szCs w:val="30"/>
              </w:rPr>
              <w:t>2.59</w:t>
            </w:r>
          </w:p>
        </w:tc>
        <w:tc>
          <w:tcPr>
            <w:tcW w:w="150" w:type="pct"/>
          </w:tcPr>
          <w:p w:rsidR="000A3B03" w:rsidRPr="00974EE8" w:rsidRDefault="000A3B03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0A3B03" w:rsidRPr="00974EE8" w:rsidRDefault="000A3B03" w:rsidP="000A3B03">
            <w:pPr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4EE8">
              <w:rPr>
                <w:rFonts w:ascii="Angsana New" w:hAnsi="Angsana New"/>
                <w:sz w:val="30"/>
                <w:szCs w:val="30"/>
              </w:rPr>
              <w:t>2.46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4EE8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4EE8">
              <w:rPr>
                <w:rFonts w:ascii="Angsana New" w:hAnsi="Angsana New"/>
                <w:sz w:val="30"/>
                <w:szCs w:val="30"/>
              </w:rPr>
              <w:t>2.48</w:t>
            </w:r>
          </w:p>
        </w:tc>
        <w:tc>
          <w:tcPr>
            <w:tcW w:w="150" w:type="pct"/>
          </w:tcPr>
          <w:p w:rsidR="000A3B03" w:rsidRPr="00974EE8" w:rsidRDefault="000A3B03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0A3B03" w:rsidRPr="00974EE8" w:rsidRDefault="007B2A74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341D">
              <w:rPr>
                <w:rFonts w:ascii="Angsana New" w:hAnsi="Angsana New"/>
                <w:sz w:val="30"/>
                <w:szCs w:val="30"/>
              </w:rPr>
              <w:t>2.59</w:t>
            </w:r>
          </w:p>
        </w:tc>
        <w:tc>
          <w:tcPr>
            <w:tcW w:w="138" w:type="pct"/>
          </w:tcPr>
          <w:p w:rsidR="000A3B03" w:rsidRPr="00974EE8" w:rsidRDefault="000A3B03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0A3B03" w:rsidRPr="00974EE8" w:rsidRDefault="000A3B03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4EE8">
              <w:rPr>
                <w:rFonts w:ascii="Angsana New" w:hAnsi="Angsana New"/>
                <w:sz w:val="30"/>
                <w:szCs w:val="30"/>
              </w:rPr>
              <w:t>2.46</w:t>
            </w:r>
          </w:p>
        </w:tc>
      </w:tr>
      <w:tr w:rsidR="000A3B03" w:rsidRPr="002A7CAF" w:rsidTr="000A3B03">
        <w:tc>
          <w:tcPr>
            <w:tcW w:w="1762" w:type="pct"/>
          </w:tcPr>
          <w:p w:rsidR="000A3B03" w:rsidRPr="002A7CAF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393" w:type="pct"/>
          </w:tcPr>
          <w:p w:rsidR="000A3B03" w:rsidRPr="002A7CAF" w:rsidRDefault="000A3B03" w:rsidP="000A3B03">
            <w:pPr>
              <w:pStyle w:val="BodyText"/>
              <w:tabs>
                <w:tab w:val="decimal" w:pos="618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A3B03" w:rsidRPr="00974EE8" w:rsidRDefault="004D476F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150" w:type="pct"/>
          </w:tcPr>
          <w:p w:rsidR="000A3B03" w:rsidRPr="00974EE8" w:rsidRDefault="000A3B03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0A3B03" w:rsidRPr="00974EE8" w:rsidRDefault="000A3B03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4EE8">
              <w:rPr>
                <w:rFonts w:ascii="Angsana New" w:hAnsi="Angsana New"/>
                <w:sz w:val="30"/>
                <w:szCs w:val="30"/>
              </w:rPr>
              <w:t>7.00</w:t>
            </w:r>
          </w:p>
        </w:tc>
        <w:tc>
          <w:tcPr>
            <w:tcW w:w="150" w:type="pct"/>
          </w:tcPr>
          <w:p w:rsidR="000A3B03" w:rsidRPr="00974EE8" w:rsidRDefault="000A3B03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0A3B03" w:rsidRPr="00974EE8" w:rsidRDefault="007B2A74" w:rsidP="000A3B0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138" w:type="pct"/>
          </w:tcPr>
          <w:p w:rsidR="000A3B03" w:rsidRPr="00974EE8" w:rsidRDefault="000A3B03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0A3B03" w:rsidRPr="00974EE8" w:rsidRDefault="000A3B03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4EE8">
              <w:rPr>
                <w:rFonts w:ascii="Angsana New" w:hAnsi="Angsana New"/>
                <w:sz w:val="30"/>
                <w:szCs w:val="30"/>
              </w:rPr>
              <w:t>7.00</w:t>
            </w:r>
          </w:p>
        </w:tc>
      </w:tr>
      <w:tr w:rsidR="000A3B03" w:rsidRPr="002A7CAF" w:rsidTr="000A3B03">
        <w:tc>
          <w:tcPr>
            <w:tcW w:w="1762" w:type="pct"/>
          </w:tcPr>
          <w:p w:rsidR="000A3B03" w:rsidRPr="002A7CAF" w:rsidRDefault="0096347E" w:rsidP="0096347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96347E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9634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93" w:type="pct"/>
          </w:tcPr>
          <w:p w:rsidR="000A3B03" w:rsidRPr="002A7CAF" w:rsidRDefault="000A3B03" w:rsidP="000A3B03">
            <w:pPr>
              <w:pStyle w:val="BodyText"/>
              <w:tabs>
                <w:tab w:val="decimal" w:pos="438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A3B03" w:rsidRPr="00974EE8" w:rsidRDefault="004D476F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1 - 36</w:t>
            </w:r>
          </w:p>
        </w:tc>
        <w:tc>
          <w:tcPr>
            <w:tcW w:w="150" w:type="pct"/>
          </w:tcPr>
          <w:p w:rsidR="000A3B03" w:rsidRPr="00974EE8" w:rsidRDefault="000A3B03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0A3B03" w:rsidRPr="00974EE8" w:rsidRDefault="000A3B03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1 - 26</w:t>
            </w:r>
          </w:p>
        </w:tc>
        <w:tc>
          <w:tcPr>
            <w:tcW w:w="150" w:type="pct"/>
          </w:tcPr>
          <w:p w:rsidR="000A3B03" w:rsidRPr="00974EE8" w:rsidRDefault="000A3B03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0A3B03" w:rsidRPr="00974EE8" w:rsidRDefault="007B2A74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1 - 27</w:t>
            </w:r>
          </w:p>
        </w:tc>
        <w:tc>
          <w:tcPr>
            <w:tcW w:w="138" w:type="pct"/>
          </w:tcPr>
          <w:p w:rsidR="000A3B03" w:rsidRPr="00974EE8" w:rsidRDefault="000A3B03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0A3B03" w:rsidRPr="00974EE8" w:rsidRDefault="000A3B03" w:rsidP="000A3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1 - 26</w:t>
            </w:r>
          </w:p>
        </w:tc>
      </w:tr>
    </w:tbl>
    <w:p w:rsidR="004E7887" w:rsidRPr="004A1FF4" w:rsidRDefault="004E7887" w:rsidP="00DE7B8E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9A194B" w:rsidRDefault="009329DF" w:rsidP="00DE7B8E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</w:t>
      </w:r>
    </w:p>
    <w:p w:rsidR="002C6588" w:rsidRPr="00D671E6" w:rsidRDefault="002C6588" w:rsidP="00DE7B8E">
      <w:pPr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D671E6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D671E6">
        <w:rPr>
          <w:rFonts w:ascii="Angsana New" w:hAnsi="Angsana New"/>
          <w:sz w:val="30"/>
          <w:szCs w:val="30"/>
        </w:rPr>
        <w:t xml:space="preserve">31 </w:t>
      </w:r>
      <w:r w:rsidRPr="00D671E6">
        <w:rPr>
          <w:rFonts w:ascii="Angsana New" w:hAnsi="Angsana New"/>
          <w:sz w:val="30"/>
          <w:szCs w:val="30"/>
          <w:cs/>
        </w:rPr>
        <w:t xml:space="preserve">ธันวาคม </w:t>
      </w:r>
      <w:r w:rsidR="00910A47" w:rsidRPr="00D671E6">
        <w:rPr>
          <w:rFonts w:ascii="Angsana New" w:hAnsi="Angsana New"/>
          <w:sz w:val="30"/>
          <w:szCs w:val="30"/>
        </w:rPr>
        <w:t>25</w:t>
      </w:r>
      <w:r w:rsidR="000A3B03">
        <w:rPr>
          <w:rFonts w:ascii="Angsana New" w:hAnsi="Angsana New"/>
          <w:sz w:val="30"/>
          <w:szCs w:val="30"/>
        </w:rPr>
        <w:t>6</w:t>
      </w:r>
      <w:r w:rsidR="000A3B03">
        <w:rPr>
          <w:rFonts w:ascii="Angsana New" w:hAnsi="Angsana New" w:hint="cs"/>
          <w:sz w:val="30"/>
          <w:szCs w:val="30"/>
          <w:cs/>
        </w:rPr>
        <w:t>1</w:t>
      </w:r>
      <w:r w:rsidR="00DE7B8E">
        <w:rPr>
          <w:rFonts w:ascii="Angsana New" w:hAnsi="Angsana New"/>
          <w:sz w:val="30"/>
          <w:szCs w:val="30"/>
        </w:rPr>
        <w:t xml:space="preserve"> </w:t>
      </w:r>
      <w:r w:rsidRPr="00D671E6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</w:t>
      </w:r>
      <w:r w:rsidR="00974EE8">
        <w:rPr>
          <w:rFonts w:ascii="Angsana New" w:hAnsi="Angsana New"/>
          <w:sz w:val="30"/>
          <w:szCs w:val="30"/>
          <w:cs/>
        </w:rPr>
        <w:t>ผูกพันผลประโยชน์ที่กำหนดไว้เป็น</w:t>
      </w:r>
      <w:r w:rsidR="000A3B03">
        <w:rPr>
          <w:rFonts w:ascii="Angsana New" w:hAnsi="Angsana New"/>
          <w:sz w:val="30"/>
          <w:szCs w:val="30"/>
        </w:rPr>
        <w:t xml:space="preserve"> </w:t>
      </w:r>
      <w:r w:rsidR="004D476F">
        <w:rPr>
          <w:rFonts w:ascii="Angsana New" w:hAnsi="Angsana New"/>
          <w:sz w:val="30"/>
          <w:szCs w:val="30"/>
        </w:rPr>
        <w:t>1</w:t>
      </w:r>
      <w:r w:rsidR="0026000F">
        <w:rPr>
          <w:rFonts w:ascii="Angsana New" w:hAnsi="Angsana New"/>
          <w:sz w:val="30"/>
          <w:szCs w:val="30"/>
        </w:rPr>
        <w:t>9</w:t>
      </w:r>
      <w:r w:rsidR="004D476F">
        <w:rPr>
          <w:rFonts w:ascii="Angsana New" w:hAnsi="Angsana New"/>
          <w:sz w:val="30"/>
          <w:szCs w:val="30"/>
        </w:rPr>
        <w:t xml:space="preserve"> </w:t>
      </w:r>
      <w:r w:rsidR="0026000F">
        <w:rPr>
          <w:rFonts w:ascii="Angsana New" w:hAnsi="Angsana New"/>
          <w:sz w:val="30"/>
          <w:szCs w:val="30"/>
        </w:rPr>
        <w:t>-</w:t>
      </w:r>
      <w:r w:rsidR="004D476F">
        <w:rPr>
          <w:rFonts w:ascii="Angsana New" w:hAnsi="Angsana New"/>
          <w:sz w:val="30"/>
          <w:szCs w:val="30"/>
        </w:rPr>
        <w:t xml:space="preserve"> 20</w:t>
      </w:r>
      <w:r w:rsidRPr="00D671E6">
        <w:rPr>
          <w:rFonts w:ascii="Angsana New" w:hAnsi="Angsana New"/>
          <w:sz w:val="30"/>
          <w:szCs w:val="30"/>
        </w:rPr>
        <w:t xml:space="preserve"> </w:t>
      </w:r>
      <w:r w:rsidRPr="00D671E6">
        <w:rPr>
          <w:rFonts w:ascii="Angsana New" w:hAnsi="Angsana New"/>
          <w:sz w:val="30"/>
          <w:szCs w:val="30"/>
          <w:cs/>
        </w:rPr>
        <w:t>ปี</w:t>
      </w:r>
      <w:r w:rsidR="008432B2">
        <w:rPr>
          <w:rFonts w:ascii="Angsana New" w:hAnsi="Angsana New"/>
          <w:i/>
          <w:iCs/>
          <w:sz w:val="30"/>
          <w:szCs w:val="30"/>
        </w:rPr>
        <w:t xml:space="preserve"> </w:t>
      </w:r>
      <w:r w:rsidR="000A3B03">
        <w:rPr>
          <w:rFonts w:ascii="Angsana New" w:hAnsi="Angsana New"/>
          <w:i/>
          <w:iCs/>
          <w:sz w:val="30"/>
          <w:szCs w:val="30"/>
        </w:rPr>
        <w:t>(25</w:t>
      </w:r>
      <w:r w:rsidR="000A3B03">
        <w:rPr>
          <w:rFonts w:ascii="Angsana New" w:hAnsi="Angsana New" w:hint="cs"/>
          <w:i/>
          <w:iCs/>
          <w:sz w:val="30"/>
          <w:szCs w:val="30"/>
          <w:cs/>
        </w:rPr>
        <w:t>60</w:t>
      </w:r>
      <w:r w:rsidR="000A3B03">
        <w:rPr>
          <w:rFonts w:ascii="Angsana New" w:hAnsi="Angsana New"/>
          <w:i/>
          <w:iCs/>
          <w:sz w:val="30"/>
          <w:szCs w:val="30"/>
        </w:rPr>
        <w:t xml:space="preserve">: </w:t>
      </w:r>
      <w:r w:rsidR="000A3B03">
        <w:rPr>
          <w:rFonts w:ascii="Angsana New" w:hAnsi="Angsana New" w:hint="cs"/>
          <w:i/>
          <w:iCs/>
          <w:sz w:val="30"/>
          <w:szCs w:val="30"/>
          <w:cs/>
        </w:rPr>
        <w:t>21</w:t>
      </w:r>
      <w:r w:rsidRPr="00D671E6">
        <w:rPr>
          <w:rFonts w:ascii="Angsana New" w:hAnsi="Angsana New"/>
          <w:i/>
          <w:iCs/>
          <w:sz w:val="30"/>
          <w:szCs w:val="30"/>
        </w:rPr>
        <w:t xml:space="preserve"> </w:t>
      </w:r>
      <w:r w:rsidRPr="00D671E6">
        <w:rPr>
          <w:rFonts w:ascii="Angsana New" w:hAnsi="Angsana New"/>
          <w:i/>
          <w:iCs/>
          <w:sz w:val="30"/>
          <w:szCs w:val="30"/>
          <w:cs/>
        </w:rPr>
        <w:t>ปี</w:t>
      </w:r>
      <w:r w:rsidRPr="00D671E6">
        <w:rPr>
          <w:rFonts w:ascii="Angsana New" w:hAnsi="Angsana New"/>
          <w:i/>
          <w:iCs/>
          <w:sz w:val="30"/>
          <w:szCs w:val="30"/>
        </w:rPr>
        <w:t>)</w:t>
      </w:r>
      <w:r w:rsidRPr="00D671E6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 </w:t>
      </w:r>
    </w:p>
    <w:p w:rsidR="009976AE" w:rsidRPr="004A1FF4" w:rsidRDefault="009976AE" w:rsidP="00DE7B8E">
      <w:pPr>
        <w:ind w:left="540"/>
        <w:jc w:val="thaiDistribute"/>
        <w:rPr>
          <w:rFonts w:ascii="Angsana New" w:eastAsia="Calibri" w:hAnsi="Angsana New"/>
          <w:b/>
          <w:bCs/>
          <w:i/>
          <w:iCs/>
          <w:sz w:val="24"/>
          <w:szCs w:val="24"/>
        </w:rPr>
      </w:pPr>
    </w:p>
    <w:p w:rsidR="002C6588" w:rsidRPr="00D671E6" w:rsidRDefault="002C6588" w:rsidP="00DE7B8E">
      <w:pPr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D671E6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A316ED" w:rsidRPr="006E12DE" w:rsidRDefault="00A316ED" w:rsidP="00DE7B8E">
      <w:pPr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</w:p>
    <w:p w:rsidR="00CF3266" w:rsidRPr="00281713" w:rsidRDefault="0009229F" w:rsidP="00CF326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671E6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</w:t>
      </w:r>
      <w:r w:rsidRPr="004C1698">
        <w:rPr>
          <w:rFonts w:ascii="Angsana New" w:hAnsi="Angsana New"/>
          <w:sz w:val="30"/>
          <w:szCs w:val="30"/>
          <w:cs/>
        </w:rPr>
        <w:t xml:space="preserve">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  <w:r w:rsidR="00CF3266" w:rsidRPr="004C1698">
        <w:rPr>
          <w:rFonts w:ascii="Angsana New" w:hAnsi="Angsana New"/>
          <w:sz w:val="30"/>
          <w:szCs w:val="30"/>
          <w:cs/>
        </w:rPr>
        <w:t>จะมีผลกระทบต่อภาระผูกพัน</w:t>
      </w:r>
      <w:r w:rsidR="00CF3266" w:rsidRPr="004C1698">
        <w:rPr>
          <w:rFonts w:ascii="Angsana New" w:hAnsi="Angsana New" w:hint="cs"/>
          <w:sz w:val="30"/>
          <w:szCs w:val="30"/>
          <w:cs/>
        </w:rPr>
        <w:t>ของโครงการ</w:t>
      </w:r>
      <w:r w:rsidR="00CF3266" w:rsidRPr="004C1698">
        <w:rPr>
          <w:rFonts w:ascii="Angsana New" w:hAnsi="Angsana New"/>
          <w:sz w:val="30"/>
          <w:szCs w:val="30"/>
          <w:cs/>
        </w:rPr>
        <w:t>ผลประโยชน์เป็นจำนวนเงินดังต่อไปนี้</w:t>
      </w:r>
    </w:p>
    <w:p w:rsidR="0009229F" w:rsidRPr="006E12DE" w:rsidRDefault="0009229F" w:rsidP="00DE7B8E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9" w:type="dxa"/>
        <w:tblInd w:w="558" w:type="dxa"/>
        <w:tblLook w:val="01E0" w:firstRow="1" w:lastRow="1" w:firstColumn="1" w:lastColumn="1" w:noHBand="0" w:noVBand="0"/>
      </w:tblPr>
      <w:tblGrid>
        <w:gridCol w:w="4320"/>
        <w:gridCol w:w="1026"/>
        <w:gridCol w:w="236"/>
        <w:gridCol w:w="1096"/>
        <w:gridCol w:w="270"/>
        <w:gridCol w:w="1080"/>
        <w:gridCol w:w="270"/>
        <w:gridCol w:w="1091"/>
      </w:tblGrid>
      <w:tr w:rsidR="002C6588" w:rsidRPr="00281713" w:rsidTr="004A1FF4">
        <w:trPr>
          <w:tblHeader/>
        </w:trPr>
        <w:tc>
          <w:tcPr>
            <w:tcW w:w="4320" w:type="dxa"/>
          </w:tcPr>
          <w:p w:rsidR="002C6588" w:rsidRPr="00281713" w:rsidRDefault="002C6588" w:rsidP="006D4E1D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:rsidR="002C6588" w:rsidRPr="00281713" w:rsidRDefault="002C6588" w:rsidP="00517C17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817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C6588" w:rsidRPr="00281713" w:rsidRDefault="002C6588" w:rsidP="006D4E1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2C6588" w:rsidRPr="00281713" w:rsidRDefault="002C6588" w:rsidP="006D4E1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817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17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C6588" w:rsidRPr="00281713" w:rsidTr="004A1FF4">
        <w:trPr>
          <w:tblHeader/>
        </w:trPr>
        <w:tc>
          <w:tcPr>
            <w:tcW w:w="4320" w:type="dxa"/>
          </w:tcPr>
          <w:p w:rsidR="002C6588" w:rsidRPr="00281713" w:rsidRDefault="002C6588" w:rsidP="006D4E1D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:rsidR="002C6588" w:rsidRPr="00281713" w:rsidRDefault="002C6588" w:rsidP="00A2215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17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2C6588" w:rsidRPr="00281713" w:rsidRDefault="002C6588" w:rsidP="00A2215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2C6588" w:rsidRPr="00281713" w:rsidRDefault="002C6588" w:rsidP="00A221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817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:rsidR="002C6588" w:rsidRPr="00281713" w:rsidRDefault="002C6588" w:rsidP="00A2215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C6588" w:rsidRPr="00281713" w:rsidRDefault="002C6588" w:rsidP="00A221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7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2C6588" w:rsidRPr="00281713" w:rsidRDefault="002C6588" w:rsidP="00A2215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2C6588" w:rsidRPr="00281713" w:rsidRDefault="002C6588" w:rsidP="00A2215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7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CF3266" w:rsidRPr="00281713" w:rsidTr="004A1FF4">
        <w:trPr>
          <w:tblHeader/>
        </w:trPr>
        <w:tc>
          <w:tcPr>
            <w:tcW w:w="4320" w:type="dxa"/>
          </w:tcPr>
          <w:p w:rsidR="00CF3266" w:rsidRPr="00281713" w:rsidRDefault="00CF3266" w:rsidP="006D4E1D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69" w:type="dxa"/>
            <w:gridSpan w:val="7"/>
          </w:tcPr>
          <w:p w:rsidR="00CF3266" w:rsidRPr="00281713" w:rsidRDefault="00CF3266" w:rsidP="00A2215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81713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281713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281713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811B82" w:rsidRPr="00281713" w:rsidTr="000C14A0">
        <w:tc>
          <w:tcPr>
            <w:tcW w:w="4320" w:type="dxa"/>
          </w:tcPr>
          <w:p w:rsidR="00811B82" w:rsidRPr="00281713" w:rsidRDefault="00CF3266" w:rsidP="00811B82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2817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17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817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8171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A3B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026" w:type="dxa"/>
          </w:tcPr>
          <w:p w:rsidR="00811B82" w:rsidRPr="00281713" w:rsidRDefault="00811B82" w:rsidP="000C14A0">
            <w:pPr>
              <w:tabs>
                <w:tab w:val="decimal" w:pos="70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11B82" w:rsidRPr="00281713" w:rsidRDefault="00811B82" w:rsidP="00811B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811B82" w:rsidRPr="00281713" w:rsidRDefault="00811B82" w:rsidP="000C14A0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1B82" w:rsidRPr="00281713" w:rsidRDefault="00811B82" w:rsidP="00811B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11B82" w:rsidRPr="00281713" w:rsidRDefault="00811B82" w:rsidP="000C14A0">
            <w:pPr>
              <w:tabs>
                <w:tab w:val="decimal" w:pos="729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1B82" w:rsidRPr="00281713" w:rsidRDefault="00811B82" w:rsidP="000C14A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811B82" w:rsidRPr="00281713" w:rsidRDefault="00811B82" w:rsidP="000C14A0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EE8" w:rsidRPr="00281713" w:rsidTr="000C14A0">
        <w:tc>
          <w:tcPr>
            <w:tcW w:w="4320" w:type="dxa"/>
          </w:tcPr>
          <w:p w:rsidR="00974EE8" w:rsidRPr="00281713" w:rsidRDefault="00974EE8" w:rsidP="00974EE8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281713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2817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81713">
              <w:rPr>
                <w:rFonts w:ascii="Angsana New" w:hAnsi="Angsana New"/>
                <w:sz w:val="30"/>
                <w:szCs w:val="38"/>
              </w:rPr>
              <w:t>(</w:t>
            </w:r>
            <w:r w:rsidRPr="00281713">
              <w:rPr>
                <w:rFonts w:ascii="Angsana New" w:hAnsi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281713">
              <w:rPr>
                <w:rFonts w:ascii="Angsana New" w:hAnsi="Angsana New"/>
                <w:sz w:val="30"/>
                <w:szCs w:val="30"/>
              </w:rPr>
              <w:t>0.5)</w:t>
            </w:r>
          </w:p>
        </w:tc>
        <w:tc>
          <w:tcPr>
            <w:tcW w:w="1026" w:type="dxa"/>
          </w:tcPr>
          <w:p w:rsidR="00974EE8" w:rsidRPr="00281713" w:rsidRDefault="00754FA1" w:rsidP="00974EE8">
            <w:pPr>
              <w:tabs>
                <w:tab w:val="decimal" w:pos="70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(2,574)</w:t>
            </w:r>
          </w:p>
        </w:tc>
        <w:tc>
          <w:tcPr>
            <w:tcW w:w="236" w:type="dxa"/>
          </w:tcPr>
          <w:p w:rsidR="00974EE8" w:rsidRPr="00281713" w:rsidRDefault="00974EE8" w:rsidP="00974E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974EE8" w:rsidRPr="00281713" w:rsidRDefault="00754FA1" w:rsidP="00974EE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2,802</w:t>
            </w:r>
          </w:p>
        </w:tc>
        <w:tc>
          <w:tcPr>
            <w:tcW w:w="270" w:type="dxa"/>
          </w:tcPr>
          <w:p w:rsidR="00974EE8" w:rsidRPr="00281713" w:rsidRDefault="00974EE8" w:rsidP="00974E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8" w:rsidRPr="00281713" w:rsidRDefault="00754FA1" w:rsidP="00974EE8">
            <w:pPr>
              <w:tabs>
                <w:tab w:val="decimal" w:pos="729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(1,755)</w:t>
            </w:r>
          </w:p>
        </w:tc>
        <w:tc>
          <w:tcPr>
            <w:tcW w:w="270" w:type="dxa"/>
          </w:tcPr>
          <w:p w:rsidR="00974EE8" w:rsidRPr="00281713" w:rsidRDefault="00974EE8" w:rsidP="00974E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974EE8" w:rsidRPr="00281713" w:rsidRDefault="00754FA1" w:rsidP="00974EE8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1,925</w:t>
            </w:r>
          </w:p>
        </w:tc>
      </w:tr>
      <w:tr w:rsidR="00974EE8" w:rsidRPr="00281713" w:rsidTr="000C14A0">
        <w:tc>
          <w:tcPr>
            <w:tcW w:w="4320" w:type="dxa"/>
          </w:tcPr>
          <w:p w:rsidR="00974EE8" w:rsidRPr="00281713" w:rsidRDefault="00974EE8" w:rsidP="00974EE8">
            <w:pPr>
              <w:ind w:left="234" w:hanging="234"/>
              <w:rPr>
                <w:rFonts w:ascii="Angsana New" w:hAnsi="Angsana New" w:cs="Cordia New"/>
                <w:sz w:val="30"/>
                <w:szCs w:val="30"/>
              </w:rPr>
            </w:pPr>
            <w:r w:rsidRPr="0028171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:rsidR="00974EE8" w:rsidRPr="00281713" w:rsidRDefault="00974EE8" w:rsidP="00974EE8">
            <w:pPr>
              <w:ind w:left="234" w:hanging="234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281713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281713">
              <w:rPr>
                <w:rFonts w:ascii="Angsana New" w:hAnsi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281713">
              <w:rPr>
                <w:rFonts w:ascii="Angsana New" w:hAnsi="Angsana New"/>
                <w:sz w:val="30"/>
                <w:szCs w:val="30"/>
              </w:rPr>
              <w:t>0.5)</w:t>
            </w:r>
          </w:p>
        </w:tc>
        <w:tc>
          <w:tcPr>
            <w:tcW w:w="1026" w:type="dxa"/>
          </w:tcPr>
          <w:p w:rsidR="00974EE8" w:rsidRDefault="00974EE8" w:rsidP="00974EE8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754FA1" w:rsidRPr="00281713" w:rsidRDefault="00754FA1" w:rsidP="00974EE8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2,611</w:t>
            </w:r>
          </w:p>
        </w:tc>
        <w:tc>
          <w:tcPr>
            <w:tcW w:w="236" w:type="dxa"/>
          </w:tcPr>
          <w:p w:rsidR="00974EE8" w:rsidRPr="00281713" w:rsidRDefault="00974EE8" w:rsidP="00974E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974EE8" w:rsidRDefault="00974EE8" w:rsidP="00974EE8">
            <w:pPr>
              <w:tabs>
                <w:tab w:val="decimal" w:pos="79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:rsidR="00754FA1" w:rsidRPr="00281713" w:rsidRDefault="002A19B9" w:rsidP="00974EE8">
            <w:pPr>
              <w:tabs>
                <w:tab w:val="decimal" w:pos="79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54FA1">
              <w:rPr>
                <w:rFonts w:ascii="Angsana New" w:hAnsi="Angsana New"/>
                <w:sz w:val="30"/>
                <w:szCs w:val="30"/>
              </w:rPr>
              <w:t>2,421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974EE8" w:rsidRPr="00281713" w:rsidRDefault="00974EE8" w:rsidP="00974E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74EE8" w:rsidRDefault="00974EE8" w:rsidP="00974EE8">
            <w:pPr>
              <w:tabs>
                <w:tab w:val="decimal" w:pos="729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754FA1" w:rsidRPr="00281713" w:rsidRDefault="00754FA1" w:rsidP="00974EE8">
            <w:pPr>
              <w:tabs>
                <w:tab w:val="decimal" w:pos="7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1,797</w:t>
            </w:r>
          </w:p>
        </w:tc>
        <w:tc>
          <w:tcPr>
            <w:tcW w:w="270" w:type="dxa"/>
          </w:tcPr>
          <w:p w:rsidR="00974EE8" w:rsidRPr="00281713" w:rsidRDefault="00974EE8" w:rsidP="00974E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974EE8" w:rsidRDefault="00974EE8" w:rsidP="00974EE8">
            <w:pPr>
              <w:tabs>
                <w:tab w:val="decimal" w:pos="77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:rsidR="00754FA1" w:rsidRPr="00281713" w:rsidRDefault="00754FA1" w:rsidP="00974EE8">
            <w:pPr>
              <w:tabs>
                <w:tab w:val="decimal" w:pos="77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(1,660)</w:t>
            </w:r>
          </w:p>
        </w:tc>
      </w:tr>
      <w:tr w:rsidR="00974EE8" w:rsidRPr="00281713" w:rsidTr="000C14A0">
        <w:tc>
          <w:tcPr>
            <w:tcW w:w="4320" w:type="dxa"/>
          </w:tcPr>
          <w:p w:rsidR="0096347E" w:rsidRPr="0096347E" w:rsidRDefault="0096347E" w:rsidP="00974EE8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96347E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9634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974EE8" w:rsidRPr="00281713" w:rsidRDefault="0096347E" w:rsidP="00974EE8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96347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74EE8" w:rsidRPr="0096347E">
              <w:rPr>
                <w:rFonts w:ascii="Angsana New" w:hAnsi="Angsana New"/>
                <w:sz w:val="30"/>
                <w:szCs w:val="30"/>
              </w:rPr>
              <w:t>(</w:t>
            </w:r>
            <w:r w:rsidR="00974EE8" w:rsidRPr="0096347E">
              <w:rPr>
                <w:rFonts w:ascii="Angsana New" w:hAnsi="Angsana New" w:hint="cs"/>
                <w:sz w:val="30"/>
                <w:szCs w:val="30"/>
                <w:cs/>
              </w:rPr>
              <w:t xml:space="preserve">เปลี่ยนแปลงร้อยละ </w:t>
            </w:r>
            <w:r w:rsidR="00974EE8" w:rsidRPr="0096347E">
              <w:rPr>
                <w:rFonts w:ascii="Angsana New" w:hAnsi="Angsana New"/>
                <w:sz w:val="30"/>
                <w:szCs w:val="30"/>
              </w:rPr>
              <w:t>10)</w:t>
            </w:r>
          </w:p>
        </w:tc>
        <w:tc>
          <w:tcPr>
            <w:tcW w:w="1026" w:type="dxa"/>
          </w:tcPr>
          <w:p w:rsidR="00974EE8" w:rsidRDefault="00974EE8" w:rsidP="00974EE8">
            <w:pPr>
              <w:tabs>
                <w:tab w:val="decimal" w:pos="70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:rsidR="00754FA1" w:rsidRPr="00281713" w:rsidRDefault="002A19B9" w:rsidP="00974EE8">
            <w:pPr>
              <w:tabs>
                <w:tab w:val="decimal" w:pos="70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C02CC">
              <w:rPr>
                <w:rFonts w:ascii="Angsana New" w:hAnsi="Angsana New"/>
                <w:sz w:val="30"/>
                <w:szCs w:val="30"/>
              </w:rPr>
              <w:t>1,476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974EE8" w:rsidRPr="00281713" w:rsidRDefault="00974EE8" w:rsidP="00974EE8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974EE8" w:rsidRDefault="00974EE8" w:rsidP="00974EE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8C02CC" w:rsidRPr="00281713" w:rsidRDefault="008C02CC" w:rsidP="00974EE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1,647</w:t>
            </w:r>
          </w:p>
        </w:tc>
        <w:tc>
          <w:tcPr>
            <w:tcW w:w="270" w:type="dxa"/>
          </w:tcPr>
          <w:p w:rsidR="00974EE8" w:rsidRPr="00281713" w:rsidRDefault="00974EE8" w:rsidP="00974E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54FA1" w:rsidRDefault="00754FA1" w:rsidP="00974EE8">
            <w:pPr>
              <w:tabs>
                <w:tab w:val="decimal" w:pos="729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:rsidR="00974EE8" w:rsidRPr="00281713" w:rsidRDefault="00754FA1" w:rsidP="00974EE8">
            <w:pPr>
              <w:tabs>
                <w:tab w:val="decimal" w:pos="729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(934)</w:t>
            </w:r>
          </w:p>
        </w:tc>
        <w:tc>
          <w:tcPr>
            <w:tcW w:w="270" w:type="dxa"/>
          </w:tcPr>
          <w:p w:rsidR="00974EE8" w:rsidRPr="00281713" w:rsidRDefault="00974EE8" w:rsidP="00974E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974EE8" w:rsidRDefault="00974EE8" w:rsidP="00974EE8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754FA1" w:rsidRPr="00281713" w:rsidRDefault="00754FA1" w:rsidP="00974EE8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1,047</w:t>
            </w:r>
          </w:p>
        </w:tc>
      </w:tr>
      <w:tr w:rsidR="00833653" w:rsidRPr="00281713" w:rsidTr="000C14A0">
        <w:tc>
          <w:tcPr>
            <w:tcW w:w="4320" w:type="dxa"/>
          </w:tcPr>
          <w:p w:rsidR="00833653" w:rsidRPr="006E12DE" w:rsidRDefault="00833653" w:rsidP="00974EE8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:rsidR="00833653" w:rsidRPr="006E12DE" w:rsidRDefault="00833653" w:rsidP="00974EE8">
            <w:pPr>
              <w:tabs>
                <w:tab w:val="decimal" w:pos="70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33653" w:rsidRPr="006E12DE" w:rsidRDefault="00833653" w:rsidP="00974EE8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833653" w:rsidRPr="006E12DE" w:rsidRDefault="00833653" w:rsidP="00974EE8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3653" w:rsidRPr="006E12DE" w:rsidRDefault="00833653" w:rsidP="00974E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3653" w:rsidRPr="006E12DE" w:rsidRDefault="00833653" w:rsidP="00974EE8">
            <w:pPr>
              <w:tabs>
                <w:tab w:val="decimal" w:pos="729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3653" w:rsidRPr="006E12DE" w:rsidRDefault="00833653" w:rsidP="00974E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833653" w:rsidRPr="006E12DE" w:rsidRDefault="00833653" w:rsidP="00974EE8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266" w:rsidRPr="00281713" w:rsidTr="000C14A0">
        <w:tc>
          <w:tcPr>
            <w:tcW w:w="4320" w:type="dxa"/>
          </w:tcPr>
          <w:p w:rsidR="00CF3266" w:rsidRPr="00281713" w:rsidRDefault="00CF3266" w:rsidP="00CF326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2817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17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817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8171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0A3B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026" w:type="dxa"/>
          </w:tcPr>
          <w:p w:rsidR="00CF3266" w:rsidRPr="00281713" w:rsidRDefault="00CF3266" w:rsidP="00CF3266">
            <w:pPr>
              <w:tabs>
                <w:tab w:val="decimal" w:pos="70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F3266" w:rsidRPr="00281713" w:rsidRDefault="00CF3266" w:rsidP="00CF326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CF3266" w:rsidRPr="00281713" w:rsidRDefault="00CF3266" w:rsidP="00CF3266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F3266" w:rsidRPr="00281713" w:rsidRDefault="00CF3266" w:rsidP="00CF326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F3266" w:rsidRPr="00281713" w:rsidRDefault="00CF3266" w:rsidP="00CF3266">
            <w:pPr>
              <w:tabs>
                <w:tab w:val="decimal" w:pos="729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F3266" w:rsidRPr="00281713" w:rsidRDefault="00CF3266" w:rsidP="00CF32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CF3266" w:rsidRPr="00281713" w:rsidRDefault="00CF3266" w:rsidP="00CF3266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B03" w:rsidRPr="004437D2" w:rsidTr="000C14A0">
        <w:tc>
          <w:tcPr>
            <w:tcW w:w="4320" w:type="dxa"/>
          </w:tcPr>
          <w:p w:rsidR="000A3B03" w:rsidRPr="00281713" w:rsidRDefault="000A3B03" w:rsidP="000A3B0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281713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2817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81713">
              <w:rPr>
                <w:rFonts w:ascii="Angsana New" w:hAnsi="Angsana New"/>
                <w:sz w:val="30"/>
                <w:szCs w:val="38"/>
              </w:rPr>
              <w:t>(</w:t>
            </w:r>
            <w:r w:rsidRPr="00281713">
              <w:rPr>
                <w:rFonts w:ascii="Angsana New" w:hAnsi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281713">
              <w:rPr>
                <w:rFonts w:ascii="Angsana New" w:hAnsi="Angsana New"/>
                <w:sz w:val="30"/>
                <w:szCs w:val="30"/>
              </w:rPr>
              <w:t>0.5)</w:t>
            </w:r>
          </w:p>
        </w:tc>
        <w:tc>
          <w:tcPr>
            <w:tcW w:w="1026" w:type="dxa"/>
          </w:tcPr>
          <w:p w:rsidR="000A3B03" w:rsidRPr="00281713" w:rsidRDefault="000A3B03" w:rsidP="000A3B03">
            <w:pPr>
              <w:tabs>
                <w:tab w:val="decimal" w:pos="70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(2,633)</w:t>
            </w:r>
          </w:p>
        </w:tc>
        <w:tc>
          <w:tcPr>
            <w:tcW w:w="236" w:type="dxa"/>
          </w:tcPr>
          <w:p w:rsidR="000A3B03" w:rsidRPr="0028171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0A3B03" w:rsidRPr="00281713" w:rsidRDefault="000A3B03" w:rsidP="000A3B03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2,886</w:t>
            </w:r>
          </w:p>
        </w:tc>
        <w:tc>
          <w:tcPr>
            <w:tcW w:w="270" w:type="dxa"/>
          </w:tcPr>
          <w:p w:rsidR="000A3B03" w:rsidRPr="0028171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B03" w:rsidRPr="00281713" w:rsidRDefault="000A3B03" w:rsidP="000A3B03">
            <w:pPr>
              <w:tabs>
                <w:tab w:val="decimal" w:pos="729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(1,706)</w:t>
            </w:r>
          </w:p>
        </w:tc>
        <w:tc>
          <w:tcPr>
            <w:tcW w:w="270" w:type="dxa"/>
          </w:tcPr>
          <w:p w:rsidR="000A3B03" w:rsidRPr="00281713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0A3B03" w:rsidRPr="00281713" w:rsidRDefault="000A3B03" w:rsidP="000A3B03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1,874</w:t>
            </w:r>
          </w:p>
        </w:tc>
      </w:tr>
      <w:tr w:rsidR="000A3B03" w:rsidRPr="004437D2" w:rsidTr="000C14A0">
        <w:tc>
          <w:tcPr>
            <w:tcW w:w="4320" w:type="dxa"/>
          </w:tcPr>
          <w:p w:rsidR="000A3B03" w:rsidRPr="00055FFE" w:rsidRDefault="000A3B03" w:rsidP="000A3B03">
            <w:pPr>
              <w:ind w:left="234" w:hanging="234"/>
              <w:rPr>
                <w:rFonts w:ascii="Angsana New" w:hAnsi="Angsana New" w:cs="Cordia New"/>
                <w:sz w:val="30"/>
                <w:szCs w:val="30"/>
              </w:rPr>
            </w:pPr>
            <w:r w:rsidRPr="00055FF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:rsidR="000A3B03" w:rsidRPr="00055FFE" w:rsidRDefault="000A3B03" w:rsidP="000A3B03">
            <w:pPr>
              <w:ind w:left="234" w:hanging="234"/>
              <w:rPr>
                <w:rFonts w:ascii="Angsana New" w:hAnsi="Angsana New" w:cs="Cordi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055FFE">
              <w:rPr>
                <w:rFonts w:ascii="Angsana New" w:hAnsi="Angsana New"/>
                <w:sz w:val="30"/>
                <w:szCs w:val="30"/>
                <w:cs/>
              </w:rPr>
              <w:t xml:space="preserve">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0.5)</w:t>
            </w:r>
          </w:p>
        </w:tc>
        <w:tc>
          <w:tcPr>
            <w:tcW w:w="1026" w:type="dxa"/>
          </w:tcPr>
          <w:p w:rsidR="000A3B03" w:rsidRDefault="000A3B03" w:rsidP="000A3B03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0A3B03" w:rsidRPr="00281713" w:rsidRDefault="000A3B03" w:rsidP="000A3B03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A96595">
              <w:rPr>
                <w:rFonts w:ascii="Angsana New" w:hAnsi="Angsana New"/>
                <w:sz w:val="30"/>
                <w:szCs w:val="30"/>
              </w:rPr>
              <w:t>2,653</w:t>
            </w:r>
          </w:p>
        </w:tc>
        <w:tc>
          <w:tcPr>
            <w:tcW w:w="236" w:type="dxa"/>
          </w:tcPr>
          <w:p w:rsidR="000A3B03" w:rsidRPr="0028171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0A3B03" w:rsidRDefault="000A3B03" w:rsidP="000A3B03">
            <w:pPr>
              <w:tabs>
                <w:tab w:val="decimal" w:pos="79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:rsidR="000A3B03" w:rsidRPr="00281713" w:rsidRDefault="000A3B03" w:rsidP="000A3B03">
            <w:pPr>
              <w:tabs>
                <w:tab w:val="decimal" w:pos="79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(2,454)</w:t>
            </w:r>
          </w:p>
        </w:tc>
        <w:tc>
          <w:tcPr>
            <w:tcW w:w="270" w:type="dxa"/>
          </w:tcPr>
          <w:p w:rsidR="000A3B03" w:rsidRPr="0028171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3B03" w:rsidRDefault="000A3B03" w:rsidP="000A3B03">
            <w:pPr>
              <w:tabs>
                <w:tab w:val="decimal" w:pos="729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0A3B03" w:rsidRPr="00281713" w:rsidRDefault="000A3B03" w:rsidP="000A3B03">
            <w:pPr>
              <w:tabs>
                <w:tab w:val="decimal" w:pos="7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1,728</w:t>
            </w:r>
          </w:p>
        </w:tc>
        <w:tc>
          <w:tcPr>
            <w:tcW w:w="270" w:type="dxa"/>
          </w:tcPr>
          <w:p w:rsidR="000A3B03" w:rsidRPr="00281713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0A3B03" w:rsidRDefault="000A3B03" w:rsidP="000A3B03">
            <w:pPr>
              <w:tabs>
                <w:tab w:val="decimal" w:pos="77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:rsidR="000A3B03" w:rsidRPr="00281713" w:rsidRDefault="000A3B03" w:rsidP="000A3B03">
            <w:pPr>
              <w:tabs>
                <w:tab w:val="decimal" w:pos="77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(1,595)</w:t>
            </w:r>
          </w:p>
        </w:tc>
      </w:tr>
      <w:tr w:rsidR="000A3B03" w:rsidRPr="004437D2" w:rsidTr="000C14A0">
        <w:tc>
          <w:tcPr>
            <w:tcW w:w="4320" w:type="dxa"/>
          </w:tcPr>
          <w:p w:rsidR="0096347E" w:rsidRPr="0096347E" w:rsidRDefault="0096347E" w:rsidP="0096347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96347E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9634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0A3B03" w:rsidRPr="004437D2" w:rsidRDefault="0096347E" w:rsidP="0096347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96347E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96347E">
              <w:rPr>
                <w:rFonts w:ascii="Angsana New" w:hAnsi="Angsana New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96347E">
              <w:rPr>
                <w:rFonts w:ascii="Angsana New" w:hAnsi="Angsana New"/>
                <w:sz w:val="30"/>
                <w:szCs w:val="30"/>
              </w:rPr>
              <w:t>10)</w:t>
            </w:r>
          </w:p>
        </w:tc>
        <w:tc>
          <w:tcPr>
            <w:tcW w:w="1026" w:type="dxa"/>
          </w:tcPr>
          <w:p w:rsidR="00500389" w:rsidRDefault="00500389" w:rsidP="000A3B03">
            <w:pPr>
              <w:tabs>
                <w:tab w:val="decimal" w:pos="70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:rsidR="000A3B03" w:rsidRPr="00281713" w:rsidRDefault="000A3B03" w:rsidP="000A3B03">
            <w:pPr>
              <w:tabs>
                <w:tab w:val="decimal" w:pos="70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(1,820)</w:t>
            </w:r>
          </w:p>
        </w:tc>
        <w:tc>
          <w:tcPr>
            <w:tcW w:w="236" w:type="dxa"/>
          </w:tcPr>
          <w:p w:rsidR="000A3B03" w:rsidRPr="00281713" w:rsidRDefault="000A3B03" w:rsidP="000A3B03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500389" w:rsidRDefault="00500389" w:rsidP="000A3B03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0A3B03" w:rsidRPr="00281713" w:rsidRDefault="000A3B03" w:rsidP="000A3B03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1,967</w:t>
            </w:r>
          </w:p>
        </w:tc>
        <w:tc>
          <w:tcPr>
            <w:tcW w:w="270" w:type="dxa"/>
          </w:tcPr>
          <w:p w:rsidR="000A3B03" w:rsidRPr="0028171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0389" w:rsidRDefault="00500389" w:rsidP="000A3B03">
            <w:pPr>
              <w:tabs>
                <w:tab w:val="decimal" w:pos="729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  <w:p w:rsidR="000A3B03" w:rsidRPr="00281713" w:rsidRDefault="000A3B03" w:rsidP="000A3B03">
            <w:pPr>
              <w:tabs>
                <w:tab w:val="decimal" w:pos="729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(1,307)</w:t>
            </w:r>
          </w:p>
        </w:tc>
        <w:tc>
          <w:tcPr>
            <w:tcW w:w="270" w:type="dxa"/>
          </w:tcPr>
          <w:p w:rsidR="000A3B03" w:rsidRPr="00281713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500389" w:rsidRDefault="00500389" w:rsidP="000A3B03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0A3B03" w:rsidRPr="00281713" w:rsidRDefault="000A3B03" w:rsidP="000A3B03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1,409</w:t>
            </w:r>
          </w:p>
        </w:tc>
      </w:tr>
    </w:tbl>
    <w:p w:rsidR="007F6110" w:rsidRPr="006E12DE" w:rsidRDefault="007F6110" w:rsidP="002C658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C6588" w:rsidRDefault="002C6588" w:rsidP="008432B2">
      <w:pPr>
        <w:tabs>
          <w:tab w:val="left" w:pos="540"/>
        </w:tabs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DE7B8E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DE7B8E">
        <w:rPr>
          <w:rFonts w:ascii="Angsana New" w:hAnsi="Angsana New" w:hint="cs"/>
          <w:sz w:val="30"/>
          <w:szCs w:val="30"/>
          <w:cs/>
        </w:rPr>
        <w:t>แสดง</w:t>
      </w:r>
      <w:r w:rsidRPr="00DE7B8E">
        <w:rPr>
          <w:rFonts w:ascii="Angsana New" w:hAnsi="Angsana New"/>
          <w:sz w:val="30"/>
          <w:szCs w:val="30"/>
          <w:cs/>
        </w:rPr>
        <w:t>ประมาณการความอ่อนไหวของข้อสมมติต่างๆ</w:t>
      </w:r>
    </w:p>
    <w:p w:rsidR="002C6588" w:rsidRPr="00DE7B8E" w:rsidRDefault="006E12DE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C6588" w:rsidRPr="00DE7B8E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</w:t>
      </w:r>
    </w:p>
    <w:p w:rsidR="002C6588" w:rsidRPr="00DE7B8E" w:rsidRDefault="002C6588" w:rsidP="002C6588">
      <w:pPr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270"/>
        <w:gridCol w:w="1107"/>
        <w:gridCol w:w="270"/>
        <w:gridCol w:w="1053"/>
        <w:gridCol w:w="270"/>
        <w:gridCol w:w="1035"/>
        <w:gridCol w:w="270"/>
        <w:gridCol w:w="1053"/>
      </w:tblGrid>
      <w:tr w:rsidR="009329DF" w:rsidRPr="002A7CAF" w:rsidTr="0085095F">
        <w:trPr>
          <w:cantSplit/>
        </w:trPr>
        <w:tc>
          <w:tcPr>
            <w:tcW w:w="2862" w:type="dxa"/>
          </w:tcPr>
          <w:p w:rsidR="009329DF" w:rsidRPr="002A7CAF" w:rsidRDefault="009329DF" w:rsidP="009329DF">
            <w:pPr>
              <w:pStyle w:val="BodyText"/>
              <w:tabs>
                <w:tab w:val="left" w:pos="207"/>
              </w:tabs>
              <w:spacing w:after="0"/>
              <w:ind w:right="-12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9329DF" w:rsidRPr="002A7CAF" w:rsidRDefault="009329DF" w:rsidP="009329D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329DF" w:rsidRPr="002A7CAF" w:rsidRDefault="009329DF" w:rsidP="009329D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9329DF" w:rsidRPr="002A7CAF" w:rsidRDefault="000A3B03" w:rsidP="009329D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9329DF" w:rsidRPr="002A7CAF" w:rsidRDefault="009329DF" w:rsidP="009329D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</w:tcPr>
          <w:p w:rsidR="009329DF" w:rsidRPr="002A7CAF" w:rsidRDefault="000A3B03" w:rsidP="009329D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D06A34" w:rsidRPr="002A7CAF" w:rsidTr="0085095F">
        <w:trPr>
          <w:cantSplit/>
        </w:trPr>
        <w:tc>
          <w:tcPr>
            <w:tcW w:w="2862" w:type="dxa"/>
          </w:tcPr>
          <w:p w:rsidR="00D06A34" w:rsidRPr="002A7CAF" w:rsidRDefault="00D06A34" w:rsidP="00D06A34">
            <w:pPr>
              <w:pStyle w:val="BodyText"/>
              <w:tabs>
                <w:tab w:val="left" w:pos="207"/>
              </w:tabs>
              <w:spacing w:after="0"/>
              <w:ind w:right="-12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06A34" w:rsidRPr="002A7CAF" w:rsidRDefault="00D06A34" w:rsidP="00D06A3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7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D06A34" w:rsidRPr="002A7CAF" w:rsidRDefault="00D06A34" w:rsidP="00D06A3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:rsidR="00D06A34" w:rsidRDefault="00D06A34" w:rsidP="00D06A3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6A34" w:rsidRPr="002A7CAF" w:rsidRDefault="00D06A34" w:rsidP="00D06A3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58" w:type="dxa"/>
            <w:gridSpan w:val="3"/>
          </w:tcPr>
          <w:p w:rsidR="00D06A34" w:rsidRDefault="00D06A34" w:rsidP="00D06A3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C6588" w:rsidRPr="002A7CAF" w:rsidTr="0085095F">
        <w:trPr>
          <w:cantSplit/>
        </w:trPr>
        <w:tc>
          <w:tcPr>
            <w:tcW w:w="2862" w:type="dxa"/>
          </w:tcPr>
          <w:p w:rsidR="002C6588" w:rsidRPr="002A7CAF" w:rsidRDefault="002C6588" w:rsidP="006D4E1D">
            <w:pPr>
              <w:pStyle w:val="BodyText"/>
              <w:tabs>
                <w:tab w:val="left" w:pos="207"/>
              </w:tabs>
              <w:spacing w:after="0"/>
              <w:ind w:right="-12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C6588" w:rsidRPr="002A7CAF" w:rsidRDefault="009329DF" w:rsidP="009329D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2C6588" w:rsidRPr="002A7CAF" w:rsidRDefault="002C6588" w:rsidP="006D4E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2C6588" w:rsidRPr="002A7CAF" w:rsidRDefault="002C6588" w:rsidP="006D4E1D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2C6588" w:rsidRPr="002A7CAF" w:rsidRDefault="002C6588" w:rsidP="006D4E1D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2C6588" w:rsidRPr="002A7CAF" w:rsidRDefault="002C6588" w:rsidP="006D4E1D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2C6588" w:rsidRPr="002A7CAF" w:rsidRDefault="002C6588" w:rsidP="006D4E1D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:rsidR="002C6588" w:rsidRPr="002A7CAF" w:rsidRDefault="002C6588" w:rsidP="006D4E1D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2C6588" w:rsidRPr="002A7CAF" w:rsidRDefault="002C6588" w:rsidP="006D4E1D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2C6588" w:rsidRPr="002A7CAF" w:rsidRDefault="002C6588" w:rsidP="006D4E1D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2C6588" w:rsidRPr="002A7CAF" w:rsidTr="00DE7B8E">
        <w:trPr>
          <w:cantSplit/>
        </w:trPr>
        <w:tc>
          <w:tcPr>
            <w:tcW w:w="2862" w:type="dxa"/>
          </w:tcPr>
          <w:p w:rsidR="002C6588" w:rsidRPr="002A7CAF" w:rsidRDefault="002C6588" w:rsidP="006D4E1D">
            <w:pPr>
              <w:pStyle w:val="BodyText"/>
              <w:tabs>
                <w:tab w:val="left" w:pos="207"/>
              </w:tabs>
              <w:spacing w:after="0"/>
              <w:ind w:right="-12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C6588" w:rsidRPr="002A7CAF" w:rsidRDefault="002C6588" w:rsidP="006D4E1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7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2C6588" w:rsidRPr="002A7CAF" w:rsidRDefault="002C6588" w:rsidP="006D4E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8" w:type="dxa"/>
            <w:gridSpan w:val="7"/>
          </w:tcPr>
          <w:p w:rsidR="002C6588" w:rsidRPr="002A7CAF" w:rsidRDefault="002C6588" w:rsidP="006D4E1D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7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="008509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A7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="008509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A7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C6588" w:rsidRPr="002A7CAF" w:rsidTr="00DE7B8E">
        <w:trPr>
          <w:cantSplit/>
        </w:trPr>
        <w:tc>
          <w:tcPr>
            <w:tcW w:w="2862" w:type="dxa"/>
          </w:tcPr>
          <w:p w:rsidR="002C6588" w:rsidRPr="002A7CAF" w:rsidRDefault="002C6588" w:rsidP="006D4E1D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b/>
                <w:bCs/>
                <w:i/>
                <w:iCs/>
                <w:lang w:val="en-US"/>
              </w:rPr>
            </w:pPr>
            <w:r w:rsidRPr="002A7CAF">
              <w:rPr>
                <w:rFonts w:ascii="Angsana New" w:eastAsia="Cordia New" w:hAnsi="Angsana New" w:cs="Angsana New"/>
                <w:b/>
                <w:bCs/>
                <w:i/>
                <w:iCs/>
                <w:cs/>
                <w:lang w:val="en-US"/>
              </w:rPr>
              <w:t>ทุนจดทะเบียน</w:t>
            </w:r>
          </w:p>
        </w:tc>
        <w:tc>
          <w:tcPr>
            <w:tcW w:w="990" w:type="dxa"/>
          </w:tcPr>
          <w:p w:rsidR="002C6588" w:rsidRPr="002A7CAF" w:rsidRDefault="002C6588" w:rsidP="006D4E1D">
            <w:pPr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2C6588" w:rsidRPr="002A7CAF" w:rsidRDefault="002C6588" w:rsidP="006D4E1D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2C6588" w:rsidRPr="002A7CAF" w:rsidRDefault="002C6588" w:rsidP="006D4E1D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C6588" w:rsidRPr="002A7CAF" w:rsidRDefault="002C6588" w:rsidP="006D4E1D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2C6588" w:rsidRPr="002A7CAF" w:rsidRDefault="002C6588" w:rsidP="006D4E1D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C6588" w:rsidRPr="002A7CAF" w:rsidRDefault="002C6588" w:rsidP="006D4E1D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:rsidR="002C6588" w:rsidRPr="002A7CAF" w:rsidRDefault="002C6588" w:rsidP="006D4E1D">
            <w:pPr>
              <w:tabs>
                <w:tab w:val="decimal" w:pos="104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6588" w:rsidRPr="002A7CAF" w:rsidRDefault="002C6588" w:rsidP="006D4E1D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2C6588" w:rsidRPr="002A7CAF" w:rsidRDefault="002C6588" w:rsidP="006D4E1D">
            <w:pPr>
              <w:tabs>
                <w:tab w:val="decimal" w:pos="104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6588" w:rsidRPr="002A7CAF" w:rsidTr="00DE7B8E">
        <w:trPr>
          <w:cantSplit/>
        </w:trPr>
        <w:tc>
          <w:tcPr>
            <w:tcW w:w="2862" w:type="dxa"/>
          </w:tcPr>
          <w:p w:rsidR="002C6588" w:rsidRPr="002A7CAF" w:rsidRDefault="002C6588" w:rsidP="006D4E1D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lang w:val="en-US"/>
              </w:rPr>
            </w:pPr>
            <w:r w:rsidRPr="002A7CAF">
              <w:rPr>
                <w:rFonts w:ascii="Angsana New" w:eastAsia="Cordia New" w:hAnsi="Angsana New" w:cs="Angsana New"/>
                <w:cs/>
                <w:lang w:val="en-US"/>
              </w:rPr>
              <w:t>ณ วันที่ 1 มกราคม</w:t>
            </w:r>
          </w:p>
        </w:tc>
        <w:tc>
          <w:tcPr>
            <w:tcW w:w="990" w:type="dxa"/>
          </w:tcPr>
          <w:p w:rsidR="002C6588" w:rsidRPr="002A7CAF" w:rsidRDefault="002C6588" w:rsidP="006D4E1D">
            <w:pPr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2C6588" w:rsidRPr="002A7CAF" w:rsidRDefault="002C6588" w:rsidP="006D4E1D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2C6588" w:rsidRPr="002A7CAF" w:rsidRDefault="002C6588" w:rsidP="006D4E1D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C6588" w:rsidRPr="002A7CAF" w:rsidRDefault="002C6588" w:rsidP="006D4E1D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2C6588" w:rsidRPr="002A7CAF" w:rsidRDefault="002C6588" w:rsidP="006D4E1D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C6588" w:rsidRPr="002A7CAF" w:rsidRDefault="002C6588" w:rsidP="006D4E1D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:rsidR="002C6588" w:rsidRPr="002A7CAF" w:rsidRDefault="002C6588" w:rsidP="006D4E1D">
            <w:pPr>
              <w:tabs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6588" w:rsidRPr="002A7CAF" w:rsidRDefault="002C6588" w:rsidP="006D4E1D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2C6588" w:rsidRPr="002A7CAF" w:rsidRDefault="002C6588" w:rsidP="006D4E1D">
            <w:pPr>
              <w:tabs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7EB" w:rsidRPr="002A7CAF" w:rsidTr="00DE7B8E">
        <w:trPr>
          <w:cantSplit/>
        </w:trPr>
        <w:tc>
          <w:tcPr>
            <w:tcW w:w="2862" w:type="dxa"/>
          </w:tcPr>
          <w:p w:rsidR="007E47EB" w:rsidRPr="00E54CEC" w:rsidRDefault="007E47EB" w:rsidP="007E47EB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 xml:space="preserve">- </w:t>
            </w:r>
            <w:r w:rsidRPr="00E54CEC">
              <w:rPr>
                <w:rFonts w:ascii="Angsana New" w:eastAsia="Cordia New" w:hAnsi="Angsana New" w:cs="Angsana New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</w:tcPr>
          <w:p w:rsidR="007E47EB" w:rsidRPr="001273EF" w:rsidRDefault="007E47EB" w:rsidP="007E47EB">
            <w:pPr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73EF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:rsidR="007E47EB" w:rsidRPr="002A7CAF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70" w:type="dxa"/>
          </w:tcPr>
          <w:p w:rsidR="007E47EB" w:rsidRPr="00BD13C6" w:rsidRDefault="007E47EB" w:rsidP="007E47EB">
            <w:pPr>
              <w:pStyle w:val="3"/>
              <w:tabs>
                <w:tab w:val="clear" w:pos="360"/>
                <w:tab w:val="clear" w:pos="720"/>
              </w:tabs>
              <w:ind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:rsidR="007E47EB" w:rsidRPr="002A7CAF" w:rsidRDefault="007E47EB" w:rsidP="007E47EB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:rsidR="007E47EB" w:rsidRPr="00E54CEC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4CEC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70" w:type="dxa"/>
          </w:tcPr>
          <w:p w:rsidR="007E47EB" w:rsidRPr="00E54CEC" w:rsidRDefault="007E47EB" w:rsidP="007E47EB">
            <w:pPr>
              <w:pStyle w:val="3"/>
              <w:tabs>
                <w:tab w:val="clear" w:pos="360"/>
                <w:tab w:val="clear" w:pos="720"/>
              </w:tabs>
              <w:ind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7E47EB" w:rsidRPr="00E54CEC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4CEC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7E47EB" w:rsidRPr="002A7CAF" w:rsidTr="00DE7B8E">
        <w:trPr>
          <w:cantSplit/>
        </w:trPr>
        <w:tc>
          <w:tcPr>
            <w:tcW w:w="2862" w:type="dxa"/>
          </w:tcPr>
          <w:p w:rsidR="007E47EB" w:rsidRPr="00BD13C6" w:rsidRDefault="007E47EB" w:rsidP="007E47EB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BD13C6">
              <w:rPr>
                <w:rFonts w:ascii="Angsana New" w:eastAsia="Cordia New" w:hAnsi="Angsana New" w:cs="Angsana New"/>
                <w:cs/>
                <w:lang w:val="en-US"/>
              </w:rPr>
              <w:t>ลดมูลค่าหุ้น</w:t>
            </w:r>
          </w:p>
        </w:tc>
        <w:tc>
          <w:tcPr>
            <w:tcW w:w="990" w:type="dxa"/>
          </w:tcPr>
          <w:p w:rsidR="007E47EB" w:rsidRPr="001273EF" w:rsidRDefault="007E47EB" w:rsidP="007E47EB">
            <w:pPr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E47EB" w:rsidRPr="002A7CAF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E47EB" w:rsidRPr="00BD13C6" w:rsidRDefault="007E47EB" w:rsidP="007E47EB">
            <w:pPr>
              <w:pStyle w:val="3"/>
              <w:tabs>
                <w:tab w:val="clear" w:pos="360"/>
                <w:tab w:val="clear" w:pos="720"/>
              </w:tabs>
              <w:ind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E47EB" w:rsidRPr="002A7CAF" w:rsidRDefault="007E47EB" w:rsidP="007E47EB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:rsidR="007E47EB" w:rsidRPr="00E54CEC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E47EB" w:rsidRPr="00E54CEC" w:rsidRDefault="007E47EB" w:rsidP="007E47EB">
            <w:pPr>
              <w:pStyle w:val="3"/>
              <w:tabs>
                <w:tab w:val="clear" w:pos="360"/>
                <w:tab w:val="clear" w:pos="720"/>
              </w:tabs>
              <w:ind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7E47EB" w:rsidRPr="00E54CEC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0B8" w:rsidRPr="002A7CAF" w:rsidTr="00DE7B8E">
        <w:trPr>
          <w:cantSplit/>
        </w:trPr>
        <w:tc>
          <w:tcPr>
            <w:tcW w:w="2862" w:type="dxa"/>
          </w:tcPr>
          <w:p w:rsidR="001870B8" w:rsidRPr="00BD13C6" w:rsidRDefault="001870B8" w:rsidP="001870B8">
            <w:pPr>
              <w:pStyle w:val="a"/>
              <w:tabs>
                <w:tab w:val="clear" w:pos="1080"/>
                <w:tab w:val="left" w:pos="207"/>
                <w:tab w:val="left" w:pos="540"/>
              </w:tabs>
              <w:ind w:right="-108"/>
              <w:rPr>
                <w:rFonts w:ascii="Angsana New" w:eastAsia="Cordia New" w:hAnsi="Angsana New" w:cs="Angsana New"/>
                <w:cs/>
                <w:lang w:val="en-US"/>
              </w:rPr>
            </w:pPr>
            <w:r w:rsidRPr="00BD13C6">
              <w:rPr>
                <w:rFonts w:ascii="Angsana New" w:eastAsia="Cordia New" w:hAnsi="Angsana New" w:cs="Angsana New" w:hint="cs"/>
                <w:cs/>
                <w:lang w:val="en-US"/>
              </w:rPr>
              <w:t xml:space="preserve">- จาก </w:t>
            </w:r>
            <w:r w:rsidRPr="00BD13C6">
              <w:rPr>
                <w:rFonts w:ascii="Angsana New" w:eastAsia="Cordia New" w:hAnsi="Angsana New" w:cs="Angsana New"/>
                <w:lang w:val="en-US"/>
              </w:rPr>
              <w:t xml:space="preserve">100 </w:t>
            </w:r>
            <w:r w:rsidRPr="00BD13C6">
              <w:rPr>
                <w:rFonts w:ascii="Angsana New" w:eastAsia="Cordia New" w:hAnsi="Angsana New" w:cs="Angsana New" w:hint="cs"/>
                <w:cs/>
                <w:lang w:val="en-US"/>
              </w:rPr>
              <w:t xml:space="preserve">บาท เป็น </w:t>
            </w:r>
            <w:r w:rsidRPr="00BD13C6">
              <w:rPr>
                <w:rFonts w:ascii="Angsana New" w:eastAsia="Cordia New" w:hAnsi="Angsana New" w:cs="Angsana New"/>
                <w:lang w:val="en-US"/>
              </w:rPr>
              <w:t xml:space="preserve">0.50 </w:t>
            </w:r>
            <w:r w:rsidRPr="00BD13C6">
              <w:rPr>
                <w:rFonts w:ascii="Angsana New" w:eastAsia="Cordia New" w:hAnsi="Angsana New" w:cs="Angsana New" w:hint="cs"/>
                <w:cs/>
                <w:lang w:val="en-US"/>
              </w:rPr>
              <w:t>บาท</w:t>
            </w:r>
          </w:p>
        </w:tc>
        <w:tc>
          <w:tcPr>
            <w:tcW w:w="990" w:type="dxa"/>
          </w:tcPr>
          <w:p w:rsidR="001870B8" w:rsidRPr="00BD13C6" w:rsidRDefault="001870B8" w:rsidP="001870B8">
            <w:pPr>
              <w:ind w:right="72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eastAsia="Cordi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:rsidR="001870B8" w:rsidRPr="002A7CAF" w:rsidRDefault="001870B8" w:rsidP="001870B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870B8" w:rsidRPr="00BD13C6" w:rsidRDefault="001870B8" w:rsidP="001870B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199,000</w:t>
            </w:r>
          </w:p>
        </w:tc>
        <w:tc>
          <w:tcPr>
            <w:tcW w:w="270" w:type="dxa"/>
          </w:tcPr>
          <w:p w:rsidR="001870B8" w:rsidRPr="00BD13C6" w:rsidRDefault="001870B8" w:rsidP="001870B8">
            <w:pPr>
              <w:pStyle w:val="3"/>
              <w:tabs>
                <w:tab w:val="clear" w:pos="360"/>
                <w:tab w:val="clear" w:pos="720"/>
              </w:tabs>
              <w:ind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1870B8" w:rsidRPr="00BD13C6" w:rsidRDefault="001870B8" w:rsidP="001870B8">
            <w:pPr>
              <w:tabs>
                <w:tab w:val="decimal" w:pos="54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870B8" w:rsidRPr="002A7CAF" w:rsidRDefault="001870B8" w:rsidP="001870B8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:rsidR="001870B8" w:rsidRPr="00BD13C6" w:rsidRDefault="001870B8" w:rsidP="001870B8">
            <w:pPr>
              <w:tabs>
                <w:tab w:val="decimal" w:pos="54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870B8" w:rsidRPr="00BD13C6" w:rsidRDefault="001870B8" w:rsidP="001870B8">
            <w:pPr>
              <w:tabs>
                <w:tab w:val="decimal" w:pos="54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870B8" w:rsidRPr="00BD13C6" w:rsidRDefault="001870B8" w:rsidP="001870B8">
            <w:pPr>
              <w:tabs>
                <w:tab w:val="decimal" w:pos="54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47EB" w:rsidRPr="002A7CAF" w:rsidTr="00441203">
        <w:trPr>
          <w:cantSplit/>
          <w:trHeight w:val="425"/>
        </w:trPr>
        <w:tc>
          <w:tcPr>
            <w:tcW w:w="2862" w:type="dxa"/>
          </w:tcPr>
          <w:p w:rsidR="007E47EB" w:rsidRPr="002A7CAF" w:rsidRDefault="007E47EB" w:rsidP="007E47EB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955D71">
              <w:rPr>
                <w:rFonts w:ascii="Angsana New" w:eastAsia="Cordia New" w:hAnsi="Angsana New" w:cs="Angsana New"/>
                <w:cs/>
                <w:lang w:val="en-US"/>
              </w:rPr>
              <w:t>ออกหุ้นใหม่</w:t>
            </w:r>
          </w:p>
        </w:tc>
        <w:tc>
          <w:tcPr>
            <w:tcW w:w="990" w:type="dxa"/>
          </w:tcPr>
          <w:p w:rsidR="007E47EB" w:rsidRPr="00BD13C6" w:rsidRDefault="007E47EB" w:rsidP="007E47EB">
            <w:pPr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:rsidR="007E47EB" w:rsidRPr="002A7CAF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68,000</w:t>
            </w:r>
          </w:p>
        </w:tc>
        <w:tc>
          <w:tcPr>
            <w:tcW w:w="270" w:type="dxa"/>
          </w:tcPr>
          <w:p w:rsidR="007E47EB" w:rsidRPr="00BD13C6" w:rsidRDefault="007E47EB" w:rsidP="007E47EB">
            <w:pPr>
              <w:pStyle w:val="3"/>
              <w:tabs>
                <w:tab w:val="clear" w:pos="360"/>
                <w:tab w:val="clear" w:pos="720"/>
              </w:tabs>
              <w:ind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:rsidR="007E47EB" w:rsidRPr="002A7CAF" w:rsidRDefault="007E47EB" w:rsidP="007E47EB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7E47EB" w:rsidRPr="002A7CAF" w:rsidRDefault="007E47EB" w:rsidP="007E47EB">
            <w:pPr>
              <w:tabs>
                <w:tab w:val="decimal" w:pos="54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47EB" w:rsidRPr="002A7CAF" w:rsidRDefault="007E47EB" w:rsidP="007E47EB">
            <w:pPr>
              <w:tabs>
                <w:tab w:val="decimal" w:pos="60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7E47EB" w:rsidRPr="002A7CAF" w:rsidRDefault="007E47EB" w:rsidP="007E47EB">
            <w:pPr>
              <w:tabs>
                <w:tab w:val="decimal" w:pos="513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3B03" w:rsidRPr="002A7CAF" w:rsidTr="00DE7B8E">
        <w:trPr>
          <w:cantSplit/>
        </w:trPr>
        <w:tc>
          <w:tcPr>
            <w:tcW w:w="2862" w:type="dxa"/>
          </w:tcPr>
          <w:p w:rsidR="000A3B03" w:rsidRPr="002A7CAF" w:rsidRDefault="000A3B03" w:rsidP="000A3B03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</w:pPr>
            <w:r w:rsidRPr="002A7CAF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ณ วันที่ 3</w:t>
            </w:r>
            <w:r w:rsidRPr="002A7CAF">
              <w:rPr>
                <w:rFonts w:ascii="Angsana New" w:eastAsia="Cordia New" w:hAnsi="Angsana New" w:cs="Angsana New"/>
                <w:b/>
                <w:bCs/>
                <w:lang w:val="en-US"/>
              </w:rPr>
              <w:t xml:space="preserve">1 </w:t>
            </w:r>
            <w:r w:rsidRPr="002A7CAF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90" w:type="dxa"/>
          </w:tcPr>
          <w:p w:rsidR="000A3B03" w:rsidRPr="001273EF" w:rsidRDefault="000A3B03" w:rsidP="000A3B03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A3B03" w:rsidRPr="002A7CAF" w:rsidRDefault="000A3B03" w:rsidP="000A3B03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0A3B03" w:rsidRPr="00E54CEC" w:rsidRDefault="000A3B03" w:rsidP="000A3B03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3B03" w:rsidRPr="00E54CEC" w:rsidRDefault="000A3B03" w:rsidP="000A3B03">
            <w:pPr>
              <w:pStyle w:val="3"/>
              <w:tabs>
                <w:tab w:val="clear" w:pos="360"/>
                <w:tab w:val="clear" w:pos="720"/>
              </w:tabs>
              <w:ind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0A3B03" w:rsidRPr="00E54CEC" w:rsidRDefault="000A3B03" w:rsidP="000A3B03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0A3B03" w:rsidRPr="00E54CEC" w:rsidRDefault="000A3B03" w:rsidP="000A3B03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3B03" w:rsidRPr="00E54CEC" w:rsidRDefault="000A3B03" w:rsidP="000A3B03">
            <w:pPr>
              <w:pStyle w:val="3"/>
              <w:tabs>
                <w:tab w:val="clear" w:pos="360"/>
                <w:tab w:val="clear" w:pos="720"/>
              </w:tabs>
              <w:ind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0A3B03" w:rsidRPr="00E54CEC" w:rsidRDefault="000A3B03" w:rsidP="000A3B03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E47EB" w:rsidRPr="002A7CAF" w:rsidTr="00DE7B8E">
        <w:trPr>
          <w:cantSplit/>
        </w:trPr>
        <w:tc>
          <w:tcPr>
            <w:tcW w:w="2862" w:type="dxa"/>
          </w:tcPr>
          <w:p w:rsidR="007E47EB" w:rsidRPr="00BD13C6" w:rsidRDefault="007E47EB" w:rsidP="007E47EB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BD13C6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- หุ้นสามัญ</w:t>
            </w:r>
          </w:p>
        </w:tc>
        <w:tc>
          <w:tcPr>
            <w:tcW w:w="990" w:type="dxa"/>
          </w:tcPr>
          <w:p w:rsidR="007E47EB" w:rsidRPr="00CC02F1" w:rsidRDefault="007E47EB" w:rsidP="007E47EB">
            <w:pPr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2F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C02F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7E47EB" w:rsidRPr="001870B8" w:rsidRDefault="007E47EB" w:rsidP="007E47EB">
            <w:pPr>
              <w:tabs>
                <w:tab w:val="decimal" w:pos="54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70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47EB" w:rsidRPr="001870B8" w:rsidRDefault="007E47EB" w:rsidP="007E47EB">
            <w:pPr>
              <w:tabs>
                <w:tab w:val="decimal" w:pos="70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:rsidR="007E47EB" w:rsidRPr="001870B8" w:rsidRDefault="007E47EB" w:rsidP="007E47EB">
            <w:pPr>
              <w:tabs>
                <w:tab w:val="decimal" w:pos="54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70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47EB" w:rsidRPr="00BD13C6" w:rsidRDefault="007E47EB" w:rsidP="007E47EB">
            <w:pPr>
              <w:tabs>
                <w:tab w:val="decimal" w:pos="70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C6">
              <w:rPr>
                <w:rFonts w:ascii="Angsana New" w:hAnsi="Angsana New"/>
                <w:b/>
                <w:bCs/>
                <w:sz w:val="30"/>
                <w:szCs w:val="30"/>
              </w:rPr>
              <w:t>1,000</w:t>
            </w:r>
          </w:p>
        </w:tc>
        <w:tc>
          <w:tcPr>
            <w:tcW w:w="270" w:type="dxa"/>
          </w:tcPr>
          <w:p w:rsidR="007E47EB" w:rsidRPr="00BD13C6" w:rsidRDefault="007E47EB" w:rsidP="007E47EB">
            <w:pPr>
              <w:pStyle w:val="3"/>
              <w:tabs>
                <w:tab w:val="clear" w:pos="360"/>
                <w:tab w:val="clear" w:pos="720"/>
              </w:tabs>
              <w:ind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C6"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</w:tr>
      <w:tr w:rsidR="007E47EB" w:rsidRPr="002A7CAF" w:rsidTr="00DE7B8E">
        <w:trPr>
          <w:cantSplit/>
        </w:trPr>
        <w:tc>
          <w:tcPr>
            <w:tcW w:w="2862" w:type="dxa"/>
          </w:tcPr>
          <w:p w:rsidR="007E47EB" w:rsidRPr="00BD13C6" w:rsidRDefault="007E47EB" w:rsidP="007E47EB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BD13C6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- หุ้นสามัญ</w:t>
            </w:r>
          </w:p>
        </w:tc>
        <w:tc>
          <w:tcPr>
            <w:tcW w:w="990" w:type="dxa"/>
          </w:tcPr>
          <w:p w:rsidR="007E47EB" w:rsidRPr="00CC02F1" w:rsidRDefault="007E47EB" w:rsidP="007E47EB">
            <w:pPr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2F1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C6">
              <w:rPr>
                <w:rFonts w:ascii="Angsana New" w:hAnsi="Angsana New"/>
                <w:b/>
                <w:bCs/>
                <w:sz w:val="30"/>
                <w:szCs w:val="30"/>
              </w:rPr>
              <w:t>268,000</w:t>
            </w:r>
          </w:p>
        </w:tc>
        <w:tc>
          <w:tcPr>
            <w:tcW w:w="270" w:type="dxa"/>
          </w:tcPr>
          <w:p w:rsidR="007E47EB" w:rsidRPr="00BD13C6" w:rsidRDefault="007E47EB" w:rsidP="007E47EB">
            <w:pPr>
              <w:pStyle w:val="3"/>
              <w:tabs>
                <w:tab w:val="clear" w:pos="360"/>
                <w:tab w:val="clear" w:pos="720"/>
              </w:tabs>
              <w:ind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C6">
              <w:rPr>
                <w:rFonts w:ascii="Angsana New" w:hAnsi="Angsana New"/>
                <w:b/>
                <w:bCs/>
                <w:sz w:val="30"/>
                <w:szCs w:val="30"/>
              </w:rPr>
              <w:t>134,000</w:t>
            </w:r>
          </w:p>
        </w:tc>
        <w:tc>
          <w:tcPr>
            <w:tcW w:w="270" w:type="dxa"/>
          </w:tcPr>
          <w:p w:rsidR="007E47EB" w:rsidRPr="00BD13C6" w:rsidRDefault="007E47EB" w:rsidP="007E47EB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:rsidR="007E47EB" w:rsidRPr="001870B8" w:rsidRDefault="007E47EB" w:rsidP="007E47EB">
            <w:pPr>
              <w:tabs>
                <w:tab w:val="decimal" w:pos="540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70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47EB" w:rsidRPr="001870B8" w:rsidRDefault="007E47EB" w:rsidP="007E47EB">
            <w:pPr>
              <w:tabs>
                <w:tab w:val="decimal" w:pos="540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:rsidR="007E47EB" w:rsidRPr="001870B8" w:rsidRDefault="007E47EB" w:rsidP="007E47EB">
            <w:pPr>
              <w:tabs>
                <w:tab w:val="decimal" w:pos="540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70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A3B03" w:rsidRPr="002A7CAF" w:rsidTr="00DE7B8E">
        <w:trPr>
          <w:cantSplit/>
        </w:trPr>
        <w:tc>
          <w:tcPr>
            <w:tcW w:w="2862" w:type="dxa"/>
          </w:tcPr>
          <w:p w:rsidR="000A3B03" w:rsidRPr="002A7CAF" w:rsidRDefault="000A3B03" w:rsidP="000A3B03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990" w:type="dxa"/>
          </w:tcPr>
          <w:p w:rsidR="000A3B03" w:rsidRPr="00A77CE2" w:rsidRDefault="000A3B03" w:rsidP="000A3B03">
            <w:pPr>
              <w:ind w:right="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0A3B03" w:rsidRPr="002A7CAF" w:rsidRDefault="000A3B03" w:rsidP="000A3B03">
            <w:pPr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7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882"/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3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35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882"/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3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0A3B03" w:rsidRPr="002A7CAF" w:rsidTr="00DE7B8E">
        <w:trPr>
          <w:cantSplit/>
        </w:trPr>
        <w:tc>
          <w:tcPr>
            <w:tcW w:w="2862" w:type="dxa"/>
          </w:tcPr>
          <w:p w:rsidR="000A3B03" w:rsidRPr="003754BA" w:rsidRDefault="000A3B03" w:rsidP="000A3B03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b/>
                <w:bCs/>
                <w:i/>
                <w:iCs/>
                <w:cs/>
                <w:lang w:val="en-US"/>
              </w:rPr>
              <w:t>หุ้น</w:t>
            </w:r>
            <w:r w:rsidRPr="003754BA">
              <w:rPr>
                <w:rFonts w:ascii="Angsana New" w:eastAsia="Cordia New" w:hAnsi="Angsana New" w:cs="Angsana New"/>
                <w:b/>
                <w:bCs/>
                <w:i/>
                <w:iCs/>
                <w:cs/>
                <w:lang w:val="en-US"/>
              </w:rPr>
              <w:t>ที่ออกและชำระแล้ว</w:t>
            </w:r>
          </w:p>
        </w:tc>
        <w:tc>
          <w:tcPr>
            <w:tcW w:w="990" w:type="dxa"/>
          </w:tcPr>
          <w:p w:rsidR="000A3B03" w:rsidRPr="00A77CE2" w:rsidRDefault="000A3B03" w:rsidP="000A3B03">
            <w:pPr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3B03" w:rsidRPr="002A7CAF" w:rsidRDefault="000A3B03" w:rsidP="000A3B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88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88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3B03" w:rsidRPr="002A7CAF" w:rsidTr="00DE7B8E">
        <w:trPr>
          <w:cantSplit/>
        </w:trPr>
        <w:tc>
          <w:tcPr>
            <w:tcW w:w="2862" w:type="dxa"/>
          </w:tcPr>
          <w:p w:rsidR="000A3B03" w:rsidRPr="00E54CEC" w:rsidRDefault="000A3B03" w:rsidP="000A3B03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lang w:val="en-US"/>
              </w:rPr>
            </w:pPr>
            <w:r w:rsidRPr="00E54CEC">
              <w:rPr>
                <w:rFonts w:ascii="Angsana New" w:eastAsia="Cordia New" w:hAnsi="Angsana New" w:cs="Angsana New"/>
                <w:cs/>
                <w:lang w:val="en-US"/>
              </w:rPr>
              <w:t xml:space="preserve">ณ วันที่ </w:t>
            </w:r>
            <w:r w:rsidRPr="00E54CEC">
              <w:rPr>
                <w:rFonts w:ascii="Angsana New" w:eastAsia="Cordia New" w:hAnsi="Angsana New" w:cs="Angsana New"/>
                <w:lang w:val="en-US"/>
              </w:rPr>
              <w:t>1</w:t>
            </w:r>
            <w:r w:rsidRPr="00E54CEC">
              <w:rPr>
                <w:rFonts w:ascii="Angsana New" w:eastAsia="Cordia New" w:hAnsi="Angsana New" w:cs="Angsana New"/>
                <w:cs/>
                <w:lang w:val="en-US"/>
              </w:rPr>
              <w:t xml:space="preserve"> มกราคม</w:t>
            </w:r>
          </w:p>
        </w:tc>
        <w:tc>
          <w:tcPr>
            <w:tcW w:w="990" w:type="dxa"/>
          </w:tcPr>
          <w:p w:rsidR="000A3B03" w:rsidRPr="00A77CE2" w:rsidRDefault="000A3B03" w:rsidP="000A3B03">
            <w:pPr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3B03" w:rsidRPr="002A7CAF" w:rsidRDefault="000A3B03" w:rsidP="000A3B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88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88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0A3B03" w:rsidRPr="002A7CAF" w:rsidRDefault="000A3B03" w:rsidP="000A3B03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E47EB" w:rsidRPr="002A7CAF" w:rsidTr="00DE7B8E">
        <w:trPr>
          <w:cantSplit/>
        </w:trPr>
        <w:tc>
          <w:tcPr>
            <w:tcW w:w="2862" w:type="dxa"/>
          </w:tcPr>
          <w:p w:rsidR="007E47EB" w:rsidRPr="00E54CEC" w:rsidRDefault="007E47EB" w:rsidP="007E47EB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 xml:space="preserve">- </w:t>
            </w:r>
            <w:r w:rsidRPr="00E54CEC">
              <w:rPr>
                <w:rFonts w:ascii="Angsana New" w:eastAsia="Cordia New" w:hAnsi="Angsana New" w:cs="Angsana New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</w:tcPr>
          <w:p w:rsidR="007E47EB" w:rsidRPr="00A91976" w:rsidRDefault="007E47EB" w:rsidP="007E47EB">
            <w:pPr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CE2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70" w:type="dxa"/>
          </w:tcPr>
          <w:p w:rsidR="007E47EB" w:rsidRPr="00BD13C6" w:rsidRDefault="007E47EB" w:rsidP="007E47EB">
            <w:pPr>
              <w:pStyle w:val="3"/>
              <w:tabs>
                <w:tab w:val="clear" w:pos="360"/>
                <w:tab w:val="clear" w:pos="720"/>
              </w:tabs>
              <w:ind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:rsidR="007E47EB" w:rsidRPr="00BD13C6" w:rsidRDefault="007E47EB" w:rsidP="007E47EB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70" w:type="dxa"/>
          </w:tcPr>
          <w:p w:rsidR="007E47EB" w:rsidRPr="00BD13C6" w:rsidRDefault="007E47EB" w:rsidP="007E47EB">
            <w:pPr>
              <w:pStyle w:val="3"/>
              <w:tabs>
                <w:tab w:val="clear" w:pos="360"/>
                <w:tab w:val="clear" w:pos="720"/>
              </w:tabs>
              <w:ind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7E47EB" w:rsidRPr="002A7CAF" w:rsidTr="00DE7B8E">
        <w:trPr>
          <w:cantSplit/>
        </w:trPr>
        <w:tc>
          <w:tcPr>
            <w:tcW w:w="2862" w:type="dxa"/>
          </w:tcPr>
          <w:p w:rsidR="007E47EB" w:rsidRPr="00BD13C6" w:rsidRDefault="007E47EB" w:rsidP="007E47EB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BD13C6">
              <w:rPr>
                <w:rFonts w:ascii="Angsana New" w:eastAsia="Cordia New" w:hAnsi="Angsana New" w:cs="Angsana New"/>
                <w:cs/>
                <w:lang w:val="en-US"/>
              </w:rPr>
              <w:t>ลดมูลค่าหุ้น</w:t>
            </w:r>
          </w:p>
        </w:tc>
        <w:tc>
          <w:tcPr>
            <w:tcW w:w="990" w:type="dxa"/>
          </w:tcPr>
          <w:p w:rsidR="007E47EB" w:rsidRPr="00A77CE2" w:rsidRDefault="007E47EB" w:rsidP="007E47EB">
            <w:pPr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E47EB" w:rsidRPr="002A7CAF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E47EB" w:rsidRPr="007E47EB" w:rsidRDefault="007E47EB" w:rsidP="007E47EB">
            <w:pPr>
              <w:pStyle w:val="3"/>
              <w:tabs>
                <w:tab w:val="clear" w:pos="360"/>
                <w:tab w:val="clear" w:pos="720"/>
              </w:tabs>
              <w:ind w:right="-11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35" w:type="dxa"/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E47EB" w:rsidRPr="007E47EB" w:rsidRDefault="007E47EB" w:rsidP="007E47EB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53" w:type="dxa"/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7EB" w:rsidRPr="002A7CAF" w:rsidTr="00DE7B8E">
        <w:trPr>
          <w:cantSplit/>
        </w:trPr>
        <w:tc>
          <w:tcPr>
            <w:tcW w:w="2862" w:type="dxa"/>
          </w:tcPr>
          <w:p w:rsidR="007E47EB" w:rsidRPr="00BD13C6" w:rsidRDefault="007E47EB" w:rsidP="007E47EB">
            <w:pPr>
              <w:pStyle w:val="a"/>
              <w:tabs>
                <w:tab w:val="clear" w:pos="1080"/>
                <w:tab w:val="left" w:pos="207"/>
                <w:tab w:val="left" w:pos="540"/>
              </w:tabs>
              <w:ind w:right="-108"/>
              <w:rPr>
                <w:rFonts w:ascii="Angsana New" w:eastAsia="Cordia New" w:hAnsi="Angsana New" w:cs="Angsana New"/>
                <w:cs/>
                <w:lang w:val="en-US"/>
              </w:rPr>
            </w:pPr>
            <w:r w:rsidRPr="00BD13C6">
              <w:rPr>
                <w:rFonts w:ascii="Angsana New" w:eastAsia="Cordia New" w:hAnsi="Angsana New" w:cs="Angsana New" w:hint="cs"/>
                <w:cs/>
                <w:lang w:val="en-US"/>
              </w:rPr>
              <w:t xml:space="preserve">- จาก </w:t>
            </w:r>
            <w:r w:rsidRPr="00BD13C6">
              <w:rPr>
                <w:rFonts w:ascii="Angsana New" w:eastAsia="Cordia New" w:hAnsi="Angsana New" w:cs="Angsana New"/>
                <w:lang w:val="en-US"/>
              </w:rPr>
              <w:t xml:space="preserve">100 </w:t>
            </w:r>
            <w:r w:rsidRPr="00BD13C6">
              <w:rPr>
                <w:rFonts w:ascii="Angsana New" w:eastAsia="Cordia New" w:hAnsi="Angsana New" w:cs="Angsana New" w:hint="cs"/>
                <w:cs/>
                <w:lang w:val="en-US"/>
              </w:rPr>
              <w:t xml:space="preserve">บาท เป็น </w:t>
            </w:r>
            <w:r w:rsidRPr="00BD13C6">
              <w:rPr>
                <w:rFonts w:ascii="Angsana New" w:eastAsia="Cordia New" w:hAnsi="Angsana New" w:cs="Angsana New"/>
                <w:lang w:val="en-US"/>
              </w:rPr>
              <w:t xml:space="preserve">0.50 </w:t>
            </w:r>
            <w:r w:rsidRPr="00BD13C6">
              <w:rPr>
                <w:rFonts w:ascii="Angsana New" w:eastAsia="Cordia New" w:hAnsi="Angsana New" w:cs="Angsana New" w:hint="cs"/>
                <w:cs/>
                <w:lang w:val="en-US"/>
              </w:rPr>
              <w:t>บาท</w:t>
            </w:r>
          </w:p>
        </w:tc>
        <w:tc>
          <w:tcPr>
            <w:tcW w:w="990" w:type="dxa"/>
          </w:tcPr>
          <w:p w:rsidR="007E47EB" w:rsidRPr="00A91976" w:rsidRDefault="007E47EB" w:rsidP="007E47EB">
            <w:pPr>
              <w:ind w:right="72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77CE2">
              <w:rPr>
                <w:rFonts w:ascii="Angsana New" w:eastAsia="Cordi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199,000</w:t>
            </w:r>
          </w:p>
        </w:tc>
        <w:tc>
          <w:tcPr>
            <w:tcW w:w="270" w:type="dxa"/>
          </w:tcPr>
          <w:p w:rsidR="007E47EB" w:rsidRPr="00BD13C6" w:rsidRDefault="007E47EB" w:rsidP="007E47EB">
            <w:pPr>
              <w:pStyle w:val="3"/>
              <w:tabs>
                <w:tab w:val="clear" w:pos="360"/>
                <w:tab w:val="clear" w:pos="720"/>
              </w:tabs>
              <w:ind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7E47EB" w:rsidRPr="00BD13C6" w:rsidRDefault="007E47EB" w:rsidP="007E47EB">
            <w:pPr>
              <w:tabs>
                <w:tab w:val="decimal" w:pos="54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47EB" w:rsidRPr="00BD13C6" w:rsidRDefault="007E47EB" w:rsidP="007E47EB">
            <w:pPr>
              <w:tabs>
                <w:tab w:val="decimal" w:pos="70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7E47EB" w:rsidRPr="00BD13C6" w:rsidRDefault="007E47EB" w:rsidP="007E47EB">
            <w:pPr>
              <w:tabs>
                <w:tab w:val="decimal" w:pos="54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47EB" w:rsidRPr="00BD13C6" w:rsidRDefault="007E47EB" w:rsidP="007E47EB">
            <w:pPr>
              <w:tabs>
                <w:tab w:val="decimal" w:pos="54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7E47EB" w:rsidRPr="00BD13C6" w:rsidRDefault="007E47EB" w:rsidP="007E47EB">
            <w:pPr>
              <w:tabs>
                <w:tab w:val="decimal" w:pos="54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70B8" w:rsidRPr="002A7CAF" w:rsidTr="00DE7B8E">
        <w:trPr>
          <w:cantSplit/>
        </w:trPr>
        <w:tc>
          <w:tcPr>
            <w:tcW w:w="2862" w:type="dxa"/>
          </w:tcPr>
          <w:p w:rsidR="001870B8" w:rsidRPr="002A7CAF" w:rsidRDefault="001870B8" w:rsidP="001870B8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955D71">
              <w:rPr>
                <w:rFonts w:ascii="Angsana New" w:eastAsia="Cordia New" w:hAnsi="Angsana New" w:cs="Angsana New"/>
                <w:cs/>
                <w:lang w:val="en-US"/>
              </w:rPr>
              <w:t>ออกหุ้นใหม่</w:t>
            </w:r>
          </w:p>
        </w:tc>
        <w:tc>
          <w:tcPr>
            <w:tcW w:w="990" w:type="dxa"/>
          </w:tcPr>
          <w:p w:rsidR="001870B8" w:rsidRPr="00A91976" w:rsidRDefault="001870B8" w:rsidP="001870B8">
            <w:pPr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CE2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:rsidR="001870B8" w:rsidRPr="002A7CAF" w:rsidRDefault="001870B8" w:rsidP="001870B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870B8" w:rsidRPr="00BD13C6" w:rsidRDefault="001870B8" w:rsidP="001870B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68,000</w:t>
            </w:r>
          </w:p>
        </w:tc>
        <w:tc>
          <w:tcPr>
            <w:tcW w:w="270" w:type="dxa"/>
          </w:tcPr>
          <w:p w:rsidR="001870B8" w:rsidRPr="00BD13C6" w:rsidRDefault="001870B8" w:rsidP="001870B8">
            <w:pPr>
              <w:pStyle w:val="3"/>
              <w:tabs>
                <w:tab w:val="clear" w:pos="360"/>
                <w:tab w:val="clear" w:pos="720"/>
              </w:tabs>
              <w:ind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1870B8" w:rsidRPr="00BD13C6" w:rsidRDefault="001870B8" w:rsidP="001870B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:rsidR="001870B8" w:rsidRPr="002A7CAF" w:rsidRDefault="001870B8" w:rsidP="001870B8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:rsidR="001870B8" w:rsidRPr="002A7CAF" w:rsidRDefault="001870B8" w:rsidP="001870B8">
            <w:pPr>
              <w:tabs>
                <w:tab w:val="decimal" w:pos="54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870B8" w:rsidRPr="002A7CAF" w:rsidRDefault="001870B8" w:rsidP="001870B8">
            <w:pPr>
              <w:tabs>
                <w:tab w:val="decimal" w:pos="60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870B8" w:rsidRPr="002A7CAF" w:rsidRDefault="001870B8" w:rsidP="001870B8">
            <w:pPr>
              <w:tabs>
                <w:tab w:val="decimal" w:pos="513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47EB" w:rsidRPr="002A7CAF" w:rsidTr="007E47EB">
        <w:trPr>
          <w:cantSplit/>
        </w:trPr>
        <w:tc>
          <w:tcPr>
            <w:tcW w:w="2862" w:type="dxa"/>
          </w:tcPr>
          <w:p w:rsidR="007E47EB" w:rsidRPr="002A7CAF" w:rsidRDefault="007E47EB" w:rsidP="007E47EB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</w:pPr>
            <w:r w:rsidRPr="002A7CAF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ณ วันที่ 3</w:t>
            </w:r>
            <w:r w:rsidRPr="002A7CAF">
              <w:rPr>
                <w:rFonts w:ascii="Angsana New" w:eastAsia="Cordia New" w:hAnsi="Angsana New" w:cs="Angsana New"/>
                <w:b/>
                <w:bCs/>
                <w:lang w:val="en-US"/>
              </w:rPr>
              <w:t xml:space="preserve">1 </w:t>
            </w:r>
            <w:r w:rsidRPr="002A7CAF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90" w:type="dxa"/>
          </w:tcPr>
          <w:p w:rsidR="007E47EB" w:rsidRPr="00CC02F1" w:rsidRDefault="007E47EB" w:rsidP="007E47EB">
            <w:pPr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E47EB" w:rsidRPr="002A7CAF" w:rsidRDefault="007E47EB" w:rsidP="007E47E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7E47EB" w:rsidRPr="00E54CEC" w:rsidRDefault="007E47EB" w:rsidP="007E47E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E47EB" w:rsidRPr="00E54CEC" w:rsidRDefault="007E47EB" w:rsidP="007E47EB">
            <w:pPr>
              <w:pStyle w:val="3"/>
              <w:tabs>
                <w:tab w:val="clear" w:pos="360"/>
                <w:tab w:val="clear" w:pos="720"/>
              </w:tabs>
              <w:ind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7E47EB" w:rsidRPr="00E54CEC" w:rsidRDefault="007E47EB" w:rsidP="007E47E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E47EB" w:rsidRPr="002A7CAF" w:rsidRDefault="007E47EB" w:rsidP="007E47EB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7E47EB" w:rsidRPr="00E54CEC" w:rsidRDefault="007E47EB" w:rsidP="007E47E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E47EB" w:rsidRPr="00E54CEC" w:rsidRDefault="007E47EB" w:rsidP="007E47EB">
            <w:pPr>
              <w:pStyle w:val="3"/>
              <w:tabs>
                <w:tab w:val="clear" w:pos="360"/>
                <w:tab w:val="clear" w:pos="720"/>
              </w:tabs>
              <w:ind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7E47EB" w:rsidRPr="00E54CEC" w:rsidRDefault="007E47EB" w:rsidP="007E47E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E47EB" w:rsidRPr="002A7CAF" w:rsidTr="007E47EB">
        <w:trPr>
          <w:cantSplit/>
        </w:trPr>
        <w:tc>
          <w:tcPr>
            <w:tcW w:w="2862" w:type="dxa"/>
          </w:tcPr>
          <w:p w:rsidR="007E47EB" w:rsidRPr="00BD13C6" w:rsidRDefault="007E47EB" w:rsidP="007E47EB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BD13C6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- หุ้นสามัญ</w:t>
            </w:r>
          </w:p>
        </w:tc>
        <w:tc>
          <w:tcPr>
            <w:tcW w:w="990" w:type="dxa"/>
          </w:tcPr>
          <w:p w:rsidR="007E47EB" w:rsidRPr="00CC02F1" w:rsidRDefault="007E47EB" w:rsidP="007E47EB">
            <w:pPr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2F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C02F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7E47EB" w:rsidRPr="001870B8" w:rsidRDefault="007E47EB" w:rsidP="007E47EB">
            <w:pPr>
              <w:tabs>
                <w:tab w:val="decimal" w:pos="54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70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47EB" w:rsidRPr="001870B8" w:rsidRDefault="007E47EB" w:rsidP="007E47EB">
            <w:pPr>
              <w:tabs>
                <w:tab w:val="decimal" w:pos="70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:rsidR="007E47EB" w:rsidRPr="001870B8" w:rsidRDefault="007E47EB" w:rsidP="007E47EB">
            <w:pPr>
              <w:tabs>
                <w:tab w:val="decimal" w:pos="54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70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47EB" w:rsidRPr="00BD13C6" w:rsidRDefault="007E47EB" w:rsidP="007E47EB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C6">
              <w:rPr>
                <w:rFonts w:ascii="Angsana New" w:hAnsi="Angsana New"/>
                <w:b/>
                <w:bCs/>
                <w:sz w:val="30"/>
                <w:szCs w:val="30"/>
              </w:rPr>
              <w:t>1,000</w:t>
            </w:r>
          </w:p>
        </w:tc>
        <w:tc>
          <w:tcPr>
            <w:tcW w:w="270" w:type="dxa"/>
          </w:tcPr>
          <w:p w:rsidR="007E47EB" w:rsidRPr="00BD13C6" w:rsidRDefault="007E47EB" w:rsidP="007E47EB">
            <w:pPr>
              <w:pStyle w:val="3"/>
              <w:tabs>
                <w:tab w:val="clear" w:pos="360"/>
                <w:tab w:val="clear" w:pos="720"/>
              </w:tabs>
              <w:ind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:rsidR="007E47EB" w:rsidRPr="00BD13C6" w:rsidRDefault="007E47EB" w:rsidP="007E47E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C6"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</w:tr>
      <w:tr w:rsidR="001870B8" w:rsidRPr="002A7CAF" w:rsidTr="007E47EB">
        <w:trPr>
          <w:cantSplit/>
        </w:trPr>
        <w:tc>
          <w:tcPr>
            <w:tcW w:w="2862" w:type="dxa"/>
          </w:tcPr>
          <w:p w:rsidR="001870B8" w:rsidRPr="00BD13C6" w:rsidRDefault="001870B8" w:rsidP="001870B8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BD13C6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- หุ้นสามัญ</w:t>
            </w:r>
          </w:p>
        </w:tc>
        <w:tc>
          <w:tcPr>
            <w:tcW w:w="990" w:type="dxa"/>
          </w:tcPr>
          <w:p w:rsidR="001870B8" w:rsidRPr="00CC02F1" w:rsidRDefault="001870B8" w:rsidP="001870B8">
            <w:pPr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2F1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:rsidR="001870B8" w:rsidRPr="00BD13C6" w:rsidRDefault="001870B8" w:rsidP="001870B8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:rsidR="001870B8" w:rsidRPr="00BD13C6" w:rsidRDefault="001870B8" w:rsidP="001870B8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C6">
              <w:rPr>
                <w:rFonts w:ascii="Angsana New" w:hAnsi="Angsana New"/>
                <w:b/>
                <w:bCs/>
                <w:sz w:val="30"/>
                <w:szCs w:val="30"/>
              </w:rPr>
              <w:t>268,000</w:t>
            </w:r>
          </w:p>
        </w:tc>
        <w:tc>
          <w:tcPr>
            <w:tcW w:w="270" w:type="dxa"/>
          </w:tcPr>
          <w:p w:rsidR="001870B8" w:rsidRPr="00BD13C6" w:rsidRDefault="001870B8" w:rsidP="001870B8">
            <w:pPr>
              <w:pStyle w:val="3"/>
              <w:tabs>
                <w:tab w:val="clear" w:pos="360"/>
                <w:tab w:val="clear" w:pos="720"/>
              </w:tabs>
              <w:ind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</w:tcPr>
          <w:p w:rsidR="001870B8" w:rsidRPr="00BD13C6" w:rsidRDefault="001870B8" w:rsidP="001870B8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C6">
              <w:rPr>
                <w:rFonts w:ascii="Angsana New" w:hAnsi="Angsana New"/>
                <w:b/>
                <w:bCs/>
                <w:sz w:val="30"/>
                <w:szCs w:val="30"/>
              </w:rPr>
              <w:t>134,000</w:t>
            </w:r>
          </w:p>
        </w:tc>
        <w:tc>
          <w:tcPr>
            <w:tcW w:w="270" w:type="dxa"/>
          </w:tcPr>
          <w:p w:rsidR="001870B8" w:rsidRPr="00BD13C6" w:rsidRDefault="001870B8" w:rsidP="001870B8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</w:tcPr>
          <w:p w:rsidR="001870B8" w:rsidRPr="001870B8" w:rsidRDefault="001870B8" w:rsidP="001870B8">
            <w:pPr>
              <w:tabs>
                <w:tab w:val="decimal" w:pos="54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70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870B8" w:rsidRPr="001870B8" w:rsidRDefault="001870B8" w:rsidP="001870B8">
            <w:pPr>
              <w:tabs>
                <w:tab w:val="decimal" w:pos="60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</w:tcPr>
          <w:p w:rsidR="001870B8" w:rsidRPr="001870B8" w:rsidRDefault="001870B8" w:rsidP="001870B8">
            <w:pPr>
              <w:tabs>
                <w:tab w:val="decimal" w:pos="513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70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E7B8E" w:rsidRDefault="00DE7B8E" w:rsidP="002D0DFB">
      <w:pPr>
        <w:pStyle w:val="a"/>
        <w:tabs>
          <w:tab w:val="clear" w:pos="1080"/>
          <w:tab w:val="left" w:pos="540"/>
        </w:tabs>
        <w:ind w:left="547"/>
        <w:jc w:val="thaiDistribute"/>
        <w:rPr>
          <w:rFonts w:ascii="Angsana New" w:hAnsi="Angsana New" w:cs="Angsana New"/>
          <w:lang w:val="en-US"/>
        </w:rPr>
      </w:pPr>
    </w:p>
    <w:p w:rsidR="002C6588" w:rsidRPr="00DE7B8E" w:rsidRDefault="002C6588" w:rsidP="002D0DFB">
      <w:pPr>
        <w:pStyle w:val="a"/>
        <w:tabs>
          <w:tab w:val="clear" w:pos="1080"/>
          <w:tab w:val="left" w:pos="540"/>
        </w:tabs>
        <w:ind w:left="547"/>
        <w:jc w:val="thaiDistribute"/>
        <w:rPr>
          <w:rFonts w:ascii="Angsana New" w:hAnsi="Angsana New" w:cs="Angsana New"/>
          <w:lang w:val="en-US"/>
        </w:rPr>
      </w:pPr>
      <w:r w:rsidRPr="00DE7B8E">
        <w:rPr>
          <w:rFonts w:ascii="Angsana New" w:hAnsi="Angsana New" w:cs="Angsana New"/>
          <w:cs/>
          <w:lang w:val="en-US"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:rsidR="0016156C" w:rsidRDefault="0016156C" w:rsidP="002D0DFB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E47EB" w:rsidRDefault="007E47EB" w:rsidP="002D0DFB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66927" w:rsidRDefault="00A66927" w:rsidP="00210161">
      <w:pPr>
        <w:ind w:left="313" w:firstLine="2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17C8F" w:rsidRDefault="00617C8F" w:rsidP="00210161">
      <w:pPr>
        <w:ind w:left="313" w:firstLine="227"/>
        <w:jc w:val="thaiDistribute"/>
        <w:rPr>
          <w:b/>
          <w:bCs/>
          <w:i/>
          <w:iCs/>
          <w:sz w:val="30"/>
          <w:szCs w:val="30"/>
        </w:rPr>
      </w:pPr>
      <w:r w:rsidRPr="00210161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</w:t>
      </w:r>
      <w:r w:rsidRPr="00F25831">
        <w:rPr>
          <w:rFonts w:hint="cs"/>
          <w:b/>
          <w:bCs/>
          <w:i/>
          <w:iCs/>
          <w:sz w:val="30"/>
          <w:szCs w:val="30"/>
          <w:cs/>
        </w:rPr>
        <w:t>เสนอขายหุ้นแก่ประชาชนแรกเริ่ม</w:t>
      </w:r>
    </w:p>
    <w:p w:rsidR="00617C8F" w:rsidRPr="00617C8F" w:rsidRDefault="00617C8F" w:rsidP="00617C8F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</w:p>
    <w:p w:rsidR="00617C8F" w:rsidRPr="00F25831" w:rsidRDefault="00617C8F" w:rsidP="00A95009">
      <w:pPr>
        <w:tabs>
          <w:tab w:val="left" w:pos="72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25831">
        <w:rPr>
          <w:rFonts w:ascii="Angsana New" w:hAnsi="Angsana New"/>
          <w:color w:val="000000"/>
          <w:sz w:val="30"/>
          <w:szCs w:val="30"/>
          <w:cs/>
        </w:rPr>
        <w:t>ในเดือน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F2583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7789D">
        <w:rPr>
          <w:rFonts w:ascii="Angsana New" w:hAnsi="Angsana New"/>
          <w:color w:val="000000"/>
          <w:sz w:val="30"/>
          <w:szCs w:val="30"/>
        </w:rPr>
        <w:t>2561</w:t>
      </w:r>
      <w:r w:rsidRPr="00F25831">
        <w:rPr>
          <w:rFonts w:ascii="Angsana New" w:hAnsi="Angsana New"/>
          <w:color w:val="000000"/>
          <w:sz w:val="30"/>
          <w:szCs w:val="30"/>
        </w:rPr>
        <w:t xml:space="preserve"> 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บริษัทได้เสนอขายหุ้นที่ออกใหม่ให้แก่ประชาชนทั่วไปเป็นครั้งแรกจำนวน </w:t>
      </w:r>
      <w:r>
        <w:rPr>
          <w:rFonts w:ascii="Angsana New" w:hAnsi="Angsana New"/>
          <w:color w:val="000000"/>
          <w:sz w:val="30"/>
          <w:szCs w:val="30"/>
        </w:rPr>
        <w:t>68</w:t>
      </w:r>
      <w:r w:rsidRPr="00F25831">
        <w:rPr>
          <w:rFonts w:ascii="Angsana New" w:hAnsi="Angsana New"/>
          <w:color w:val="000000"/>
          <w:sz w:val="30"/>
          <w:szCs w:val="30"/>
        </w:rPr>
        <w:t xml:space="preserve"> 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="00A03799">
        <w:rPr>
          <w:rFonts w:ascii="Angsana New" w:hAnsi="Angsana New"/>
          <w:color w:val="000000"/>
          <w:sz w:val="30"/>
          <w:szCs w:val="30"/>
        </w:rPr>
        <w:br/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โดยการขายหุ้นใหม่ให้แก่ผู้จองในราคาหุ้นละ </w:t>
      </w:r>
      <w:r w:rsidR="003350BF">
        <w:rPr>
          <w:rFonts w:ascii="Angsana New" w:hAnsi="Angsana New"/>
          <w:color w:val="000000"/>
          <w:sz w:val="30"/>
          <w:szCs w:val="30"/>
        </w:rPr>
        <w:t>6.3</w:t>
      </w:r>
      <w:r>
        <w:rPr>
          <w:rFonts w:ascii="Angsana New" w:hAnsi="Angsana New"/>
          <w:color w:val="000000"/>
          <w:sz w:val="30"/>
          <w:szCs w:val="30"/>
        </w:rPr>
        <w:t>0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 บาท </w:t>
      </w:r>
      <w:r w:rsidRPr="00F25831">
        <w:rPr>
          <w:rFonts w:ascii="Angsana New" w:hAnsi="Angsana New"/>
          <w:color w:val="000000"/>
          <w:sz w:val="30"/>
          <w:szCs w:val="30"/>
        </w:rPr>
        <w:t>(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ทุน </w:t>
      </w:r>
      <w:r w:rsidR="008C02CC" w:rsidRPr="008C02CC">
        <w:rPr>
          <w:rFonts w:ascii="Angsana New" w:hAnsi="Angsana New"/>
          <w:color w:val="000000"/>
          <w:sz w:val="30"/>
          <w:szCs w:val="30"/>
        </w:rPr>
        <w:t>0</w:t>
      </w:r>
      <w:r w:rsidR="008C02CC">
        <w:rPr>
          <w:rFonts w:ascii="Angsana New" w:hAnsi="Angsana New"/>
          <w:color w:val="000000"/>
          <w:sz w:val="30"/>
          <w:szCs w:val="30"/>
        </w:rPr>
        <w:t>.50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 บาท และส่วนเกินมูลค่าหุ้น </w:t>
      </w:r>
      <w:r w:rsidR="008C02CC">
        <w:rPr>
          <w:rFonts w:ascii="Angsana New" w:hAnsi="Angsana New"/>
          <w:color w:val="000000"/>
          <w:sz w:val="30"/>
          <w:szCs w:val="30"/>
        </w:rPr>
        <w:t>5.80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 บาท</w:t>
      </w:r>
      <w:r w:rsidRPr="00F25831">
        <w:rPr>
          <w:rFonts w:ascii="Angsana New" w:hAnsi="Angsana New"/>
          <w:color w:val="000000"/>
          <w:sz w:val="30"/>
          <w:szCs w:val="30"/>
        </w:rPr>
        <w:t>)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 โดยได้รับเงินจากการขายหุ้นรวม</w:t>
      </w:r>
      <w:r w:rsidRPr="00F2583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C02CC" w:rsidRPr="008C02CC">
        <w:rPr>
          <w:rFonts w:ascii="Angsana New" w:hAnsi="Angsana New"/>
          <w:color w:val="000000"/>
          <w:sz w:val="30"/>
          <w:szCs w:val="30"/>
        </w:rPr>
        <w:t>4</w:t>
      </w:r>
      <w:r w:rsidR="008C02CC">
        <w:rPr>
          <w:rFonts w:ascii="Angsana New" w:hAnsi="Angsana New"/>
          <w:color w:val="000000"/>
          <w:sz w:val="30"/>
          <w:szCs w:val="30"/>
        </w:rPr>
        <w:t>28.40</w:t>
      </w:r>
      <w:r w:rsidRPr="00F2583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F2583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>แบ่งออกเป็นทุนชำระแล้ว</w:t>
      </w:r>
      <w:r w:rsidRPr="00F2583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C02CC" w:rsidRPr="008C02CC">
        <w:rPr>
          <w:rFonts w:ascii="Angsana New" w:hAnsi="Angsana New"/>
          <w:color w:val="000000"/>
          <w:sz w:val="30"/>
          <w:szCs w:val="30"/>
        </w:rPr>
        <w:t>3</w:t>
      </w:r>
      <w:r w:rsidR="008C02CC">
        <w:rPr>
          <w:rFonts w:ascii="Angsana New" w:hAnsi="Angsana New"/>
          <w:color w:val="000000"/>
          <w:sz w:val="30"/>
          <w:szCs w:val="30"/>
        </w:rPr>
        <w:t>4</w:t>
      </w:r>
      <w:r w:rsidRPr="00F2583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F2583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และส่วนเกินมูลค่าหุ้น </w:t>
      </w:r>
      <w:r w:rsidR="008C02CC" w:rsidRPr="008C02CC">
        <w:rPr>
          <w:rFonts w:ascii="Angsana New" w:hAnsi="Angsana New"/>
          <w:color w:val="000000"/>
          <w:sz w:val="30"/>
          <w:szCs w:val="30"/>
        </w:rPr>
        <w:t>3</w:t>
      </w:r>
      <w:r w:rsidR="008C02CC">
        <w:rPr>
          <w:rFonts w:ascii="Angsana New" w:hAnsi="Angsana New"/>
          <w:color w:val="000000"/>
          <w:sz w:val="30"/>
          <w:szCs w:val="30"/>
        </w:rPr>
        <w:t>94.4</w:t>
      </w:r>
      <w:r w:rsidR="002A19B9">
        <w:rPr>
          <w:rFonts w:ascii="Angsana New" w:hAnsi="Angsana New"/>
          <w:color w:val="000000"/>
          <w:sz w:val="30"/>
          <w:szCs w:val="30"/>
        </w:rPr>
        <w:t>0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บริษัทได้จดทะเบียนการเพิ่มทุนที่ชำระแล้วกับกระทรวงพาณิชย์เมื่อ</w:t>
      </w:r>
      <w:r w:rsidR="00AE1F94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="0057789D">
        <w:rPr>
          <w:rFonts w:ascii="Angsana New" w:hAnsi="Angsana New"/>
          <w:color w:val="000000"/>
          <w:sz w:val="30"/>
          <w:szCs w:val="30"/>
        </w:rPr>
        <w:t xml:space="preserve"> 13 </w:t>
      </w:r>
      <w:r w:rsidR="0057789D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AE1F94" w:rsidRPr="00BD13C6">
        <w:rPr>
          <w:rFonts w:ascii="Angsana New" w:hAnsi="Angsana New"/>
          <w:sz w:val="30"/>
          <w:szCs w:val="30"/>
          <w:cs/>
        </w:rPr>
        <w:t xml:space="preserve"> </w:t>
      </w:r>
      <w:r w:rsidR="00AE1F94" w:rsidRPr="00BD13C6">
        <w:rPr>
          <w:rFonts w:ascii="Angsana New" w:hAnsi="Angsana New"/>
          <w:sz w:val="30"/>
          <w:szCs w:val="30"/>
        </w:rPr>
        <w:t>2561</w:t>
      </w:r>
      <w:r w:rsidR="007C1DEC">
        <w:rPr>
          <w:rFonts w:ascii="Angsana New" w:hAnsi="Angsana New"/>
          <w:sz w:val="30"/>
          <w:szCs w:val="30"/>
        </w:rPr>
        <w:t xml:space="preserve"> 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และหุ้นของบริษัทเริ่มการซื้อขายในตลาดหลักทรัพย์ </w:t>
      </w:r>
      <w:r w:rsidRPr="00F25831">
        <w:rPr>
          <w:rFonts w:ascii="Angsana New" w:hAnsi="Angsana New"/>
          <w:sz w:val="30"/>
          <w:szCs w:val="30"/>
          <w:cs/>
        </w:rPr>
        <w:t xml:space="preserve">เอ็ม เอ ไอ </w:t>
      </w:r>
      <w:r w:rsidRPr="00F25831">
        <w:rPr>
          <w:rFonts w:ascii="Angsana New" w:hAnsi="Angsana New"/>
          <w:sz w:val="30"/>
          <w:szCs w:val="30"/>
        </w:rPr>
        <w:t xml:space="preserve">(MAI) 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>ในวันที่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C979BF">
        <w:rPr>
          <w:rFonts w:ascii="Angsana New" w:hAnsi="Angsana New"/>
          <w:color w:val="000000"/>
          <w:sz w:val="30"/>
          <w:szCs w:val="30"/>
        </w:rPr>
        <w:t>19</w:t>
      </w:r>
      <w:r w:rsidRPr="00F25831">
        <w:rPr>
          <w:rFonts w:ascii="Angsana New" w:hAnsi="Angsana New"/>
          <w:color w:val="000000"/>
          <w:sz w:val="30"/>
          <w:szCs w:val="30"/>
        </w:rPr>
        <w:t xml:space="preserve"> 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color w:val="000000"/>
          <w:sz w:val="30"/>
          <w:szCs w:val="30"/>
        </w:rPr>
        <w:t>2561</w:t>
      </w:r>
      <w:r w:rsidRPr="00F25831">
        <w:rPr>
          <w:rFonts w:ascii="Angsana New" w:hAnsi="Angsana New"/>
          <w:color w:val="000000"/>
          <w:sz w:val="30"/>
          <w:szCs w:val="30"/>
        </w:rPr>
        <w:t xml:space="preserve"> 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 xml:space="preserve">ค่าใช้จ่ายที่เกี่ยวข้องโดยตรงกับการเสนอขายหุ้นแก่ประชาชนจำนวนเงิน </w:t>
      </w:r>
      <w:r w:rsidR="008C02CC">
        <w:rPr>
          <w:rFonts w:ascii="Angsana New" w:hAnsi="Angsana New"/>
          <w:color w:val="000000"/>
          <w:sz w:val="30"/>
          <w:szCs w:val="30"/>
        </w:rPr>
        <w:t>17.33</w:t>
      </w:r>
      <w:r w:rsidRPr="00F25831">
        <w:rPr>
          <w:rFonts w:ascii="Angsana New" w:hAnsi="Angsana New"/>
          <w:color w:val="000000"/>
          <w:sz w:val="30"/>
          <w:szCs w:val="30"/>
        </w:rPr>
        <w:t xml:space="preserve"> </w:t>
      </w:r>
      <w:r w:rsidRPr="00F25831">
        <w:rPr>
          <w:rFonts w:ascii="Angsana New" w:hAnsi="Angsana New" w:hint="cs"/>
          <w:color w:val="000000"/>
          <w:sz w:val="30"/>
          <w:szCs w:val="30"/>
          <w:cs/>
        </w:rPr>
        <w:t>ล้านบาท แสดงหักจากส่วนเกินมูลค่าหุ้นที่ได้รับจากการเสนอขายหุ้นแก่ผู้ลงทุนใหม่</w:t>
      </w:r>
    </w:p>
    <w:p w:rsidR="00FF4A8B" w:rsidRDefault="00FF4A8B" w:rsidP="002D0DFB">
      <w:pPr>
        <w:ind w:left="547"/>
        <w:jc w:val="thaiDistribute"/>
        <w:rPr>
          <w:rFonts w:ascii="Angsana New" w:eastAsia="Calibri" w:hAnsi="Angsana New"/>
          <w:sz w:val="30"/>
          <w:szCs w:val="30"/>
          <w:lang w:eastAsia="en-GB"/>
        </w:rPr>
      </w:pPr>
    </w:p>
    <w:p w:rsidR="00967E08" w:rsidRPr="00BD13C6" w:rsidRDefault="00967E08" w:rsidP="00967E08">
      <w:pPr>
        <w:ind w:left="313" w:firstLine="2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D13C6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การเปลี่ยนแปลงมูลค่าหุ้นและการเพิ่มทุนจดทะเบียน</w:t>
      </w:r>
    </w:p>
    <w:p w:rsidR="00967E08" w:rsidRPr="00BD13C6" w:rsidRDefault="00967E08" w:rsidP="00967E08">
      <w:pPr>
        <w:ind w:left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67E08" w:rsidRDefault="00967E08" w:rsidP="00967E0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D13C6">
        <w:rPr>
          <w:rFonts w:ascii="Angsana New" w:hAnsi="Angsana New"/>
          <w:sz w:val="30"/>
          <w:szCs w:val="30"/>
          <w:cs/>
        </w:rPr>
        <w:t xml:space="preserve">วันที่ </w:t>
      </w:r>
      <w:r w:rsidRPr="00BD13C6">
        <w:rPr>
          <w:rFonts w:ascii="Angsana New" w:hAnsi="Angsana New"/>
          <w:sz w:val="30"/>
          <w:szCs w:val="30"/>
        </w:rPr>
        <w:t xml:space="preserve">26 </w:t>
      </w:r>
      <w:r w:rsidRPr="00BD13C6">
        <w:rPr>
          <w:rFonts w:ascii="Angsana New" w:hAnsi="Angsana New"/>
          <w:sz w:val="30"/>
          <w:szCs w:val="30"/>
          <w:cs/>
        </w:rPr>
        <w:t xml:space="preserve">เมษายน </w:t>
      </w:r>
      <w:r w:rsidRPr="00BD13C6">
        <w:rPr>
          <w:rFonts w:ascii="Angsana New" w:hAnsi="Angsana New"/>
          <w:sz w:val="30"/>
          <w:szCs w:val="30"/>
        </w:rPr>
        <w:t>2561</w:t>
      </w:r>
      <w:r w:rsidRPr="00BD13C6">
        <w:rPr>
          <w:rFonts w:ascii="Angsana New" w:hAnsi="Angsana New"/>
          <w:sz w:val="30"/>
          <w:szCs w:val="30"/>
          <w:cs/>
        </w:rPr>
        <w:t xml:space="preserve"> การประชุมสามัญประจำปีของผู้ถือหุ้น มีมติดังนี้</w:t>
      </w:r>
    </w:p>
    <w:p w:rsidR="00967E08" w:rsidRPr="00BD13C6" w:rsidRDefault="00967E08" w:rsidP="00967E08">
      <w:pPr>
        <w:numPr>
          <w:ilvl w:val="0"/>
          <w:numId w:val="27"/>
        </w:numPr>
        <w:jc w:val="thaiDistribute"/>
        <w:rPr>
          <w:rFonts w:ascii="Angsana New" w:hAnsi="Angsana New"/>
          <w:sz w:val="30"/>
          <w:szCs w:val="30"/>
        </w:rPr>
      </w:pPr>
      <w:r w:rsidRPr="00BD13C6">
        <w:rPr>
          <w:rFonts w:ascii="Angsana New" w:hAnsi="Angsana New" w:hint="cs"/>
          <w:sz w:val="30"/>
          <w:szCs w:val="30"/>
          <w:cs/>
        </w:rPr>
        <w:t>อนุมัติ</w:t>
      </w:r>
      <w:r w:rsidRPr="00BD13C6">
        <w:rPr>
          <w:rFonts w:ascii="Angsana New" w:hAnsi="Angsana New"/>
          <w:sz w:val="30"/>
          <w:szCs w:val="30"/>
          <w:cs/>
        </w:rPr>
        <w:t xml:space="preserve">การเปลี่ยนแปลงมูลค่าหุ้นที่ตราไว้จากเดิมมูลค่าหุ้นละ </w:t>
      </w:r>
      <w:r w:rsidRPr="00BD13C6">
        <w:rPr>
          <w:rFonts w:ascii="Angsana New" w:hAnsi="Angsana New"/>
          <w:sz w:val="30"/>
          <w:szCs w:val="30"/>
        </w:rPr>
        <w:t xml:space="preserve">100 </w:t>
      </w:r>
      <w:r w:rsidRPr="00BD13C6">
        <w:rPr>
          <w:rFonts w:ascii="Angsana New" w:hAnsi="Angsana New"/>
          <w:sz w:val="30"/>
          <w:szCs w:val="30"/>
          <w:cs/>
        </w:rPr>
        <w:t xml:space="preserve">บาท เป็นมูลค่าหุ้นละ </w:t>
      </w:r>
      <w:r w:rsidRPr="00BD13C6">
        <w:rPr>
          <w:rFonts w:ascii="Angsana New" w:hAnsi="Angsana New"/>
          <w:sz w:val="30"/>
          <w:szCs w:val="30"/>
        </w:rPr>
        <w:t xml:space="preserve">0.50 </w:t>
      </w:r>
      <w:r w:rsidRPr="00BD13C6">
        <w:rPr>
          <w:rFonts w:ascii="Angsana New" w:hAnsi="Angsana New"/>
          <w:sz w:val="30"/>
          <w:szCs w:val="30"/>
          <w:cs/>
        </w:rPr>
        <w:t xml:space="preserve">บาท เป็นผลให้จำนวนหุ้นจดทะเบียนเพิ่มขึ้นเป็น </w:t>
      </w:r>
      <w:r w:rsidRPr="00BD13C6">
        <w:rPr>
          <w:rFonts w:ascii="Angsana New" w:hAnsi="Angsana New"/>
          <w:sz w:val="30"/>
          <w:szCs w:val="30"/>
        </w:rPr>
        <w:t xml:space="preserve">200,000,000 </w:t>
      </w:r>
      <w:r w:rsidRPr="00BD13C6">
        <w:rPr>
          <w:rFonts w:ascii="Angsana New" w:hAnsi="Angsana New"/>
          <w:sz w:val="30"/>
          <w:szCs w:val="30"/>
          <w:cs/>
        </w:rPr>
        <w:t xml:space="preserve">หุ้น บริษัทได้จดทะเบียนการเปลี่ยนแปลงมูลค่าที่ตราไว้ของหุ้นกับกระทรวงพาณิชย์เมื่อวันที่ </w:t>
      </w:r>
      <w:r w:rsidRPr="00BD13C6">
        <w:rPr>
          <w:rFonts w:ascii="Angsana New" w:hAnsi="Angsana New"/>
          <w:sz w:val="30"/>
          <w:szCs w:val="30"/>
        </w:rPr>
        <w:t xml:space="preserve">7 </w:t>
      </w:r>
      <w:r w:rsidRPr="00BD13C6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BD13C6">
        <w:rPr>
          <w:rFonts w:ascii="Angsana New" w:hAnsi="Angsana New"/>
          <w:sz w:val="30"/>
          <w:szCs w:val="30"/>
        </w:rPr>
        <w:t>2561</w:t>
      </w:r>
    </w:p>
    <w:p w:rsidR="00967E08" w:rsidRPr="00BD13C6" w:rsidRDefault="00967E08" w:rsidP="002B2FA3">
      <w:pPr>
        <w:numPr>
          <w:ilvl w:val="0"/>
          <w:numId w:val="27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z w:val="30"/>
          <w:szCs w:val="30"/>
        </w:rPr>
      </w:pPr>
      <w:r w:rsidRPr="00BD13C6">
        <w:rPr>
          <w:rFonts w:ascii="Angsana New" w:hAnsi="Angsana New"/>
          <w:sz w:val="30"/>
          <w:szCs w:val="30"/>
          <w:cs/>
        </w:rPr>
        <w:t>อนุมัติการเพิ่มทุนจดทะเบียนโดยการออกหุ้นสามัญใหม่จำนวน 34,000,000 บาท โดยการออกหุ้นใหม่เป็นหุ้นสามัญจำนวน 68,000,000 หุ้น มูลค่าหุ้นละ 0.50  บาท บริษัทได้จดทะเบียนการเพิ่มทุนดังกล่าวต่อกระทรวงพาณิชย์เมื่อวันที่ 7 พฤษภาคม 2561</w:t>
      </w:r>
      <w:r w:rsidRPr="00BD13C6">
        <w:rPr>
          <w:rFonts w:ascii="Angsana New" w:hAnsi="Angsana New" w:hint="cs"/>
          <w:sz w:val="30"/>
          <w:szCs w:val="30"/>
          <w:cs/>
        </w:rPr>
        <w:t xml:space="preserve"> </w:t>
      </w:r>
      <w:r w:rsidRPr="00BD13C6">
        <w:rPr>
          <w:rFonts w:ascii="Angsana New" w:hAnsi="Angsana New"/>
          <w:sz w:val="30"/>
          <w:szCs w:val="30"/>
          <w:cs/>
        </w:rPr>
        <w:t>รวมเป็นทุนจดทะเบียนจำนวน 1</w:t>
      </w:r>
      <w:r w:rsidRPr="00BD13C6">
        <w:rPr>
          <w:rFonts w:ascii="Angsana New" w:hAnsi="Angsana New"/>
          <w:sz w:val="30"/>
          <w:szCs w:val="30"/>
        </w:rPr>
        <w:t>34</w:t>
      </w:r>
      <w:r w:rsidRPr="00BD13C6">
        <w:rPr>
          <w:rFonts w:ascii="Angsana New" w:hAnsi="Angsana New"/>
          <w:sz w:val="30"/>
          <w:szCs w:val="30"/>
          <w:cs/>
        </w:rPr>
        <w:t xml:space="preserve"> ล้านบาท </w:t>
      </w:r>
      <w:r w:rsidR="002B2FA3" w:rsidRPr="002B2FA3">
        <w:rPr>
          <w:rFonts w:ascii="Angsana New" w:hAnsi="Angsana New"/>
          <w:sz w:val="30"/>
          <w:szCs w:val="30"/>
          <w:cs/>
        </w:rPr>
        <w:t>ซึ่งบริษัทได้เรียกชำระค่าหุ้นส่วนที่จดทะเบียนเพิ่มทุนดังกล่าวแล้วในเดือนธันวาคม</w:t>
      </w:r>
      <w:r w:rsidR="00A61ED9">
        <w:rPr>
          <w:rFonts w:ascii="Angsana New" w:hAnsi="Angsana New" w:hint="cs"/>
          <w:sz w:val="30"/>
          <w:szCs w:val="30"/>
          <w:cs/>
        </w:rPr>
        <w:t xml:space="preserve"> </w:t>
      </w:r>
      <w:r w:rsidR="00A61ED9">
        <w:rPr>
          <w:rFonts w:ascii="Angsana New" w:hAnsi="Angsana New"/>
          <w:sz w:val="30"/>
          <w:szCs w:val="30"/>
        </w:rPr>
        <w:t>2561</w:t>
      </w:r>
    </w:p>
    <w:p w:rsidR="00210161" w:rsidRPr="00CC02F1" w:rsidRDefault="00210161" w:rsidP="00967E08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10161" w:rsidRPr="00210161" w:rsidRDefault="00210161" w:rsidP="0021016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67E08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210161" w:rsidRPr="00CC02F1" w:rsidRDefault="00210161" w:rsidP="0021016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210161" w:rsidRPr="00F25831" w:rsidRDefault="00210161" w:rsidP="00A95009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F2583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25831">
        <w:rPr>
          <w:rFonts w:ascii="Angsana New" w:hAnsi="Angsana New"/>
          <w:sz w:val="30"/>
          <w:szCs w:val="30"/>
        </w:rPr>
        <w:t>2535</w:t>
      </w:r>
      <w:r w:rsidRPr="00F25831">
        <w:rPr>
          <w:rFonts w:ascii="Angsana New" w:hAnsi="Angsana New"/>
          <w:sz w:val="30"/>
          <w:szCs w:val="30"/>
          <w:cs/>
        </w:rPr>
        <w:t xml:space="preserve"> มาตรา </w:t>
      </w:r>
      <w:r w:rsidRPr="00F25831">
        <w:rPr>
          <w:rFonts w:ascii="Angsana New" w:hAnsi="Angsana New"/>
          <w:sz w:val="30"/>
          <w:szCs w:val="30"/>
        </w:rPr>
        <w:t>51</w:t>
      </w:r>
      <w:r w:rsidRPr="00F25831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25831">
        <w:rPr>
          <w:rFonts w:ascii="Angsana New" w:hAnsi="Angsana New"/>
          <w:sz w:val="30"/>
          <w:szCs w:val="30"/>
        </w:rPr>
        <w:t>“</w:t>
      </w:r>
      <w:r w:rsidRPr="00F25831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F25831">
        <w:rPr>
          <w:rFonts w:ascii="Angsana New" w:hAnsi="Angsana New"/>
          <w:sz w:val="30"/>
          <w:szCs w:val="30"/>
        </w:rPr>
        <w:t>”</w:t>
      </w:r>
      <w:r w:rsidRPr="00F25831">
        <w:rPr>
          <w:rFonts w:ascii="Angsana New" w:hAnsi="Angsana New"/>
          <w:sz w:val="30"/>
          <w:szCs w:val="30"/>
          <w:cs/>
        </w:rPr>
        <w:t>)</w:t>
      </w:r>
      <w:r w:rsidRPr="00F25831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</w:t>
      </w:r>
      <w:r w:rsidRPr="00F25831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3C652F" w:rsidRPr="00DE7B8E" w:rsidRDefault="003C652F" w:rsidP="002D0DFB">
      <w:pPr>
        <w:ind w:left="547"/>
        <w:jc w:val="thaiDistribute"/>
        <w:rPr>
          <w:rFonts w:ascii="Angsana New" w:eastAsia="Calibri" w:hAnsi="Angsana New"/>
          <w:sz w:val="30"/>
          <w:szCs w:val="30"/>
          <w:lang w:eastAsia="en-GB"/>
        </w:rPr>
      </w:pPr>
    </w:p>
    <w:p w:rsidR="002C6588" w:rsidRPr="00DE7B8E" w:rsidRDefault="00967E08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C6588" w:rsidRPr="00DE7B8E">
        <w:rPr>
          <w:rFonts w:ascii="Angsana New" w:hAnsi="Angsana New"/>
          <w:b/>
          <w:bCs/>
          <w:sz w:val="30"/>
          <w:szCs w:val="30"/>
          <w:cs/>
        </w:rPr>
        <w:lastRenderedPageBreak/>
        <w:t>สำรองตาม</w:t>
      </w:r>
      <w:r w:rsidR="00B73A92" w:rsidRPr="00DE7B8E">
        <w:rPr>
          <w:rFonts w:ascii="Angsana New" w:hAnsi="Angsana New" w:hint="cs"/>
          <w:b/>
          <w:bCs/>
          <w:sz w:val="30"/>
          <w:szCs w:val="30"/>
          <w:cs/>
        </w:rPr>
        <w:t>กฎหมาย</w:t>
      </w:r>
    </w:p>
    <w:p w:rsidR="002C6588" w:rsidRPr="00DE7B8E" w:rsidRDefault="002C6588" w:rsidP="002D0DF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B877DE" w:rsidRDefault="005B5F05" w:rsidP="003C652F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E7B8E">
        <w:rPr>
          <w:rFonts w:ascii="Angsana New" w:hAnsi="Angsana New"/>
          <w:sz w:val="30"/>
          <w:szCs w:val="30"/>
          <w:cs/>
        </w:rPr>
        <w:t>ตามบทบัญญัติแห่งประมวลกฎหมายแพ่งและพาณิชย์ บริษัทจะต้องจัดสรรทุนสำรอง (</w:t>
      </w:r>
      <w:r w:rsidRPr="00DE7B8E">
        <w:rPr>
          <w:rFonts w:ascii="Angsana New" w:hAnsi="Angsana New"/>
          <w:sz w:val="30"/>
          <w:szCs w:val="30"/>
        </w:rPr>
        <w:t>“</w:t>
      </w:r>
      <w:r w:rsidRPr="00DE7B8E">
        <w:rPr>
          <w:rFonts w:ascii="Angsana New" w:hAnsi="Angsana New"/>
          <w:sz w:val="30"/>
          <w:szCs w:val="30"/>
          <w:cs/>
        </w:rPr>
        <w:t>สำรองตามกฎหมาย</w:t>
      </w:r>
      <w:r w:rsidRPr="00DE7B8E">
        <w:rPr>
          <w:rFonts w:ascii="Angsana New" w:hAnsi="Angsana New"/>
          <w:sz w:val="30"/>
          <w:szCs w:val="30"/>
        </w:rPr>
        <w:t xml:space="preserve">”) </w:t>
      </w:r>
      <w:r w:rsidR="00761242">
        <w:rPr>
          <w:rFonts w:ascii="Angsana New" w:hAnsi="Angsana New"/>
          <w:sz w:val="30"/>
          <w:szCs w:val="30"/>
        </w:rPr>
        <w:br/>
      </w:r>
      <w:r w:rsidRPr="00DE7B8E">
        <w:rPr>
          <w:rFonts w:ascii="Angsana New" w:hAnsi="Angsana New"/>
          <w:sz w:val="30"/>
          <w:szCs w:val="30"/>
          <w:cs/>
        </w:rPr>
        <w:t>อย่างน้อยร้อยละ 5 ของกำไรสุทธิ ทุกครั้งที่มีการจ่ายเงินปันผล จนกว่าสำรองดังกล่าวมีจำนวนไม่น้อยกว่า</w:t>
      </w:r>
      <w:r w:rsidR="00AE3799">
        <w:rPr>
          <w:rFonts w:ascii="Angsana New" w:hAnsi="Angsana New"/>
          <w:sz w:val="30"/>
          <w:szCs w:val="30"/>
        </w:rPr>
        <w:br/>
      </w:r>
      <w:r w:rsidRPr="00DE7B8E">
        <w:rPr>
          <w:rFonts w:ascii="Angsana New" w:hAnsi="Angsana New"/>
          <w:sz w:val="30"/>
          <w:szCs w:val="30"/>
          <w:cs/>
        </w:rPr>
        <w:t>ร้อยละ 10 ของทุนจดทะเบียน เงินสำรองตามกฎหมายนี้จะนำไปจ่ายเป็นเงินปันผลไม่ได้</w:t>
      </w:r>
    </w:p>
    <w:p w:rsidR="003C652F" w:rsidRPr="003C652F" w:rsidRDefault="003C652F" w:rsidP="003C652F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2F2D40" w:rsidRPr="00DE7B8E" w:rsidRDefault="005B78DF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/>
          <w:bCs/>
          <w:sz w:val="30"/>
          <w:szCs w:val="30"/>
        </w:rPr>
      </w:pPr>
      <w:r w:rsidRPr="00CC0BE7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:rsidR="002F2D40" w:rsidRPr="00DE7B8E" w:rsidRDefault="002F2D40" w:rsidP="002D0DF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  <w:lang w:val="en-GB"/>
        </w:rPr>
      </w:pPr>
    </w:p>
    <w:p w:rsidR="00FF4A8B" w:rsidRPr="00E54CEC" w:rsidRDefault="00FF4A8B" w:rsidP="00FF4A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54CEC">
        <w:rPr>
          <w:rFonts w:ascii="Angsana New" w:hAnsi="Angsana New" w:hint="cs"/>
          <w:sz w:val="30"/>
          <w:szCs w:val="30"/>
          <w:cs/>
        </w:rPr>
        <w:t>กลุ่ม</w:t>
      </w:r>
      <w:r w:rsidRPr="00E54CEC">
        <w:rPr>
          <w:rFonts w:ascii="Angsana New" w:hAnsi="Angsana New"/>
          <w:sz w:val="30"/>
          <w:szCs w:val="30"/>
          <w:cs/>
        </w:rPr>
        <w:t>บริษัทมี</w:t>
      </w:r>
      <w:r>
        <w:rPr>
          <w:rFonts w:ascii="Angsana New" w:hAnsi="Angsana New"/>
          <w:sz w:val="30"/>
          <w:szCs w:val="30"/>
        </w:rPr>
        <w:t xml:space="preserve"> 2 </w:t>
      </w:r>
      <w:r w:rsidRPr="00E54CEC">
        <w:rPr>
          <w:rFonts w:ascii="Angsana New" w:hAnsi="Angsana New"/>
          <w:sz w:val="30"/>
          <w:szCs w:val="30"/>
          <w:cs/>
        </w:rPr>
        <w:t>ส่วนงานที่รายงานดังรายละเอียดข้างล่าง</w:t>
      </w:r>
      <w:r>
        <w:rPr>
          <w:rFonts w:ascii="Angsana New" w:hAnsi="Angsana New"/>
          <w:sz w:val="30"/>
          <w:szCs w:val="30"/>
        </w:rPr>
        <w:t xml:space="preserve"> </w:t>
      </w:r>
      <w:r w:rsidRPr="00E54CEC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ซึ่งเป็นหน่วยงานธุรกิจที่สำคัญของ</w:t>
      </w:r>
      <w:r w:rsidRPr="00E54CEC">
        <w:rPr>
          <w:rFonts w:ascii="Angsana New" w:hAnsi="Angsana New" w:hint="cs"/>
          <w:sz w:val="30"/>
          <w:szCs w:val="30"/>
          <w:cs/>
        </w:rPr>
        <w:t>กลุ่ม</w:t>
      </w:r>
      <w:r w:rsidRPr="00E54CEC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E54CEC">
        <w:rPr>
          <w:rFonts w:ascii="Angsana New" w:hAnsi="Angsana New"/>
          <w:sz w:val="30"/>
          <w:szCs w:val="30"/>
          <w:cs/>
        </w:rPr>
        <w:t xml:space="preserve">หน่วยงานธุรกิจที่สำคัญนี้ให้บริการที่แตกต่างกัน และมีการบริหารจัดการแยกต่างหาก </w:t>
      </w:r>
      <w:r w:rsidRPr="00E54CEC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</w:t>
      </w:r>
      <w:r w:rsidR="00AE3799">
        <w:rPr>
          <w:rFonts w:ascii="Angsana New" w:hAnsi="Angsana New"/>
          <w:sz w:val="30"/>
          <w:szCs w:val="30"/>
        </w:rPr>
        <w:br/>
      </w:r>
      <w:r w:rsidRPr="00E54CEC">
        <w:rPr>
          <w:rFonts w:ascii="Angsana New" w:hAnsi="Angsana New" w:hint="cs"/>
          <w:sz w:val="30"/>
          <w:szCs w:val="30"/>
          <w:cs/>
        </w:rPr>
        <w:t>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AE3799">
        <w:rPr>
          <w:rFonts w:ascii="Angsana New" w:hAnsi="Angsana New"/>
          <w:sz w:val="30"/>
          <w:szCs w:val="30"/>
        </w:rPr>
        <w:br/>
      </w:r>
      <w:r w:rsidRPr="00E54CEC">
        <w:rPr>
          <w:rFonts w:ascii="Angsana New" w:hAnsi="Angsana New"/>
          <w:sz w:val="30"/>
          <w:szCs w:val="30"/>
          <w:cs/>
        </w:rPr>
        <w:t>การดำเนินงานของ</w:t>
      </w:r>
      <w:r w:rsidRPr="00E54CEC">
        <w:rPr>
          <w:rFonts w:ascii="Angsana New" w:hAnsi="Angsana New"/>
          <w:sz w:val="30"/>
          <w:szCs w:val="30"/>
        </w:rPr>
        <w:t xml:space="preserve"> </w:t>
      </w:r>
      <w:r w:rsidRPr="00E54CEC">
        <w:rPr>
          <w:rFonts w:ascii="Angsana New" w:hAnsi="Angsana New"/>
          <w:sz w:val="30"/>
          <w:szCs w:val="30"/>
          <w:cs/>
        </w:rPr>
        <w:t>แต่ละส่วนงานที่รายงานของ</w:t>
      </w:r>
      <w:r w:rsidRPr="00E54CEC">
        <w:rPr>
          <w:rFonts w:ascii="Angsana New" w:hAnsi="Angsana New" w:hint="cs"/>
          <w:sz w:val="30"/>
          <w:szCs w:val="30"/>
          <w:cs/>
        </w:rPr>
        <w:t>กลุ่ม</w:t>
      </w:r>
      <w:r w:rsidRPr="00E54CEC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:rsidR="00FF4A8B" w:rsidRPr="00E54CEC" w:rsidRDefault="00FF4A8B" w:rsidP="008E5E81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clear" w:pos="2580"/>
          <w:tab w:val="left" w:pos="900"/>
          <w:tab w:val="num" w:pos="1080"/>
          <w:tab w:val="left" w:pos="1980"/>
        </w:tabs>
        <w:spacing w:line="240" w:lineRule="atLeast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4CEC">
        <w:rPr>
          <w:rFonts w:ascii="Angsana New" w:hAnsi="Angsana New"/>
          <w:sz w:val="30"/>
          <w:szCs w:val="30"/>
          <w:cs/>
        </w:rPr>
        <w:t>ส่วนงาน</w:t>
      </w:r>
      <w:r w:rsidRPr="00E54CEC">
        <w:rPr>
          <w:rFonts w:ascii="Angsana New" w:hAnsi="Angsana New"/>
          <w:sz w:val="30"/>
          <w:szCs w:val="30"/>
        </w:rPr>
        <w:t xml:space="preserve"> 1 </w:t>
      </w:r>
      <w:r w:rsidRPr="00E54CEC">
        <w:rPr>
          <w:rFonts w:ascii="Angsana New" w:hAnsi="Angsana New"/>
          <w:sz w:val="30"/>
          <w:szCs w:val="30"/>
        </w:rPr>
        <w:tab/>
      </w:r>
      <w:r w:rsidRPr="00E54CEC">
        <w:rPr>
          <w:rFonts w:ascii="Angsana New" w:hAnsi="Angsana New"/>
          <w:sz w:val="30"/>
          <w:szCs w:val="30"/>
        </w:rPr>
        <w:tab/>
      </w:r>
      <w:r w:rsidRPr="00E54CEC">
        <w:rPr>
          <w:rFonts w:ascii="Angsana New" w:hAnsi="Angsana New"/>
          <w:sz w:val="30"/>
          <w:szCs w:val="30"/>
          <w:cs/>
        </w:rPr>
        <w:t>ธุรกิจ</w:t>
      </w:r>
      <w:r w:rsidRPr="00E54CEC">
        <w:rPr>
          <w:rFonts w:ascii="Angsana New" w:hAnsi="Angsana New" w:hint="cs"/>
          <w:sz w:val="30"/>
          <w:szCs w:val="30"/>
          <w:cs/>
        </w:rPr>
        <w:t>การบริหารงานและควบคุมงานก่อสร้าง</w:t>
      </w:r>
    </w:p>
    <w:p w:rsidR="00FF4A8B" w:rsidRPr="00E54CEC" w:rsidRDefault="00FF4A8B" w:rsidP="008E5E81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clear" w:pos="2580"/>
          <w:tab w:val="left" w:pos="900"/>
          <w:tab w:val="num" w:pos="1080"/>
          <w:tab w:val="left" w:pos="1980"/>
        </w:tabs>
        <w:spacing w:line="240" w:lineRule="atLeast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4CEC">
        <w:rPr>
          <w:rFonts w:ascii="Angsana New" w:hAnsi="Angsana New"/>
          <w:sz w:val="30"/>
          <w:szCs w:val="30"/>
          <w:cs/>
        </w:rPr>
        <w:t>ส่วนงาน</w:t>
      </w:r>
      <w:r w:rsidRPr="00E54CEC">
        <w:rPr>
          <w:rFonts w:ascii="Angsana New" w:hAnsi="Angsana New"/>
          <w:sz w:val="30"/>
          <w:szCs w:val="30"/>
        </w:rPr>
        <w:t xml:space="preserve"> 2</w:t>
      </w:r>
      <w:r w:rsidRPr="00E54CEC">
        <w:rPr>
          <w:rFonts w:ascii="Angsana New" w:hAnsi="Angsana New"/>
          <w:sz w:val="30"/>
          <w:szCs w:val="30"/>
          <w:cs/>
        </w:rPr>
        <w:t xml:space="preserve"> </w:t>
      </w:r>
      <w:r w:rsidRPr="00E54CEC">
        <w:rPr>
          <w:rFonts w:ascii="Angsana New" w:hAnsi="Angsana New"/>
          <w:sz w:val="30"/>
          <w:szCs w:val="30"/>
        </w:rPr>
        <w:tab/>
      </w:r>
      <w:r w:rsidRPr="00E54CEC">
        <w:rPr>
          <w:rFonts w:ascii="Angsana New" w:hAnsi="Angsana New"/>
          <w:sz w:val="30"/>
          <w:szCs w:val="30"/>
        </w:rPr>
        <w:tab/>
      </w:r>
      <w:r w:rsidRPr="00E54CEC">
        <w:rPr>
          <w:rFonts w:ascii="Angsana New" w:hAnsi="Angsana New"/>
          <w:sz w:val="30"/>
          <w:szCs w:val="30"/>
          <w:cs/>
        </w:rPr>
        <w:t>ธุรกิจ</w:t>
      </w:r>
      <w:r w:rsidRPr="00E54CEC">
        <w:rPr>
          <w:rFonts w:ascii="Angsana New" w:hAnsi="Angsana New" w:hint="cs"/>
          <w:sz w:val="30"/>
          <w:szCs w:val="30"/>
          <w:cs/>
        </w:rPr>
        <w:t>การออกแบบงานสถาปัตยกรรม</w:t>
      </w:r>
      <w:r w:rsidR="0085095F">
        <w:rPr>
          <w:rFonts w:ascii="Angsana New" w:hAnsi="Angsana New" w:hint="cs"/>
          <w:sz w:val="30"/>
          <w:szCs w:val="30"/>
          <w:cs/>
        </w:rPr>
        <w:t xml:space="preserve"> และงานวิศวกรรม</w:t>
      </w:r>
    </w:p>
    <w:p w:rsidR="00FF4A8B" w:rsidRPr="00664794" w:rsidRDefault="00FF4A8B" w:rsidP="00FF4A8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F4A8B" w:rsidRPr="00E54CEC" w:rsidRDefault="00FF4A8B" w:rsidP="00FF4A8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54CEC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="00AE3799">
        <w:rPr>
          <w:rFonts w:ascii="Angsana New" w:hAnsi="Angsana New"/>
          <w:sz w:val="30"/>
          <w:szCs w:val="30"/>
        </w:rPr>
        <w:br/>
      </w:r>
      <w:r w:rsidRPr="00E54CEC">
        <w:rPr>
          <w:rFonts w:ascii="Angsana New" w:hAnsi="Angsana New"/>
          <w:sz w:val="30"/>
          <w:szCs w:val="30"/>
          <w:cs/>
        </w:rPr>
        <w:t>การดำเนินงานของ</w:t>
      </w:r>
      <w:r w:rsidRPr="00E54CEC">
        <w:rPr>
          <w:rFonts w:ascii="Angsana New" w:hAnsi="Angsana New" w:hint="cs"/>
          <w:sz w:val="30"/>
          <w:szCs w:val="30"/>
          <w:cs/>
        </w:rPr>
        <w:t>กลุ่ม</w:t>
      </w:r>
      <w:r w:rsidRPr="00E54CEC">
        <w:rPr>
          <w:rFonts w:ascii="Angsana New" w:hAnsi="Angsana New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E54CEC">
        <w:rPr>
          <w:rFonts w:ascii="Angsana New" w:hAnsi="Angsana New"/>
          <w:sz w:val="30"/>
          <w:szCs w:val="30"/>
          <w:cs/>
        </w:rPr>
        <w:t>รรมเดียวกัน</w:t>
      </w:r>
    </w:p>
    <w:p w:rsidR="00FF4A8B" w:rsidRPr="00E54CEC" w:rsidRDefault="00FF4A8B" w:rsidP="00FF4A8B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FF4A8B" w:rsidRPr="00E54CEC" w:rsidSect="00FF4A8B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835CE9" w:rsidRPr="00706AC2" w:rsidRDefault="00835CE9" w:rsidP="00835CE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06AC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</w:t>
      </w:r>
      <w:r w:rsidRPr="00706AC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เกี่ยวกับ</w:t>
      </w:r>
      <w:r w:rsidRPr="00706AC2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</w:t>
      </w:r>
      <w:r w:rsidRPr="00706AC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นที่รายงาน</w:t>
      </w:r>
    </w:p>
    <w:p w:rsidR="00835CE9" w:rsidRPr="00A77CE2" w:rsidRDefault="00835CE9" w:rsidP="00835CE9">
      <w:pPr>
        <w:rPr>
          <w:rFonts w:ascii="Angsana New" w:hAnsi="Angsana New"/>
          <w:sz w:val="28"/>
          <w:szCs w:val="28"/>
        </w:rPr>
      </w:pPr>
    </w:p>
    <w:tbl>
      <w:tblPr>
        <w:tblW w:w="1450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98"/>
        <w:gridCol w:w="1079"/>
        <w:gridCol w:w="270"/>
        <w:gridCol w:w="990"/>
        <w:gridCol w:w="270"/>
        <w:gridCol w:w="1171"/>
        <w:gridCol w:w="236"/>
        <w:gridCol w:w="34"/>
        <w:gridCol w:w="1170"/>
        <w:gridCol w:w="270"/>
        <w:gridCol w:w="991"/>
        <w:gridCol w:w="270"/>
        <w:gridCol w:w="899"/>
        <w:gridCol w:w="270"/>
        <w:gridCol w:w="1260"/>
        <w:gridCol w:w="270"/>
        <w:gridCol w:w="1260"/>
      </w:tblGrid>
      <w:tr w:rsidR="005E37DC" w:rsidRPr="00E54CEC" w:rsidTr="000B1DF6">
        <w:trPr>
          <w:trHeight w:val="481"/>
        </w:trPr>
        <w:tc>
          <w:tcPr>
            <w:tcW w:w="379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E37DC" w:rsidRPr="00E54CEC" w:rsidRDefault="005E37DC" w:rsidP="000B1DF6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7DC" w:rsidRPr="00E54CEC" w:rsidRDefault="005E37DC" w:rsidP="000B1DF6">
            <w:pPr>
              <w:ind w:left="-115" w:right="-129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E54CEC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ธุรกิจการบริหารงาน</w:t>
            </w:r>
          </w:p>
          <w:p w:rsidR="005E37DC" w:rsidRPr="00E54CEC" w:rsidRDefault="005E37DC" w:rsidP="000B1DF6">
            <w:pPr>
              <w:ind w:left="-115" w:right="-129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54CEC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และควบคุมงานก่อสร้าง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7DC" w:rsidRPr="00E54CEC" w:rsidRDefault="005E37DC" w:rsidP="000B1D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7DC" w:rsidRPr="00833653" w:rsidRDefault="005E37DC" w:rsidP="00833653">
            <w:pPr>
              <w:ind w:left="-115" w:right="-108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E54CEC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ธุรกิจการออกแบบงาน</w:t>
            </w:r>
            <w:r w:rsidR="00833653" w:rsidRPr="00E54CEC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สถาปัตยกรรม</w:t>
            </w:r>
            <w:r w:rsidR="00833653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และ</w:t>
            </w:r>
            <w:r w:rsidRPr="00E54CEC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 xml:space="preserve">วิศวกรรม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E37DC" w:rsidRPr="00E54CEC" w:rsidRDefault="005E37DC" w:rsidP="000B1D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E37DC" w:rsidRPr="00F47D3E" w:rsidRDefault="005E37DC" w:rsidP="00833653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F47D3E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E37DC" w:rsidRPr="00F47D3E" w:rsidRDefault="005E37DC" w:rsidP="000B1DF6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5E37DC" w:rsidRPr="00E54CEC" w:rsidRDefault="005E37DC" w:rsidP="000B1DF6">
            <w:pPr>
              <w:ind w:left="-115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E54CEC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E37DC" w:rsidRPr="00E54CEC" w:rsidTr="000B1DF6">
        <w:trPr>
          <w:trHeight w:val="247"/>
        </w:trPr>
        <w:tc>
          <w:tcPr>
            <w:tcW w:w="379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E37DC" w:rsidRPr="00E54CEC" w:rsidRDefault="005E37DC" w:rsidP="000B1DF6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7DC" w:rsidRPr="00E54CEC" w:rsidRDefault="000A3B03" w:rsidP="000B1DF6">
            <w:pPr>
              <w:ind w:left="-115" w:right="-1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7DC" w:rsidRPr="00E54CEC" w:rsidRDefault="005E37DC" w:rsidP="000B1DF6">
            <w:pPr>
              <w:ind w:left="-106"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7DC" w:rsidRPr="00E54CEC" w:rsidRDefault="000A3B03" w:rsidP="000B1DF6">
            <w:pPr>
              <w:ind w:left="-115" w:right="-1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7DC" w:rsidRPr="00E54CEC" w:rsidRDefault="005E37DC" w:rsidP="000B1D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7DC" w:rsidRPr="00E54CEC" w:rsidRDefault="000A3B03" w:rsidP="000B1DF6">
            <w:pPr>
              <w:ind w:left="-115" w:right="-1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7DC" w:rsidRPr="00E54CEC" w:rsidRDefault="005E37DC" w:rsidP="000B1DF6">
            <w:pPr>
              <w:ind w:left="-106"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7DC" w:rsidRPr="00E54CEC" w:rsidRDefault="000A3B03" w:rsidP="000B1DF6">
            <w:pPr>
              <w:ind w:left="-115" w:right="-1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E37DC" w:rsidRPr="00E54CEC" w:rsidRDefault="005E37DC" w:rsidP="000B1D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:rsidR="005E37DC" w:rsidRPr="00E54CEC" w:rsidRDefault="000A3B03" w:rsidP="000B1DF6">
            <w:pPr>
              <w:ind w:left="-115" w:right="-1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E37DC" w:rsidRPr="00E54CEC" w:rsidRDefault="005E37DC" w:rsidP="000B1DF6">
            <w:pPr>
              <w:ind w:left="-106"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:rsidR="005E37DC" w:rsidRPr="00E54CEC" w:rsidRDefault="000A3B03" w:rsidP="000B1DF6">
            <w:pPr>
              <w:ind w:left="-115" w:right="-1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E37DC" w:rsidRPr="00E54CEC" w:rsidRDefault="005E37DC" w:rsidP="000B1D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E37DC" w:rsidRPr="00E54CEC" w:rsidRDefault="000A3B03" w:rsidP="000B1DF6">
            <w:pPr>
              <w:ind w:left="-115" w:right="-1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  <w:vAlign w:val="bottom"/>
          </w:tcPr>
          <w:p w:rsidR="005E37DC" w:rsidRPr="00E54CEC" w:rsidRDefault="005E37DC" w:rsidP="000B1DF6">
            <w:pPr>
              <w:ind w:left="-106"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E37DC" w:rsidRPr="00E54CEC" w:rsidRDefault="000A3B03" w:rsidP="000B1DF6">
            <w:pPr>
              <w:ind w:left="-115" w:right="-1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</w:tr>
      <w:tr w:rsidR="005E37DC" w:rsidRPr="00E54CEC" w:rsidTr="000B1DF6">
        <w:trPr>
          <w:trHeight w:val="247"/>
        </w:trPr>
        <w:tc>
          <w:tcPr>
            <w:tcW w:w="379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E37DC" w:rsidRPr="00E54CEC" w:rsidRDefault="005E37DC" w:rsidP="000B1DF6">
            <w:pPr>
              <w:ind w:left="-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0" w:type="dxa"/>
            <w:gridSpan w:val="16"/>
            <w:tcBorders>
              <w:top w:val="nil"/>
              <w:left w:val="nil"/>
              <w:bottom w:val="nil"/>
            </w:tcBorders>
            <w:vAlign w:val="bottom"/>
          </w:tcPr>
          <w:p w:rsidR="005E37DC" w:rsidRPr="00E54CEC" w:rsidRDefault="005E37DC" w:rsidP="000B1DF6">
            <w:pPr>
              <w:ind w:left="-115" w:firstLine="115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lang w:val="en-GB"/>
              </w:rPr>
            </w:pPr>
            <w:r w:rsidRPr="00E54C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833653" w:rsidRPr="00E54CEC" w:rsidTr="000B1DF6">
        <w:trPr>
          <w:trHeight w:val="29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653" w:rsidRPr="00E54CEC" w:rsidRDefault="00833653" w:rsidP="00833653">
            <w:pPr>
              <w:ind w:left="-21" w:right="-2"/>
              <w:rPr>
                <w:rFonts w:ascii="Angsana New" w:hAnsi="Angsana New"/>
                <w:sz w:val="28"/>
                <w:szCs w:val="28"/>
              </w:rPr>
            </w:pPr>
            <w:r w:rsidRPr="00E54CEC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:rsidR="00833653" w:rsidRPr="00E54CEC" w:rsidRDefault="00EB1C01" w:rsidP="00833653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EB1C01">
              <w:rPr>
                <w:rFonts w:ascii="Angsana New" w:hAnsi="Angsana New"/>
                <w:sz w:val="28"/>
                <w:szCs w:val="28"/>
              </w:rPr>
              <w:t>551,024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ind w:left="-115" w:righ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</w:t>
            </w:r>
            <w:r w:rsidRPr="00A9659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:rsidR="00833653" w:rsidRPr="00E54CEC" w:rsidRDefault="00EB1C01" w:rsidP="00833653">
            <w:pPr>
              <w:tabs>
                <w:tab w:val="decimal" w:pos="883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EB1C01">
              <w:rPr>
                <w:rFonts w:ascii="Angsana New" w:hAnsi="Angsana New"/>
                <w:sz w:val="28"/>
                <w:szCs w:val="28"/>
              </w:rPr>
              <w:t>80,366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883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93,721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center"/>
          </w:tcPr>
          <w:p w:rsidR="00833653" w:rsidRPr="00E54CEC" w:rsidRDefault="00833653" w:rsidP="00833653">
            <w:pPr>
              <w:tabs>
                <w:tab w:val="decimal" w:pos="612"/>
                <w:tab w:val="decimal" w:pos="774"/>
              </w:tabs>
              <w:ind w:left="-18"/>
              <w:jc w:val="center"/>
              <w:rPr>
                <w:rFonts w:ascii="Calibri" w:hAnsi="Calibri" w:cs="Browallia New"/>
                <w:sz w:val="22"/>
                <w:szCs w:val="28"/>
              </w:rPr>
            </w:pPr>
            <w:r>
              <w:rPr>
                <w:rFonts w:ascii="Calibri" w:hAnsi="Calibri" w:cs="Browallia New"/>
                <w:sz w:val="22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833653" w:rsidRPr="00E54CEC" w:rsidRDefault="00833653" w:rsidP="00833653">
            <w:pPr>
              <w:tabs>
                <w:tab w:val="decimal" w:pos="777"/>
              </w:tabs>
              <w:ind w:left="-106"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center"/>
          </w:tcPr>
          <w:p w:rsidR="00833653" w:rsidRPr="00E54CEC" w:rsidRDefault="00833653" w:rsidP="00833653">
            <w:pPr>
              <w:tabs>
                <w:tab w:val="decimal" w:pos="612"/>
                <w:tab w:val="decimal" w:pos="774"/>
              </w:tabs>
              <w:ind w:left="-18"/>
              <w:jc w:val="center"/>
              <w:rPr>
                <w:rFonts w:ascii="Calibri" w:hAnsi="Calibri" w:cs="Browallia New"/>
                <w:sz w:val="22"/>
                <w:szCs w:val="28"/>
              </w:rPr>
            </w:pPr>
            <w:r>
              <w:rPr>
                <w:rFonts w:ascii="Calibri" w:hAnsi="Calibri" w:cs="Browallia New"/>
                <w:sz w:val="22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33653" w:rsidRPr="00E54CEC" w:rsidRDefault="00EB1C01" w:rsidP="00833653">
            <w:pPr>
              <w:tabs>
                <w:tab w:val="decimal" w:pos="882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EB1C01">
              <w:rPr>
                <w:rFonts w:ascii="Angsana New" w:hAnsi="Angsana New"/>
                <w:sz w:val="28"/>
                <w:szCs w:val="28"/>
              </w:rPr>
              <w:t>631,390</w:t>
            </w:r>
          </w:p>
        </w:tc>
        <w:tc>
          <w:tcPr>
            <w:tcW w:w="270" w:type="dxa"/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ind w:left="-288" w:right="-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33653" w:rsidRPr="00E54CEC" w:rsidRDefault="00833653" w:rsidP="00833653">
            <w:pPr>
              <w:tabs>
                <w:tab w:val="decimal" w:pos="882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494</w:t>
            </w:r>
            <w:r w:rsidRPr="00A9659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833653" w:rsidRPr="00E54CEC" w:rsidTr="00A82DD7">
        <w:trPr>
          <w:trHeight w:val="11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653" w:rsidRPr="00E54CEC" w:rsidRDefault="00833653" w:rsidP="00833653">
            <w:pPr>
              <w:ind w:left="-21" w:right="-2"/>
              <w:rPr>
                <w:rFonts w:ascii="Angsana New" w:hAnsi="Angsana New"/>
                <w:sz w:val="28"/>
                <w:szCs w:val="28"/>
              </w:rPr>
            </w:pPr>
            <w:r w:rsidRPr="00E54CEC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</w:t>
            </w:r>
            <w:r w:rsidRPr="00E54CE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ระหว่างส่วนงาน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center"/>
          </w:tcPr>
          <w:p w:rsidR="00833653" w:rsidRPr="00E54CEC" w:rsidRDefault="00833653" w:rsidP="00833653">
            <w:pPr>
              <w:tabs>
                <w:tab w:val="decimal" w:pos="612"/>
                <w:tab w:val="decimal" w:pos="774"/>
              </w:tabs>
              <w:ind w:left="-18"/>
              <w:jc w:val="center"/>
              <w:rPr>
                <w:rFonts w:ascii="Calibri" w:hAnsi="Calibri" w:cs="Browallia New"/>
                <w:sz w:val="22"/>
                <w:szCs w:val="28"/>
              </w:rPr>
            </w:pPr>
            <w:r>
              <w:rPr>
                <w:rFonts w:ascii="Calibri" w:hAnsi="Calibri" w:cs="Browallia New"/>
                <w:sz w:val="22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833653" w:rsidRPr="00E54CEC" w:rsidRDefault="00833653" w:rsidP="00833653">
            <w:pPr>
              <w:tabs>
                <w:tab w:val="decimal" w:pos="777"/>
              </w:tabs>
              <w:ind w:left="-106"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833653" w:rsidRPr="00E54CEC" w:rsidRDefault="00833653" w:rsidP="00833653">
            <w:pPr>
              <w:tabs>
                <w:tab w:val="decimal" w:pos="612"/>
                <w:tab w:val="decimal" w:pos="774"/>
              </w:tabs>
              <w:ind w:left="-18"/>
              <w:jc w:val="center"/>
              <w:rPr>
                <w:rFonts w:ascii="Calibri" w:hAnsi="Calibri" w:cs="Browallia New"/>
                <w:sz w:val="22"/>
                <w:szCs w:val="28"/>
              </w:rPr>
            </w:pPr>
            <w:r>
              <w:rPr>
                <w:rFonts w:ascii="Calibri" w:hAnsi="Calibri" w:cs="Browallia New"/>
                <w:sz w:val="22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833653" w:rsidRPr="00E54CEC" w:rsidRDefault="00833653" w:rsidP="00833653">
            <w:pPr>
              <w:tabs>
                <w:tab w:val="decimal" w:pos="777"/>
              </w:tabs>
              <w:ind w:left="-106"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:rsidR="00833653" w:rsidRPr="00E54CEC" w:rsidRDefault="0046423E" w:rsidP="00833653">
            <w:pPr>
              <w:tabs>
                <w:tab w:val="decimal" w:pos="883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46423E">
              <w:rPr>
                <w:rFonts w:ascii="Angsana New" w:hAnsi="Angsana New"/>
                <w:sz w:val="28"/>
                <w:szCs w:val="28"/>
              </w:rPr>
              <w:t>6,067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883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833653" w:rsidRPr="00E54CEC" w:rsidRDefault="00833653" w:rsidP="00833653">
            <w:pPr>
              <w:tabs>
                <w:tab w:val="decimal" w:pos="777"/>
              </w:tabs>
              <w:ind w:left="-106"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33653" w:rsidRPr="00E54CEC" w:rsidRDefault="0046493D" w:rsidP="00833653">
            <w:pPr>
              <w:tabs>
                <w:tab w:val="decimal" w:pos="703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(6,067)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62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(3,900)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625"/>
                <w:tab w:val="decimal" w:pos="777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833653" w:rsidRPr="00E54CEC" w:rsidRDefault="00833653" w:rsidP="00833653">
            <w:pPr>
              <w:tabs>
                <w:tab w:val="decimal" w:pos="612"/>
              </w:tabs>
              <w:ind w:left="-18"/>
              <w:rPr>
                <w:rFonts w:ascii="Calibri" w:hAnsi="Calibri" w:cs="Browallia New"/>
                <w:sz w:val="22"/>
                <w:szCs w:val="28"/>
              </w:rPr>
            </w:pPr>
            <w:r>
              <w:rPr>
                <w:rFonts w:ascii="Calibri" w:hAnsi="Calibri" w:cs="Browallia New"/>
                <w:sz w:val="22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:rsidR="00833653" w:rsidRPr="00E54CEC" w:rsidRDefault="00833653" w:rsidP="00833653">
            <w:pPr>
              <w:tabs>
                <w:tab w:val="decimal" w:pos="777"/>
              </w:tabs>
              <w:ind w:left="-106" w:righ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833653" w:rsidRPr="00E54CEC" w:rsidRDefault="00833653" w:rsidP="00833653">
            <w:pPr>
              <w:tabs>
                <w:tab w:val="decimal" w:pos="612"/>
              </w:tabs>
              <w:ind w:left="-18"/>
              <w:rPr>
                <w:rFonts w:ascii="Calibri" w:hAnsi="Calibri" w:cs="Browallia New"/>
                <w:sz w:val="22"/>
                <w:szCs w:val="28"/>
              </w:rPr>
            </w:pPr>
            <w:r>
              <w:rPr>
                <w:rFonts w:ascii="Calibri" w:hAnsi="Calibri" w:cs="Browallia New"/>
                <w:sz w:val="22"/>
                <w:szCs w:val="28"/>
              </w:rPr>
              <w:t>-</w:t>
            </w:r>
          </w:p>
        </w:tc>
      </w:tr>
      <w:tr w:rsidR="00833653" w:rsidRPr="00964B8E" w:rsidTr="00A82DD7">
        <w:trPr>
          <w:trHeight w:val="21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653" w:rsidRPr="00E54CEC" w:rsidRDefault="00833653" w:rsidP="0083365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4CEC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33653" w:rsidRPr="00964B8E" w:rsidRDefault="00EB1C01" w:rsidP="00833653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C01">
              <w:rPr>
                <w:rFonts w:ascii="Angsana New" w:hAnsi="Angsana New"/>
                <w:b/>
                <w:bCs/>
                <w:sz w:val="28"/>
                <w:szCs w:val="28"/>
              </w:rPr>
              <w:t>551,024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653" w:rsidRPr="00964B8E" w:rsidRDefault="00833653" w:rsidP="00833653">
            <w:pPr>
              <w:tabs>
                <w:tab w:val="decimal" w:pos="777"/>
              </w:tabs>
              <w:ind w:left="-115" w:righ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33653" w:rsidRPr="00964B8E" w:rsidRDefault="00833653" w:rsidP="00833653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400</w:t>
            </w:r>
            <w:r w:rsidRPr="00A9659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653" w:rsidRPr="00FF4A8B" w:rsidRDefault="00833653" w:rsidP="00833653">
            <w:pPr>
              <w:tabs>
                <w:tab w:val="decimal" w:pos="777"/>
              </w:tabs>
              <w:ind w:lef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33653" w:rsidRPr="00964B8E" w:rsidRDefault="0046423E" w:rsidP="00833653">
            <w:pPr>
              <w:tabs>
                <w:tab w:val="decimal" w:pos="883"/>
              </w:tabs>
              <w:ind w:lef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423E">
              <w:rPr>
                <w:rFonts w:ascii="Angsana New" w:hAnsi="Angsana New"/>
                <w:b/>
                <w:bCs/>
                <w:sz w:val="28"/>
                <w:szCs w:val="28"/>
              </w:rPr>
              <w:t>86,433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653" w:rsidRPr="00964B8E" w:rsidRDefault="00833653" w:rsidP="00833653">
            <w:pPr>
              <w:tabs>
                <w:tab w:val="decimal" w:pos="777"/>
              </w:tabs>
              <w:ind w:lef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33653" w:rsidRPr="00964B8E" w:rsidRDefault="00833653" w:rsidP="00833653">
            <w:pPr>
              <w:tabs>
                <w:tab w:val="decimal" w:pos="883"/>
              </w:tabs>
              <w:ind w:lef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97,621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64B8E" w:rsidRDefault="00833653" w:rsidP="00833653">
            <w:pPr>
              <w:tabs>
                <w:tab w:val="decimal" w:pos="777"/>
              </w:tabs>
              <w:ind w:lef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833653" w:rsidRPr="0020597B" w:rsidRDefault="0046493D" w:rsidP="00833653">
            <w:pPr>
              <w:tabs>
                <w:tab w:val="decimal" w:pos="703"/>
              </w:tabs>
              <w:ind w:lef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(6,067)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833653" w:rsidRPr="0020597B" w:rsidRDefault="00833653" w:rsidP="00833653">
            <w:pPr>
              <w:tabs>
                <w:tab w:val="decimal" w:pos="703"/>
                <w:tab w:val="decimal" w:pos="777"/>
              </w:tabs>
              <w:ind w:left="-106"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833653" w:rsidRPr="0020597B" w:rsidRDefault="00833653" w:rsidP="00833653">
            <w:pPr>
              <w:tabs>
                <w:tab w:val="decimal" w:pos="625"/>
              </w:tabs>
              <w:ind w:lef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(3,900)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833653" w:rsidRPr="0020597B" w:rsidRDefault="00833653" w:rsidP="00833653">
            <w:pPr>
              <w:tabs>
                <w:tab w:val="decimal" w:pos="625"/>
                <w:tab w:val="decimal" w:pos="777"/>
              </w:tabs>
              <w:ind w:left="-106"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3653" w:rsidRPr="00964B8E" w:rsidRDefault="0046423E" w:rsidP="00833653">
            <w:pPr>
              <w:tabs>
                <w:tab w:val="decimal" w:pos="882"/>
              </w:tabs>
              <w:ind w:lef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423E">
              <w:rPr>
                <w:rFonts w:ascii="Angsana New" w:hAnsi="Angsana New"/>
                <w:b/>
                <w:bCs/>
                <w:sz w:val="28"/>
                <w:szCs w:val="28"/>
              </w:rPr>
              <w:t>631,390</w:t>
            </w:r>
          </w:p>
        </w:tc>
        <w:tc>
          <w:tcPr>
            <w:tcW w:w="270" w:type="dxa"/>
            <w:vAlign w:val="bottom"/>
          </w:tcPr>
          <w:p w:rsidR="00833653" w:rsidRPr="00964B8E" w:rsidRDefault="00833653" w:rsidP="00833653">
            <w:pPr>
              <w:tabs>
                <w:tab w:val="decimal" w:pos="777"/>
              </w:tabs>
              <w:ind w:left="-288" w:right="-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3653" w:rsidRPr="00964B8E" w:rsidRDefault="00833653" w:rsidP="00833653">
            <w:pPr>
              <w:tabs>
                <w:tab w:val="decimal" w:pos="882"/>
              </w:tabs>
              <w:ind w:lef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494,560</w:t>
            </w:r>
          </w:p>
        </w:tc>
      </w:tr>
      <w:tr w:rsidR="00833653" w:rsidRPr="00E54CEC" w:rsidTr="000B1DF6">
        <w:trPr>
          <w:trHeight w:val="11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653" w:rsidRPr="00E54CEC" w:rsidRDefault="00833653" w:rsidP="00833653">
            <w:pPr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4"/>
              </w:tabs>
              <w:ind w:left="-11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ind w:left="-106" w:right="-129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4"/>
              </w:tabs>
              <w:ind w:left="-11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883"/>
              </w:tabs>
              <w:ind w:lef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883"/>
              </w:tabs>
              <w:ind w:lef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882"/>
              </w:tabs>
              <w:ind w:lef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ind w:left="-104"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882"/>
              </w:tabs>
              <w:ind w:lef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33653" w:rsidRPr="00E54CEC" w:rsidTr="000B1DF6">
        <w:trPr>
          <w:trHeight w:val="20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653" w:rsidRPr="00E54CEC" w:rsidRDefault="00833653" w:rsidP="00833653">
            <w:pPr>
              <w:rPr>
                <w:rFonts w:ascii="Angsana New" w:hAnsi="Angsana New"/>
                <w:sz w:val="28"/>
                <w:szCs w:val="28"/>
              </w:rPr>
            </w:pPr>
            <w:r w:rsidRPr="00E54CEC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ผลการดำเนินงานส่วนงาน</w:t>
            </w:r>
            <w:r w:rsidRPr="00E54CE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33653" w:rsidRPr="00E54CEC" w:rsidRDefault="0046423E">
            <w:pPr>
              <w:tabs>
                <w:tab w:val="decimal" w:pos="774"/>
              </w:tabs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46423E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</w:t>
            </w:r>
            <w:r w:rsidR="000F7E0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</w:t>
            </w:r>
            <w:r w:rsidRPr="0046423E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="000F7E0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ind w:left="-106" w:righ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33653" w:rsidRPr="009838B2" w:rsidRDefault="009838B2" w:rsidP="009838B2">
            <w:pPr>
              <w:tabs>
                <w:tab w:val="decimal" w:pos="774"/>
              </w:tabs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9838B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51</w:t>
            </w:r>
            <w:r w:rsidR="00833653" w:rsidRPr="009838B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9838B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33653" w:rsidRPr="009838B2" w:rsidRDefault="0046423E">
            <w:pPr>
              <w:tabs>
                <w:tab w:val="decimal" w:pos="883"/>
              </w:tabs>
              <w:ind w:lef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423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0F7E03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6423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F7E03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33653" w:rsidRPr="009838B2" w:rsidRDefault="009838B2" w:rsidP="009838B2">
            <w:pPr>
              <w:tabs>
                <w:tab w:val="decimal" w:pos="883"/>
              </w:tabs>
              <w:ind w:lef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8B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33653" w:rsidRPr="009838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838B2">
              <w:rPr>
                <w:rFonts w:ascii="Angsana New" w:hAnsi="Angsana New"/>
                <w:b/>
                <w:bCs/>
                <w:sz w:val="28"/>
                <w:szCs w:val="28"/>
              </w:rPr>
              <w:t>578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833653" w:rsidRPr="009838B2" w:rsidRDefault="00833653" w:rsidP="00833653">
            <w:pPr>
              <w:tabs>
                <w:tab w:val="decimal" w:pos="612"/>
                <w:tab w:val="decimal" w:pos="774"/>
              </w:tabs>
              <w:ind w:left="-18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</w:rPr>
            </w:pPr>
            <w:r w:rsidRPr="009838B2">
              <w:rPr>
                <w:rFonts w:ascii="Calibri" w:hAnsi="Calibri" w:cs="Browallia New"/>
                <w:b/>
                <w:bCs/>
                <w:sz w:val="22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833653" w:rsidRPr="009838B2" w:rsidRDefault="00833653" w:rsidP="00833653">
            <w:pPr>
              <w:tabs>
                <w:tab w:val="decimal" w:pos="777"/>
              </w:tabs>
              <w:ind w:left="-106" w:right="-1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833653" w:rsidRPr="009838B2" w:rsidRDefault="00833653" w:rsidP="00833653">
            <w:pPr>
              <w:tabs>
                <w:tab w:val="decimal" w:pos="612"/>
                <w:tab w:val="decimal" w:pos="774"/>
              </w:tabs>
              <w:ind w:left="-18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</w:rPr>
            </w:pPr>
            <w:r w:rsidRPr="009838B2">
              <w:rPr>
                <w:rFonts w:ascii="Calibri" w:hAnsi="Calibri" w:cs="Browallia New"/>
                <w:b/>
                <w:bCs/>
                <w:sz w:val="22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33653" w:rsidRPr="009838B2" w:rsidRDefault="000F7E03">
            <w:pPr>
              <w:tabs>
                <w:tab w:val="decimal" w:pos="882"/>
              </w:tabs>
              <w:ind w:lef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99</w:t>
            </w:r>
            <w:r w:rsidR="0046423E" w:rsidRPr="0046423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997</w:t>
            </w:r>
          </w:p>
        </w:tc>
        <w:tc>
          <w:tcPr>
            <w:tcW w:w="270" w:type="dxa"/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ind w:left="-104" w:right="-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33653" w:rsidRPr="009838B2" w:rsidRDefault="009838B2" w:rsidP="009838B2">
            <w:pPr>
              <w:tabs>
                <w:tab w:val="decimal" w:pos="882"/>
              </w:tabs>
              <w:ind w:lef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8B2">
              <w:rPr>
                <w:rFonts w:ascii="Angsana New" w:hAnsi="Angsana New"/>
                <w:b/>
                <w:bCs/>
                <w:sz w:val="28"/>
                <w:szCs w:val="28"/>
              </w:rPr>
              <w:t>82,767</w:t>
            </w:r>
          </w:p>
        </w:tc>
      </w:tr>
      <w:tr w:rsidR="00833653" w:rsidRPr="00E54CEC" w:rsidTr="000B1DF6">
        <w:trPr>
          <w:trHeight w:val="23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653" w:rsidRPr="00E54CEC" w:rsidRDefault="00833653" w:rsidP="00833653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833653" w:rsidRPr="009838B2" w:rsidRDefault="00833653" w:rsidP="00833653">
            <w:pPr>
              <w:tabs>
                <w:tab w:val="decimal" w:pos="882"/>
              </w:tabs>
              <w:ind w:lef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ind w:left="-104"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833653" w:rsidRPr="009838B2" w:rsidRDefault="00833653" w:rsidP="00833653">
            <w:pPr>
              <w:tabs>
                <w:tab w:val="decimal" w:pos="882"/>
              </w:tabs>
              <w:ind w:lef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33653" w:rsidRPr="00E54CEC" w:rsidTr="000B1DF6">
        <w:trPr>
          <w:trHeight w:val="23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653" w:rsidRPr="00E54CEC" w:rsidRDefault="00833653" w:rsidP="0083365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54CEC">
              <w:rPr>
                <w:rFonts w:ascii="Angsana New" w:hAnsi="Angsana New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33653" w:rsidRPr="009838B2" w:rsidRDefault="0046423E" w:rsidP="00833653">
            <w:pPr>
              <w:tabs>
                <w:tab w:val="decimal" w:pos="882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46423E">
              <w:rPr>
                <w:rFonts w:ascii="Angsana New" w:hAnsi="Angsana New"/>
                <w:sz w:val="28"/>
                <w:szCs w:val="28"/>
              </w:rPr>
              <w:t>3,70</w:t>
            </w:r>
            <w:r w:rsidR="000F7E0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ind w:left="-104" w:right="-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3653" w:rsidRPr="009838B2" w:rsidRDefault="009838B2" w:rsidP="009838B2">
            <w:pPr>
              <w:tabs>
                <w:tab w:val="decimal" w:pos="882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9838B2">
              <w:rPr>
                <w:rFonts w:ascii="Angsana New" w:hAnsi="Angsana New"/>
                <w:sz w:val="28"/>
                <w:szCs w:val="28"/>
              </w:rPr>
              <w:t>3</w:t>
            </w:r>
            <w:r w:rsidR="00833653" w:rsidRPr="009838B2">
              <w:rPr>
                <w:rFonts w:ascii="Angsana New" w:hAnsi="Angsana New"/>
                <w:sz w:val="28"/>
                <w:szCs w:val="28"/>
              </w:rPr>
              <w:t>,</w:t>
            </w:r>
            <w:r w:rsidRPr="009838B2">
              <w:rPr>
                <w:rFonts w:ascii="Angsana New" w:hAnsi="Angsana New"/>
                <w:sz w:val="28"/>
                <w:szCs w:val="28"/>
              </w:rPr>
              <w:t>780</w:t>
            </w:r>
          </w:p>
        </w:tc>
      </w:tr>
      <w:tr w:rsidR="00833653" w:rsidRPr="00E54CEC" w:rsidTr="000B1DF6">
        <w:trPr>
          <w:trHeight w:val="23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653" w:rsidRPr="00E54CEC" w:rsidRDefault="00833653" w:rsidP="0083365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54CEC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33653" w:rsidRPr="009838B2" w:rsidRDefault="0046423E">
            <w:pPr>
              <w:tabs>
                <w:tab w:val="decimal" w:pos="882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46423E">
              <w:rPr>
                <w:rFonts w:ascii="Angsana New" w:hAnsi="Angsana New"/>
                <w:sz w:val="28"/>
                <w:szCs w:val="28"/>
              </w:rPr>
              <w:t>(1</w:t>
            </w:r>
            <w:r w:rsidR="000F7E03">
              <w:rPr>
                <w:rFonts w:ascii="Angsana New" w:hAnsi="Angsana New"/>
                <w:sz w:val="28"/>
                <w:szCs w:val="28"/>
              </w:rPr>
              <w:t>6</w:t>
            </w:r>
            <w:r w:rsidRPr="0046423E">
              <w:rPr>
                <w:rFonts w:ascii="Angsana New" w:hAnsi="Angsana New"/>
                <w:sz w:val="28"/>
                <w:szCs w:val="28"/>
              </w:rPr>
              <w:t>,</w:t>
            </w:r>
            <w:r w:rsidR="000F7E03">
              <w:rPr>
                <w:rFonts w:ascii="Angsana New" w:hAnsi="Angsana New"/>
                <w:sz w:val="28"/>
                <w:szCs w:val="28"/>
              </w:rPr>
              <w:t>972</w:t>
            </w:r>
            <w:r w:rsidRPr="004642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ind w:left="-104" w:right="-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3653" w:rsidRPr="009838B2" w:rsidRDefault="00833653" w:rsidP="00833653">
            <w:pPr>
              <w:tabs>
                <w:tab w:val="decimal" w:pos="882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9838B2">
              <w:rPr>
                <w:rFonts w:ascii="Angsana New" w:hAnsi="Angsana New"/>
                <w:sz w:val="28"/>
                <w:szCs w:val="28"/>
              </w:rPr>
              <w:t>(13,587)</w:t>
            </w:r>
          </w:p>
        </w:tc>
      </w:tr>
      <w:tr w:rsidR="00833653" w:rsidRPr="00E54CEC" w:rsidTr="000B1DF6">
        <w:trPr>
          <w:trHeight w:val="23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653" w:rsidRPr="00E54CEC" w:rsidRDefault="00833653" w:rsidP="0083365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54CE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33653" w:rsidRPr="009838B2" w:rsidRDefault="0046423E" w:rsidP="00833653">
            <w:pPr>
              <w:tabs>
                <w:tab w:val="decimal" w:pos="882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(13,700)</w:t>
            </w:r>
          </w:p>
        </w:tc>
        <w:tc>
          <w:tcPr>
            <w:tcW w:w="270" w:type="dxa"/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ind w:left="-104" w:right="-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3653" w:rsidRPr="009838B2" w:rsidRDefault="00833653" w:rsidP="00833653">
            <w:pPr>
              <w:tabs>
                <w:tab w:val="decimal" w:pos="882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9838B2">
              <w:rPr>
                <w:rFonts w:ascii="Angsana New" w:hAnsi="Angsana New"/>
                <w:sz w:val="28"/>
                <w:szCs w:val="28"/>
              </w:rPr>
              <w:t>(15,452)</w:t>
            </w:r>
          </w:p>
        </w:tc>
      </w:tr>
      <w:tr w:rsidR="00833653" w:rsidRPr="00E54CEC" w:rsidTr="000B1DF6">
        <w:trPr>
          <w:trHeight w:val="23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653" w:rsidRPr="00E54CEC" w:rsidRDefault="00833653" w:rsidP="0083365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803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E54CEC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3653" w:rsidRPr="009838B2" w:rsidRDefault="0046423E" w:rsidP="00833653">
            <w:pPr>
              <w:tabs>
                <w:tab w:val="decimal" w:pos="882"/>
              </w:tabs>
              <w:ind w:lef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73,03</w:t>
            </w:r>
            <w:r w:rsidR="000F7E0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:rsidR="00833653" w:rsidRPr="009838B2" w:rsidRDefault="00833653" w:rsidP="00833653">
            <w:pPr>
              <w:tabs>
                <w:tab w:val="decimal" w:pos="777"/>
              </w:tabs>
              <w:ind w:left="-104" w:right="-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833653" w:rsidRPr="009838B2" w:rsidRDefault="00833653" w:rsidP="00833653">
            <w:pPr>
              <w:tabs>
                <w:tab w:val="decimal" w:pos="882"/>
              </w:tabs>
              <w:ind w:lef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8B2">
              <w:rPr>
                <w:rFonts w:ascii="Angsana New" w:hAnsi="Angsana New"/>
                <w:b/>
                <w:bCs/>
                <w:sz w:val="28"/>
                <w:szCs w:val="28"/>
              </w:rPr>
              <w:t>57,508</w:t>
            </w:r>
          </w:p>
        </w:tc>
      </w:tr>
    </w:tbl>
    <w:p w:rsidR="005E37DC" w:rsidRPr="005E37DC" w:rsidRDefault="005E37DC" w:rsidP="00835CE9">
      <w:pPr>
        <w:rPr>
          <w:rFonts w:ascii="Angsana New" w:hAnsi="Angsana New"/>
          <w:sz w:val="28"/>
          <w:szCs w:val="28"/>
        </w:rPr>
      </w:pPr>
    </w:p>
    <w:p w:rsidR="00835CE9" w:rsidRPr="00706AC2" w:rsidRDefault="00835CE9" w:rsidP="00517C17">
      <w:pPr>
        <w:jc w:val="thaiDistribute"/>
        <w:rPr>
          <w:rFonts w:ascii="Angsana New" w:hAnsi="Angsana New"/>
          <w:sz w:val="30"/>
          <w:szCs w:val="30"/>
        </w:rPr>
      </w:pPr>
    </w:p>
    <w:p w:rsidR="00835CE9" w:rsidRPr="00055D1B" w:rsidRDefault="00835CE9" w:rsidP="00835CE9">
      <w:pPr>
        <w:ind w:right="357"/>
        <w:jc w:val="thaiDistribute"/>
        <w:rPr>
          <w:rFonts w:ascii="Angsana New" w:hAnsi="Angsana New"/>
          <w:sz w:val="30"/>
          <w:szCs w:val="30"/>
          <w:cs/>
        </w:rPr>
        <w:sectPr w:rsidR="00835CE9" w:rsidRPr="00055D1B" w:rsidSect="00771296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517C17" w:rsidRDefault="00517C17" w:rsidP="00E9177D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706AC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:rsidR="005E37DC" w:rsidRDefault="005E37DC" w:rsidP="00E9177D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119CF" w:rsidRDefault="00762F58" w:rsidP="002D0DFB">
      <w:pPr>
        <w:ind w:left="547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517C17" w:rsidRPr="00DE7B8E">
        <w:rPr>
          <w:rFonts w:ascii="Angsana New" w:hAnsi="Angsana New" w:hint="cs"/>
          <w:sz w:val="30"/>
          <w:szCs w:val="30"/>
          <w:cs/>
        </w:rPr>
        <w:t>บริษัทดำเนินธุรกิจเฉพาะในประเทศ</w:t>
      </w:r>
      <w:r w:rsidR="002D0DFB" w:rsidRPr="00DE7B8E">
        <w:rPr>
          <w:rFonts w:ascii="Angsana New" w:hAnsi="Angsana New" w:hint="cs"/>
          <w:sz w:val="30"/>
          <w:szCs w:val="30"/>
          <w:cs/>
        </w:rPr>
        <w:t>เป็นหลัก</w:t>
      </w:r>
      <w:r w:rsidR="00517C17" w:rsidRPr="00DE7B8E">
        <w:rPr>
          <w:rFonts w:ascii="Angsana New" w:hAnsi="Angsana New" w:hint="cs"/>
          <w:sz w:val="30"/>
          <w:szCs w:val="30"/>
          <w:cs/>
        </w:rPr>
        <w:t xml:space="preserve"> </w:t>
      </w:r>
      <w:r w:rsidR="002D0DFB" w:rsidRPr="00DE7B8E">
        <w:rPr>
          <w:rFonts w:ascii="Angsana New" w:hAnsi="Angsana New"/>
          <w:sz w:val="30"/>
          <w:szCs w:val="30"/>
          <w:cs/>
        </w:rPr>
        <w:t>ไม่</w:t>
      </w:r>
      <w:r w:rsidR="00517C17" w:rsidRPr="00DE7B8E">
        <w:rPr>
          <w:rFonts w:ascii="Angsana New" w:hAnsi="Angsana New"/>
          <w:sz w:val="30"/>
          <w:szCs w:val="30"/>
          <w:cs/>
        </w:rPr>
        <w:t>มีรายได้</w:t>
      </w:r>
      <w:r>
        <w:rPr>
          <w:rFonts w:ascii="Angsana New" w:hAnsi="Angsana New" w:hint="cs"/>
          <w:sz w:val="30"/>
          <w:szCs w:val="30"/>
          <w:cs/>
        </w:rPr>
        <w:t>จากต่างประเทศหรือสินทรัพย์ใน</w:t>
      </w:r>
      <w:r w:rsidR="00517C17" w:rsidRPr="00DE7B8E">
        <w:rPr>
          <w:rFonts w:ascii="Angsana New" w:hAnsi="Angsana New"/>
          <w:sz w:val="30"/>
          <w:szCs w:val="30"/>
          <w:cs/>
        </w:rPr>
        <w:t>ต่างประเทศ</w:t>
      </w:r>
      <w:r w:rsidR="005E37DC">
        <w:rPr>
          <w:rFonts w:ascii="Angsana New" w:hAnsi="Angsana New" w:hint="cs"/>
          <w:sz w:val="30"/>
          <w:szCs w:val="30"/>
          <w:cs/>
        </w:rPr>
        <w:t>ที่</w:t>
      </w:r>
      <w:r w:rsidR="002D0DFB" w:rsidRPr="00DE7B8E">
        <w:rPr>
          <w:rFonts w:ascii="Angsana New" w:hAnsi="Angsana New" w:hint="cs"/>
          <w:sz w:val="30"/>
          <w:szCs w:val="30"/>
          <w:cs/>
        </w:rPr>
        <w:t>มีสาระสำคัญ</w:t>
      </w:r>
    </w:p>
    <w:p w:rsidR="009119CF" w:rsidRDefault="009119CF" w:rsidP="002D0DFB">
      <w:pPr>
        <w:ind w:left="547" w:right="-115"/>
        <w:jc w:val="thaiDistribute"/>
        <w:rPr>
          <w:rFonts w:ascii="Angsana New" w:hAnsi="Angsana New"/>
          <w:sz w:val="30"/>
          <w:szCs w:val="30"/>
        </w:rPr>
      </w:pPr>
    </w:p>
    <w:p w:rsidR="00517C17" w:rsidRPr="00CC02F1" w:rsidRDefault="009119CF" w:rsidP="00CC02F1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="00517C17" w:rsidRPr="00CC02F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9119CF" w:rsidRDefault="009119CF" w:rsidP="002D0DFB">
      <w:pPr>
        <w:ind w:left="547" w:right="-115"/>
        <w:jc w:val="thaiDistribute"/>
        <w:rPr>
          <w:rFonts w:ascii="Angsana New" w:hAnsi="Angsana New"/>
          <w:sz w:val="30"/>
          <w:szCs w:val="30"/>
        </w:rPr>
      </w:pPr>
    </w:p>
    <w:p w:rsidR="009119CF" w:rsidRPr="009119CF" w:rsidRDefault="009119CF" w:rsidP="002D0DFB">
      <w:pPr>
        <w:ind w:left="547" w:right="-11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BD777A" w:rsidRPr="00BD777A">
        <w:rPr>
          <w:rFonts w:ascii="Angsana New" w:hAnsi="Angsana New"/>
          <w:sz w:val="30"/>
          <w:szCs w:val="30"/>
          <w:cs/>
        </w:rPr>
        <w:t>รายหนึ่งจากส่วนงานที่</w:t>
      </w:r>
      <w:r w:rsidR="00BD777A" w:rsidRPr="00BD777A">
        <w:rPr>
          <w:rFonts w:ascii="Angsana New" w:hAnsi="Angsana New"/>
          <w:sz w:val="30"/>
          <w:szCs w:val="30"/>
        </w:rPr>
        <w:t> </w:t>
      </w:r>
      <w:r w:rsidR="00BD777A" w:rsidRPr="00BD777A">
        <w:rPr>
          <w:rFonts w:ascii="Angsana New" w:hAnsi="Angsana New"/>
          <w:sz w:val="30"/>
          <w:szCs w:val="30"/>
          <w:cs/>
        </w:rPr>
        <w:t>1</w:t>
      </w:r>
      <w:r w:rsidR="00BD777A" w:rsidRPr="00BD777A">
        <w:rPr>
          <w:rFonts w:ascii="Angsana New" w:hAnsi="Angsana New"/>
          <w:sz w:val="30"/>
          <w:szCs w:val="30"/>
        </w:rPr>
        <w:t> </w:t>
      </w:r>
      <w:r w:rsidR="00BD777A" w:rsidRPr="00BD777A">
        <w:rPr>
          <w:rFonts w:ascii="Angsana New" w:hAnsi="Angsana New"/>
          <w:sz w:val="30"/>
          <w:szCs w:val="30"/>
          <w:cs/>
        </w:rPr>
        <w:t>และ</w:t>
      </w:r>
      <w:r w:rsidR="00BD777A" w:rsidRPr="00BD777A">
        <w:rPr>
          <w:rFonts w:ascii="Angsana New" w:hAnsi="Angsana New"/>
          <w:sz w:val="30"/>
          <w:szCs w:val="30"/>
        </w:rPr>
        <w:t> </w:t>
      </w:r>
      <w:r w:rsidR="00BD777A" w:rsidRPr="00BD777A">
        <w:rPr>
          <w:rFonts w:ascii="Angsana New" w:hAnsi="Angsana New"/>
          <w:sz w:val="30"/>
          <w:szCs w:val="30"/>
          <w:cs/>
        </w:rPr>
        <w:t>2</w:t>
      </w:r>
      <w:r w:rsidR="00BD777A" w:rsidRPr="00BD777A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 w:hint="cs"/>
          <w:sz w:val="30"/>
          <w:szCs w:val="30"/>
          <w:cs/>
        </w:rPr>
        <w:t xml:space="preserve">ของกลุ่มบริษัทเป็นเงินประมาณ </w:t>
      </w:r>
      <w:r w:rsidR="00BD777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3</w:t>
      </w:r>
      <w:r w:rsidR="00BD777A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CC02F1">
        <w:rPr>
          <w:rFonts w:ascii="Angsana New" w:hAnsi="Angsana New"/>
          <w:i/>
          <w:iCs/>
          <w:sz w:val="30"/>
          <w:szCs w:val="30"/>
          <w:cs/>
        </w:rPr>
        <w:t>(</w:t>
      </w:r>
      <w:r w:rsidR="00BD777A">
        <w:rPr>
          <w:rFonts w:ascii="Angsana New" w:hAnsi="Angsana New"/>
          <w:i/>
          <w:iCs/>
          <w:sz w:val="30"/>
          <w:szCs w:val="30"/>
        </w:rPr>
        <w:t>2560: 43</w:t>
      </w:r>
      <w:r w:rsidRPr="00CC02F1">
        <w:rPr>
          <w:rFonts w:ascii="Angsana New" w:hAnsi="Angsana New"/>
          <w:i/>
          <w:iCs/>
          <w:sz w:val="30"/>
          <w:szCs w:val="30"/>
        </w:rPr>
        <w:t xml:space="preserve"> </w:t>
      </w:r>
      <w:r w:rsidRPr="00CC02F1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 w:hint="cs"/>
          <w:sz w:val="30"/>
          <w:szCs w:val="30"/>
          <w:cs/>
        </w:rPr>
        <w:t xml:space="preserve"> จากรายได้รวมของกลุ่มบริษัท</w:t>
      </w:r>
    </w:p>
    <w:p w:rsidR="00762F58" w:rsidRDefault="00762F58" w:rsidP="002D0DFB">
      <w:pPr>
        <w:ind w:left="547" w:right="-115"/>
        <w:jc w:val="thaiDistribute"/>
        <w:rPr>
          <w:rFonts w:ascii="Angsana New" w:hAnsi="Angsana New"/>
          <w:sz w:val="30"/>
          <w:szCs w:val="30"/>
        </w:rPr>
      </w:pPr>
    </w:p>
    <w:p w:rsidR="00A2215E" w:rsidRPr="00CC0BE7" w:rsidRDefault="00A2215E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/>
          <w:bCs/>
          <w:sz w:val="30"/>
          <w:szCs w:val="30"/>
        </w:rPr>
      </w:pPr>
      <w:r w:rsidRPr="00CC0BE7">
        <w:rPr>
          <w:rFonts w:ascii="Angsana New" w:hAnsi="Angsana New"/>
          <w:b/>
          <w:bCs/>
          <w:sz w:val="30"/>
          <w:szCs w:val="30"/>
          <w:cs/>
        </w:rPr>
        <w:t>ค่าใช้จ่ายในการบริหาร</w:t>
      </w:r>
    </w:p>
    <w:p w:rsidR="000D39EB" w:rsidRPr="00DE7B8E" w:rsidRDefault="000D39EB" w:rsidP="00A2215E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1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59"/>
        <w:gridCol w:w="1154"/>
        <w:gridCol w:w="269"/>
        <w:gridCol w:w="1200"/>
        <w:gridCol w:w="269"/>
        <w:gridCol w:w="1084"/>
        <w:gridCol w:w="249"/>
        <w:gridCol w:w="1159"/>
      </w:tblGrid>
      <w:tr w:rsidR="00517C17" w:rsidRPr="00DE7B8E" w:rsidTr="00D00A4C">
        <w:trPr>
          <w:tblHeader/>
        </w:trPr>
        <w:tc>
          <w:tcPr>
            <w:tcW w:w="2056" w:type="pct"/>
            <w:shd w:val="clear" w:color="auto" w:fill="auto"/>
          </w:tcPr>
          <w:p w:rsidR="00517C17" w:rsidRPr="00DE7B8E" w:rsidRDefault="00517C17" w:rsidP="006D4E1D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B8E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434" w:type="pct"/>
            <w:gridSpan w:val="3"/>
            <w:shd w:val="clear" w:color="auto" w:fill="auto"/>
          </w:tcPr>
          <w:p w:rsidR="00517C17" w:rsidRPr="00DE7B8E" w:rsidRDefault="00517C17" w:rsidP="00517C17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:rsidR="00517C17" w:rsidRPr="00DE7B8E" w:rsidRDefault="00517C17" w:rsidP="006D4E1D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shd w:val="clear" w:color="auto" w:fill="auto"/>
          </w:tcPr>
          <w:p w:rsidR="00517C17" w:rsidRPr="00DE7B8E" w:rsidRDefault="00517C17" w:rsidP="006D4E1D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7B8E" w:rsidRPr="00DE7B8E" w:rsidTr="00D00A4C">
        <w:trPr>
          <w:tblHeader/>
        </w:trPr>
        <w:tc>
          <w:tcPr>
            <w:tcW w:w="2056" w:type="pct"/>
            <w:shd w:val="clear" w:color="auto" w:fill="auto"/>
          </w:tcPr>
          <w:p w:rsidR="00A2215E" w:rsidRPr="00DE7B8E" w:rsidRDefault="00A2215E" w:rsidP="006D4E1D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:rsidR="00A2215E" w:rsidRPr="000A3B03" w:rsidRDefault="000A3B03" w:rsidP="006D4E1D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  <w:shd w:val="clear" w:color="auto" w:fill="auto"/>
          </w:tcPr>
          <w:p w:rsidR="00A2215E" w:rsidRPr="000A3B03" w:rsidRDefault="00A2215E" w:rsidP="006D4E1D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:rsidR="00A2215E" w:rsidRPr="000A3B03" w:rsidRDefault="000A3B03" w:rsidP="006D4E1D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7" w:type="pct"/>
            <w:shd w:val="clear" w:color="auto" w:fill="auto"/>
          </w:tcPr>
          <w:p w:rsidR="00A2215E" w:rsidRPr="000A3B03" w:rsidRDefault="00A2215E" w:rsidP="006D4E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A2215E" w:rsidRPr="000A3B03" w:rsidRDefault="000A3B03" w:rsidP="006D4E1D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6" w:type="pct"/>
            <w:shd w:val="clear" w:color="auto" w:fill="auto"/>
          </w:tcPr>
          <w:p w:rsidR="00A2215E" w:rsidRPr="00DE7B8E" w:rsidRDefault="00A2215E" w:rsidP="006D4E1D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:rsidR="00A2215E" w:rsidRPr="00DE7B8E" w:rsidRDefault="000A3B03" w:rsidP="006D4E1D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A2215E" w:rsidRPr="00DE7B8E" w:rsidTr="005E37DC">
        <w:trPr>
          <w:tblHeader/>
        </w:trPr>
        <w:tc>
          <w:tcPr>
            <w:tcW w:w="2056" w:type="pct"/>
          </w:tcPr>
          <w:p w:rsidR="00A2215E" w:rsidRPr="00DE7B8E" w:rsidRDefault="00A2215E" w:rsidP="006D4E1D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4" w:type="pct"/>
            <w:gridSpan w:val="7"/>
          </w:tcPr>
          <w:p w:rsidR="00A2215E" w:rsidRPr="00DE7B8E" w:rsidRDefault="00A2215E" w:rsidP="006D4E1D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3B03" w:rsidRPr="00DE7B8E" w:rsidTr="00D00A4C">
        <w:tc>
          <w:tcPr>
            <w:tcW w:w="2056" w:type="pct"/>
          </w:tcPr>
          <w:p w:rsidR="000A3B03" w:rsidRPr="00DE7B8E" w:rsidRDefault="000A3B03" w:rsidP="000A3B03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DE7B8E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DE7B8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</w:t>
            </w:r>
            <w:r w:rsidRPr="00DE7B8E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631" w:type="pct"/>
            <w:vAlign w:val="center"/>
          </w:tcPr>
          <w:p w:rsidR="000A3B03" w:rsidRPr="00DE7B8E" w:rsidRDefault="0046493D" w:rsidP="00413E81">
            <w:pPr>
              <w:tabs>
                <w:tab w:val="left" w:pos="973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93D">
              <w:rPr>
                <w:rFonts w:ascii="Angsana New" w:hAnsi="Angsana New"/>
                <w:sz w:val="30"/>
                <w:szCs w:val="30"/>
              </w:rPr>
              <w:t>6</w:t>
            </w:r>
            <w:r w:rsidR="000E3DC3">
              <w:rPr>
                <w:rFonts w:ascii="Angsana New" w:hAnsi="Angsana New"/>
                <w:sz w:val="30"/>
                <w:szCs w:val="30"/>
              </w:rPr>
              <w:t>9</w:t>
            </w:r>
            <w:r w:rsidRPr="0046493D">
              <w:rPr>
                <w:rFonts w:ascii="Angsana New" w:hAnsi="Angsana New"/>
                <w:sz w:val="30"/>
                <w:szCs w:val="30"/>
              </w:rPr>
              <w:t>,</w:t>
            </w:r>
            <w:r w:rsidR="00006EF2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147" w:type="pct"/>
            <w:vAlign w:val="center"/>
          </w:tcPr>
          <w:p w:rsidR="000A3B03" w:rsidRPr="00DE7B8E" w:rsidRDefault="000A3B03" w:rsidP="000A3B0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center"/>
          </w:tcPr>
          <w:p w:rsidR="000A3B03" w:rsidRPr="00191EE1" w:rsidRDefault="00191EE1" w:rsidP="000A3B03">
            <w:pPr>
              <w:tabs>
                <w:tab w:val="left" w:pos="973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1EE1">
              <w:rPr>
                <w:rFonts w:ascii="Angsana New" w:hAnsi="Angsana New"/>
                <w:sz w:val="30"/>
                <w:szCs w:val="30"/>
              </w:rPr>
              <w:t>52,614</w:t>
            </w:r>
          </w:p>
        </w:tc>
        <w:tc>
          <w:tcPr>
            <w:tcW w:w="147" w:type="pct"/>
            <w:vAlign w:val="center"/>
          </w:tcPr>
          <w:p w:rsidR="000A3B03" w:rsidRPr="006B4344" w:rsidRDefault="000A3B03" w:rsidP="000A3B03">
            <w:pPr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  <w:vAlign w:val="center"/>
          </w:tcPr>
          <w:p w:rsidR="000A3B03" w:rsidRPr="00DE7B8E" w:rsidRDefault="0046493D" w:rsidP="00413E81">
            <w:pPr>
              <w:tabs>
                <w:tab w:val="decimal" w:pos="80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46493D">
              <w:rPr>
                <w:rFonts w:ascii="Angsana New" w:hAnsi="Angsana New"/>
                <w:sz w:val="30"/>
                <w:szCs w:val="30"/>
              </w:rPr>
              <w:t>4</w:t>
            </w:r>
            <w:r w:rsidR="00006EF2">
              <w:rPr>
                <w:rFonts w:ascii="Angsana New" w:hAnsi="Angsana New"/>
                <w:sz w:val="30"/>
                <w:szCs w:val="30"/>
              </w:rPr>
              <w:t>9</w:t>
            </w:r>
            <w:r w:rsidRPr="0046493D">
              <w:rPr>
                <w:rFonts w:ascii="Angsana New" w:hAnsi="Angsana New"/>
                <w:sz w:val="30"/>
                <w:szCs w:val="30"/>
              </w:rPr>
              <w:t>,</w:t>
            </w:r>
            <w:r w:rsidR="00006EF2">
              <w:rPr>
                <w:rFonts w:ascii="Angsana New" w:hAnsi="Angsana New"/>
                <w:sz w:val="30"/>
                <w:szCs w:val="30"/>
              </w:rPr>
              <w:t>35</w:t>
            </w:r>
            <w:r w:rsidR="00006EF2" w:rsidRPr="0046493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6" w:type="pct"/>
            <w:vAlign w:val="center"/>
          </w:tcPr>
          <w:p w:rsidR="000A3B03" w:rsidRPr="00DE7B8E" w:rsidRDefault="000A3B03" w:rsidP="000A3B0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center"/>
          </w:tcPr>
          <w:p w:rsidR="000A3B03" w:rsidRPr="00DE7B8E" w:rsidRDefault="00191EE1" w:rsidP="000A3B03">
            <w:pPr>
              <w:tabs>
                <w:tab w:val="decimal" w:pos="80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</w:t>
            </w:r>
            <w:r w:rsidR="000A3B03" w:rsidRPr="00A9659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26000F" w:rsidRPr="00DE7B8E" w:rsidTr="00D00A4C">
        <w:tc>
          <w:tcPr>
            <w:tcW w:w="2056" w:type="pct"/>
          </w:tcPr>
          <w:p w:rsidR="0026000F" w:rsidRPr="00DE7B8E" w:rsidRDefault="0026000F" w:rsidP="0026000F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DE7B8E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DE7B8E">
              <w:rPr>
                <w:rFonts w:ascii="Angsana New" w:hAnsi="Angsana New" w:hint="cs"/>
                <w:sz w:val="30"/>
                <w:szCs w:val="30"/>
                <w:cs/>
              </w:rPr>
              <w:t>ธรรมเนียมวิชาชีพ</w:t>
            </w:r>
          </w:p>
        </w:tc>
        <w:tc>
          <w:tcPr>
            <w:tcW w:w="631" w:type="pct"/>
            <w:vAlign w:val="center"/>
          </w:tcPr>
          <w:p w:rsidR="0026000F" w:rsidRPr="0046493D" w:rsidRDefault="0026000F" w:rsidP="0026000F">
            <w:pPr>
              <w:tabs>
                <w:tab w:val="left" w:pos="973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93D">
              <w:rPr>
                <w:rFonts w:ascii="Angsana New" w:hAnsi="Angsana New"/>
                <w:sz w:val="30"/>
                <w:szCs w:val="30"/>
              </w:rPr>
              <w:t>8,153</w:t>
            </w:r>
          </w:p>
        </w:tc>
        <w:tc>
          <w:tcPr>
            <w:tcW w:w="147" w:type="pct"/>
            <w:vAlign w:val="center"/>
          </w:tcPr>
          <w:p w:rsidR="0026000F" w:rsidRPr="00DE7B8E" w:rsidRDefault="0026000F" w:rsidP="0026000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center"/>
          </w:tcPr>
          <w:p w:rsidR="0026000F" w:rsidRPr="00191EE1" w:rsidRDefault="0026000F" w:rsidP="0026000F">
            <w:pPr>
              <w:tabs>
                <w:tab w:val="left" w:pos="973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595">
              <w:rPr>
                <w:rFonts w:ascii="Angsana New" w:hAnsi="Angsana New"/>
                <w:sz w:val="30"/>
                <w:szCs w:val="30"/>
              </w:rPr>
              <w:t>7,004</w:t>
            </w:r>
          </w:p>
        </w:tc>
        <w:tc>
          <w:tcPr>
            <w:tcW w:w="147" w:type="pct"/>
            <w:vAlign w:val="center"/>
          </w:tcPr>
          <w:p w:rsidR="0026000F" w:rsidRPr="006B4344" w:rsidRDefault="0026000F" w:rsidP="0026000F">
            <w:pPr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  <w:vAlign w:val="center"/>
          </w:tcPr>
          <w:p w:rsidR="0026000F" w:rsidRPr="0046493D" w:rsidRDefault="0026000F" w:rsidP="0026000F">
            <w:pPr>
              <w:tabs>
                <w:tab w:val="decimal" w:pos="80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46493D">
              <w:rPr>
                <w:rFonts w:ascii="Angsana New" w:hAnsi="Angsana New"/>
                <w:sz w:val="30"/>
                <w:szCs w:val="30"/>
              </w:rPr>
              <w:t>5,888</w:t>
            </w:r>
          </w:p>
        </w:tc>
        <w:tc>
          <w:tcPr>
            <w:tcW w:w="136" w:type="pct"/>
            <w:vAlign w:val="center"/>
          </w:tcPr>
          <w:p w:rsidR="0026000F" w:rsidRPr="00DE7B8E" w:rsidRDefault="0026000F" w:rsidP="0026000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center"/>
          </w:tcPr>
          <w:p w:rsidR="0026000F" w:rsidRDefault="0026000F" w:rsidP="0026000F">
            <w:pPr>
              <w:tabs>
                <w:tab w:val="decimal" w:pos="80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A96595">
              <w:rPr>
                <w:rFonts w:ascii="Angsana New" w:hAnsi="Angsana New"/>
                <w:sz w:val="30"/>
                <w:szCs w:val="30"/>
              </w:rPr>
              <w:t>5,282</w:t>
            </w:r>
          </w:p>
        </w:tc>
      </w:tr>
      <w:tr w:rsidR="0026000F" w:rsidRPr="00DE7B8E" w:rsidTr="00CC02F1">
        <w:tc>
          <w:tcPr>
            <w:tcW w:w="2056" w:type="pct"/>
            <w:vAlign w:val="center"/>
          </w:tcPr>
          <w:p w:rsidR="0026000F" w:rsidRPr="00DE7B8E" w:rsidRDefault="0026000F" w:rsidP="0026000F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DE7B8E">
              <w:rPr>
                <w:rFonts w:ascii="Angsana New" w:hAnsi="Angsana New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631" w:type="pct"/>
            <w:vAlign w:val="center"/>
          </w:tcPr>
          <w:p w:rsidR="0026000F" w:rsidRPr="0046493D" w:rsidRDefault="00C31219" w:rsidP="0026000F">
            <w:pPr>
              <w:tabs>
                <w:tab w:val="left" w:pos="973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6,978</w:t>
            </w:r>
          </w:p>
        </w:tc>
        <w:tc>
          <w:tcPr>
            <w:tcW w:w="147" w:type="pct"/>
            <w:vAlign w:val="center"/>
          </w:tcPr>
          <w:p w:rsidR="0026000F" w:rsidRPr="00DE7B8E" w:rsidRDefault="0026000F" w:rsidP="0026000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center"/>
          </w:tcPr>
          <w:p w:rsidR="0026000F" w:rsidRPr="00191EE1" w:rsidRDefault="0026000F" w:rsidP="0026000F">
            <w:pPr>
              <w:tabs>
                <w:tab w:val="left" w:pos="973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6,767</w:t>
            </w:r>
          </w:p>
        </w:tc>
        <w:tc>
          <w:tcPr>
            <w:tcW w:w="147" w:type="pct"/>
            <w:vAlign w:val="center"/>
          </w:tcPr>
          <w:p w:rsidR="0026000F" w:rsidRPr="006B4344" w:rsidRDefault="0026000F" w:rsidP="0026000F">
            <w:pPr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  <w:vAlign w:val="center"/>
          </w:tcPr>
          <w:p w:rsidR="0026000F" w:rsidRPr="0046493D" w:rsidRDefault="0026000F" w:rsidP="0026000F">
            <w:pPr>
              <w:tabs>
                <w:tab w:val="decimal" w:pos="80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46493D">
              <w:rPr>
                <w:rFonts w:ascii="Angsana New" w:hAnsi="Angsana New"/>
                <w:sz w:val="30"/>
                <w:szCs w:val="30"/>
              </w:rPr>
              <w:t>5,164</w:t>
            </w:r>
          </w:p>
        </w:tc>
        <w:tc>
          <w:tcPr>
            <w:tcW w:w="136" w:type="pct"/>
            <w:vAlign w:val="center"/>
          </w:tcPr>
          <w:p w:rsidR="0026000F" w:rsidRPr="00DE7B8E" w:rsidRDefault="0026000F" w:rsidP="0026000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center"/>
          </w:tcPr>
          <w:p w:rsidR="0026000F" w:rsidRDefault="0026000F" w:rsidP="0026000F">
            <w:pPr>
              <w:tabs>
                <w:tab w:val="decimal" w:pos="80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5,189</w:t>
            </w:r>
          </w:p>
        </w:tc>
      </w:tr>
      <w:tr w:rsidR="000A3B03" w:rsidRPr="00DE7B8E" w:rsidTr="007D49FF">
        <w:tc>
          <w:tcPr>
            <w:tcW w:w="2056" w:type="pct"/>
          </w:tcPr>
          <w:p w:rsidR="000A3B03" w:rsidRPr="00DE7B8E" w:rsidRDefault="000A3B03" w:rsidP="000A3B03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DE7B8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31" w:type="pct"/>
            <w:vAlign w:val="center"/>
          </w:tcPr>
          <w:p w:rsidR="000A3B03" w:rsidRPr="00DE7B8E" w:rsidRDefault="0046493D" w:rsidP="000A3B03">
            <w:pPr>
              <w:tabs>
                <w:tab w:val="left" w:pos="973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93D">
              <w:rPr>
                <w:rFonts w:ascii="Angsana New" w:hAnsi="Angsana New"/>
                <w:sz w:val="30"/>
                <w:szCs w:val="30"/>
              </w:rPr>
              <w:t>7,654</w:t>
            </w:r>
          </w:p>
        </w:tc>
        <w:tc>
          <w:tcPr>
            <w:tcW w:w="147" w:type="pct"/>
            <w:vAlign w:val="center"/>
          </w:tcPr>
          <w:p w:rsidR="000A3B03" w:rsidRPr="00DE7B8E" w:rsidRDefault="000A3B03" w:rsidP="000A3B0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center"/>
          </w:tcPr>
          <w:p w:rsidR="000A3B03" w:rsidRPr="00191EE1" w:rsidRDefault="000A3B03" w:rsidP="000A3B03">
            <w:pPr>
              <w:tabs>
                <w:tab w:val="left" w:pos="973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1EE1">
              <w:rPr>
                <w:rFonts w:ascii="Angsana New" w:hAnsi="Angsana New"/>
                <w:sz w:val="30"/>
                <w:szCs w:val="30"/>
              </w:rPr>
              <w:t>7,783</w:t>
            </w:r>
          </w:p>
        </w:tc>
        <w:tc>
          <w:tcPr>
            <w:tcW w:w="147" w:type="pct"/>
            <w:vAlign w:val="center"/>
          </w:tcPr>
          <w:p w:rsidR="000A3B03" w:rsidRPr="00DE7B8E" w:rsidRDefault="000A3B03" w:rsidP="000A3B0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:rsidR="000A3B03" w:rsidRPr="00DE7B8E" w:rsidRDefault="0046493D" w:rsidP="000A3B03">
            <w:pPr>
              <w:tabs>
                <w:tab w:val="decimal" w:pos="80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46493D">
              <w:rPr>
                <w:rFonts w:ascii="Angsana New" w:hAnsi="Angsana New"/>
                <w:sz w:val="30"/>
                <w:szCs w:val="30"/>
              </w:rPr>
              <w:t>4,854</w:t>
            </w:r>
          </w:p>
        </w:tc>
        <w:tc>
          <w:tcPr>
            <w:tcW w:w="136" w:type="pct"/>
            <w:vAlign w:val="center"/>
          </w:tcPr>
          <w:p w:rsidR="000A3B03" w:rsidRPr="00DE7B8E" w:rsidRDefault="000A3B03" w:rsidP="000A3B0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center"/>
          </w:tcPr>
          <w:p w:rsidR="000A3B03" w:rsidRPr="00DE7B8E" w:rsidRDefault="000A3B03" w:rsidP="000A3B03">
            <w:pPr>
              <w:tabs>
                <w:tab w:val="decimal" w:pos="80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A96595">
              <w:rPr>
                <w:rFonts w:ascii="Angsana New" w:hAnsi="Angsana New"/>
                <w:sz w:val="30"/>
                <w:szCs w:val="30"/>
              </w:rPr>
              <w:t>4,812</w:t>
            </w:r>
          </w:p>
        </w:tc>
      </w:tr>
      <w:tr w:rsidR="000A3B03" w:rsidRPr="00CF1536" w:rsidTr="000A3B03">
        <w:tc>
          <w:tcPr>
            <w:tcW w:w="2056" w:type="pct"/>
            <w:vAlign w:val="center"/>
          </w:tcPr>
          <w:p w:rsidR="000A3B03" w:rsidRDefault="000A3B03" w:rsidP="000A3B03">
            <w:pPr>
              <w:ind w:left="72" w:hanging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ขาดทุนจากประมาณการหนี้สินคดี</w:t>
            </w:r>
          </w:p>
          <w:p w:rsidR="000A3B03" w:rsidRPr="00DE7B8E" w:rsidRDefault="000A3B03" w:rsidP="000A3B03">
            <w:pPr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ฟ้องร้องตามกฎหมาย</w:t>
            </w:r>
          </w:p>
        </w:tc>
        <w:tc>
          <w:tcPr>
            <w:tcW w:w="631" w:type="pct"/>
            <w:vAlign w:val="bottom"/>
          </w:tcPr>
          <w:p w:rsidR="000A3B03" w:rsidRPr="00DE7B8E" w:rsidRDefault="0046493D" w:rsidP="000A3B03">
            <w:pPr>
              <w:tabs>
                <w:tab w:val="decimal" w:pos="839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46493D">
              <w:rPr>
                <w:rFonts w:ascii="Angsana New" w:hAnsi="Angsana New"/>
                <w:sz w:val="30"/>
                <w:szCs w:val="30"/>
              </w:rPr>
              <w:t>2,732</w:t>
            </w:r>
          </w:p>
        </w:tc>
        <w:tc>
          <w:tcPr>
            <w:tcW w:w="147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:rsidR="000A3B03" w:rsidRPr="00DE7B8E" w:rsidRDefault="000A3B03" w:rsidP="00627547">
            <w:pPr>
              <w:tabs>
                <w:tab w:val="decimal" w:pos="920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1,685</w:t>
            </w:r>
          </w:p>
        </w:tc>
        <w:tc>
          <w:tcPr>
            <w:tcW w:w="147" w:type="pct"/>
          </w:tcPr>
          <w:p w:rsidR="000A3B03" w:rsidRPr="00CF1536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0A3B03" w:rsidRPr="00DE7B8E" w:rsidRDefault="0046493D" w:rsidP="000A3B03">
            <w:pPr>
              <w:tabs>
                <w:tab w:val="decimal" w:pos="80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46493D">
              <w:rPr>
                <w:rFonts w:ascii="Angsana New" w:hAnsi="Angsana New"/>
                <w:sz w:val="30"/>
                <w:szCs w:val="30"/>
              </w:rPr>
              <w:t>2,732</w:t>
            </w:r>
          </w:p>
        </w:tc>
        <w:tc>
          <w:tcPr>
            <w:tcW w:w="136" w:type="pct"/>
            <w:vAlign w:val="bottom"/>
          </w:tcPr>
          <w:p w:rsidR="000A3B03" w:rsidRPr="00DE7B8E" w:rsidRDefault="000A3B03" w:rsidP="000A3B03">
            <w:pPr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:rsidR="000A3B03" w:rsidRPr="00DE7B8E" w:rsidRDefault="000A3B03" w:rsidP="000A3B03">
            <w:pPr>
              <w:tabs>
                <w:tab w:val="decimal" w:pos="80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1,685</w:t>
            </w:r>
          </w:p>
        </w:tc>
      </w:tr>
      <w:tr w:rsidR="000A3B03" w:rsidRPr="00DE7B8E" w:rsidTr="00D00A4C">
        <w:tc>
          <w:tcPr>
            <w:tcW w:w="2056" w:type="pct"/>
            <w:vAlign w:val="center"/>
          </w:tcPr>
          <w:p w:rsidR="000A3B03" w:rsidRPr="00DE7B8E" w:rsidRDefault="000A3B03" w:rsidP="000A3B03">
            <w:pPr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631" w:type="pct"/>
            <w:vAlign w:val="center"/>
          </w:tcPr>
          <w:p w:rsidR="000A3B03" w:rsidRPr="00DE7B8E" w:rsidRDefault="0046493D" w:rsidP="000A3B03">
            <w:pPr>
              <w:tabs>
                <w:tab w:val="left" w:pos="973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93D"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147" w:type="pct"/>
            <w:vAlign w:val="center"/>
          </w:tcPr>
          <w:p w:rsidR="000A3B03" w:rsidRPr="00DE7B8E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center"/>
          </w:tcPr>
          <w:p w:rsidR="000A3B03" w:rsidRPr="00DE7B8E" w:rsidRDefault="000A3B03" w:rsidP="000A3B03">
            <w:pPr>
              <w:tabs>
                <w:tab w:val="left" w:pos="973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147" w:type="pct"/>
            <w:vAlign w:val="center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:rsidR="000A3B03" w:rsidRPr="00DE7B8E" w:rsidRDefault="0046493D" w:rsidP="0046493D">
            <w:pPr>
              <w:tabs>
                <w:tab w:val="decimal" w:pos="80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46493D"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136" w:type="pct"/>
            <w:vAlign w:val="center"/>
          </w:tcPr>
          <w:p w:rsidR="000A3B03" w:rsidRPr="00DE7B8E" w:rsidRDefault="000A3B03" w:rsidP="000A3B0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center"/>
          </w:tcPr>
          <w:p w:rsidR="000A3B03" w:rsidRPr="00DE7B8E" w:rsidRDefault="000A3B03" w:rsidP="000A3B03">
            <w:pPr>
              <w:tabs>
                <w:tab w:val="decimal" w:pos="633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3B03" w:rsidRPr="00DE7B8E" w:rsidTr="00D00A4C">
        <w:tc>
          <w:tcPr>
            <w:tcW w:w="2056" w:type="pct"/>
          </w:tcPr>
          <w:p w:rsidR="000A3B03" w:rsidRPr="00DE7B8E" w:rsidRDefault="000A3B03" w:rsidP="000A3B03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DE7B8E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:rsidR="000A3B03" w:rsidRPr="00DE7B8E" w:rsidRDefault="00C31219" w:rsidP="00413E81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20,082</w:t>
            </w:r>
          </w:p>
        </w:tc>
        <w:tc>
          <w:tcPr>
            <w:tcW w:w="147" w:type="pct"/>
            <w:vAlign w:val="center"/>
          </w:tcPr>
          <w:p w:rsidR="000A3B03" w:rsidRPr="00DE7B8E" w:rsidRDefault="000A3B03" w:rsidP="000A3B0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center"/>
          </w:tcPr>
          <w:p w:rsidR="000A3B03" w:rsidRPr="00DE7B8E" w:rsidRDefault="00191EE1" w:rsidP="00191EE1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0A3B03" w:rsidRPr="007E740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147" w:type="pct"/>
            <w:vAlign w:val="center"/>
          </w:tcPr>
          <w:p w:rsidR="000A3B03" w:rsidRPr="00DE7B8E" w:rsidRDefault="000A3B03" w:rsidP="000A3B0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:rsidR="000A3B03" w:rsidRPr="00DE7B8E" w:rsidRDefault="0046493D" w:rsidP="00413E81">
            <w:pPr>
              <w:tabs>
                <w:tab w:val="decimal" w:pos="80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46493D">
              <w:rPr>
                <w:rFonts w:ascii="Angsana New" w:hAnsi="Angsana New"/>
                <w:sz w:val="30"/>
                <w:szCs w:val="30"/>
              </w:rPr>
              <w:t>1</w:t>
            </w:r>
            <w:r w:rsidR="00006EF2">
              <w:rPr>
                <w:rFonts w:ascii="Angsana New" w:hAnsi="Angsana New"/>
                <w:sz w:val="30"/>
                <w:szCs w:val="30"/>
              </w:rPr>
              <w:t>2</w:t>
            </w:r>
            <w:r w:rsidRPr="0046493D">
              <w:rPr>
                <w:rFonts w:ascii="Angsana New" w:hAnsi="Angsana New"/>
                <w:sz w:val="30"/>
                <w:szCs w:val="30"/>
              </w:rPr>
              <w:t>,</w:t>
            </w:r>
            <w:r w:rsidR="00006EF2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36" w:type="pct"/>
            <w:vAlign w:val="center"/>
          </w:tcPr>
          <w:p w:rsidR="000A3B03" w:rsidRPr="00DE7B8E" w:rsidRDefault="000A3B03" w:rsidP="000A3B03">
            <w:pPr>
              <w:tabs>
                <w:tab w:val="decimal" w:pos="80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:rsidR="000A3B03" w:rsidRPr="00DE7B8E" w:rsidRDefault="00191EE1" w:rsidP="000A3B03">
            <w:pPr>
              <w:tabs>
                <w:tab w:val="decimal" w:pos="801"/>
              </w:tabs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9,819</w:t>
            </w:r>
          </w:p>
        </w:tc>
      </w:tr>
      <w:tr w:rsidR="000A3B03" w:rsidRPr="00DE7B8E" w:rsidTr="00FF1F05">
        <w:tc>
          <w:tcPr>
            <w:tcW w:w="2056" w:type="pct"/>
          </w:tcPr>
          <w:p w:rsidR="000A3B03" w:rsidRPr="00DE7B8E" w:rsidRDefault="000A3B03" w:rsidP="000A3B03">
            <w:pPr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B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DE7B8E" w:rsidRDefault="0046493D" w:rsidP="000A3B03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93D">
              <w:rPr>
                <w:rFonts w:ascii="Angsana New" w:hAnsi="Angsana New"/>
                <w:b/>
                <w:bCs/>
                <w:sz w:val="30"/>
                <w:szCs w:val="30"/>
              </w:rPr>
              <w:t>115,83</w:t>
            </w:r>
            <w:r w:rsidR="00006EF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center"/>
          </w:tcPr>
          <w:p w:rsidR="000A3B03" w:rsidRPr="00DE7B8E" w:rsidRDefault="000A3B03" w:rsidP="000A3B03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DE7B8E" w:rsidRDefault="00191EE1" w:rsidP="00191EE1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93,060</w:t>
            </w:r>
          </w:p>
        </w:tc>
        <w:tc>
          <w:tcPr>
            <w:tcW w:w="147" w:type="pct"/>
            <w:vAlign w:val="center"/>
          </w:tcPr>
          <w:p w:rsidR="000A3B03" w:rsidRPr="00DE7B8E" w:rsidRDefault="000A3B03" w:rsidP="000A3B03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D00A4C" w:rsidRDefault="0046493D" w:rsidP="000A3B03">
            <w:pPr>
              <w:tabs>
                <w:tab w:val="decimal" w:pos="801"/>
              </w:tabs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93D">
              <w:rPr>
                <w:rFonts w:ascii="Angsana New" w:hAnsi="Angsana New"/>
                <w:b/>
                <w:bCs/>
                <w:sz w:val="30"/>
                <w:szCs w:val="30"/>
              </w:rPr>
              <w:t>81,39</w:t>
            </w:r>
            <w:r w:rsidR="00006EF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6" w:type="pct"/>
            <w:vAlign w:val="center"/>
          </w:tcPr>
          <w:p w:rsidR="000A3B03" w:rsidRPr="00D00A4C" w:rsidRDefault="000A3B03" w:rsidP="000A3B03">
            <w:pPr>
              <w:tabs>
                <w:tab w:val="decimal" w:pos="801"/>
              </w:tabs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A3B03" w:rsidRPr="00D00A4C" w:rsidRDefault="000A3B03" w:rsidP="00191EE1">
            <w:pPr>
              <w:tabs>
                <w:tab w:val="decimal" w:pos="801"/>
              </w:tabs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A4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91EE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91EE1">
              <w:rPr>
                <w:rFonts w:ascii="Angsana New" w:hAnsi="Angsana New"/>
                <w:b/>
                <w:bCs/>
                <w:sz w:val="30"/>
                <w:szCs w:val="30"/>
              </w:rPr>
              <w:t>216</w:t>
            </w:r>
          </w:p>
        </w:tc>
      </w:tr>
    </w:tbl>
    <w:p w:rsidR="00A2215E" w:rsidRPr="00DD376A" w:rsidRDefault="00A2215E" w:rsidP="00A2215E">
      <w:pPr>
        <w:pStyle w:val="BodyText"/>
        <w:spacing w:after="0"/>
        <w:ind w:left="540" w:hanging="540"/>
        <w:jc w:val="thaiDistribute"/>
        <w:rPr>
          <w:rFonts w:ascii="Angsana New" w:hAnsi="Angsana New"/>
          <w:b/>
          <w:sz w:val="24"/>
          <w:szCs w:val="24"/>
        </w:rPr>
      </w:pPr>
    </w:p>
    <w:p w:rsidR="00A2215E" w:rsidRPr="002A7CAF" w:rsidRDefault="00DE7B8E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  <w:r w:rsidR="00A2215E" w:rsidRPr="00CC0BE7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ค่าใช้จ่ายผลประโยชน์</w:t>
      </w:r>
      <w:r w:rsidR="005B78DF" w:rsidRPr="00CC0BE7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="00A2215E" w:rsidRPr="00CC0BE7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:rsidR="00A2215E" w:rsidRPr="00CC02F1" w:rsidRDefault="00A2215E" w:rsidP="00A2215E">
      <w:pPr>
        <w:ind w:left="540"/>
        <w:rPr>
          <w:rFonts w:ascii="Angsana New" w:hAnsi="Angsana New"/>
          <w:sz w:val="20"/>
          <w:szCs w:val="20"/>
        </w:rPr>
      </w:pPr>
    </w:p>
    <w:tbl>
      <w:tblPr>
        <w:tblW w:w="913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67"/>
        <w:gridCol w:w="809"/>
        <w:gridCol w:w="1055"/>
        <w:gridCol w:w="269"/>
        <w:gridCol w:w="1177"/>
        <w:gridCol w:w="271"/>
        <w:gridCol w:w="1049"/>
        <w:gridCol w:w="269"/>
        <w:gridCol w:w="1073"/>
      </w:tblGrid>
      <w:tr w:rsidR="00710256" w:rsidRPr="002A7CAF" w:rsidTr="005E37DC">
        <w:trPr>
          <w:tblHeader/>
        </w:trPr>
        <w:tc>
          <w:tcPr>
            <w:tcW w:w="1733" w:type="pct"/>
          </w:tcPr>
          <w:p w:rsidR="00710256" w:rsidRDefault="00710256" w:rsidP="00517C17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:rsidR="00710256" w:rsidRPr="002A7CAF" w:rsidRDefault="00710256" w:rsidP="00517C17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pct"/>
            <w:gridSpan w:val="3"/>
            <w:shd w:val="clear" w:color="auto" w:fill="auto"/>
          </w:tcPr>
          <w:p w:rsidR="00710256" w:rsidRPr="002A7CAF" w:rsidRDefault="00710256" w:rsidP="00517C17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:rsidR="00710256" w:rsidRPr="002A7CAF" w:rsidRDefault="00710256" w:rsidP="00517C17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:rsidR="00710256" w:rsidRPr="002A7CAF" w:rsidRDefault="00710256" w:rsidP="00517C17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7B8E" w:rsidRPr="007E03D1" w:rsidTr="005E37DC">
        <w:trPr>
          <w:tblHeader/>
        </w:trPr>
        <w:tc>
          <w:tcPr>
            <w:tcW w:w="1733" w:type="pct"/>
          </w:tcPr>
          <w:p w:rsidR="00DE7B8E" w:rsidRPr="002A7CAF" w:rsidRDefault="00DE7B8E" w:rsidP="00DE7B8E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3" w:type="pct"/>
            <w:shd w:val="clear" w:color="auto" w:fill="auto"/>
          </w:tcPr>
          <w:p w:rsidR="00DE7B8E" w:rsidRPr="00175CD6" w:rsidRDefault="00DE7B8E" w:rsidP="00DE7B8E">
            <w:pPr>
              <w:pStyle w:val="BodyText"/>
              <w:spacing w:after="0"/>
              <w:ind w:left="-11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:rsidR="00DE7B8E" w:rsidRPr="00DE7B8E" w:rsidRDefault="000A3B03" w:rsidP="00DE7B8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  <w:shd w:val="clear" w:color="auto" w:fill="auto"/>
          </w:tcPr>
          <w:p w:rsidR="00DE7B8E" w:rsidRPr="007E03D1" w:rsidRDefault="00DE7B8E" w:rsidP="00DE7B8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DE7B8E" w:rsidRPr="000A3B03" w:rsidRDefault="000A3B03" w:rsidP="00DE7B8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8" w:type="pct"/>
            <w:shd w:val="clear" w:color="auto" w:fill="auto"/>
          </w:tcPr>
          <w:p w:rsidR="00DE7B8E" w:rsidRPr="000A3B03" w:rsidRDefault="00DE7B8E" w:rsidP="00DE7B8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DE7B8E" w:rsidRPr="000A3B03" w:rsidRDefault="000A3B03" w:rsidP="00DE7B8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  <w:shd w:val="clear" w:color="auto" w:fill="auto"/>
          </w:tcPr>
          <w:p w:rsidR="00DE7B8E" w:rsidRPr="007E03D1" w:rsidRDefault="00DE7B8E" w:rsidP="00DE7B8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DE7B8E" w:rsidRPr="007E03D1" w:rsidRDefault="000A3B03" w:rsidP="00DE7B8E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DE7B8E" w:rsidRPr="002A7CAF" w:rsidTr="005E37DC">
        <w:trPr>
          <w:tblHeader/>
        </w:trPr>
        <w:tc>
          <w:tcPr>
            <w:tcW w:w="1733" w:type="pct"/>
          </w:tcPr>
          <w:p w:rsidR="00DE7B8E" w:rsidRPr="005D4475" w:rsidRDefault="00DE7B8E" w:rsidP="00DE7B8E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3" w:type="pct"/>
          </w:tcPr>
          <w:p w:rsidR="00DE7B8E" w:rsidRPr="00175CD6" w:rsidRDefault="00DE7B8E" w:rsidP="00DE7B8E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5" w:type="pct"/>
            <w:gridSpan w:val="7"/>
          </w:tcPr>
          <w:p w:rsidR="00DE7B8E" w:rsidRPr="002A7CAF" w:rsidRDefault="00DE7B8E" w:rsidP="00DE7B8E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3B03" w:rsidRPr="002A7CAF" w:rsidTr="005E37DC">
        <w:trPr>
          <w:trHeight w:val="317"/>
        </w:trPr>
        <w:tc>
          <w:tcPr>
            <w:tcW w:w="1733" w:type="pct"/>
          </w:tcPr>
          <w:p w:rsidR="000A3B03" w:rsidRPr="005D4475" w:rsidRDefault="000A3B03" w:rsidP="000A3B03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5D4475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443" w:type="pct"/>
          </w:tcPr>
          <w:p w:rsidR="000A3B03" w:rsidRPr="00175CD6" w:rsidRDefault="000A3B03" w:rsidP="000A3B03">
            <w:pPr>
              <w:ind w:right="-10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center"/>
          </w:tcPr>
          <w:p w:rsidR="000A3B03" w:rsidRDefault="008D0C75" w:rsidP="000A3B03">
            <w:pPr>
              <w:tabs>
                <w:tab w:val="decimal" w:pos="826"/>
              </w:tabs>
              <w:ind w:right="-244"/>
              <w:rPr>
                <w:rFonts w:ascii="Angsana New" w:hAnsi="Angsana New"/>
                <w:sz w:val="30"/>
                <w:szCs w:val="30"/>
              </w:rPr>
            </w:pPr>
            <w:r w:rsidRPr="008D0C75">
              <w:rPr>
                <w:rFonts w:ascii="Angsana New" w:hAnsi="Angsana New"/>
                <w:sz w:val="30"/>
                <w:szCs w:val="30"/>
              </w:rPr>
              <w:t>343,733</w:t>
            </w:r>
          </w:p>
        </w:tc>
        <w:tc>
          <w:tcPr>
            <w:tcW w:w="147" w:type="pct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:rsidR="000A3B03" w:rsidRDefault="00191EE1" w:rsidP="000A3B03">
            <w:pPr>
              <w:tabs>
                <w:tab w:val="decimal" w:pos="826"/>
              </w:tabs>
              <w:ind w:right="-2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282,204</w:t>
            </w:r>
          </w:p>
        </w:tc>
        <w:tc>
          <w:tcPr>
            <w:tcW w:w="148" w:type="pct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:rsidR="000A3B03" w:rsidRDefault="008D0C75" w:rsidP="000A3B03">
            <w:pPr>
              <w:tabs>
                <w:tab w:val="decimal" w:pos="776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D0C75">
              <w:rPr>
                <w:rFonts w:ascii="Angsana New" w:hAnsi="Angsana New"/>
                <w:sz w:val="30"/>
                <w:szCs w:val="30"/>
              </w:rPr>
              <w:t>233,65</w:t>
            </w:r>
            <w:r w:rsidR="006A768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:rsidR="000A3B03" w:rsidRDefault="000A3B03" w:rsidP="00191EE1">
            <w:pPr>
              <w:tabs>
                <w:tab w:val="decimal" w:pos="776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</w:t>
            </w:r>
            <w:r w:rsidR="00191EE1">
              <w:rPr>
                <w:rFonts w:ascii="Angsana New" w:hAnsi="Angsana New"/>
                <w:sz w:val="30"/>
                <w:szCs w:val="30"/>
              </w:rPr>
              <w:t>768</w:t>
            </w:r>
          </w:p>
        </w:tc>
      </w:tr>
      <w:tr w:rsidR="000A3B03" w:rsidRPr="002A7CAF" w:rsidTr="005E37DC">
        <w:tc>
          <w:tcPr>
            <w:tcW w:w="1733" w:type="pct"/>
          </w:tcPr>
          <w:p w:rsidR="000A3B03" w:rsidRPr="005D4475" w:rsidRDefault="000A3B03" w:rsidP="000A3B03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D4475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</w:t>
            </w:r>
            <w:r w:rsidRPr="005D4475">
              <w:rPr>
                <w:rFonts w:ascii="Angsana New" w:hAnsi="Angsana New" w:hint="cs"/>
                <w:sz w:val="30"/>
                <w:szCs w:val="30"/>
                <w:cs/>
              </w:rPr>
              <w:t>กำ</w:t>
            </w:r>
            <w:r w:rsidRPr="005D4475">
              <w:rPr>
                <w:rFonts w:ascii="Angsana New" w:hAnsi="Angsana New"/>
                <w:sz w:val="30"/>
                <w:szCs w:val="30"/>
                <w:cs/>
              </w:rPr>
              <w:t>หนดไว้</w:t>
            </w:r>
          </w:p>
        </w:tc>
        <w:tc>
          <w:tcPr>
            <w:tcW w:w="443" w:type="pct"/>
          </w:tcPr>
          <w:p w:rsidR="000A3B03" w:rsidRPr="00175CD6" w:rsidRDefault="000A3B03" w:rsidP="000A3B03">
            <w:pPr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center"/>
          </w:tcPr>
          <w:p w:rsidR="000A3B03" w:rsidRDefault="008D0C75" w:rsidP="000A3B03">
            <w:pPr>
              <w:tabs>
                <w:tab w:val="decimal" w:pos="826"/>
              </w:tabs>
              <w:ind w:right="-244"/>
              <w:rPr>
                <w:rFonts w:ascii="Angsana New" w:hAnsi="Angsana New"/>
                <w:sz w:val="30"/>
                <w:szCs w:val="30"/>
              </w:rPr>
            </w:pPr>
            <w:r w:rsidRPr="008D0C75">
              <w:rPr>
                <w:rFonts w:ascii="Angsana New" w:hAnsi="Angsana New"/>
                <w:sz w:val="30"/>
                <w:szCs w:val="30"/>
              </w:rPr>
              <w:t>7,446</w:t>
            </w:r>
          </w:p>
        </w:tc>
        <w:tc>
          <w:tcPr>
            <w:tcW w:w="147" w:type="pct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:rsidR="000A3B03" w:rsidRDefault="00191EE1" w:rsidP="000A3B03">
            <w:pPr>
              <w:tabs>
                <w:tab w:val="decimal" w:pos="826"/>
              </w:tabs>
              <w:ind w:right="-2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6,195</w:t>
            </w:r>
          </w:p>
        </w:tc>
        <w:tc>
          <w:tcPr>
            <w:tcW w:w="148" w:type="pct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:rsidR="000A3B03" w:rsidRDefault="008D0C75" w:rsidP="000A3B03">
            <w:pPr>
              <w:tabs>
                <w:tab w:val="decimal" w:pos="776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D0C75">
              <w:rPr>
                <w:rFonts w:ascii="Angsana New" w:hAnsi="Angsana New"/>
                <w:sz w:val="30"/>
                <w:szCs w:val="30"/>
              </w:rPr>
              <w:t>4,977</w:t>
            </w:r>
          </w:p>
        </w:tc>
        <w:tc>
          <w:tcPr>
            <w:tcW w:w="147" w:type="pct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:rsidR="000A3B03" w:rsidRDefault="00191EE1" w:rsidP="000A3B03">
            <w:pPr>
              <w:tabs>
                <w:tab w:val="decimal" w:pos="776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4,450</w:t>
            </w:r>
          </w:p>
        </w:tc>
      </w:tr>
      <w:tr w:rsidR="000A3B03" w:rsidRPr="002A7CAF" w:rsidTr="005E37DC">
        <w:tc>
          <w:tcPr>
            <w:tcW w:w="1733" w:type="pct"/>
          </w:tcPr>
          <w:p w:rsidR="000A3B03" w:rsidRPr="002A7CAF" w:rsidRDefault="000A3B03" w:rsidP="000A3B03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443" w:type="pct"/>
          </w:tcPr>
          <w:p w:rsidR="000A3B03" w:rsidRPr="002A7CAF" w:rsidRDefault="000A3B03" w:rsidP="000A3B03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0A3B03" w:rsidRDefault="008D0C75" w:rsidP="00413E81">
            <w:pPr>
              <w:tabs>
                <w:tab w:val="decimal" w:pos="826"/>
              </w:tabs>
              <w:ind w:right="-244"/>
              <w:rPr>
                <w:rFonts w:ascii="Angsana New" w:hAnsi="Angsana New"/>
                <w:sz w:val="30"/>
                <w:szCs w:val="30"/>
              </w:rPr>
            </w:pPr>
            <w:r w:rsidRPr="008D0C75">
              <w:rPr>
                <w:rFonts w:ascii="Angsana New" w:hAnsi="Angsana New"/>
                <w:sz w:val="30"/>
                <w:szCs w:val="30"/>
              </w:rPr>
              <w:t>6</w:t>
            </w:r>
            <w:r w:rsidR="006A7685">
              <w:rPr>
                <w:rFonts w:ascii="Angsana New" w:hAnsi="Angsana New"/>
                <w:sz w:val="30"/>
                <w:szCs w:val="30"/>
              </w:rPr>
              <w:t>2</w:t>
            </w:r>
            <w:r w:rsidRPr="008D0C75">
              <w:rPr>
                <w:rFonts w:ascii="Angsana New" w:hAnsi="Angsana New"/>
                <w:sz w:val="30"/>
                <w:szCs w:val="30"/>
              </w:rPr>
              <w:t>,</w:t>
            </w:r>
            <w:r w:rsidR="006A7685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147" w:type="pct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center"/>
          </w:tcPr>
          <w:p w:rsidR="000A3B03" w:rsidRDefault="000A3B03" w:rsidP="00191EE1">
            <w:pPr>
              <w:tabs>
                <w:tab w:val="decimal" w:pos="826"/>
              </w:tabs>
              <w:ind w:right="-2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</w:t>
            </w:r>
            <w:r w:rsidR="00191EE1"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148" w:type="pct"/>
            <w:vAlign w:val="center"/>
          </w:tcPr>
          <w:p w:rsidR="000A3B03" w:rsidRPr="00FF1F05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:rsidR="000A3B03" w:rsidRPr="00FF1F05" w:rsidRDefault="008D0C75" w:rsidP="000A3B03">
            <w:pPr>
              <w:tabs>
                <w:tab w:val="decimal" w:pos="776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D0C75">
              <w:rPr>
                <w:rFonts w:ascii="Angsana New" w:hAnsi="Angsana New"/>
                <w:sz w:val="30"/>
                <w:szCs w:val="30"/>
              </w:rPr>
              <w:t>36,</w:t>
            </w:r>
            <w:r w:rsidR="006A7685"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147" w:type="pct"/>
            <w:vAlign w:val="center"/>
          </w:tcPr>
          <w:p w:rsidR="000A3B03" w:rsidRPr="00FF1F05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center"/>
          </w:tcPr>
          <w:p w:rsidR="000A3B03" w:rsidRPr="00FF1F05" w:rsidRDefault="000A3B03" w:rsidP="000A3B03">
            <w:pPr>
              <w:tabs>
                <w:tab w:val="decimal" w:pos="776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FF1F05">
              <w:rPr>
                <w:rFonts w:ascii="Angsana New" w:hAnsi="Angsana New"/>
                <w:sz w:val="30"/>
                <w:szCs w:val="30"/>
              </w:rPr>
              <w:t>30,273</w:t>
            </w:r>
          </w:p>
        </w:tc>
      </w:tr>
      <w:tr w:rsidR="000A3B03" w:rsidRPr="002A7CAF" w:rsidTr="005E37DC">
        <w:tc>
          <w:tcPr>
            <w:tcW w:w="1733" w:type="pct"/>
          </w:tcPr>
          <w:p w:rsidR="000A3B03" w:rsidRPr="002A7CAF" w:rsidRDefault="000A3B03" w:rsidP="000A3B03">
            <w:pPr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3" w:type="pct"/>
          </w:tcPr>
          <w:p w:rsidR="000A3B03" w:rsidRPr="002A7CAF" w:rsidRDefault="000A3B03" w:rsidP="000A3B03">
            <w:pPr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Default="008D0C75" w:rsidP="000A3B03">
            <w:pPr>
              <w:tabs>
                <w:tab w:val="decimal" w:pos="826"/>
              </w:tabs>
              <w:ind w:right="-2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C75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6A768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D0C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A7685">
              <w:rPr>
                <w:rFonts w:ascii="Angsana New" w:hAnsi="Angsana New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147" w:type="pct"/>
            <w:vAlign w:val="center"/>
          </w:tcPr>
          <w:p w:rsidR="000A3B03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Default="00191EE1" w:rsidP="00A11971">
            <w:pPr>
              <w:tabs>
                <w:tab w:val="decimal" w:pos="826"/>
              </w:tabs>
              <w:ind w:right="-2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347,282</w:t>
            </w:r>
          </w:p>
        </w:tc>
        <w:tc>
          <w:tcPr>
            <w:tcW w:w="148" w:type="pct"/>
            <w:vAlign w:val="center"/>
          </w:tcPr>
          <w:p w:rsidR="000A3B03" w:rsidRPr="00FF1F05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FF1F05" w:rsidRDefault="008D0C75" w:rsidP="000A3B03">
            <w:pPr>
              <w:tabs>
                <w:tab w:val="decimal" w:pos="776"/>
              </w:tabs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C75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6A768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8D0C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A7685">
              <w:rPr>
                <w:rFonts w:ascii="Angsana New" w:hAnsi="Angsana New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147" w:type="pct"/>
            <w:vAlign w:val="center"/>
          </w:tcPr>
          <w:p w:rsidR="000A3B03" w:rsidRPr="00FF1F05" w:rsidRDefault="000A3B03" w:rsidP="000A3B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FF1F05" w:rsidRDefault="00191EE1" w:rsidP="00191EE1">
            <w:pPr>
              <w:tabs>
                <w:tab w:val="decimal" w:pos="776"/>
              </w:tabs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 w:rsidR="000A3B03" w:rsidRPr="00FF1F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</w:p>
        </w:tc>
      </w:tr>
    </w:tbl>
    <w:p w:rsidR="00DB67B0" w:rsidRPr="00CC02F1" w:rsidRDefault="00DB67B0" w:rsidP="00DE7B8E">
      <w:pPr>
        <w:pStyle w:val="BodyText"/>
        <w:spacing w:after="0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:rsidR="00A2215E" w:rsidRPr="002A7CAF" w:rsidRDefault="005E37DC" w:rsidP="00DE7B8E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="00A2215E" w:rsidRPr="002A7CAF">
        <w:rPr>
          <w:rFonts w:ascii="Angsana New" w:hAnsi="Angsana New"/>
          <w:b/>
          <w:sz w:val="30"/>
          <w:szCs w:val="30"/>
          <w:cs/>
        </w:rPr>
        <w:t>บริษัทได้จัดตั้งกองทุนสำรองเลี้ยงชีพสำหรับพนักงานของ</w:t>
      </w: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="00A2215E" w:rsidRPr="002A7CAF">
        <w:rPr>
          <w:rFonts w:ascii="Angsana New" w:hAnsi="Angsana New"/>
          <w:b/>
          <w:sz w:val="30"/>
          <w:szCs w:val="30"/>
          <w:cs/>
        </w:rPr>
        <w:t>บริษัทบนพื้นฐานความสมัครใจของพนักงานในการเป็นสมาชิกของกอง</w:t>
      </w:r>
      <w:r w:rsidR="00A2215E" w:rsidRPr="003369D9">
        <w:rPr>
          <w:rFonts w:ascii="Angsana New" w:hAnsi="Angsana New"/>
          <w:b/>
          <w:sz w:val="30"/>
          <w:szCs w:val="30"/>
          <w:cs/>
        </w:rPr>
        <w:t xml:space="preserve">ทุน </w:t>
      </w:r>
      <w:r w:rsidR="00A2215E" w:rsidRPr="00833653">
        <w:rPr>
          <w:rFonts w:ascii="Angsana New" w:hAnsi="Angsana New"/>
          <w:b/>
          <w:sz w:val="30"/>
          <w:szCs w:val="30"/>
          <w:cs/>
        </w:rPr>
        <w:t xml:space="preserve">โดยพนักงานจ่ายเงินสะสมในอัตราร้อยละ </w:t>
      </w:r>
      <w:r w:rsidR="003F6462">
        <w:rPr>
          <w:rFonts w:ascii="Angsana New" w:hAnsi="Angsana New"/>
          <w:bCs/>
          <w:sz w:val="30"/>
          <w:szCs w:val="30"/>
        </w:rPr>
        <w:t xml:space="preserve">3 </w:t>
      </w:r>
      <w:r w:rsidR="003F6462" w:rsidRPr="003F6462">
        <w:rPr>
          <w:rFonts w:ascii="Angsana New" w:hAnsi="Angsana New" w:hint="cs"/>
          <w:b/>
          <w:sz w:val="30"/>
          <w:szCs w:val="30"/>
          <w:cs/>
        </w:rPr>
        <w:t>ถึง</w:t>
      </w:r>
      <w:r w:rsidR="001B705D" w:rsidRPr="00833653">
        <w:rPr>
          <w:rFonts w:ascii="Angsana New" w:hAnsi="Angsana New"/>
          <w:bCs/>
          <w:sz w:val="30"/>
          <w:szCs w:val="30"/>
        </w:rPr>
        <w:t xml:space="preserve"> 10</w:t>
      </w:r>
      <w:r w:rsidR="00A2215E" w:rsidRPr="00833653">
        <w:rPr>
          <w:rFonts w:ascii="Angsana New" w:hAnsi="Angsana New"/>
          <w:b/>
          <w:sz w:val="30"/>
          <w:szCs w:val="30"/>
          <w:cs/>
        </w:rPr>
        <w:t xml:space="preserve"> ของเงินเดือนทุกเดือนและ</w:t>
      </w:r>
      <w:r w:rsidRPr="00833653">
        <w:rPr>
          <w:rFonts w:ascii="Angsana New" w:hAnsi="Angsana New" w:hint="cs"/>
          <w:b/>
          <w:sz w:val="30"/>
          <w:szCs w:val="30"/>
          <w:cs/>
        </w:rPr>
        <w:t>กลุ่ม</w:t>
      </w:r>
      <w:r w:rsidR="00A2215E" w:rsidRPr="00833653">
        <w:rPr>
          <w:rFonts w:ascii="Angsana New" w:hAnsi="Angsana New"/>
          <w:b/>
          <w:sz w:val="30"/>
          <w:szCs w:val="30"/>
          <w:cs/>
        </w:rPr>
        <w:t xml:space="preserve">บริษัทจ่ายสมทบในอัตราร้อยละ </w:t>
      </w:r>
      <w:r w:rsidR="003F6462">
        <w:rPr>
          <w:rFonts w:ascii="Angsana New" w:hAnsi="Angsana New"/>
          <w:bCs/>
          <w:sz w:val="30"/>
          <w:szCs w:val="30"/>
        </w:rPr>
        <w:t xml:space="preserve">3 </w:t>
      </w:r>
      <w:r w:rsidR="003F6462" w:rsidRPr="003F6462">
        <w:rPr>
          <w:rFonts w:ascii="Angsana New" w:hAnsi="Angsana New" w:hint="cs"/>
          <w:b/>
          <w:sz w:val="30"/>
          <w:szCs w:val="30"/>
          <w:cs/>
        </w:rPr>
        <w:t>ถึง</w:t>
      </w:r>
      <w:r w:rsidR="001B705D" w:rsidRPr="00833653">
        <w:rPr>
          <w:rFonts w:ascii="Angsana New" w:hAnsi="Angsana New"/>
          <w:bCs/>
          <w:sz w:val="30"/>
          <w:szCs w:val="30"/>
        </w:rPr>
        <w:t xml:space="preserve"> 10</w:t>
      </w:r>
      <w:r w:rsidR="00A2215E" w:rsidRPr="00833653">
        <w:rPr>
          <w:rFonts w:ascii="Angsana New" w:hAnsi="Angsana New"/>
          <w:b/>
          <w:sz w:val="30"/>
          <w:szCs w:val="30"/>
          <w:cs/>
        </w:rPr>
        <w:t xml:space="preserve"> ของเงินเดือนของ</w:t>
      </w:r>
      <w:r w:rsidR="00A2215E" w:rsidRPr="003369D9">
        <w:rPr>
          <w:rFonts w:ascii="Angsana New" w:hAnsi="Angsana New"/>
          <w:b/>
          <w:sz w:val="30"/>
          <w:szCs w:val="30"/>
          <w:cs/>
        </w:rPr>
        <w:t>พ</w:t>
      </w:r>
      <w:r w:rsidR="00A2215E" w:rsidRPr="002A7CAF">
        <w:rPr>
          <w:rFonts w:ascii="Angsana New" w:hAnsi="Angsana New"/>
          <w:b/>
          <w:sz w:val="30"/>
          <w:szCs w:val="30"/>
          <w:cs/>
        </w:rPr>
        <w:t>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D74397" w:rsidRPr="00CC02F1" w:rsidRDefault="00D74397" w:rsidP="00DE7B8E">
      <w:pPr>
        <w:tabs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:rsidR="00851146" w:rsidRPr="00CC0BE7" w:rsidRDefault="00851146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/>
          <w:bCs/>
          <w:sz w:val="30"/>
          <w:szCs w:val="30"/>
        </w:rPr>
      </w:pPr>
      <w:r w:rsidRPr="00CC0BE7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:rsidR="00A11971" w:rsidRPr="00CC02F1" w:rsidRDefault="00A11971" w:rsidP="00A11971">
      <w:pPr>
        <w:ind w:left="540"/>
        <w:rPr>
          <w:rFonts w:ascii="Angsana New" w:hAnsi="Angsana New"/>
          <w:sz w:val="22"/>
          <w:szCs w:val="22"/>
        </w:rPr>
      </w:pPr>
    </w:p>
    <w:p w:rsidR="00A11971" w:rsidRDefault="00A11971" w:rsidP="00A11971">
      <w:pPr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A11971">
        <w:rPr>
          <w:rFonts w:ascii="Angsana New" w:hAnsi="Angsana New" w:hint="cs"/>
          <w:sz w:val="30"/>
          <w:szCs w:val="30"/>
          <w:cs/>
        </w:rPr>
        <w:t>งบกำไรขาดทุนเบ็ดเสร็จได้รวมการวิเคราะห์ค่าใช้จ่ายตามหน้าที่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:rsidR="00D47746" w:rsidRPr="00CC02F1" w:rsidRDefault="00D47746" w:rsidP="00DE7B8E">
      <w:pPr>
        <w:ind w:left="540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8"/>
        <w:gridCol w:w="1080"/>
        <w:gridCol w:w="237"/>
        <w:gridCol w:w="1204"/>
        <w:gridCol w:w="270"/>
        <w:gridCol w:w="1045"/>
        <w:gridCol w:w="250"/>
        <w:gridCol w:w="1136"/>
      </w:tblGrid>
      <w:tr w:rsidR="00517C17" w:rsidRPr="002A7CAF" w:rsidTr="00AE3799">
        <w:trPr>
          <w:tblHeader/>
        </w:trPr>
        <w:tc>
          <w:tcPr>
            <w:tcW w:w="2156" w:type="pct"/>
            <w:shd w:val="clear" w:color="auto" w:fill="auto"/>
          </w:tcPr>
          <w:p w:rsidR="00517C17" w:rsidRPr="002A7CAF" w:rsidRDefault="00517C17" w:rsidP="006D4E1D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73" w:type="pct"/>
            <w:gridSpan w:val="3"/>
            <w:shd w:val="clear" w:color="auto" w:fill="auto"/>
          </w:tcPr>
          <w:p w:rsidR="00517C17" w:rsidRPr="002A7CAF" w:rsidRDefault="00517C17" w:rsidP="00517C17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:rsidR="00517C17" w:rsidRPr="002A7CAF" w:rsidRDefault="00517C17" w:rsidP="006D4E1D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:rsidR="00517C17" w:rsidRPr="002A7CAF" w:rsidRDefault="00517C17" w:rsidP="006D4E1D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A4C" w:rsidRPr="007E03D1" w:rsidTr="00AE3799">
        <w:trPr>
          <w:tblHeader/>
        </w:trPr>
        <w:tc>
          <w:tcPr>
            <w:tcW w:w="2156" w:type="pct"/>
            <w:shd w:val="clear" w:color="auto" w:fill="auto"/>
          </w:tcPr>
          <w:p w:rsidR="00DE7B8E" w:rsidRPr="002A7CAF" w:rsidRDefault="00DE7B8E" w:rsidP="00DE7B8E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:rsidR="00DE7B8E" w:rsidRPr="00DE7B8E" w:rsidRDefault="000A3B03" w:rsidP="00DE7B8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9" w:type="pct"/>
            <w:shd w:val="clear" w:color="auto" w:fill="auto"/>
          </w:tcPr>
          <w:p w:rsidR="00DE7B8E" w:rsidRPr="007E03D1" w:rsidRDefault="00DE7B8E" w:rsidP="00DE7B8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:rsidR="00DE7B8E" w:rsidRPr="000A3B03" w:rsidRDefault="000A3B03" w:rsidP="00DE7B8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7" w:type="pct"/>
            <w:shd w:val="clear" w:color="auto" w:fill="auto"/>
          </w:tcPr>
          <w:p w:rsidR="00DE7B8E" w:rsidRPr="000A3B03" w:rsidRDefault="00DE7B8E" w:rsidP="00DE7B8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DE7B8E" w:rsidRPr="000A3B03" w:rsidRDefault="000A3B03" w:rsidP="00DE7B8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6" w:type="pct"/>
            <w:shd w:val="clear" w:color="auto" w:fill="auto"/>
          </w:tcPr>
          <w:p w:rsidR="00DE7B8E" w:rsidRPr="000A3B03" w:rsidRDefault="00DE7B8E" w:rsidP="00DE7B8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DE7B8E" w:rsidRPr="000A3B03" w:rsidRDefault="000A3B03" w:rsidP="00DE7B8E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B03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DE7B8E" w:rsidRPr="002A7CAF" w:rsidTr="00AE3799">
        <w:trPr>
          <w:tblHeader/>
        </w:trPr>
        <w:tc>
          <w:tcPr>
            <w:tcW w:w="2156" w:type="pct"/>
          </w:tcPr>
          <w:p w:rsidR="00DE7B8E" w:rsidRPr="002A7CAF" w:rsidRDefault="00DE7B8E" w:rsidP="00DE7B8E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4" w:type="pct"/>
            <w:gridSpan w:val="7"/>
          </w:tcPr>
          <w:p w:rsidR="00DE7B8E" w:rsidRPr="002A7CAF" w:rsidRDefault="00DE7B8E" w:rsidP="00DE7B8E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0A4C" w:rsidRPr="002A7CAF" w:rsidTr="00AE3799">
        <w:tc>
          <w:tcPr>
            <w:tcW w:w="2156" w:type="pct"/>
          </w:tcPr>
          <w:p w:rsidR="00DE7B8E" w:rsidRPr="002A7CAF" w:rsidRDefault="00DE7B8E" w:rsidP="00DE7B8E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A2BA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</w:t>
            </w:r>
            <w:r w:rsidR="0061720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การให้</w:t>
            </w:r>
            <w:r w:rsidRPr="002A2BA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บริการ</w:t>
            </w:r>
          </w:p>
        </w:tc>
        <w:tc>
          <w:tcPr>
            <w:tcW w:w="588" w:type="pct"/>
          </w:tcPr>
          <w:p w:rsidR="00DE7B8E" w:rsidRPr="002A7CAF" w:rsidRDefault="00DE7B8E" w:rsidP="00DE7B8E">
            <w:pPr>
              <w:pStyle w:val="BodyText"/>
              <w:tabs>
                <w:tab w:val="decimal" w:pos="522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DE7B8E" w:rsidRPr="002A7CAF" w:rsidRDefault="00DE7B8E" w:rsidP="00DE7B8E">
            <w:pPr>
              <w:pStyle w:val="BodyText"/>
              <w:tabs>
                <w:tab w:val="decimal" w:pos="873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:rsidR="00DE7B8E" w:rsidRPr="002A7CAF" w:rsidRDefault="00DE7B8E" w:rsidP="00DE7B8E">
            <w:pPr>
              <w:pStyle w:val="BodyText"/>
              <w:tabs>
                <w:tab w:val="decimal" w:pos="522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E7B8E" w:rsidRPr="002A7CAF" w:rsidRDefault="00DE7B8E" w:rsidP="00DE7B8E">
            <w:pPr>
              <w:pStyle w:val="BodyText"/>
              <w:tabs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DE7B8E" w:rsidRPr="002A7CAF" w:rsidRDefault="00DE7B8E" w:rsidP="00DE7B8E">
            <w:pPr>
              <w:pStyle w:val="BodyText"/>
              <w:tabs>
                <w:tab w:val="decimal" w:pos="522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DE7B8E" w:rsidRPr="002A7CAF" w:rsidRDefault="00DE7B8E" w:rsidP="00DE7B8E">
            <w:pPr>
              <w:pStyle w:val="BodyText"/>
              <w:tabs>
                <w:tab w:val="decimal" w:pos="873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E7B8E" w:rsidRPr="002A7CAF" w:rsidRDefault="00DE7B8E" w:rsidP="00DE7B8E">
            <w:pPr>
              <w:pStyle w:val="BodyText"/>
              <w:tabs>
                <w:tab w:val="decimal" w:pos="522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B03" w:rsidRPr="002A7CAF" w:rsidTr="00AE3799">
        <w:tc>
          <w:tcPr>
            <w:tcW w:w="2156" w:type="pct"/>
          </w:tcPr>
          <w:p w:rsidR="000A3B03" w:rsidRPr="006D32E8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588" w:type="pct"/>
            <w:vAlign w:val="center"/>
          </w:tcPr>
          <w:p w:rsidR="000A3B03" w:rsidRDefault="008D0C75" w:rsidP="000A3B03">
            <w:pPr>
              <w:tabs>
                <w:tab w:val="decimal" w:pos="809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  <w:r w:rsidRPr="008D0C75">
              <w:rPr>
                <w:rFonts w:ascii="Angsana New" w:hAnsi="Angsana New"/>
                <w:sz w:val="30"/>
                <w:szCs w:val="30"/>
              </w:rPr>
              <w:t>344,249</w:t>
            </w:r>
          </w:p>
        </w:tc>
        <w:tc>
          <w:tcPr>
            <w:tcW w:w="129" w:type="pct"/>
            <w:vAlign w:val="center"/>
          </w:tcPr>
          <w:p w:rsidR="000A3B03" w:rsidRDefault="000A3B03" w:rsidP="000A3B03">
            <w:pPr>
              <w:tabs>
                <w:tab w:val="decimal" w:pos="809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center"/>
          </w:tcPr>
          <w:p w:rsidR="000A3B03" w:rsidRPr="00191EE1" w:rsidRDefault="00191EE1" w:rsidP="000D18E3">
            <w:pPr>
              <w:tabs>
                <w:tab w:val="decimal" w:pos="858"/>
              </w:tabs>
              <w:ind w:right="-2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</w:t>
            </w:r>
            <w:r w:rsidR="000A3B03" w:rsidRPr="00191EE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147" w:type="pct"/>
            <w:vAlign w:val="center"/>
          </w:tcPr>
          <w:p w:rsidR="000A3B03" w:rsidRPr="00FF1F05" w:rsidRDefault="000A3B03" w:rsidP="00191EE1">
            <w:pPr>
              <w:tabs>
                <w:tab w:val="decimal" w:pos="809"/>
              </w:tabs>
              <w:ind w:right="-2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center"/>
          </w:tcPr>
          <w:p w:rsidR="000A3B03" w:rsidRPr="00FF1F05" w:rsidRDefault="008D0C75" w:rsidP="0061720B">
            <w:pPr>
              <w:tabs>
                <w:tab w:val="decimal" w:pos="757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  <w:r w:rsidRPr="008D0C75">
              <w:rPr>
                <w:rFonts w:ascii="Angsana New" w:hAnsi="Angsana New"/>
                <w:sz w:val="30"/>
                <w:szCs w:val="30"/>
              </w:rPr>
              <w:t>225,920</w:t>
            </w:r>
          </w:p>
        </w:tc>
        <w:tc>
          <w:tcPr>
            <w:tcW w:w="136" w:type="pct"/>
            <w:vAlign w:val="center"/>
          </w:tcPr>
          <w:p w:rsidR="000A3B03" w:rsidRPr="00FF1F05" w:rsidRDefault="000A3B03" w:rsidP="000A3B03">
            <w:pPr>
              <w:tabs>
                <w:tab w:val="decimal" w:pos="809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:rsidR="000A3B03" w:rsidRPr="00FF1F05" w:rsidRDefault="000A3B03" w:rsidP="000D18E3">
            <w:pPr>
              <w:tabs>
                <w:tab w:val="decimal" w:pos="819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  <w:r w:rsidRPr="00FF1F05">
              <w:rPr>
                <w:rFonts w:ascii="Angsana New" w:hAnsi="Angsana New"/>
                <w:sz w:val="30"/>
                <w:szCs w:val="30"/>
              </w:rPr>
              <w:t>191,062</w:t>
            </w:r>
          </w:p>
        </w:tc>
      </w:tr>
      <w:tr w:rsidR="000A3B03" w:rsidRPr="00DE7B8E" w:rsidTr="00AE3799">
        <w:tc>
          <w:tcPr>
            <w:tcW w:w="2156" w:type="pct"/>
          </w:tcPr>
          <w:p w:rsidR="000A3B03" w:rsidRPr="000D18E3" w:rsidRDefault="000A3B03" w:rsidP="000A3B03">
            <w:pPr>
              <w:ind w:right="-109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8" w:type="pct"/>
          </w:tcPr>
          <w:p w:rsidR="000A3B03" w:rsidRPr="000D18E3" w:rsidRDefault="000A3B03" w:rsidP="000A3B03">
            <w:pPr>
              <w:tabs>
                <w:tab w:val="decimal" w:pos="809"/>
              </w:tabs>
              <w:ind w:left="-199" w:right="-22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:rsidR="000A3B03" w:rsidRPr="000D18E3" w:rsidRDefault="000A3B03" w:rsidP="000A3B03">
            <w:pPr>
              <w:tabs>
                <w:tab w:val="decimal" w:pos="809"/>
              </w:tabs>
              <w:ind w:left="-199" w:right="-22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56" w:type="pct"/>
          </w:tcPr>
          <w:p w:rsidR="000A3B03" w:rsidRPr="000D18E3" w:rsidRDefault="000A3B03" w:rsidP="000D18E3">
            <w:pPr>
              <w:tabs>
                <w:tab w:val="decimal" w:pos="858"/>
              </w:tabs>
              <w:ind w:left="-199" w:right="-225"/>
              <w:rPr>
                <w:rFonts w:ascii="Angsana New" w:hAnsi="Angsana New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147" w:type="pct"/>
          </w:tcPr>
          <w:p w:rsidR="000A3B03" w:rsidRPr="000D18E3" w:rsidRDefault="000A3B03" w:rsidP="000A3B03">
            <w:pPr>
              <w:tabs>
                <w:tab w:val="decimal" w:pos="809"/>
              </w:tabs>
              <w:ind w:left="-199" w:right="-22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9" w:type="pct"/>
          </w:tcPr>
          <w:p w:rsidR="000A3B03" w:rsidRPr="000D18E3" w:rsidRDefault="000A3B03" w:rsidP="000A3B03">
            <w:pPr>
              <w:tabs>
                <w:tab w:val="decimal" w:pos="757"/>
              </w:tabs>
              <w:ind w:left="-199" w:right="-22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</w:tcPr>
          <w:p w:rsidR="000A3B03" w:rsidRPr="000D18E3" w:rsidRDefault="000A3B03" w:rsidP="000A3B03">
            <w:pPr>
              <w:tabs>
                <w:tab w:val="decimal" w:pos="809"/>
              </w:tabs>
              <w:ind w:left="-199" w:right="-22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9" w:type="pct"/>
          </w:tcPr>
          <w:p w:rsidR="000A3B03" w:rsidRPr="000D18E3" w:rsidRDefault="000A3B03" w:rsidP="000D18E3">
            <w:pPr>
              <w:tabs>
                <w:tab w:val="decimal" w:pos="819"/>
              </w:tabs>
              <w:ind w:left="-199" w:right="-22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A3B03" w:rsidRPr="002A7CAF" w:rsidTr="00AE3799">
        <w:tc>
          <w:tcPr>
            <w:tcW w:w="2156" w:type="pct"/>
          </w:tcPr>
          <w:p w:rsidR="000A3B03" w:rsidRPr="00D74397" w:rsidRDefault="000A3B03" w:rsidP="000A3B03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A2B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588" w:type="pct"/>
          </w:tcPr>
          <w:p w:rsidR="000A3B03" w:rsidRPr="002A7CAF" w:rsidRDefault="000A3B03" w:rsidP="000A3B03">
            <w:pPr>
              <w:pStyle w:val="BodyText"/>
              <w:tabs>
                <w:tab w:val="decimal" w:pos="809"/>
              </w:tabs>
              <w:spacing w:after="0"/>
              <w:ind w:left="-19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0A3B03" w:rsidRPr="002A7CAF" w:rsidRDefault="000A3B03" w:rsidP="000A3B03">
            <w:pPr>
              <w:pStyle w:val="BodyText"/>
              <w:tabs>
                <w:tab w:val="decimal" w:pos="809"/>
              </w:tabs>
              <w:spacing w:after="0"/>
              <w:ind w:left="-19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:rsidR="000A3B03" w:rsidRPr="00065A2D" w:rsidRDefault="000A3B03" w:rsidP="000D18E3">
            <w:pPr>
              <w:pStyle w:val="BodyText"/>
              <w:tabs>
                <w:tab w:val="decimal" w:pos="858"/>
              </w:tabs>
              <w:spacing w:after="0"/>
              <w:ind w:left="-199" w:right="-225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0A3B03" w:rsidRPr="002A7CAF" w:rsidRDefault="000A3B03" w:rsidP="000A3B03">
            <w:pPr>
              <w:pStyle w:val="BodyText"/>
              <w:tabs>
                <w:tab w:val="decimal" w:pos="809"/>
              </w:tabs>
              <w:spacing w:after="0"/>
              <w:ind w:left="-19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0A3B03" w:rsidRPr="002A7CAF" w:rsidRDefault="000A3B03" w:rsidP="000A3B03">
            <w:pPr>
              <w:pStyle w:val="BodyText"/>
              <w:tabs>
                <w:tab w:val="decimal" w:pos="757"/>
              </w:tabs>
              <w:spacing w:after="0"/>
              <w:ind w:left="-19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0A3B03" w:rsidRPr="002A7CAF" w:rsidRDefault="000A3B03" w:rsidP="000A3B03">
            <w:pPr>
              <w:pStyle w:val="BodyText"/>
              <w:tabs>
                <w:tab w:val="decimal" w:pos="809"/>
              </w:tabs>
              <w:spacing w:after="0"/>
              <w:ind w:left="-19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0A3B03" w:rsidRPr="002A7CAF" w:rsidRDefault="000A3B03" w:rsidP="000D18E3">
            <w:pPr>
              <w:pStyle w:val="BodyText"/>
              <w:tabs>
                <w:tab w:val="decimal" w:pos="819"/>
              </w:tabs>
              <w:spacing w:after="0"/>
              <w:ind w:left="-199" w:right="-2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B03" w:rsidRPr="002A7CAF" w:rsidTr="00AE3799">
        <w:tc>
          <w:tcPr>
            <w:tcW w:w="2156" w:type="pct"/>
          </w:tcPr>
          <w:p w:rsidR="000A3B03" w:rsidRPr="006D32E8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588" w:type="pct"/>
            <w:vAlign w:val="center"/>
          </w:tcPr>
          <w:p w:rsidR="000A3B03" w:rsidRDefault="008D0C75" w:rsidP="00413E81">
            <w:pPr>
              <w:tabs>
                <w:tab w:val="decimal" w:pos="809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  <w:r w:rsidRPr="008D0C75">
              <w:rPr>
                <w:rFonts w:ascii="Angsana New" w:hAnsi="Angsana New"/>
                <w:sz w:val="30"/>
                <w:szCs w:val="30"/>
              </w:rPr>
              <w:t>6</w:t>
            </w:r>
            <w:r w:rsidR="006A7685">
              <w:rPr>
                <w:rFonts w:ascii="Angsana New" w:hAnsi="Angsana New"/>
                <w:sz w:val="30"/>
                <w:szCs w:val="30"/>
              </w:rPr>
              <w:t>9</w:t>
            </w:r>
            <w:r w:rsidRPr="008D0C75">
              <w:rPr>
                <w:rFonts w:ascii="Angsana New" w:hAnsi="Angsana New"/>
                <w:sz w:val="30"/>
                <w:szCs w:val="30"/>
              </w:rPr>
              <w:t>,</w:t>
            </w:r>
            <w:r w:rsidR="006A7685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129" w:type="pct"/>
            <w:vAlign w:val="center"/>
          </w:tcPr>
          <w:p w:rsidR="000A3B03" w:rsidRDefault="000A3B03" w:rsidP="000A3B03">
            <w:pPr>
              <w:tabs>
                <w:tab w:val="decimal" w:pos="809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center"/>
          </w:tcPr>
          <w:p w:rsidR="000A3B03" w:rsidRPr="00191EE1" w:rsidRDefault="00191EE1" w:rsidP="000D18E3">
            <w:pPr>
              <w:tabs>
                <w:tab w:val="decimal" w:pos="858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  <w:r w:rsidRPr="00191EE1">
              <w:rPr>
                <w:rFonts w:ascii="Angsana New" w:hAnsi="Angsana New"/>
                <w:sz w:val="30"/>
                <w:szCs w:val="30"/>
              </w:rPr>
              <w:t>52</w:t>
            </w:r>
            <w:r w:rsidR="000A3B03" w:rsidRPr="00191EE1">
              <w:rPr>
                <w:rFonts w:ascii="Angsana New" w:hAnsi="Angsana New"/>
                <w:sz w:val="30"/>
                <w:szCs w:val="30"/>
              </w:rPr>
              <w:t>,</w:t>
            </w:r>
            <w:r w:rsidRPr="00191EE1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147" w:type="pct"/>
            <w:vAlign w:val="center"/>
          </w:tcPr>
          <w:p w:rsidR="000A3B03" w:rsidRDefault="000A3B03" w:rsidP="00191EE1">
            <w:pPr>
              <w:tabs>
                <w:tab w:val="decimal" w:pos="809"/>
              </w:tabs>
              <w:ind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center"/>
          </w:tcPr>
          <w:p w:rsidR="000A3B03" w:rsidRDefault="008D0C75" w:rsidP="00413E81">
            <w:pPr>
              <w:tabs>
                <w:tab w:val="decimal" w:pos="757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  <w:r w:rsidRPr="008D0C75">
              <w:rPr>
                <w:rFonts w:ascii="Angsana New" w:hAnsi="Angsana New"/>
                <w:sz w:val="30"/>
                <w:szCs w:val="30"/>
              </w:rPr>
              <w:t>4</w:t>
            </w:r>
            <w:r w:rsidR="006A7685">
              <w:rPr>
                <w:rFonts w:ascii="Angsana New" w:hAnsi="Angsana New"/>
                <w:sz w:val="30"/>
                <w:szCs w:val="30"/>
              </w:rPr>
              <w:t>9</w:t>
            </w:r>
            <w:r w:rsidRPr="008D0C75">
              <w:rPr>
                <w:rFonts w:ascii="Angsana New" w:hAnsi="Angsana New"/>
                <w:sz w:val="30"/>
                <w:szCs w:val="30"/>
              </w:rPr>
              <w:t>,</w:t>
            </w:r>
            <w:r w:rsidR="006A7685">
              <w:rPr>
                <w:rFonts w:ascii="Angsana New" w:hAnsi="Angsana New"/>
                <w:sz w:val="30"/>
                <w:szCs w:val="30"/>
              </w:rPr>
              <w:t>35</w:t>
            </w:r>
            <w:r w:rsidR="00710915">
              <w:rPr>
                <w:rFonts w:ascii="Angsana New" w:hAnsi="Angsana New"/>
                <w:sz w:val="30"/>
                <w:szCs w:val="30"/>
              </w:rPr>
              <w:t>7</w:t>
            </w:r>
            <w:r w:rsidR="006A768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D0C7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6" w:type="pct"/>
            <w:vAlign w:val="center"/>
          </w:tcPr>
          <w:p w:rsidR="000A3B03" w:rsidRDefault="000A3B03" w:rsidP="000A3B03">
            <w:pPr>
              <w:tabs>
                <w:tab w:val="decimal" w:pos="809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:rsidR="000A3B03" w:rsidRDefault="00191EE1" w:rsidP="000D18E3">
            <w:pPr>
              <w:tabs>
                <w:tab w:val="decimal" w:pos="819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39,429</w:t>
            </w:r>
          </w:p>
        </w:tc>
      </w:tr>
      <w:tr w:rsidR="000A3B03" w:rsidRPr="002A7CAF" w:rsidTr="00AE3799">
        <w:tc>
          <w:tcPr>
            <w:tcW w:w="2156" w:type="pct"/>
          </w:tcPr>
          <w:p w:rsidR="000A3B03" w:rsidRPr="006D32E8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588" w:type="pct"/>
            <w:vAlign w:val="center"/>
          </w:tcPr>
          <w:p w:rsidR="000A3B03" w:rsidRDefault="008D0C75" w:rsidP="000A3B03">
            <w:pPr>
              <w:tabs>
                <w:tab w:val="decimal" w:pos="809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  <w:r w:rsidRPr="008D0C75">
              <w:rPr>
                <w:rFonts w:ascii="Angsana New" w:hAnsi="Angsana New"/>
                <w:sz w:val="30"/>
                <w:szCs w:val="30"/>
              </w:rPr>
              <w:t>7,654</w:t>
            </w:r>
          </w:p>
        </w:tc>
        <w:tc>
          <w:tcPr>
            <w:tcW w:w="129" w:type="pct"/>
            <w:vAlign w:val="center"/>
          </w:tcPr>
          <w:p w:rsidR="000A3B03" w:rsidRDefault="000A3B03" w:rsidP="000A3B03">
            <w:pPr>
              <w:tabs>
                <w:tab w:val="decimal" w:pos="809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center"/>
          </w:tcPr>
          <w:p w:rsidR="000A3B03" w:rsidRDefault="000A3B03" w:rsidP="000D18E3">
            <w:pPr>
              <w:tabs>
                <w:tab w:val="decimal" w:pos="858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191EE1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147" w:type="pct"/>
            <w:vAlign w:val="center"/>
          </w:tcPr>
          <w:p w:rsidR="000A3B03" w:rsidRDefault="000A3B03" w:rsidP="000A3B03">
            <w:pPr>
              <w:tabs>
                <w:tab w:val="decimal" w:pos="809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center"/>
          </w:tcPr>
          <w:p w:rsidR="000A3B03" w:rsidRDefault="008D0C75" w:rsidP="000A3B03">
            <w:pPr>
              <w:tabs>
                <w:tab w:val="decimal" w:pos="757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  <w:r w:rsidRPr="008D0C75">
              <w:rPr>
                <w:rFonts w:ascii="Angsana New" w:hAnsi="Angsana New"/>
                <w:sz w:val="30"/>
                <w:szCs w:val="30"/>
              </w:rPr>
              <w:t>4,854</w:t>
            </w:r>
          </w:p>
        </w:tc>
        <w:tc>
          <w:tcPr>
            <w:tcW w:w="136" w:type="pct"/>
            <w:vAlign w:val="center"/>
          </w:tcPr>
          <w:p w:rsidR="000A3B03" w:rsidRDefault="000A3B03" w:rsidP="000A3B03">
            <w:pPr>
              <w:tabs>
                <w:tab w:val="decimal" w:pos="809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:rsidR="000A3B03" w:rsidRDefault="000A3B03" w:rsidP="000D18E3">
            <w:pPr>
              <w:tabs>
                <w:tab w:val="decimal" w:pos="819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4,812</w:t>
            </w:r>
          </w:p>
        </w:tc>
      </w:tr>
      <w:tr w:rsidR="000A3B03" w:rsidRPr="00CF1536" w:rsidTr="000A3B03">
        <w:tc>
          <w:tcPr>
            <w:tcW w:w="2156" w:type="pct"/>
            <w:vAlign w:val="center"/>
          </w:tcPr>
          <w:p w:rsidR="000A3B03" w:rsidRDefault="000A3B03" w:rsidP="000A3B03">
            <w:pPr>
              <w:ind w:left="72" w:hanging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ขาดทุนจากประมาณการหนี้สินคดี</w:t>
            </w:r>
          </w:p>
          <w:p w:rsidR="000A3B03" w:rsidRPr="00DE7B8E" w:rsidRDefault="000A3B03" w:rsidP="000A3B03">
            <w:pPr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ฟ้องร้องตามกฎหมาย</w:t>
            </w:r>
          </w:p>
        </w:tc>
        <w:tc>
          <w:tcPr>
            <w:tcW w:w="588" w:type="pct"/>
            <w:vAlign w:val="bottom"/>
          </w:tcPr>
          <w:p w:rsidR="000A3B03" w:rsidRPr="00DE7B8E" w:rsidRDefault="008D0C75" w:rsidP="000A3B03">
            <w:pPr>
              <w:tabs>
                <w:tab w:val="decimal" w:pos="839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8D0C75">
              <w:rPr>
                <w:rFonts w:ascii="Angsana New" w:hAnsi="Angsana New"/>
                <w:sz w:val="30"/>
                <w:szCs w:val="30"/>
              </w:rPr>
              <w:t>2,732</w:t>
            </w:r>
          </w:p>
        </w:tc>
        <w:tc>
          <w:tcPr>
            <w:tcW w:w="129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:rsidR="000A3B03" w:rsidRPr="00DE7B8E" w:rsidRDefault="000A3B03" w:rsidP="000D18E3">
            <w:pPr>
              <w:tabs>
                <w:tab w:val="decimal" w:pos="858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1,685</w:t>
            </w:r>
          </w:p>
        </w:tc>
        <w:tc>
          <w:tcPr>
            <w:tcW w:w="147" w:type="pct"/>
          </w:tcPr>
          <w:p w:rsidR="000A3B03" w:rsidRPr="00CF1536" w:rsidRDefault="000A3B03" w:rsidP="000A3B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:rsidR="000A3B03" w:rsidRPr="00DE7B8E" w:rsidRDefault="008D0C75" w:rsidP="000A3B03">
            <w:pPr>
              <w:tabs>
                <w:tab w:val="decimal" w:pos="757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  <w:r w:rsidRPr="008D0C75">
              <w:rPr>
                <w:rFonts w:ascii="Angsana New" w:hAnsi="Angsana New"/>
                <w:sz w:val="30"/>
                <w:szCs w:val="30"/>
              </w:rPr>
              <w:t>2,732</w:t>
            </w:r>
          </w:p>
        </w:tc>
        <w:tc>
          <w:tcPr>
            <w:tcW w:w="136" w:type="pct"/>
            <w:vAlign w:val="bottom"/>
          </w:tcPr>
          <w:p w:rsidR="000A3B03" w:rsidRPr="00DE7B8E" w:rsidRDefault="000A3B03" w:rsidP="000A3B03">
            <w:pPr>
              <w:tabs>
                <w:tab w:val="decimal" w:pos="757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0A3B03" w:rsidRPr="00DE7B8E" w:rsidRDefault="000A3B03" w:rsidP="000D18E3">
            <w:pPr>
              <w:tabs>
                <w:tab w:val="decimal" w:pos="819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1,685</w:t>
            </w:r>
          </w:p>
        </w:tc>
      </w:tr>
      <w:tr w:rsidR="000A3B03" w:rsidRPr="002A7CAF" w:rsidTr="00AE3799">
        <w:tc>
          <w:tcPr>
            <w:tcW w:w="2156" w:type="pct"/>
          </w:tcPr>
          <w:p w:rsidR="000A3B03" w:rsidRPr="006D32E8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588" w:type="pct"/>
            <w:vAlign w:val="center"/>
          </w:tcPr>
          <w:p w:rsidR="000A3B03" w:rsidRDefault="008D0C75" w:rsidP="000A3B03">
            <w:pPr>
              <w:tabs>
                <w:tab w:val="decimal" w:pos="809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  <w:r w:rsidRPr="008D0C75"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129" w:type="pct"/>
            <w:vAlign w:val="center"/>
          </w:tcPr>
          <w:p w:rsidR="000A3B03" w:rsidRDefault="000A3B03" w:rsidP="000A3B03">
            <w:pPr>
              <w:tabs>
                <w:tab w:val="decimal" w:pos="809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center"/>
          </w:tcPr>
          <w:p w:rsidR="000A3B03" w:rsidRDefault="000A3B03" w:rsidP="000D18E3">
            <w:pPr>
              <w:tabs>
                <w:tab w:val="decimal" w:pos="858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147" w:type="pct"/>
            <w:vAlign w:val="center"/>
          </w:tcPr>
          <w:p w:rsidR="000A3B03" w:rsidRDefault="000A3B03" w:rsidP="000A3B03">
            <w:pPr>
              <w:tabs>
                <w:tab w:val="decimal" w:pos="809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center"/>
          </w:tcPr>
          <w:p w:rsidR="000A3B03" w:rsidRDefault="008D0C75" w:rsidP="008D0C75">
            <w:pPr>
              <w:tabs>
                <w:tab w:val="decimal" w:pos="757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  <w:r w:rsidRPr="008D0C75"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136" w:type="pct"/>
            <w:vAlign w:val="center"/>
          </w:tcPr>
          <w:p w:rsidR="000A3B03" w:rsidRDefault="000A3B03" w:rsidP="000A3B03">
            <w:pPr>
              <w:tabs>
                <w:tab w:val="decimal" w:pos="809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:rsidR="000A3B03" w:rsidRDefault="000A3B03" w:rsidP="000A3B03">
            <w:pPr>
              <w:tabs>
                <w:tab w:val="decimal" w:pos="522"/>
              </w:tabs>
              <w:ind w:left="-199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2F2D40" w:rsidRPr="00DE7B8E" w:rsidRDefault="002F2D40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/>
          <w:bCs/>
          <w:sz w:val="30"/>
          <w:szCs w:val="30"/>
        </w:rPr>
      </w:pPr>
      <w:r w:rsidRPr="00DE7B8E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:rsidR="002F2D40" w:rsidRPr="00DE7B8E" w:rsidRDefault="002F2D40" w:rsidP="00264A9E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F2D40" w:rsidRPr="00DE7B8E" w:rsidRDefault="002F2D40" w:rsidP="00264A9E">
      <w:pPr>
        <w:ind w:left="54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E7B8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  <w:r w:rsidR="00DC0F02" w:rsidRPr="00DE7B8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</w:t>
      </w:r>
      <w:r w:rsidRPr="00DE7B8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รับรู้ในกำไรหรือขาดทุน</w:t>
      </w:r>
    </w:p>
    <w:p w:rsidR="002F2D40" w:rsidRPr="00DE7B8E" w:rsidRDefault="002F2D40" w:rsidP="00264A9E">
      <w:pPr>
        <w:tabs>
          <w:tab w:val="left" w:pos="198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43"/>
        <w:gridCol w:w="899"/>
        <w:gridCol w:w="1171"/>
        <w:gridCol w:w="272"/>
        <w:gridCol w:w="1189"/>
        <w:gridCol w:w="272"/>
        <w:gridCol w:w="1086"/>
        <w:gridCol w:w="250"/>
        <w:gridCol w:w="1094"/>
      </w:tblGrid>
      <w:tr w:rsidR="003C6859" w:rsidRPr="00DE7B8E" w:rsidTr="000A3B03">
        <w:trPr>
          <w:tblHeader/>
        </w:trPr>
        <w:tc>
          <w:tcPr>
            <w:tcW w:w="1604" w:type="pct"/>
            <w:shd w:val="clear" w:color="auto" w:fill="auto"/>
          </w:tcPr>
          <w:p w:rsidR="003C6859" w:rsidRPr="00DE7B8E" w:rsidRDefault="003C6859" w:rsidP="006D4E1D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B8E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90" w:type="pct"/>
          </w:tcPr>
          <w:p w:rsidR="003C6859" w:rsidRPr="00DE7B8E" w:rsidRDefault="003C6859" w:rsidP="00517C17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  <w:shd w:val="clear" w:color="auto" w:fill="auto"/>
          </w:tcPr>
          <w:p w:rsidR="003C6859" w:rsidRPr="00DE7B8E" w:rsidRDefault="003C6859" w:rsidP="003C6859">
            <w:pPr>
              <w:pStyle w:val="BodyText"/>
              <w:spacing w:after="0"/>
              <w:ind w:left="-109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:rsidR="003C6859" w:rsidRPr="00DE7B8E" w:rsidRDefault="003C6859" w:rsidP="003C6859">
            <w:pPr>
              <w:pStyle w:val="BodyText"/>
              <w:spacing w:after="0"/>
              <w:ind w:left="-109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:rsidR="003C6859" w:rsidRPr="00DE7B8E" w:rsidRDefault="003C6859" w:rsidP="003C6859">
            <w:pPr>
              <w:pStyle w:val="BodyText"/>
              <w:spacing w:after="0"/>
              <w:ind w:left="-109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6859" w:rsidRPr="00DE7B8E" w:rsidTr="000A3B03">
        <w:trPr>
          <w:tblHeader/>
        </w:trPr>
        <w:tc>
          <w:tcPr>
            <w:tcW w:w="1604" w:type="pct"/>
            <w:shd w:val="clear" w:color="auto" w:fill="auto"/>
          </w:tcPr>
          <w:p w:rsidR="003C6859" w:rsidRPr="00DE7B8E" w:rsidRDefault="003C6859" w:rsidP="003C6859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:rsidR="003C6859" w:rsidRPr="00DE7B8E" w:rsidRDefault="003C6859" w:rsidP="003C6859">
            <w:pPr>
              <w:pStyle w:val="BodyText"/>
              <w:spacing w:after="0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E7B8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8" w:type="pct"/>
            <w:shd w:val="clear" w:color="auto" w:fill="auto"/>
          </w:tcPr>
          <w:p w:rsidR="003C6859" w:rsidRPr="00DE7B8E" w:rsidRDefault="000A3B03" w:rsidP="003C6859">
            <w:pPr>
              <w:pStyle w:val="BodyText"/>
              <w:spacing w:after="0"/>
              <w:ind w:left="-109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  <w:shd w:val="clear" w:color="auto" w:fill="auto"/>
          </w:tcPr>
          <w:p w:rsidR="003C6859" w:rsidRPr="00DE7B8E" w:rsidRDefault="003C6859" w:rsidP="003C6859">
            <w:pPr>
              <w:pStyle w:val="BodyText"/>
              <w:spacing w:after="0"/>
              <w:ind w:left="-109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:rsidR="003C6859" w:rsidRPr="00DE7B8E" w:rsidRDefault="000A3B03" w:rsidP="003C6859">
            <w:pPr>
              <w:pStyle w:val="BodyText"/>
              <w:spacing w:after="0"/>
              <w:ind w:left="-109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8" w:type="pct"/>
            <w:shd w:val="clear" w:color="auto" w:fill="auto"/>
          </w:tcPr>
          <w:p w:rsidR="003C6859" w:rsidRPr="00DE7B8E" w:rsidRDefault="003C6859" w:rsidP="003C6859">
            <w:pPr>
              <w:pStyle w:val="BodyText"/>
              <w:spacing w:after="0"/>
              <w:ind w:left="-109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3C6859" w:rsidRPr="00DE7B8E" w:rsidRDefault="000A3B03" w:rsidP="003C6859">
            <w:pPr>
              <w:pStyle w:val="BodyText"/>
              <w:spacing w:after="0"/>
              <w:ind w:left="-109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6" w:type="pct"/>
            <w:shd w:val="clear" w:color="auto" w:fill="auto"/>
          </w:tcPr>
          <w:p w:rsidR="003C6859" w:rsidRPr="00DE7B8E" w:rsidRDefault="003C6859" w:rsidP="003C6859">
            <w:pPr>
              <w:pStyle w:val="BodyText"/>
              <w:spacing w:after="0"/>
              <w:ind w:left="-109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3C6859" w:rsidRPr="00DE7B8E" w:rsidRDefault="000A3B03" w:rsidP="003C6859">
            <w:pPr>
              <w:pStyle w:val="BodyText"/>
              <w:spacing w:after="0"/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3C6859" w:rsidRPr="00DE7B8E" w:rsidTr="00DE7B8E">
        <w:trPr>
          <w:tblHeader/>
        </w:trPr>
        <w:tc>
          <w:tcPr>
            <w:tcW w:w="1604" w:type="pct"/>
          </w:tcPr>
          <w:p w:rsidR="003C6859" w:rsidRPr="00DE7B8E" w:rsidRDefault="003C6859" w:rsidP="003C6859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:rsidR="003C6859" w:rsidRPr="00DE7B8E" w:rsidRDefault="003C6859" w:rsidP="003C6859">
            <w:pPr>
              <w:pStyle w:val="BodyText"/>
              <w:spacing w:after="0"/>
              <w:ind w:left="-377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6" w:type="pct"/>
            <w:gridSpan w:val="7"/>
          </w:tcPr>
          <w:p w:rsidR="003C6859" w:rsidRPr="00DE7B8E" w:rsidRDefault="003C6859" w:rsidP="003C6859">
            <w:pPr>
              <w:pStyle w:val="BodyText"/>
              <w:spacing w:after="0"/>
              <w:ind w:left="-109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6859" w:rsidRPr="00DE7B8E" w:rsidTr="000A3B03">
        <w:trPr>
          <w:trHeight w:val="87"/>
        </w:trPr>
        <w:tc>
          <w:tcPr>
            <w:tcW w:w="1604" w:type="pct"/>
            <w:vAlign w:val="bottom"/>
          </w:tcPr>
          <w:p w:rsidR="003C6859" w:rsidRPr="00062962" w:rsidRDefault="003C6859" w:rsidP="003C6859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062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="00062962" w:rsidRPr="000629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062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90" w:type="pct"/>
          </w:tcPr>
          <w:p w:rsidR="003C6859" w:rsidRPr="00DE7B8E" w:rsidRDefault="003C6859" w:rsidP="003C6859">
            <w:pPr>
              <w:pStyle w:val="BodyText"/>
              <w:tabs>
                <w:tab w:val="decimal" w:pos="522"/>
              </w:tabs>
              <w:spacing w:after="0"/>
              <w:ind w:right="2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3C6859" w:rsidRPr="00DE7B8E" w:rsidRDefault="003C6859" w:rsidP="003C6859">
            <w:pPr>
              <w:pStyle w:val="BodyText"/>
              <w:tabs>
                <w:tab w:val="decimal" w:pos="522"/>
              </w:tabs>
              <w:spacing w:after="0"/>
              <w:ind w:left="-109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C6859" w:rsidRPr="00DE7B8E" w:rsidRDefault="003C6859" w:rsidP="003C6859">
            <w:pPr>
              <w:pStyle w:val="BodyText"/>
              <w:tabs>
                <w:tab w:val="decimal" w:pos="873"/>
              </w:tabs>
              <w:spacing w:after="0"/>
              <w:ind w:left="-109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3C6859" w:rsidRPr="00DE7B8E" w:rsidRDefault="003C6859" w:rsidP="003C6859">
            <w:pPr>
              <w:pStyle w:val="BodyText"/>
              <w:tabs>
                <w:tab w:val="decimal" w:pos="522"/>
              </w:tabs>
              <w:spacing w:after="0"/>
              <w:ind w:left="-109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C6859" w:rsidRPr="00DE7B8E" w:rsidRDefault="003C6859" w:rsidP="003C6859">
            <w:pPr>
              <w:pStyle w:val="BodyText"/>
              <w:tabs>
                <w:tab w:val="decimal" w:pos="873"/>
              </w:tabs>
              <w:spacing w:after="0"/>
              <w:ind w:left="-109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3C6859" w:rsidRPr="00DE7B8E" w:rsidRDefault="003C6859" w:rsidP="003C6859">
            <w:pPr>
              <w:pStyle w:val="BodyText"/>
              <w:tabs>
                <w:tab w:val="decimal" w:pos="522"/>
              </w:tabs>
              <w:spacing w:after="0"/>
              <w:ind w:left="-109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3C6859" w:rsidRPr="00DE7B8E" w:rsidRDefault="003C6859" w:rsidP="003C6859">
            <w:pPr>
              <w:pStyle w:val="BodyText"/>
              <w:tabs>
                <w:tab w:val="decimal" w:pos="873"/>
              </w:tabs>
              <w:spacing w:after="0"/>
              <w:ind w:left="-109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3C6859" w:rsidRPr="00DE7B8E" w:rsidRDefault="003C6859" w:rsidP="003C6859">
            <w:pPr>
              <w:pStyle w:val="BodyText"/>
              <w:tabs>
                <w:tab w:val="decimal" w:pos="522"/>
              </w:tabs>
              <w:spacing w:after="0"/>
              <w:ind w:left="-109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B03" w:rsidRPr="00DE7B8E" w:rsidTr="000A3B03">
        <w:tc>
          <w:tcPr>
            <w:tcW w:w="1604" w:type="pct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B8E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DE7B8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DE7B8E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90" w:type="pct"/>
          </w:tcPr>
          <w:p w:rsidR="000A3B03" w:rsidRPr="00DE7B8E" w:rsidRDefault="000A3B03" w:rsidP="000A3B03">
            <w:pPr>
              <w:tabs>
                <w:tab w:val="decimal" w:pos="793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:rsidR="000A3B03" w:rsidRPr="00DE7B8E" w:rsidRDefault="00251319" w:rsidP="000A3B03">
            <w:pPr>
              <w:tabs>
                <w:tab w:val="decimal" w:pos="882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15,87</w:t>
            </w:r>
            <w:r w:rsidR="00413E8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vAlign w:val="center"/>
          </w:tcPr>
          <w:p w:rsidR="000A3B03" w:rsidRPr="00DE7B8E" w:rsidRDefault="000A3B03" w:rsidP="000A3B03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:rsidR="000A3B03" w:rsidRPr="00DE7B8E" w:rsidRDefault="000A3B03" w:rsidP="000D18E3">
            <w:pPr>
              <w:tabs>
                <w:tab w:val="decimal" w:pos="882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14,428</w:t>
            </w:r>
          </w:p>
        </w:tc>
        <w:tc>
          <w:tcPr>
            <w:tcW w:w="148" w:type="pct"/>
            <w:vAlign w:val="bottom"/>
          </w:tcPr>
          <w:p w:rsidR="000A3B03" w:rsidRPr="00DE7B8E" w:rsidRDefault="000A3B03" w:rsidP="000A3B03">
            <w:pPr>
              <w:ind w:lef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:rsidR="000A3B03" w:rsidRPr="00DE7B8E" w:rsidRDefault="00251319" w:rsidP="00CC02F1">
            <w:pPr>
              <w:tabs>
                <w:tab w:val="decimal" w:pos="776"/>
              </w:tabs>
              <w:ind w:left="-10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11,806</w:t>
            </w:r>
          </w:p>
        </w:tc>
        <w:tc>
          <w:tcPr>
            <w:tcW w:w="136" w:type="pct"/>
            <w:vAlign w:val="bottom"/>
          </w:tcPr>
          <w:p w:rsidR="000A3B03" w:rsidRPr="00DE7B8E" w:rsidRDefault="000A3B03" w:rsidP="000A3B03">
            <w:pPr>
              <w:ind w:left="-109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:rsidR="000A3B03" w:rsidRPr="00DE7B8E" w:rsidRDefault="000A3B03" w:rsidP="000D18E3">
            <w:pPr>
              <w:tabs>
                <w:tab w:val="decimal" w:pos="781"/>
              </w:tabs>
              <w:ind w:left="-10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7,239</w:t>
            </w:r>
          </w:p>
        </w:tc>
      </w:tr>
      <w:tr w:rsidR="000A3B03" w:rsidRPr="00DE7B8E" w:rsidTr="000A3B03">
        <w:tc>
          <w:tcPr>
            <w:tcW w:w="1604" w:type="pct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:rsidR="000A3B03" w:rsidRPr="00DE7B8E" w:rsidRDefault="000A3B03" w:rsidP="000A3B03">
            <w:pPr>
              <w:tabs>
                <w:tab w:val="decimal" w:pos="793"/>
              </w:tabs>
              <w:ind w:right="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3B03" w:rsidRPr="005D4475" w:rsidRDefault="00251319" w:rsidP="000A3B03">
            <w:pPr>
              <w:tabs>
                <w:tab w:val="decimal" w:pos="882"/>
              </w:tabs>
              <w:ind w:left="-109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319">
              <w:rPr>
                <w:rFonts w:ascii="Angsana New" w:hAnsi="Angsana New"/>
                <w:b/>
                <w:bCs/>
                <w:sz w:val="30"/>
                <w:szCs w:val="30"/>
              </w:rPr>
              <w:t>15,87</w:t>
            </w:r>
            <w:r w:rsidR="00413E8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8" w:type="pct"/>
            <w:vAlign w:val="center"/>
          </w:tcPr>
          <w:p w:rsidR="000A3B03" w:rsidRPr="005D4475" w:rsidRDefault="000A3B03" w:rsidP="000A3B03">
            <w:pPr>
              <w:ind w:lef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3B03" w:rsidRPr="005D4475" w:rsidRDefault="000A3B03" w:rsidP="000D18E3">
            <w:pPr>
              <w:tabs>
                <w:tab w:val="decimal" w:pos="882"/>
              </w:tabs>
              <w:ind w:left="-109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765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F76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148" w:type="pct"/>
            <w:vAlign w:val="bottom"/>
          </w:tcPr>
          <w:p w:rsidR="000A3B03" w:rsidRPr="005D4475" w:rsidRDefault="000A3B03" w:rsidP="000A3B03">
            <w:pPr>
              <w:tabs>
                <w:tab w:val="decimal" w:pos="540"/>
              </w:tabs>
              <w:ind w:lef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3B03" w:rsidRPr="005D4475" w:rsidRDefault="00251319" w:rsidP="00CC02F1">
            <w:pPr>
              <w:tabs>
                <w:tab w:val="decimal" w:pos="776"/>
              </w:tabs>
              <w:ind w:left="-10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319">
              <w:rPr>
                <w:rFonts w:ascii="Angsana New" w:hAnsi="Angsana New"/>
                <w:b/>
                <w:bCs/>
                <w:sz w:val="30"/>
                <w:szCs w:val="30"/>
              </w:rPr>
              <w:t>11,806</w:t>
            </w:r>
          </w:p>
        </w:tc>
        <w:tc>
          <w:tcPr>
            <w:tcW w:w="136" w:type="pct"/>
            <w:vAlign w:val="center"/>
          </w:tcPr>
          <w:p w:rsidR="000A3B03" w:rsidRPr="005D4475" w:rsidRDefault="000A3B03" w:rsidP="000A3B03">
            <w:pPr>
              <w:ind w:lef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3B03" w:rsidRPr="005D4475" w:rsidRDefault="000A3B03" w:rsidP="000D18E3">
            <w:pPr>
              <w:tabs>
                <w:tab w:val="decimal" w:pos="781"/>
              </w:tabs>
              <w:ind w:left="-10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661C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239</w:t>
            </w:r>
          </w:p>
        </w:tc>
      </w:tr>
      <w:tr w:rsidR="000A3B03" w:rsidRPr="00DE7B8E" w:rsidTr="000A3B03">
        <w:tc>
          <w:tcPr>
            <w:tcW w:w="1604" w:type="pct"/>
          </w:tcPr>
          <w:p w:rsidR="000A3B03" w:rsidRPr="00DE7B8E" w:rsidRDefault="000A3B03" w:rsidP="000A3B03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E7B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90" w:type="pct"/>
          </w:tcPr>
          <w:p w:rsidR="000A3B03" w:rsidRPr="00DE7B8E" w:rsidRDefault="000A3B03" w:rsidP="000A3B03">
            <w:pPr>
              <w:pStyle w:val="BodyText"/>
              <w:tabs>
                <w:tab w:val="decimal" w:pos="793"/>
              </w:tabs>
              <w:spacing w:after="0"/>
              <w:ind w:right="2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0A3B03" w:rsidRPr="00DE7B8E" w:rsidRDefault="000A3B03" w:rsidP="000A3B03">
            <w:pPr>
              <w:pStyle w:val="BodyText"/>
              <w:tabs>
                <w:tab w:val="decimal" w:pos="882"/>
              </w:tabs>
              <w:spacing w:after="0"/>
              <w:ind w:left="-109"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A3B03" w:rsidRPr="00DE7B8E" w:rsidRDefault="000A3B03" w:rsidP="000A3B03">
            <w:pPr>
              <w:pStyle w:val="BodyText"/>
              <w:tabs>
                <w:tab w:val="decimal" w:pos="873"/>
              </w:tabs>
              <w:spacing w:after="0"/>
              <w:ind w:left="-109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0A3B03" w:rsidRPr="00DE7B8E" w:rsidRDefault="000A3B03" w:rsidP="000D18E3">
            <w:pPr>
              <w:pStyle w:val="BodyText"/>
              <w:tabs>
                <w:tab w:val="decimal" w:pos="882"/>
              </w:tabs>
              <w:spacing w:after="0"/>
              <w:ind w:left="-109"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A3B03" w:rsidRPr="00DE7B8E" w:rsidRDefault="000A3B03" w:rsidP="000A3B03">
            <w:pPr>
              <w:pStyle w:val="BodyText"/>
              <w:spacing w:after="0"/>
              <w:ind w:left="-109"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0A3B03" w:rsidRPr="00DE7B8E" w:rsidRDefault="000A3B03" w:rsidP="00CC02F1">
            <w:pPr>
              <w:pStyle w:val="BodyText"/>
              <w:tabs>
                <w:tab w:val="decimal" w:pos="776"/>
              </w:tabs>
              <w:spacing w:after="0"/>
              <w:ind w:left="-109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0A3B03" w:rsidRPr="00DE7B8E" w:rsidRDefault="000A3B03" w:rsidP="000A3B03">
            <w:pPr>
              <w:pStyle w:val="BodyText"/>
              <w:spacing w:after="0"/>
              <w:ind w:left="-109"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0A3B03" w:rsidRPr="00DE7B8E" w:rsidRDefault="000A3B03" w:rsidP="000D18E3">
            <w:pPr>
              <w:pStyle w:val="BodyText"/>
              <w:tabs>
                <w:tab w:val="decimal" w:pos="781"/>
              </w:tabs>
              <w:spacing w:after="0"/>
              <w:ind w:left="-109"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B03" w:rsidRPr="00DE7B8E" w:rsidTr="0005636A">
        <w:tc>
          <w:tcPr>
            <w:tcW w:w="1604" w:type="pct"/>
          </w:tcPr>
          <w:p w:rsidR="000A3B03" w:rsidRPr="0005636A" w:rsidRDefault="000A3B03" w:rsidP="000A3B03">
            <w:pPr>
              <w:ind w:left="162" w:hanging="180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5636A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90" w:type="pct"/>
          </w:tcPr>
          <w:p w:rsidR="000A3B03" w:rsidRPr="00DE7B8E" w:rsidRDefault="000A3B03" w:rsidP="000A3B03">
            <w:pPr>
              <w:tabs>
                <w:tab w:val="decimal" w:pos="16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457E14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vAlign w:val="center"/>
          </w:tcPr>
          <w:p w:rsidR="000A3B03" w:rsidRPr="00DE7B8E" w:rsidRDefault="00137C8D" w:rsidP="00710915">
            <w:pPr>
              <w:tabs>
                <w:tab w:val="decimal" w:pos="882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</w:t>
            </w:r>
            <w:r w:rsidR="00B4295F">
              <w:rPr>
                <w:rFonts w:ascii="Angsana New" w:hAnsi="Angsana New"/>
                <w:sz w:val="30"/>
                <w:szCs w:val="30"/>
              </w:rPr>
              <w:t>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center"/>
          </w:tcPr>
          <w:p w:rsidR="000A3B03" w:rsidRPr="00DE7B8E" w:rsidRDefault="000A3B03" w:rsidP="000A3B03">
            <w:pPr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0A3B03" w:rsidRPr="00DE7B8E" w:rsidRDefault="000A3B03" w:rsidP="000D18E3">
            <w:pPr>
              <w:tabs>
                <w:tab w:val="decimal" w:pos="882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1,024</w:t>
            </w:r>
          </w:p>
        </w:tc>
        <w:tc>
          <w:tcPr>
            <w:tcW w:w="148" w:type="pct"/>
            <w:vAlign w:val="bottom"/>
          </w:tcPr>
          <w:p w:rsidR="000A3B03" w:rsidRPr="00DE7B8E" w:rsidRDefault="000A3B03" w:rsidP="000A3B03">
            <w:pPr>
              <w:ind w:lef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:rsidR="000A3B03" w:rsidRPr="00DE7B8E" w:rsidRDefault="00251319" w:rsidP="00CC02F1">
            <w:pPr>
              <w:tabs>
                <w:tab w:val="decimal" w:pos="776"/>
              </w:tabs>
              <w:ind w:left="-10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(1,685)</w:t>
            </w:r>
          </w:p>
        </w:tc>
        <w:tc>
          <w:tcPr>
            <w:tcW w:w="136" w:type="pct"/>
            <w:vAlign w:val="bottom"/>
          </w:tcPr>
          <w:p w:rsidR="000A3B03" w:rsidRPr="00DE7B8E" w:rsidRDefault="000A3B03" w:rsidP="000A3B03">
            <w:pPr>
              <w:ind w:lef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0A3B03" w:rsidRPr="00DE7B8E" w:rsidRDefault="000A3B03" w:rsidP="00CA1695">
            <w:pPr>
              <w:tabs>
                <w:tab w:val="decimal" w:pos="781"/>
              </w:tabs>
              <w:ind w:left="-10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1,418</w:t>
            </w:r>
          </w:p>
        </w:tc>
      </w:tr>
      <w:tr w:rsidR="000A3B03" w:rsidRPr="00DE7B8E" w:rsidTr="000A3B03">
        <w:tc>
          <w:tcPr>
            <w:tcW w:w="1604" w:type="pct"/>
          </w:tcPr>
          <w:p w:rsidR="000A3B03" w:rsidRPr="00DE7B8E" w:rsidRDefault="000A3B03" w:rsidP="000A3B03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B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90" w:type="pct"/>
          </w:tcPr>
          <w:p w:rsidR="000A3B03" w:rsidRPr="00DE7B8E" w:rsidRDefault="000A3B03" w:rsidP="000A3B03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DE7B8E" w:rsidRDefault="00561929" w:rsidP="000A3B03">
            <w:pPr>
              <w:tabs>
                <w:tab w:val="decimal" w:pos="882"/>
              </w:tabs>
              <w:ind w:lef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13,700</w:t>
            </w:r>
          </w:p>
        </w:tc>
        <w:tc>
          <w:tcPr>
            <w:tcW w:w="148" w:type="pct"/>
            <w:vAlign w:val="center"/>
          </w:tcPr>
          <w:p w:rsidR="000A3B03" w:rsidRPr="00DE7B8E" w:rsidRDefault="000A3B03" w:rsidP="000A3B03">
            <w:pPr>
              <w:ind w:lef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DE7B8E" w:rsidRDefault="000A3B03" w:rsidP="00CA1695">
            <w:pPr>
              <w:tabs>
                <w:tab w:val="decimal" w:pos="882"/>
              </w:tabs>
              <w:ind w:lef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15,452</w:t>
            </w:r>
          </w:p>
        </w:tc>
        <w:tc>
          <w:tcPr>
            <w:tcW w:w="148" w:type="pct"/>
            <w:vAlign w:val="bottom"/>
          </w:tcPr>
          <w:p w:rsidR="000A3B03" w:rsidRPr="00DE7B8E" w:rsidRDefault="000A3B03" w:rsidP="000A3B03">
            <w:pPr>
              <w:ind w:lef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DE7B8E" w:rsidRDefault="00561929" w:rsidP="00CC02F1">
            <w:pPr>
              <w:tabs>
                <w:tab w:val="decimal" w:pos="776"/>
              </w:tabs>
              <w:ind w:left="-10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10,121</w:t>
            </w:r>
          </w:p>
        </w:tc>
        <w:tc>
          <w:tcPr>
            <w:tcW w:w="136" w:type="pct"/>
            <w:vAlign w:val="bottom"/>
          </w:tcPr>
          <w:p w:rsidR="000A3B03" w:rsidRPr="00DE7B8E" w:rsidRDefault="000A3B03" w:rsidP="000A3B03">
            <w:pPr>
              <w:ind w:lef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DE7B8E" w:rsidRDefault="000A3B03" w:rsidP="000D18E3">
            <w:pPr>
              <w:tabs>
                <w:tab w:val="decimal" w:pos="781"/>
              </w:tabs>
              <w:ind w:left="-10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8,657</w:t>
            </w:r>
          </w:p>
        </w:tc>
      </w:tr>
    </w:tbl>
    <w:p w:rsidR="00D11F50" w:rsidRPr="00DE7B8E" w:rsidRDefault="00D11F50" w:rsidP="002F2D40">
      <w:pPr>
        <w:tabs>
          <w:tab w:val="left" w:pos="540"/>
        </w:tabs>
        <w:ind w:left="540" w:right="-1080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7210F" w:rsidRPr="00DE7B8E" w:rsidRDefault="0047210F" w:rsidP="002F2D40">
      <w:pPr>
        <w:tabs>
          <w:tab w:val="left" w:pos="540"/>
        </w:tabs>
        <w:ind w:left="540" w:right="-1080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DE7B8E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:rsidR="0047210F" w:rsidRPr="00CC02F1" w:rsidRDefault="0047210F" w:rsidP="002F2D40">
      <w:pPr>
        <w:tabs>
          <w:tab w:val="left" w:pos="540"/>
        </w:tabs>
        <w:ind w:left="540" w:right="-1080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2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24"/>
        <w:gridCol w:w="1170"/>
        <w:gridCol w:w="269"/>
        <w:gridCol w:w="1235"/>
        <w:gridCol w:w="269"/>
        <w:gridCol w:w="1086"/>
        <w:gridCol w:w="248"/>
        <w:gridCol w:w="1101"/>
      </w:tblGrid>
      <w:tr w:rsidR="00FE39A7" w:rsidRPr="00DE7B8E" w:rsidTr="00DE7B8E">
        <w:trPr>
          <w:tblHeader/>
        </w:trPr>
        <w:tc>
          <w:tcPr>
            <w:tcW w:w="2078" w:type="pct"/>
            <w:shd w:val="clear" w:color="auto" w:fill="auto"/>
          </w:tcPr>
          <w:p w:rsidR="00FE39A7" w:rsidRPr="00DE7B8E" w:rsidRDefault="00FE39A7" w:rsidP="004975AD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B8E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453" w:type="pct"/>
            <w:gridSpan w:val="3"/>
            <w:shd w:val="clear" w:color="auto" w:fill="auto"/>
          </w:tcPr>
          <w:p w:rsidR="00FE39A7" w:rsidRPr="00DE7B8E" w:rsidRDefault="00FE39A7" w:rsidP="004975AD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FE39A7" w:rsidRPr="00DE7B8E" w:rsidRDefault="00FE39A7" w:rsidP="004975AD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  <w:shd w:val="clear" w:color="auto" w:fill="auto"/>
          </w:tcPr>
          <w:p w:rsidR="00FE39A7" w:rsidRPr="00DE7B8E" w:rsidRDefault="00FE39A7" w:rsidP="004975AD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7B8E" w:rsidRPr="00DE7B8E" w:rsidTr="00DE7B8E">
        <w:trPr>
          <w:tblHeader/>
        </w:trPr>
        <w:tc>
          <w:tcPr>
            <w:tcW w:w="2078" w:type="pct"/>
            <w:shd w:val="clear" w:color="auto" w:fill="auto"/>
          </w:tcPr>
          <w:p w:rsidR="00DE7B8E" w:rsidRPr="00DE7B8E" w:rsidRDefault="00DE7B8E" w:rsidP="00DE7B8E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:rsidR="00DE7B8E" w:rsidRPr="00DE7B8E" w:rsidRDefault="000A3B03" w:rsidP="00DE7B8E">
            <w:pPr>
              <w:pStyle w:val="BodyText"/>
              <w:spacing w:after="0"/>
              <w:ind w:left="-109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DE7B8E" w:rsidRPr="00DE7B8E" w:rsidRDefault="00DE7B8E" w:rsidP="00DE7B8E">
            <w:pPr>
              <w:pStyle w:val="BodyText"/>
              <w:spacing w:after="0"/>
              <w:ind w:left="-109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:rsidR="00DE7B8E" w:rsidRPr="00DE7B8E" w:rsidRDefault="000A3B03" w:rsidP="00DE7B8E">
            <w:pPr>
              <w:pStyle w:val="BodyText"/>
              <w:spacing w:after="0"/>
              <w:ind w:left="-109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:rsidR="00DE7B8E" w:rsidRPr="00DE7B8E" w:rsidRDefault="00DE7B8E" w:rsidP="00DE7B8E">
            <w:pPr>
              <w:pStyle w:val="BodyText"/>
              <w:spacing w:after="0"/>
              <w:ind w:left="-109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DE7B8E" w:rsidRPr="00DE7B8E" w:rsidRDefault="000A3B03" w:rsidP="00DE7B8E">
            <w:pPr>
              <w:pStyle w:val="BodyText"/>
              <w:spacing w:after="0"/>
              <w:ind w:left="-109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5" w:type="pct"/>
            <w:shd w:val="clear" w:color="auto" w:fill="auto"/>
          </w:tcPr>
          <w:p w:rsidR="00DE7B8E" w:rsidRPr="00DE7B8E" w:rsidRDefault="00DE7B8E" w:rsidP="00DE7B8E">
            <w:pPr>
              <w:pStyle w:val="BodyText"/>
              <w:spacing w:after="0"/>
              <w:ind w:left="-109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DE7B8E" w:rsidRPr="00DE7B8E" w:rsidRDefault="000A3B03" w:rsidP="00DE7B8E">
            <w:pPr>
              <w:pStyle w:val="BodyText"/>
              <w:spacing w:after="0"/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DE7B8E" w:rsidRPr="00DE7B8E" w:rsidTr="00DE7B8E">
        <w:trPr>
          <w:tblHeader/>
        </w:trPr>
        <w:tc>
          <w:tcPr>
            <w:tcW w:w="2078" w:type="pct"/>
          </w:tcPr>
          <w:p w:rsidR="00DE7B8E" w:rsidRPr="00DE7B8E" w:rsidRDefault="00DE7B8E" w:rsidP="00DE7B8E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2" w:type="pct"/>
            <w:gridSpan w:val="7"/>
          </w:tcPr>
          <w:p w:rsidR="00DE7B8E" w:rsidRPr="00DE7B8E" w:rsidRDefault="00DE7B8E" w:rsidP="00DE7B8E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B8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3B03" w:rsidRPr="00DE7B8E" w:rsidTr="00DE7B8E">
        <w:tc>
          <w:tcPr>
            <w:tcW w:w="2078" w:type="pct"/>
          </w:tcPr>
          <w:p w:rsidR="000A3B03" w:rsidRPr="00DE7B8E" w:rsidRDefault="003F6462" w:rsidP="000A3B0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(กำไร) </w:t>
            </w:r>
            <w:r w:rsidR="000A3B03" w:rsidRPr="00DE7B8E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</w:t>
            </w:r>
          </w:p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B8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683F86" w:rsidRPr="00DE7B8E">
              <w:rPr>
                <w:rFonts w:ascii="Angsana New" w:hAnsi="Angsana New"/>
                <w:sz w:val="30"/>
                <w:szCs w:val="30"/>
                <w:cs/>
              </w:rPr>
              <w:t>หลัก</w:t>
            </w:r>
            <w:r w:rsidRPr="00DE7B8E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636" w:type="pct"/>
            <w:vAlign w:val="center"/>
          </w:tcPr>
          <w:p w:rsidR="00251319" w:rsidRDefault="00251319" w:rsidP="000A3B03">
            <w:pPr>
              <w:tabs>
                <w:tab w:val="decimal" w:pos="882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</w:p>
          <w:p w:rsidR="000A3B03" w:rsidRPr="00DE7B8E" w:rsidRDefault="00251319" w:rsidP="000A3B03">
            <w:pPr>
              <w:tabs>
                <w:tab w:val="decimal" w:pos="882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(1,462)</w:t>
            </w:r>
          </w:p>
        </w:tc>
        <w:tc>
          <w:tcPr>
            <w:tcW w:w="146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center"/>
          </w:tcPr>
          <w:p w:rsidR="000A3B03" w:rsidRDefault="000A3B03" w:rsidP="000D18E3">
            <w:pPr>
              <w:tabs>
                <w:tab w:val="decimal" w:pos="912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</w:p>
          <w:p w:rsidR="000A3B03" w:rsidRPr="00DE7B8E" w:rsidRDefault="000A3B03" w:rsidP="000D18E3">
            <w:pPr>
              <w:tabs>
                <w:tab w:val="decimal" w:pos="912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18,443</w:t>
            </w:r>
          </w:p>
        </w:tc>
        <w:tc>
          <w:tcPr>
            <w:tcW w:w="146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0A3B03" w:rsidRPr="00DE7B8E" w:rsidRDefault="00251319" w:rsidP="00CC02F1">
            <w:pPr>
              <w:tabs>
                <w:tab w:val="decimal" w:pos="755"/>
              </w:tabs>
              <w:ind w:left="-10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(701)</w:t>
            </w:r>
          </w:p>
        </w:tc>
        <w:tc>
          <w:tcPr>
            <w:tcW w:w="135" w:type="pct"/>
            <w:vAlign w:val="bottom"/>
          </w:tcPr>
          <w:p w:rsidR="000A3B03" w:rsidRPr="00DE7B8E" w:rsidRDefault="000A3B03" w:rsidP="000A3B03">
            <w:pPr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0A3B03" w:rsidRPr="00DE7B8E" w:rsidRDefault="000A3B03" w:rsidP="000D18E3">
            <w:pPr>
              <w:tabs>
                <w:tab w:val="decimal" w:pos="790"/>
              </w:tabs>
              <w:ind w:left="-10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13,013</w:t>
            </w:r>
          </w:p>
        </w:tc>
      </w:tr>
      <w:tr w:rsidR="000A3B03" w:rsidRPr="00DE7B8E" w:rsidTr="00DE7B8E">
        <w:tc>
          <w:tcPr>
            <w:tcW w:w="2078" w:type="pct"/>
          </w:tcPr>
          <w:p w:rsidR="000A3B03" w:rsidRPr="00DE7B8E" w:rsidRDefault="00683F86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83F86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3F86">
              <w:rPr>
                <w:rFonts w:ascii="Angsana New" w:hAnsi="Angsana New"/>
                <w:sz w:val="30"/>
                <w:szCs w:val="30"/>
                <w:cs/>
              </w:rPr>
              <w:t>(ค่าใช้จ่าย) ภาษีเงินได้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center"/>
          </w:tcPr>
          <w:p w:rsidR="000A3B03" w:rsidRPr="00DE7B8E" w:rsidRDefault="00251319" w:rsidP="000A3B03">
            <w:pPr>
              <w:tabs>
                <w:tab w:val="decimal" w:pos="882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46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:rsidR="000A3B03" w:rsidRPr="00DE7B8E" w:rsidRDefault="000A3B03" w:rsidP="000D18E3">
            <w:pPr>
              <w:tabs>
                <w:tab w:val="decimal" w:pos="912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(3,689)</w:t>
            </w:r>
          </w:p>
        </w:tc>
        <w:tc>
          <w:tcPr>
            <w:tcW w:w="146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:rsidR="000A3B03" w:rsidRPr="00DE7B8E" w:rsidRDefault="00251319" w:rsidP="00CC02F1">
            <w:pPr>
              <w:tabs>
                <w:tab w:val="decimal" w:pos="755"/>
              </w:tabs>
              <w:ind w:left="-10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35" w:type="pct"/>
            <w:vAlign w:val="center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:rsidR="000A3B03" w:rsidRPr="00DE7B8E" w:rsidRDefault="000A3B03" w:rsidP="000D18E3">
            <w:pPr>
              <w:tabs>
                <w:tab w:val="decimal" w:pos="790"/>
              </w:tabs>
              <w:ind w:left="-10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(2,603)</w:t>
            </w:r>
          </w:p>
        </w:tc>
      </w:tr>
      <w:tr w:rsidR="000A3B03" w:rsidRPr="00DE7B8E" w:rsidTr="00DE7B8E">
        <w:tc>
          <w:tcPr>
            <w:tcW w:w="2078" w:type="pct"/>
          </w:tcPr>
          <w:p w:rsidR="000A3B03" w:rsidRPr="00DE7B8E" w:rsidRDefault="000A3B03" w:rsidP="000A3B0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B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จากภาษีเงินได้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661CE8" w:rsidRDefault="00251319" w:rsidP="000A3B03">
            <w:pPr>
              <w:tabs>
                <w:tab w:val="decimal" w:pos="882"/>
              </w:tabs>
              <w:ind w:lef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(1,170)</w:t>
            </w:r>
          </w:p>
        </w:tc>
        <w:tc>
          <w:tcPr>
            <w:tcW w:w="146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A3B03" w:rsidRPr="00661CE8" w:rsidRDefault="000A3B03" w:rsidP="000D18E3">
            <w:pPr>
              <w:tabs>
                <w:tab w:val="decimal" w:pos="912"/>
              </w:tabs>
              <w:ind w:lef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1CE8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61CE8">
              <w:rPr>
                <w:rFonts w:ascii="Angsana New" w:hAnsi="Angsana New"/>
                <w:b/>
                <w:bCs/>
                <w:sz w:val="30"/>
                <w:szCs w:val="30"/>
              </w:rPr>
              <w:t>754</w:t>
            </w:r>
          </w:p>
        </w:tc>
        <w:tc>
          <w:tcPr>
            <w:tcW w:w="146" w:type="pct"/>
            <w:vAlign w:val="bottom"/>
          </w:tcPr>
          <w:p w:rsidR="000A3B03" w:rsidRPr="00DE7B8E" w:rsidRDefault="000A3B03" w:rsidP="000A3B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3B03" w:rsidRPr="00661CE8" w:rsidRDefault="00251319" w:rsidP="00CC02F1">
            <w:pPr>
              <w:tabs>
                <w:tab w:val="decimal" w:pos="755"/>
              </w:tabs>
              <w:ind w:left="-10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(561)</w:t>
            </w:r>
          </w:p>
        </w:tc>
        <w:tc>
          <w:tcPr>
            <w:tcW w:w="135" w:type="pct"/>
            <w:vAlign w:val="center"/>
          </w:tcPr>
          <w:p w:rsidR="000A3B03" w:rsidRPr="00DE7B8E" w:rsidRDefault="000A3B03" w:rsidP="000A3B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3B03" w:rsidRPr="00661CE8" w:rsidRDefault="000A3B03" w:rsidP="000D18E3">
            <w:pPr>
              <w:tabs>
                <w:tab w:val="decimal" w:pos="790"/>
              </w:tabs>
              <w:ind w:left="-10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1CE8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61CE8">
              <w:rPr>
                <w:rFonts w:ascii="Angsana New" w:hAnsi="Angsana New"/>
                <w:b/>
                <w:bCs/>
                <w:sz w:val="30"/>
                <w:szCs w:val="30"/>
              </w:rPr>
              <w:t>410</w:t>
            </w:r>
          </w:p>
        </w:tc>
      </w:tr>
    </w:tbl>
    <w:p w:rsidR="00833653" w:rsidRDefault="002C4AAA" w:rsidP="002C4AAA">
      <w:pPr>
        <w:tabs>
          <w:tab w:val="left" w:pos="540"/>
        </w:tabs>
        <w:ind w:right="-1080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833653" w:rsidRDefault="00833653" w:rsidP="002C4AAA">
      <w:pPr>
        <w:tabs>
          <w:tab w:val="left" w:pos="540"/>
        </w:tabs>
        <w:ind w:right="-1080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2F2D40" w:rsidRPr="00264A9E" w:rsidRDefault="00833653" w:rsidP="00833653">
      <w:pPr>
        <w:tabs>
          <w:tab w:val="left" w:pos="540"/>
        </w:tabs>
        <w:ind w:right="-1080" w:firstLine="540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2F2D40" w:rsidRPr="00264A9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</w:t>
      </w:r>
      <w:r w:rsidR="002F2D40" w:rsidRPr="00264A9E">
        <w:rPr>
          <w:rFonts w:ascii="Angsana New" w:hAnsi="Angsana New"/>
          <w:b/>
          <w:bCs/>
          <w:i/>
          <w:iCs/>
          <w:sz w:val="30"/>
          <w:szCs w:val="30"/>
          <w:cs/>
        </w:rPr>
        <w:t>กระทบยอดเพื่อหาอัตราภาษีที่แท้จริง</w:t>
      </w:r>
    </w:p>
    <w:p w:rsidR="00410A81" w:rsidRPr="00264A9E" w:rsidRDefault="00410A81" w:rsidP="00410A81">
      <w:pPr>
        <w:tabs>
          <w:tab w:val="left" w:pos="540"/>
        </w:tabs>
        <w:ind w:left="540" w:right="-1080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8"/>
        <w:gridCol w:w="971"/>
        <w:gridCol w:w="271"/>
        <w:gridCol w:w="1264"/>
        <w:gridCol w:w="273"/>
        <w:gridCol w:w="1006"/>
        <w:gridCol w:w="271"/>
        <w:gridCol w:w="1170"/>
      </w:tblGrid>
      <w:tr w:rsidR="003566B5" w:rsidRPr="002A2BAB" w:rsidTr="00711404">
        <w:trPr>
          <w:trHeight w:val="452"/>
        </w:trPr>
        <w:tc>
          <w:tcPr>
            <w:tcW w:w="2164" w:type="pct"/>
            <w:shd w:val="clear" w:color="auto" w:fill="auto"/>
          </w:tcPr>
          <w:p w:rsidR="003566B5" w:rsidRPr="002A2BAB" w:rsidRDefault="003566B5" w:rsidP="006D4E1D">
            <w:pPr>
              <w:tabs>
                <w:tab w:val="left" w:pos="540"/>
              </w:tabs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pct"/>
            <w:gridSpan w:val="7"/>
          </w:tcPr>
          <w:p w:rsidR="003566B5" w:rsidRPr="002A2BAB" w:rsidRDefault="003566B5" w:rsidP="00216D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B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566B5" w:rsidRPr="002A2BAB" w:rsidTr="00711404">
        <w:trPr>
          <w:trHeight w:val="272"/>
        </w:trPr>
        <w:tc>
          <w:tcPr>
            <w:tcW w:w="2164" w:type="pct"/>
            <w:shd w:val="clear" w:color="auto" w:fill="auto"/>
          </w:tcPr>
          <w:p w:rsidR="003566B5" w:rsidRPr="002A2BAB" w:rsidRDefault="003566B5" w:rsidP="006D4E1D">
            <w:pPr>
              <w:tabs>
                <w:tab w:val="left" w:pos="540"/>
              </w:tabs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3"/>
          </w:tcPr>
          <w:p w:rsidR="003566B5" w:rsidRPr="00B432A4" w:rsidRDefault="000A3B03" w:rsidP="00B432A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:rsidR="003566B5" w:rsidRPr="002A2BAB" w:rsidRDefault="003566B5" w:rsidP="006D4E1D">
            <w:pPr>
              <w:tabs>
                <w:tab w:val="decimal" w:pos="892"/>
                <w:tab w:val="decimal" w:pos="1040"/>
                <w:tab w:val="left" w:pos="3735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:rsidR="003566B5" w:rsidRPr="00B432A4" w:rsidRDefault="000A3B03" w:rsidP="00B432A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</w:p>
        </w:tc>
      </w:tr>
      <w:tr w:rsidR="003566B5" w:rsidRPr="002A2BAB" w:rsidTr="00711404">
        <w:tc>
          <w:tcPr>
            <w:tcW w:w="2164" w:type="pct"/>
            <w:shd w:val="clear" w:color="auto" w:fill="auto"/>
          </w:tcPr>
          <w:p w:rsidR="003566B5" w:rsidRPr="002A2BAB" w:rsidRDefault="003566B5" w:rsidP="006D4E1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3566B5" w:rsidRPr="002A2BAB" w:rsidRDefault="003566B5" w:rsidP="006D4E1D">
            <w:pPr>
              <w:pStyle w:val="acctfourfigures"/>
              <w:tabs>
                <w:tab w:val="clear" w:pos="765"/>
              </w:tabs>
              <w:spacing w:line="240" w:lineRule="atLeas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2B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  <w:r w:rsidRPr="002A2B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7" w:type="pct"/>
          </w:tcPr>
          <w:p w:rsidR="003566B5" w:rsidRPr="002A2BAB" w:rsidRDefault="003566B5" w:rsidP="006D4E1D">
            <w:pPr>
              <w:tabs>
                <w:tab w:val="decimal" w:pos="892"/>
                <w:tab w:val="left" w:pos="3735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3566B5" w:rsidRPr="002A2BAB" w:rsidRDefault="003566B5" w:rsidP="006D4E1D">
            <w:pPr>
              <w:ind w:left="-106"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3566B5" w:rsidRPr="002A2BAB" w:rsidRDefault="003566B5" w:rsidP="006D4E1D">
            <w:pPr>
              <w:ind w:left="-106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A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2B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48" w:type="pct"/>
          </w:tcPr>
          <w:p w:rsidR="003566B5" w:rsidRPr="002A2BAB" w:rsidRDefault="003566B5" w:rsidP="006D4E1D">
            <w:pPr>
              <w:tabs>
                <w:tab w:val="decimal" w:pos="892"/>
                <w:tab w:val="left" w:pos="3735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:rsidR="003566B5" w:rsidRPr="002A2BAB" w:rsidRDefault="003566B5" w:rsidP="006D4E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2B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3566B5" w:rsidRPr="002A2BAB" w:rsidRDefault="003566B5" w:rsidP="006D4E1D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B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7" w:type="pct"/>
          </w:tcPr>
          <w:p w:rsidR="003566B5" w:rsidRPr="002A2BAB" w:rsidRDefault="003566B5" w:rsidP="006D4E1D">
            <w:pPr>
              <w:tabs>
                <w:tab w:val="decimal" w:pos="892"/>
                <w:tab w:val="left" w:pos="3735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3566B5" w:rsidRPr="002A2BAB" w:rsidRDefault="003566B5" w:rsidP="006D4E1D">
            <w:pPr>
              <w:tabs>
                <w:tab w:val="decimal" w:pos="892"/>
                <w:tab w:val="left" w:pos="3735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3566B5" w:rsidRPr="002A2BAB" w:rsidRDefault="003566B5" w:rsidP="006D4E1D">
            <w:pPr>
              <w:ind w:left="-10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A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2B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A3B03" w:rsidRPr="002A2BAB" w:rsidTr="00711404">
        <w:tc>
          <w:tcPr>
            <w:tcW w:w="2164" w:type="pct"/>
            <w:shd w:val="clear" w:color="auto" w:fill="auto"/>
          </w:tcPr>
          <w:p w:rsidR="000A3B03" w:rsidRPr="002A2BAB" w:rsidRDefault="000A3B03" w:rsidP="000A3B0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A2BAB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27" w:type="pct"/>
            <w:shd w:val="clear" w:color="auto" w:fill="auto"/>
          </w:tcPr>
          <w:p w:rsidR="000A3B03" w:rsidRPr="002A2BAB" w:rsidRDefault="000A3B03" w:rsidP="000A3B03">
            <w:pPr>
              <w:tabs>
                <w:tab w:val="decimal" w:pos="892"/>
                <w:tab w:val="decimal" w:pos="1040"/>
                <w:tab w:val="left" w:pos="3735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A3B03" w:rsidRPr="002A2BAB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  <w:vAlign w:val="center"/>
          </w:tcPr>
          <w:p w:rsidR="000A3B03" w:rsidRDefault="00B476CE" w:rsidP="000A3B03">
            <w:pPr>
              <w:tabs>
                <w:tab w:val="decimal" w:pos="922"/>
              </w:tabs>
              <w:ind w:left="-106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86,733</w:t>
            </w:r>
          </w:p>
        </w:tc>
        <w:tc>
          <w:tcPr>
            <w:tcW w:w="148" w:type="pct"/>
            <w:vAlign w:val="bottom"/>
          </w:tcPr>
          <w:p w:rsidR="000A3B03" w:rsidRDefault="000A3B03" w:rsidP="000A3B03">
            <w:pPr>
              <w:tabs>
                <w:tab w:val="decimal" w:pos="885"/>
              </w:tabs>
              <w:ind w:lef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:rsidR="000A3B03" w:rsidRPr="000A3B03" w:rsidRDefault="000A3B03" w:rsidP="000A3B03">
            <w:pPr>
              <w:tabs>
                <w:tab w:val="decimal" w:pos="892"/>
                <w:tab w:val="decimal" w:pos="1040"/>
                <w:tab w:val="left" w:pos="3735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A3B03" w:rsidRPr="002A2BAB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3B03" w:rsidRDefault="000A3B03" w:rsidP="000A3B03">
            <w:pPr>
              <w:tabs>
                <w:tab w:val="decimal" w:pos="922"/>
              </w:tabs>
              <w:ind w:left="-106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Pr="002C10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959</w:t>
            </w:r>
          </w:p>
        </w:tc>
      </w:tr>
      <w:tr w:rsidR="000A3B03" w:rsidRPr="002A2BAB" w:rsidTr="00711404">
        <w:trPr>
          <w:trHeight w:val="277"/>
        </w:trPr>
        <w:tc>
          <w:tcPr>
            <w:tcW w:w="2164" w:type="pct"/>
            <w:shd w:val="clear" w:color="auto" w:fill="auto"/>
          </w:tcPr>
          <w:p w:rsidR="000A3B03" w:rsidRPr="00A91976" w:rsidRDefault="000A3B03" w:rsidP="00A77C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7CE2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</w:t>
            </w:r>
            <w:r w:rsidRPr="00A91976">
              <w:rPr>
                <w:rFonts w:ascii="Angsana New" w:hAnsi="Angsana New"/>
                <w:sz w:val="30"/>
                <w:szCs w:val="30"/>
                <w:cs/>
              </w:rPr>
              <w:t>้</w:t>
            </w:r>
          </w:p>
        </w:tc>
        <w:tc>
          <w:tcPr>
            <w:tcW w:w="527" w:type="pct"/>
            <w:shd w:val="clear" w:color="auto" w:fill="auto"/>
          </w:tcPr>
          <w:p w:rsidR="000A3B03" w:rsidRPr="00710915" w:rsidRDefault="006858AE" w:rsidP="00A91976">
            <w:pPr>
              <w:tabs>
                <w:tab w:val="decimal" w:pos="892"/>
                <w:tab w:val="decimal" w:pos="1040"/>
                <w:tab w:val="left" w:pos="3735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3E8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:rsidR="000A3B03" w:rsidRPr="0057341D" w:rsidRDefault="000A3B03" w:rsidP="00413E81">
            <w:pPr>
              <w:tabs>
                <w:tab w:val="left" w:pos="3735"/>
              </w:tabs>
              <w:ind w:left="-108" w:right="25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  <w:vAlign w:val="center"/>
          </w:tcPr>
          <w:p w:rsidR="000A3B03" w:rsidRPr="00CA1695" w:rsidRDefault="00B476CE" w:rsidP="00710915">
            <w:pPr>
              <w:tabs>
                <w:tab w:val="decimal" w:pos="922"/>
              </w:tabs>
              <w:ind w:left="-106" w:right="-114"/>
              <w:rPr>
                <w:rFonts w:ascii="Angsana New" w:hAnsi="Angsana New"/>
                <w:sz w:val="30"/>
                <w:szCs w:val="30"/>
              </w:rPr>
            </w:pPr>
            <w:r w:rsidRPr="00F936F4">
              <w:rPr>
                <w:rFonts w:ascii="Angsana New" w:hAnsi="Angsana New"/>
                <w:sz w:val="30"/>
                <w:szCs w:val="30"/>
              </w:rPr>
              <w:t>17,347</w:t>
            </w:r>
          </w:p>
        </w:tc>
        <w:tc>
          <w:tcPr>
            <w:tcW w:w="148" w:type="pct"/>
            <w:vAlign w:val="bottom"/>
          </w:tcPr>
          <w:p w:rsidR="000A3B03" w:rsidRPr="00CA1695" w:rsidRDefault="000A3B03" w:rsidP="0057341D">
            <w:pPr>
              <w:tabs>
                <w:tab w:val="decimal" w:pos="885"/>
              </w:tabs>
              <w:ind w:lef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:rsidR="000A3B03" w:rsidRPr="00CA1695" w:rsidRDefault="000A3B03" w:rsidP="00F936F4">
            <w:pPr>
              <w:tabs>
                <w:tab w:val="decimal" w:pos="892"/>
                <w:tab w:val="decimal" w:pos="1040"/>
                <w:tab w:val="left" w:pos="3735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69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:rsidR="000A3B03" w:rsidRPr="00CA1695" w:rsidRDefault="000A3B03">
            <w:pPr>
              <w:tabs>
                <w:tab w:val="left" w:pos="3735"/>
              </w:tabs>
              <w:ind w:left="-108" w:right="25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A3B03" w:rsidRPr="00CA1695" w:rsidRDefault="000A3B03">
            <w:pPr>
              <w:tabs>
                <w:tab w:val="decimal" w:pos="922"/>
              </w:tabs>
              <w:ind w:left="-106" w:right="-114"/>
              <w:rPr>
                <w:rFonts w:ascii="Angsana New" w:hAnsi="Angsana New"/>
                <w:sz w:val="30"/>
                <w:szCs w:val="30"/>
              </w:rPr>
            </w:pPr>
            <w:r w:rsidRPr="00CA1695">
              <w:rPr>
                <w:rFonts w:ascii="Angsana New" w:hAnsi="Angsana New"/>
                <w:sz w:val="30"/>
                <w:szCs w:val="30"/>
              </w:rPr>
              <w:t>14,592</w:t>
            </w:r>
          </w:p>
        </w:tc>
      </w:tr>
      <w:tr w:rsidR="000A3B03" w:rsidRPr="00D11F50" w:rsidTr="00711404">
        <w:tc>
          <w:tcPr>
            <w:tcW w:w="2164" w:type="pct"/>
            <w:shd w:val="clear" w:color="auto" w:fill="auto"/>
          </w:tcPr>
          <w:p w:rsidR="000A3B03" w:rsidRPr="00A91976" w:rsidRDefault="000A3B03" w:rsidP="00A77CE2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77CE2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27" w:type="pct"/>
            <w:shd w:val="clear" w:color="auto" w:fill="auto"/>
          </w:tcPr>
          <w:p w:rsidR="000A3B03" w:rsidRPr="00413E81" w:rsidRDefault="000A3B03" w:rsidP="00A91976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0A3B03" w:rsidRPr="00710915" w:rsidRDefault="000A3B03" w:rsidP="00413E81">
            <w:pPr>
              <w:tabs>
                <w:tab w:val="left" w:pos="3735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0A3B03" w:rsidRPr="00F936F4" w:rsidRDefault="0020218D" w:rsidP="00710915">
            <w:pPr>
              <w:tabs>
                <w:tab w:val="decimal" w:pos="922"/>
              </w:tabs>
              <w:ind w:left="-106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1,166</w:t>
            </w:r>
            <w:r w:rsidR="00B4295F" w:rsidRPr="00710915" w:rsidDel="00B429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</w:tcPr>
          <w:p w:rsidR="000A3B03" w:rsidRPr="00CA1695" w:rsidRDefault="000A3B03" w:rsidP="0057341D">
            <w:pPr>
              <w:tabs>
                <w:tab w:val="decimal" w:pos="892"/>
                <w:tab w:val="decimal" w:pos="1040"/>
                <w:tab w:val="left" w:pos="3735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:rsidR="000A3B03" w:rsidRPr="00CA1695" w:rsidRDefault="000A3B03" w:rsidP="00F936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0A3B03" w:rsidRPr="00CA1695" w:rsidRDefault="000A3B03">
            <w:pPr>
              <w:tabs>
                <w:tab w:val="left" w:pos="3735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:rsidR="000A3B03" w:rsidRPr="00CA1695" w:rsidRDefault="000A3B03">
            <w:pPr>
              <w:tabs>
                <w:tab w:val="decimal" w:pos="922"/>
              </w:tabs>
              <w:ind w:left="-106" w:right="-114"/>
              <w:rPr>
                <w:rFonts w:ascii="Angsana New" w:hAnsi="Angsana New"/>
                <w:sz w:val="30"/>
                <w:szCs w:val="30"/>
              </w:rPr>
            </w:pPr>
            <w:r w:rsidRPr="00CA1695">
              <w:rPr>
                <w:rFonts w:ascii="Angsana New" w:hAnsi="Angsana New"/>
                <w:sz w:val="30"/>
                <w:szCs w:val="30"/>
              </w:rPr>
              <w:t>1,141</w:t>
            </w:r>
          </w:p>
        </w:tc>
      </w:tr>
      <w:tr w:rsidR="000A3B03" w:rsidRPr="002A2BAB" w:rsidTr="00711404">
        <w:tc>
          <w:tcPr>
            <w:tcW w:w="2164" w:type="pct"/>
            <w:shd w:val="clear" w:color="auto" w:fill="auto"/>
          </w:tcPr>
          <w:p w:rsidR="000A3B03" w:rsidRDefault="000A3B03" w:rsidP="000A3B03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ค่าใช้จ่ายที่สามารถหักได้เพิ่มขึ้น</w:t>
            </w:r>
          </w:p>
        </w:tc>
        <w:tc>
          <w:tcPr>
            <w:tcW w:w="527" w:type="pct"/>
            <w:shd w:val="clear" w:color="auto" w:fill="auto"/>
          </w:tcPr>
          <w:p w:rsidR="000A3B03" w:rsidRPr="002A2BAB" w:rsidRDefault="000A3B03" w:rsidP="000A3B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0A3B03" w:rsidRPr="002A2BAB" w:rsidRDefault="000A3B03" w:rsidP="000A3B03">
            <w:pPr>
              <w:tabs>
                <w:tab w:val="left" w:pos="3735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0A3B03" w:rsidRPr="002A2BAB" w:rsidRDefault="00711404" w:rsidP="000A3B03">
            <w:pPr>
              <w:tabs>
                <w:tab w:val="decimal" w:pos="922"/>
              </w:tabs>
              <w:ind w:left="-106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(4,813</w:t>
            </w:r>
            <w:r w:rsidR="00B4295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:rsidR="000A3B03" w:rsidRPr="002A2BAB" w:rsidRDefault="000A3B03" w:rsidP="000A3B03">
            <w:pPr>
              <w:tabs>
                <w:tab w:val="decimal" w:pos="892"/>
                <w:tab w:val="decimal" w:pos="1040"/>
                <w:tab w:val="left" w:pos="3735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:rsidR="000A3B03" w:rsidRPr="002A2BAB" w:rsidRDefault="000A3B03" w:rsidP="000A3B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0A3B03" w:rsidRPr="002A2BAB" w:rsidRDefault="000A3B03" w:rsidP="000A3B03">
            <w:pPr>
              <w:tabs>
                <w:tab w:val="left" w:pos="3735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:rsidR="000A3B03" w:rsidRPr="00833653" w:rsidRDefault="000A3B03" w:rsidP="000A3B03">
            <w:pPr>
              <w:tabs>
                <w:tab w:val="decimal" w:pos="922"/>
              </w:tabs>
              <w:ind w:left="-106" w:right="-114"/>
              <w:rPr>
                <w:rFonts w:ascii="Angsana New" w:hAnsi="Angsana New"/>
                <w:sz w:val="30"/>
                <w:szCs w:val="30"/>
              </w:rPr>
            </w:pPr>
            <w:r w:rsidRPr="00833653">
              <w:rPr>
                <w:rFonts w:ascii="Angsana New" w:hAnsi="Angsana New"/>
                <w:sz w:val="30"/>
                <w:szCs w:val="30"/>
              </w:rPr>
              <w:t>(212)</w:t>
            </w:r>
          </w:p>
        </w:tc>
      </w:tr>
      <w:tr w:rsidR="000A3B03" w:rsidRPr="002A2BAB" w:rsidTr="00711404">
        <w:tc>
          <w:tcPr>
            <w:tcW w:w="2164" w:type="pct"/>
            <w:shd w:val="clear" w:color="auto" w:fill="auto"/>
          </w:tcPr>
          <w:p w:rsidR="000A3B03" w:rsidRDefault="000A3B03" w:rsidP="000A3B03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27" w:type="pct"/>
            <w:shd w:val="clear" w:color="auto" w:fill="auto"/>
          </w:tcPr>
          <w:p w:rsidR="000A3B03" w:rsidRPr="002A2BAB" w:rsidRDefault="000A3B03" w:rsidP="000A3B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0A3B03" w:rsidRPr="002A2BAB" w:rsidRDefault="000A3B03" w:rsidP="000A3B03">
            <w:pPr>
              <w:tabs>
                <w:tab w:val="left" w:pos="3735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0A3B03" w:rsidRPr="002A2BAB" w:rsidRDefault="00B4295F" w:rsidP="00B4295F">
            <w:pPr>
              <w:tabs>
                <w:tab w:val="decimal" w:pos="603"/>
              </w:tabs>
              <w:ind w:left="-106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A3B03" w:rsidRPr="002A2BAB" w:rsidRDefault="000A3B03" w:rsidP="000A3B03">
            <w:pPr>
              <w:tabs>
                <w:tab w:val="decimal" w:pos="892"/>
                <w:tab w:val="decimal" w:pos="1040"/>
                <w:tab w:val="left" w:pos="3735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:rsidR="000A3B03" w:rsidRPr="002A2BAB" w:rsidRDefault="000A3B03" w:rsidP="000A3B03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0A3B03" w:rsidRPr="002A2BAB" w:rsidRDefault="000A3B03" w:rsidP="000A3B03">
            <w:pPr>
              <w:tabs>
                <w:tab w:val="left" w:pos="3735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:rsidR="000A3B03" w:rsidRPr="00833653" w:rsidRDefault="000A3B03" w:rsidP="000A3B03">
            <w:pPr>
              <w:tabs>
                <w:tab w:val="decimal" w:pos="922"/>
              </w:tabs>
              <w:ind w:left="-106" w:right="-114"/>
              <w:rPr>
                <w:rFonts w:ascii="Angsana New" w:hAnsi="Angsana New"/>
                <w:sz w:val="30"/>
                <w:szCs w:val="30"/>
              </w:rPr>
            </w:pPr>
            <w:r w:rsidRPr="00833653">
              <w:rPr>
                <w:rFonts w:ascii="Angsana New" w:hAnsi="Angsana New"/>
                <w:sz w:val="30"/>
                <w:szCs w:val="30"/>
              </w:rPr>
              <w:t>(69)</w:t>
            </w:r>
          </w:p>
        </w:tc>
      </w:tr>
      <w:tr w:rsidR="000A3B03" w:rsidRPr="002A2BAB" w:rsidTr="00711404">
        <w:tc>
          <w:tcPr>
            <w:tcW w:w="2164" w:type="pct"/>
            <w:shd w:val="clear" w:color="auto" w:fill="auto"/>
          </w:tcPr>
          <w:p w:rsidR="000A3B03" w:rsidRPr="002A2BAB" w:rsidRDefault="000A3B03" w:rsidP="000A3B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2B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  <w:tcBorders>
              <w:bottom w:val="nil"/>
            </w:tcBorders>
            <w:shd w:val="clear" w:color="auto" w:fill="auto"/>
          </w:tcPr>
          <w:p w:rsidR="000A3B03" w:rsidRPr="002A2BAB" w:rsidRDefault="00B476CE" w:rsidP="000A3B03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47" w:type="pct"/>
          </w:tcPr>
          <w:p w:rsidR="000A3B03" w:rsidRPr="002A2BAB" w:rsidRDefault="000A3B03" w:rsidP="000A3B03">
            <w:pPr>
              <w:tabs>
                <w:tab w:val="decimal" w:pos="892"/>
                <w:tab w:val="decimal" w:pos="1040"/>
                <w:tab w:val="left" w:pos="3735"/>
              </w:tabs>
              <w:ind w:left="-108" w:right="2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0A3B03" w:rsidRPr="002A2BAB" w:rsidRDefault="00B476CE" w:rsidP="000A3B03">
            <w:pPr>
              <w:tabs>
                <w:tab w:val="decimal" w:pos="922"/>
              </w:tabs>
              <w:ind w:left="-106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13,700</w:t>
            </w:r>
          </w:p>
        </w:tc>
        <w:tc>
          <w:tcPr>
            <w:tcW w:w="148" w:type="pct"/>
          </w:tcPr>
          <w:p w:rsidR="000A3B03" w:rsidRPr="002A2BAB" w:rsidRDefault="000A3B03" w:rsidP="000A3B03">
            <w:pPr>
              <w:tabs>
                <w:tab w:val="decimal" w:pos="892"/>
                <w:tab w:val="decimal" w:pos="1040"/>
                <w:tab w:val="left" w:pos="3735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nil"/>
            </w:tcBorders>
          </w:tcPr>
          <w:p w:rsidR="000A3B03" w:rsidRPr="002A2BAB" w:rsidRDefault="000A3B03" w:rsidP="000A3B03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10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47" w:type="pct"/>
          </w:tcPr>
          <w:p w:rsidR="000A3B03" w:rsidRPr="002A2BAB" w:rsidRDefault="000A3B03" w:rsidP="000A3B03">
            <w:pPr>
              <w:tabs>
                <w:tab w:val="decimal" w:pos="892"/>
                <w:tab w:val="decimal" w:pos="1040"/>
                <w:tab w:val="left" w:pos="3735"/>
              </w:tabs>
              <w:ind w:left="-108" w:right="2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3B03" w:rsidRPr="002A2BAB" w:rsidRDefault="000A3B03" w:rsidP="000A3B03">
            <w:pPr>
              <w:tabs>
                <w:tab w:val="decimal" w:pos="922"/>
              </w:tabs>
              <w:ind w:left="-106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03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2C10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</w:tr>
    </w:tbl>
    <w:p w:rsidR="000E4A50" w:rsidRDefault="000E4A50"/>
    <w:p w:rsidR="000E4A50" w:rsidRDefault="000E4A50"/>
    <w:tbl>
      <w:tblPr>
        <w:tblW w:w="92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78"/>
        <w:gridCol w:w="990"/>
        <w:gridCol w:w="271"/>
        <w:gridCol w:w="1246"/>
        <w:gridCol w:w="293"/>
        <w:gridCol w:w="994"/>
        <w:gridCol w:w="269"/>
        <w:gridCol w:w="1161"/>
      </w:tblGrid>
      <w:tr w:rsidR="00410A81" w:rsidRPr="002A7CAF" w:rsidTr="00711404">
        <w:tc>
          <w:tcPr>
            <w:tcW w:w="2162" w:type="pct"/>
            <w:shd w:val="clear" w:color="auto" w:fill="auto"/>
          </w:tcPr>
          <w:p w:rsidR="00410A81" w:rsidRPr="002A7CAF" w:rsidRDefault="00410A81" w:rsidP="006D4E1D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8" w:type="pct"/>
            <w:gridSpan w:val="7"/>
            <w:shd w:val="clear" w:color="auto" w:fill="auto"/>
          </w:tcPr>
          <w:p w:rsidR="00410A81" w:rsidRPr="002A7CAF" w:rsidRDefault="00410A81" w:rsidP="006D4E1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CA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6B5" w:rsidRPr="002A7CAF" w:rsidTr="00711404">
        <w:tc>
          <w:tcPr>
            <w:tcW w:w="2162" w:type="pct"/>
            <w:shd w:val="clear" w:color="auto" w:fill="auto"/>
          </w:tcPr>
          <w:p w:rsidR="003566B5" w:rsidRPr="002A7CAF" w:rsidRDefault="003566B5" w:rsidP="003566B5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2" w:type="pct"/>
            <w:gridSpan w:val="3"/>
            <w:shd w:val="clear" w:color="auto" w:fill="auto"/>
          </w:tcPr>
          <w:p w:rsidR="003566B5" w:rsidRPr="00B432A4" w:rsidRDefault="00053B89" w:rsidP="003566B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59" w:type="pct"/>
            <w:shd w:val="clear" w:color="auto" w:fill="auto"/>
          </w:tcPr>
          <w:p w:rsidR="003566B5" w:rsidRPr="002A2BAB" w:rsidRDefault="003566B5" w:rsidP="003566B5">
            <w:pPr>
              <w:tabs>
                <w:tab w:val="decimal" w:pos="892"/>
                <w:tab w:val="decimal" w:pos="1040"/>
                <w:tab w:val="left" w:pos="3735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:rsidR="003566B5" w:rsidRPr="00B432A4" w:rsidRDefault="00053B89" w:rsidP="003566B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</w:p>
        </w:tc>
      </w:tr>
      <w:tr w:rsidR="003566B5" w:rsidRPr="002A7CAF" w:rsidTr="00711404">
        <w:tc>
          <w:tcPr>
            <w:tcW w:w="2162" w:type="pct"/>
            <w:shd w:val="clear" w:color="auto" w:fill="auto"/>
          </w:tcPr>
          <w:p w:rsidR="003566B5" w:rsidRPr="002A7CAF" w:rsidRDefault="003566B5" w:rsidP="003566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3566B5" w:rsidRPr="002A7CAF" w:rsidRDefault="003566B5" w:rsidP="003566B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3566B5" w:rsidRPr="002A7CAF" w:rsidRDefault="003566B5" w:rsidP="003566B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A7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7" w:type="pct"/>
            <w:shd w:val="clear" w:color="auto" w:fill="auto"/>
          </w:tcPr>
          <w:p w:rsidR="003566B5" w:rsidRPr="002A7CAF" w:rsidRDefault="003566B5" w:rsidP="003566B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:rsidR="003566B5" w:rsidRPr="002A7CAF" w:rsidRDefault="003566B5" w:rsidP="003566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3566B5" w:rsidRPr="002A7CAF" w:rsidRDefault="003566B5" w:rsidP="003566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A7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59" w:type="pct"/>
            <w:shd w:val="clear" w:color="auto" w:fill="auto"/>
          </w:tcPr>
          <w:p w:rsidR="003566B5" w:rsidRPr="002A7CAF" w:rsidRDefault="003566B5" w:rsidP="003566B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3566B5" w:rsidRPr="002A7CAF" w:rsidRDefault="003566B5" w:rsidP="003566B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3566B5" w:rsidRPr="002A7CAF" w:rsidRDefault="003566B5" w:rsidP="003566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6" w:type="pct"/>
            <w:shd w:val="clear" w:color="auto" w:fill="auto"/>
          </w:tcPr>
          <w:p w:rsidR="003566B5" w:rsidRPr="002A7CAF" w:rsidRDefault="003566B5" w:rsidP="003566B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3566B5" w:rsidRPr="002A7CAF" w:rsidRDefault="003566B5" w:rsidP="003566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3566B5" w:rsidRPr="002A7CAF" w:rsidRDefault="003566B5" w:rsidP="003566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A7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53B89" w:rsidRPr="002A7CAF" w:rsidTr="00711404">
        <w:trPr>
          <w:trHeight w:val="89"/>
        </w:trPr>
        <w:tc>
          <w:tcPr>
            <w:tcW w:w="2162" w:type="pct"/>
            <w:shd w:val="clear" w:color="auto" w:fill="auto"/>
          </w:tcPr>
          <w:p w:rsidR="00053B89" w:rsidRPr="002A7CAF" w:rsidRDefault="00053B89" w:rsidP="00053B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38" w:type="pct"/>
            <w:shd w:val="clear" w:color="auto" w:fill="auto"/>
          </w:tcPr>
          <w:p w:rsidR="00053B89" w:rsidRPr="002A7CAF" w:rsidRDefault="00053B89" w:rsidP="00053B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:rsidR="00053B89" w:rsidRPr="002A7CAF" w:rsidRDefault="00053B89" w:rsidP="00053B8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  <w:shd w:val="clear" w:color="auto" w:fill="auto"/>
          </w:tcPr>
          <w:p w:rsidR="00053B89" w:rsidRPr="002A7CAF" w:rsidRDefault="00B476CE" w:rsidP="00053B89">
            <w:pPr>
              <w:tabs>
                <w:tab w:val="decimal" w:pos="844"/>
              </w:tabs>
              <w:ind w:left="-317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95,355</w:t>
            </w:r>
          </w:p>
        </w:tc>
        <w:tc>
          <w:tcPr>
            <w:tcW w:w="159" w:type="pct"/>
            <w:shd w:val="clear" w:color="auto" w:fill="auto"/>
          </w:tcPr>
          <w:p w:rsidR="00053B89" w:rsidRPr="002A7CAF" w:rsidRDefault="00053B89" w:rsidP="00053B8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053B89" w:rsidRPr="00053B89" w:rsidRDefault="00053B89" w:rsidP="00053B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:rsidR="00053B89" w:rsidRPr="002A7CAF" w:rsidRDefault="00053B89" w:rsidP="00053B8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:rsidR="00053B89" w:rsidRPr="002A7CAF" w:rsidRDefault="00053B89" w:rsidP="00053B89">
            <w:pPr>
              <w:tabs>
                <w:tab w:val="decimal" w:pos="844"/>
              </w:tabs>
              <w:ind w:left="-317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Pr="002C10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053B89" w:rsidRPr="002A7CAF" w:rsidTr="00711404">
        <w:trPr>
          <w:trHeight w:val="229"/>
        </w:trPr>
        <w:tc>
          <w:tcPr>
            <w:tcW w:w="2162" w:type="pct"/>
            <w:shd w:val="clear" w:color="auto" w:fill="auto"/>
          </w:tcPr>
          <w:p w:rsidR="00053B89" w:rsidRPr="00A91976" w:rsidRDefault="00053B89" w:rsidP="00A77CE2">
            <w:pPr>
              <w:rPr>
                <w:rFonts w:ascii="Angsana New" w:hAnsi="Angsana New"/>
                <w:sz w:val="30"/>
                <w:szCs w:val="30"/>
              </w:rPr>
            </w:pPr>
            <w:r w:rsidRPr="00A77CE2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8" w:type="pct"/>
            <w:shd w:val="clear" w:color="auto" w:fill="auto"/>
          </w:tcPr>
          <w:p w:rsidR="00053B89" w:rsidRPr="00710915" w:rsidRDefault="006858AE" w:rsidP="00A9197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13E8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7" w:type="pct"/>
            <w:shd w:val="clear" w:color="auto" w:fill="auto"/>
          </w:tcPr>
          <w:p w:rsidR="00053B89" w:rsidRPr="0057341D" w:rsidRDefault="00053B89" w:rsidP="00A77C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  <w:shd w:val="clear" w:color="auto" w:fill="auto"/>
          </w:tcPr>
          <w:p w:rsidR="00053B89" w:rsidRPr="00CA1695" w:rsidRDefault="00B476CE" w:rsidP="00A77CE2">
            <w:pPr>
              <w:tabs>
                <w:tab w:val="decimal" w:pos="844"/>
              </w:tabs>
              <w:ind w:left="-317" w:right="-98"/>
              <w:rPr>
                <w:rFonts w:ascii="Angsana New" w:hAnsi="Angsana New"/>
                <w:sz w:val="30"/>
                <w:szCs w:val="30"/>
              </w:rPr>
            </w:pPr>
            <w:r w:rsidRPr="00CA1695">
              <w:rPr>
                <w:rFonts w:ascii="Angsana New" w:hAnsi="Angsana New"/>
                <w:sz w:val="30"/>
                <w:szCs w:val="30"/>
              </w:rPr>
              <w:t>19,071</w:t>
            </w:r>
          </w:p>
        </w:tc>
        <w:tc>
          <w:tcPr>
            <w:tcW w:w="159" w:type="pct"/>
            <w:shd w:val="clear" w:color="auto" w:fill="auto"/>
          </w:tcPr>
          <w:p w:rsidR="00053B89" w:rsidRPr="00CA1695" w:rsidRDefault="00053B89" w:rsidP="00A77C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053B89" w:rsidRPr="00CA1695" w:rsidRDefault="00053B89" w:rsidP="00A77CE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169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  <w:shd w:val="clear" w:color="auto" w:fill="auto"/>
          </w:tcPr>
          <w:p w:rsidR="00053B89" w:rsidRPr="00CA1695" w:rsidRDefault="00053B89" w:rsidP="00A77C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shd w:val="clear" w:color="auto" w:fill="auto"/>
          </w:tcPr>
          <w:p w:rsidR="00053B89" w:rsidRPr="00CA1695" w:rsidRDefault="00053B89" w:rsidP="00A77CE2">
            <w:pPr>
              <w:tabs>
                <w:tab w:val="decimal" w:pos="844"/>
              </w:tabs>
              <w:ind w:left="-317" w:right="-98"/>
              <w:rPr>
                <w:rFonts w:ascii="Angsana New" w:hAnsi="Angsana New"/>
                <w:sz w:val="30"/>
                <w:szCs w:val="30"/>
              </w:rPr>
            </w:pPr>
            <w:r w:rsidRPr="00CA1695">
              <w:rPr>
                <w:rFonts w:ascii="Angsana New" w:hAnsi="Angsana New"/>
                <w:sz w:val="30"/>
                <w:szCs w:val="30"/>
              </w:rPr>
              <w:t>11,428</w:t>
            </w:r>
          </w:p>
        </w:tc>
      </w:tr>
      <w:tr w:rsidR="00053B89" w:rsidRPr="002A7CAF" w:rsidTr="00711404">
        <w:tc>
          <w:tcPr>
            <w:tcW w:w="2162" w:type="pct"/>
            <w:shd w:val="clear" w:color="auto" w:fill="auto"/>
          </w:tcPr>
          <w:p w:rsidR="00053B89" w:rsidRPr="00A77CE2" w:rsidRDefault="00053B89" w:rsidP="00A77C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7CE2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38" w:type="pct"/>
            <w:shd w:val="clear" w:color="auto" w:fill="auto"/>
          </w:tcPr>
          <w:p w:rsidR="00053B89" w:rsidRPr="00A91976" w:rsidRDefault="00053B89" w:rsidP="00A91976">
            <w:pPr>
              <w:tabs>
                <w:tab w:val="decimal" w:pos="892"/>
                <w:tab w:val="decimal" w:pos="1040"/>
                <w:tab w:val="left" w:pos="3735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53B89" w:rsidRPr="00413E81" w:rsidRDefault="00053B89" w:rsidP="00A77C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:rsidR="00053B89" w:rsidRPr="0057341D" w:rsidRDefault="00B476CE" w:rsidP="00A77CE2">
            <w:pPr>
              <w:tabs>
                <w:tab w:val="decimal" w:pos="844"/>
              </w:tabs>
              <w:ind w:left="-317" w:right="-98"/>
              <w:rPr>
                <w:rFonts w:ascii="Angsana New" w:hAnsi="Angsana New"/>
                <w:sz w:val="30"/>
                <w:szCs w:val="30"/>
              </w:rPr>
            </w:pPr>
            <w:r w:rsidRPr="00710915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  <w:tc>
          <w:tcPr>
            <w:tcW w:w="159" w:type="pct"/>
            <w:shd w:val="clear" w:color="auto" w:fill="auto"/>
          </w:tcPr>
          <w:p w:rsidR="00053B89" w:rsidRPr="00F936F4" w:rsidRDefault="00053B89" w:rsidP="00A77C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053B89" w:rsidRPr="00CA1695" w:rsidRDefault="00053B89" w:rsidP="00A77CE2">
            <w:pPr>
              <w:tabs>
                <w:tab w:val="decimal" w:pos="892"/>
                <w:tab w:val="decimal" w:pos="1040"/>
                <w:tab w:val="left" w:pos="3735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053B89" w:rsidRPr="00CA1695" w:rsidRDefault="00053B89" w:rsidP="00A77C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053B89" w:rsidRPr="00CA1695" w:rsidRDefault="00053B89" w:rsidP="00A77CE2">
            <w:pPr>
              <w:tabs>
                <w:tab w:val="decimal" w:pos="844"/>
              </w:tabs>
              <w:ind w:left="-317" w:right="-98"/>
              <w:rPr>
                <w:rFonts w:ascii="Angsana New" w:hAnsi="Angsana New"/>
                <w:sz w:val="30"/>
                <w:szCs w:val="30"/>
              </w:rPr>
            </w:pPr>
            <w:r w:rsidRPr="00CA1695">
              <w:rPr>
                <w:rFonts w:ascii="Angsana New" w:hAnsi="Angsana New"/>
                <w:sz w:val="30"/>
                <w:szCs w:val="30"/>
              </w:rPr>
              <w:t>(3,400)</w:t>
            </w:r>
          </w:p>
        </w:tc>
      </w:tr>
      <w:tr w:rsidR="00053B89" w:rsidRPr="002A7CAF" w:rsidTr="00711404">
        <w:tc>
          <w:tcPr>
            <w:tcW w:w="2162" w:type="pct"/>
            <w:shd w:val="clear" w:color="auto" w:fill="auto"/>
          </w:tcPr>
          <w:p w:rsidR="00053B89" w:rsidRPr="0020221B" w:rsidRDefault="00053B89" w:rsidP="00053B89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8" w:type="pct"/>
            <w:shd w:val="clear" w:color="auto" w:fill="auto"/>
          </w:tcPr>
          <w:p w:rsidR="00053B89" w:rsidRPr="002A2BAB" w:rsidRDefault="00053B89" w:rsidP="00053B89">
            <w:pPr>
              <w:tabs>
                <w:tab w:val="left" w:pos="3735"/>
              </w:tabs>
              <w:ind w:left="-108" w:right="3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53B89" w:rsidRPr="002A7CAF" w:rsidRDefault="00053B89" w:rsidP="00053B8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:rsidR="00053B89" w:rsidRPr="002A7CAF" w:rsidRDefault="00B476CE" w:rsidP="00053B89">
            <w:pPr>
              <w:tabs>
                <w:tab w:val="decimal" w:pos="844"/>
              </w:tabs>
              <w:ind w:left="-317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159" w:type="pct"/>
            <w:shd w:val="clear" w:color="auto" w:fill="auto"/>
          </w:tcPr>
          <w:p w:rsidR="00053B89" w:rsidRPr="002A7CAF" w:rsidRDefault="00053B89" w:rsidP="00053B8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053B89" w:rsidRPr="002A2BAB" w:rsidRDefault="00053B89" w:rsidP="00053B89">
            <w:pPr>
              <w:tabs>
                <w:tab w:val="left" w:pos="3735"/>
              </w:tabs>
              <w:ind w:left="-108" w:right="3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053B89" w:rsidRPr="002A7CAF" w:rsidRDefault="00053B89" w:rsidP="00053B8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053B89" w:rsidRPr="002A7CAF" w:rsidRDefault="00053B89" w:rsidP="00053B89">
            <w:pPr>
              <w:tabs>
                <w:tab w:val="decimal" w:pos="844"/>
              </w:tabs>
              <w:ind w:left="-317" w:right="-98"/>
              <w:rPr>
                <w:rFonts w:ascii="Angsana New" w:hAnsi="Angsana New"/>
                <w:sz w:val="30"/>
                <w:szCs w:val="30"/>
              </w:rPr>
            </w:pPr>
            <w:r w:rsidRPr="002C103D">
              <w:rPr>
                <w:rFonts w:ascii="Angsana New" w:hAnsi="Angsana New"/>
                <w:sz w:val="30"/>
                <w:szCs w:val="30"/>
              </w:rPr>
              <w:t>748</w:t>
            </w:r>
          </w:p>
        </w:tc>
      </w:tr>
      <w:tr w:rsidR="00053B89" w:rsidRPr="002A7CAF" w:rsidTr="00711404">
        <w:tc>
          <w:tcPr>
            <w:tcW w:w="2162" w:type="pct"/>
            <w:shd w:val="clear" w:color="auto" w:fill="auto"/>
          </w:tcPr>
          <w:p w:rsidR="00053B89" w:rsidRDefault="00053B89" w:rsidP="00053B89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ค่าใช้จ่ายที่สามารถหักได้เพิ่มขึ้น</w:t>
            </w:r>
          </w:p>
        </w:tc>
        <w:tc>
          <w:tcPr>
            <w:tcW w:w="538" w:type="pct"/>
            <w:shd w:val="clear" w:color="auto" w:fill="auto"/>
          </w:tcPr>
          <w:p w:rsidR="00053B89" w:rsidRPr="002A2BAB" w:rsidRDefault="00053B89" w:rsidP="00053B89">
            <w:pPr>
              <w:tabs>
                <w:tab w:val="left" w:pos="3735"/>
              </w:tabs>
              <w:ind w:left="-108" w:right="3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53B89" w:rsidRPr="002A7CAF" w:rsidRDefault="00053B89" w:rsidP="00053B8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:rsidR="00053B89" w:rsidRPr="002A7CAF" w:rsidRDefault="00B476CE" w:rsidP="00053B89">
            <w:pPr>
              <w:tabs>
                <w:tab w:val="decimal" w:pos="844"/>
              </w:tabs>
              <w:ind w:left="-317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(3,733)</w:t>
            </w:r>
          </w:p>
        </w:tc>
        <w:tc>
          <w:tcPr>
            <w:tcW w:w="159" w:type="pct"/>
            <w:shd w:val="clear" w:color="auto" w:fill="auto"/>
          </w:tcPr>
          <w:p w:rsidR="00053B89" w:rsidRPr="002A7CAF" w:rsidRDefault="00053B89" w:rsidP="00053B8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053B89" w:rsidRPr="002A2BAB" w:rsidRDefault="00053B89" w:rsidP="00053B89">
            <w:pPr>
              <w:tabs>
                <w:tab w:val="left" w:pos="3735"/>
              </w:tabs>
              <w:ind w:left="-108" w:right="3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053B89" w:rsidRPr="002A7CAF" w:rsidRDefault="00053B89" w:rsidP="00053B8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053B89" w:rsidRPr="002A7CAF" w:rsidRDefault="00053B89" w:rsidP="00053B89">
            <w:pPr>
              <w:tabs>
                <w:tab w:val="decimal" w:pos="844"/>
              </w:tabs>
              <w:ind w:left="-317" w:right="-98"/>
              <w:rPr>
                <w:rFonts w:ascii="Angsana New" w:hAnsi="Angsana New"/>
                <w:sz w:val="30"/>
                <w:szCs w:val="30"/>
              </w:rPr>
            </w:pPr>
            <w:r w:rsidRPr="002C103D">
              <w:rPr>
                <w:rFonts w:ascii="Angsana New" w:hAnsi="Angsana New"/>
                <w:sz w:val="30"/>
                <w:szCs w:val="30"/>
              </w:rPr>
              <w:t>(119)</w:t>
            </w:r>
          </w:p>
        </w:tc>
      </w:tr>
      <w:tr w:rsidR="00053B89" w:rsidRPr="002A7CAF" w:rsidTr="00711404">
        <w:tc>
          <w:tcPr>
            <w:tcW w:w="2162" w:type="pct"/>
            <w:shd w:val="clear" w:color="auto" w:fill="auto"/>
          </w:tcPr>
          <w:p w:rsidR="00053B89" w:rsidRPr="002A7CAF" w:rsidRDefault="00053B89" w:rsidP="00053B89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bottom w:val="nil"/>
            </w:tcBorders>
            <w:shd w:val="clear" w:color="auto" w:fill="auto"/>
          </w:tcPr>
          <w:p w:rsidR="00053B89" w:rsidRPr="002A7CAF" w:rsidRDefault="00B476CE" w:rsidP="00053B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7" w:type="pct"/>
            <w:shd w:val="clear" w:color="auto" w:fill="auto"/>
          </w:tcPr>
          <w:p w:rsidR="00053B89" w:rsidRPr="002A7CAF" w:rsidRDefault="00053B89" w:rsidP="00053B8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B89" w:rsidRPr="002A7CAF" w:rsidRDefault="00B476CE" w:rsidP="00053B89">
            <w:pPr>
              <w:tabs>
                <w:tab w:val="decimal" w:pos="844"/>
              </w:tabs>
              <w:ind w:left="-317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10,121</w:t>
            </w:r>
          </w:p>
        </w:tc>
        <w:tc>
          <w:tcPr>
            <w:tcW w:w="159" w:type="pct"/>
            <w:shd w:val="clear" w:color="auto" w:fill="auto"/>
          </w:tcPr>
          <w:p w:rsidR="00053B89" w:rsidRPr="002A7CAF" w:rsidRDefault="00053B89" w:rsidP="00053B8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nil"/>
            </w:tcBorders>
            <w:shd w:val="clear" w:color="auto" w:fill="auto"/>
          </w:tcPr>
          <w:p w:rsidR="00053B89" w:rsidRPr="002A7CAF" w:rsidRDefault="00053B89" w:rsidP="00053B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10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46" w:type="pct"/>
            <w:shd w:val="clear" w:color="auto" w:fill="auto"/>
          </w:tcPr>
          <w:p w:rsidR="00053B89" w:rsidRPr="002A7CAF" w:rsidRDefault="00053B89" w:rsidP="00053B8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B89" w:rsidRPr="002A7CAF" w:rsidRDefault="00053B89" w:rsidP="00053B89">
            <w:pPr>
              <w:tabs>
                <w:tab w:val="decimal" w:pos="844"/>
              </w:tabs>
              <w:ind w:left="-317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2C10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657</w:t>
            </w:r>
          </w:p>
        </w:tc>
      </w:tr>
    </w:tbl>
    <w:p w:rsidR="002F2D40" w:rsidRDefault="002F2D40" w:rsidP="002F2D40">
      <w:pPr>
        <w:tabs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:rsidR="0047210F" w:rsidRPr="003566B5" w:rsidRDefault="0047210F" w:rsidP="0054162D">
      <w:pPr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:rsidR="0047210F" w:rsidRPr="003566B5" w:rsidRDefault="0047210F" w:rsidP="0054162D">
      <w:pPr>
        <w:tabs>
          <w:tab w:val="left" w:pos="540"/>
        </w:tabs>
        <w:ind w:right="-115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2F2D40" w:rsidRPr="00CC0BE7" w:rsidRDefault="00833653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F2D40" w:rsidRPr="001D10F3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:rsidR="002F2D40" w:rsidRPr="003566B5" w:rsidRDefault="002F2D40" w:rsidP="0054162D">
      <w:pPr>
        <w:ind w:right="-115"/>
        <w:jc w:val="thaiDistribute"/>
        <w:rPr>
          <w:rFonts w:ascii="Angsana New" w:hAnsi="Angsana New"/>
          <w:sz w:val="30"/>
          <w:szCs w:val="30"/>
        </w:rPr>
      </w:pPr>
    </w:p>
    <w:p w:rsidR="00410A81" w:rsidRPr="003566B5" w:rsidRDefault="00410A81" w:rsidP="0054162D">
      <w:pPr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3566B5">
        <w:rPr>
          <w:rFonts w:ascii="Angsana New" w:hAnsi="Angsana New"/>
          <w:sz w:val="30"/>
          <w:szCs w:val="30"/>
          <w:cs/>
        </w:rPr>
        <w:t>กำ</w:t>
      </w:r>
      <w:r w:rsidRPr="005774E8">
        <w:rPr>
          <w:rFonts w:ascii="Angsana New" w:hAnsi="Angsana New"/>
          <w:sz w:val="30"/>
          <w:szCs w:val="30"/>
          <w:cs/>
        </w:rPr>
        <w:t xml:space="preserve">ไรต่อหุ้นขั้นพื้นฐานสำหรับแต่ละปีสิ้นสุดวันที่ </w:t>
      </w:r>
      <w:r w:rsidRPr="005774E8">
        <w:rPr>
          <w:rFonts w:ascii="Angsana New" w:hAnsi="Angsana New"/>
          <w:sz w:val="30"/>
          <w:szCs w:val="30"/>
        </w:rPr>
        <w:t xml:space="preserve">31 </w:t>
      </w:r>
      <w:r w:rsidRPr="005774E8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6662" w:rsidRPr="005774E8">
        <w:rPr>
          <w:rFonts w:ascii="Angsana New" w:hAnsi="Angsana New"/>
          <w:sz w:val="30"/>
          <w:szCs w:val="30"/>
        </w:rPr>
        <w:t xml:space="preserve">2561 </w:t>
      </w:r>
      <w:r w:rsidR="00FF6662" w:rsidRPr="005774E8">
        <w:rPr>
          <w:rFonts w:ascii="Angsana New" w:hAnsi="Angsana New"/>
          <w:sz w:val="30"/>
          <w:szCs w:val="30"/>
          <w:cs/>
        </w:rPr>
        <w:t xml:space="preserve">และ </w:t>
      </w:r>
      <w:r w:rsidR="00FF6662" w:rsidRPr="005774E8">
        <w:rPr>
          <w:rFonts w:ascii="Angsana New" w:hAnsi="Angsana New"/>
          <w:sz w:val="30"/>
          <w:szCs w:val="30"/>
        </w:rPr>
        <w:t>2560</w:t>
      </w:r>
      <w:r w:rsidR="003566B5" w:rsidRPr="005774E8">
        <w:rPr>
          <w:rFonts w:ascii="Angsana New" w:hAnsi="Angsana New"/>
          <w:sz w:val="30"/>
          <w:szCs w:val="30"/>
        </w:rPr>
        <w:t xml:space="preserve"> </w:t>
      </w:r>
      <w:r w:rsidRPr="005774E8">
        <w:rPr>
          <w:rFonts w:ascii="Angsana New" w:hAnsi="Angsana New"/>
          <w:sz w:val="30"/>
          <w:szCs w:val="30"/>
          <w:cs/>
        </w:rPr>
        <w:t>คำนวณจากกำไรสำหรับปีที่เป็น</w:t>
      </w:r>
      <w:r w:rsidR="00DF7652" w:rsidRPr="005774E8">
        <w:rPr>
          <w:rFonts w:ascii="Angsana New" w:hAnsi="Angsana New"/>
          <w:sz w:val="30"/>
          <w:szCs w:val="30"/>
        </w:rPr>
        <w:br/>
      </w:r>
      <w:r w:rsidRPr="005774E8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="00762F58" w:rsidRPr="005774E8">
        <w:rPr>
          <w:rFonts w:ascii="Angsana New" w:hAnsi="Angsana New" w:hint="cs"/>
          <w:sz w:val="30"/>
          <w:szCs w:val="30"/>
          <w:cs/>
        </w:rPr>
        <w:t>สามัญ</w:t>
      </w:r>
      <w:r w:rsidRPr="005774E8">
        <w:rPr>
          <w:rFonts w:ascii="Angsana New" w:hAnsi="Angsana New"/>
          <w:sz w:val="30"/>
          <w:szCs w:val="30"/>
          <w:cs/>
        </w:rPr>
        <w:t>ของบริษัทและจำนวนหุ้นสามัญที่ออกจำหน่ายแล้วระหว่างปี</w:t>
      </w:r>
      <w:r w:rsidR="00634F3A" w:rsidRPr="005774E8">
        <w:rPr>
          <w:rFonts w:ascii="Angsana New" w:hAnsi="Angsana New" w:hint="cs"/>
          <w:sz w:val="30"/>
          <w:szCs w:val="30"/>
          <w:cs/>
        </w:rPr>
        <w:t xml:space="preserve">ในแต่ละปีโดยวิธีถัวเฉลี่ยถ่วงน้ำหนัก </w:t>
      </w:r>
      <w:r w:rsidRPr="005774E8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410A81" w:rsidRPr="003566B5" w:rsidRDefault="00410A81" w:rsidP="00410A81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33"/>
        <w:gridCol w:w="1165"/>
        <w:gridCol w:w="272"/>
        <w:gridCol w:w="1112"/>
        <w:gridCol w:w="270"/>
        <w:gridCol w:w="1087"/>
        <w:gridCol w:w="250"/>
        <w:gridCol w:w="1089"/>
      </w:tblGrid>
      <w:tr w:rsidR="000E4A50" w:rsidRPr="003566B5" w:rsidTr="003566B5">
        <w:trPr>
          <w:tblHeader/>
        </w:trPr>
        <w:tc>
          <w:tcPr>
            <w:tcW w:w="2143" w:type="pct"/>
            <w:shd w:val="clear" w:color="auto" w:fill="auto"/>
          </w:tcPr>
          <w:p w:rsidR="000E4A50" w:rsidRPr="003566B5" w:rsidRDefault="000E4A50" w:rsidP="006D4E1D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6B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9" w:type="pct"/>
            <w:gridSpan w:val="3"/>
            <w:shd w:val="clear" w:color="auto" w:fill="auto"/>
          </w:tcPr>
          <w:p w:rsidR="000E4A50" w:rsidRPr="003566B5" w:rsidRDefault="000E4A50" w:rsidP="000E4A50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6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:rsidR="000E4A50" w:rsidRPr="003566B5" w:rsidRDefault="000E4A50" w:rsidP="006D4E1D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pct"/>
            <w:gridSpan w:val="3"/>
            <w:shd w:val="clear" w:color="auto" w:fill="auto"/>
          </w:tcPr>
          <w:p w:rsidR="000E4A50" w:rsidRPr="003566B5" w:rsidRDefault="000E4A50" w:rsidP="006D4E1D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6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2E0" w:rsidRPr="003566B5" w:rsidTr="00D00A4C">
        <w:trPr>
          <w:tblHeader/>
        </w:trPr>
        <w:tc>
          <w:tcPr>
            <w:tcW w:w="2143" w:type="pct"/>
            <w:shd w:val="clear" w:color="auto" w:fill="auto"/>
          </w:tcPr>
          <w:p w:rsidR="00ED22E0" w:rsidRPr="003566B5" w:rsidRDefault="00ED22E0" w:rsidP="00ED22E0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ED22E0" w:rsidRPr="00053B89" w:rsidRDefault="00053B89" w:rsidP="00ED22E0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B89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  <w:shd w:val="clear" w:color="auto" w:fill="auto"/>
          </w:tcPr>
          <w:p w:rsidR="00ED22E0" w:rsidRPr="00053B89" w:rsidRDefault="00ED22E0" w:rsidP="00ED22E0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:rsidR="00ED22E0" w:rsidRPr="00053B89" w:rsidRDefault="00053B89" w:rsidP="00ED22E0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B89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7" w:type="pct"/>
            <w:shd w:val="clear" w:color="auto" w:fill="auto"/>
          </w:tcPr>
          <w:p w:rsidR="00ED22E0" w:rsidRPr="00053B89" w:rsidRDefault="00ED22E0" w:rsidP="00ED22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ED22E0" w:rsidRPr="00053B89" w:rsidRDefault="00053B89" w:rsidP="00ED22E0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B89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6" w:type="pct"/>
            <w:shd w:val="clear" w:color="auto" w:fill="auto"/>
          </w:tcPr>
          <w:p w:rsidR="00ED22E0" w:rsidRPr="003566B5" w:rsidRDefault="00ED22E0" w:rsidP="00ED22E0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ED22E0" w:rsidRPr="003566B5" w:rsidRDefault="00053B89" w:rsidP="00ED22E0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410A81" w:rsidRPr="003566B5" w:rsidTr="003566B5">
        <w:trPr>
          <w:tblHeader/>
        </w:trPr>
        <w:tc>
          <w:tcPr>
            <w:tcW w:w="2143" w:type="pct"/>
          </w:tcPr>
          <w:p w:rsidR="00410A81" w:rsidRPr="003566B5" w:rsidRDefault="00410A81" w:rsidP="006D4E1D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7" w:type="pct"/>
            <w:gridSpan w:val="7"/>
          </w:tcPr>
          <w:p w:rsidR="00410A81" w:rsidRPr="003566B5" w:rsidRDefault="00410A81" w:rsidP="006D4E1D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6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00DEC" w:rsidRPr="003566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="008509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D00DEC" w:rsidRPr="003566B5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="008509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3566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10A81" w:rsidRPr="003566B5" w:rsidTr="00D00A4C">
        <w:trPr>
          <w:trHeight w:val="470"/>
        </w:trPr>
        <w:tc>
          <w:tcPr>
            <w:tcW w:w="2143" w:type="pct"/>
          </w:tcPr>
          <w:p w:rsidR="00410A81" w:rsidRPr="005E37DC" w:rsidRDefault="00410A81" w:rsidP="00410A81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7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กำไรสำหรับปีที่เป็นส่วนของ</w:t>
            </w:r>
          </w:p>
        </w:tc>
        <w:tc>
          <w:tcPr>
            <w:tcW w:w="635" w:type="pct"/>
          </w:tcPr>
          <w:p w:rsidR="00410A81" w:rsidRPr="005E37DC" w:rsidRDefault="00410A81" w:rsidP="00410A81">
            <w:pPr>
              <w:tabs>
                <w:tab w:val="decimal" w:pos="8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410A81" w:rsidRPr="005E37DC" w:rsidRDefault="00410A81" w:rsidP="00410A81">
            <w:pPr>
              <w:tabs>
                <w:tab w:val="decimal" w:pos="8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:rsidR="00410A81" w:rsidRPr="005E37DC" w:rsidRDefault="00410A81" w:rsidP="00410A81">
            <w:pPr>
              <w:tabs>
                <w:tab w:val="decimal" w:pos="8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10A81" w:rsidRPr="005E37DC" w:rsidRDefault="00410A81" w:rsidP="00410A81">
            <w:pPr>
              <w:tabs>
                <w:tab w:val="decimal" w:pos="8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410A81" w:rsidRPr="005E37DC" w:rsidRDefault="00410A81" w:rsidP="00410A81">
            <w:pPr>
              <w:tabs>
                <w:tab w:val="decimal" w:pos="8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:rsidR="00410A81" w:rsidRPr="005E37DC" w:rsidRDefault="00410A81" w:rsidP="00410A81">
            <w:pPr>
              <w:tabs>
                <w:tab w:val="decimal" w:pos="8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:rsidR="00410A81" w:rsidRPr="005E37DC" w:rsidRDefault="00410A81" w:rsidP="00410A81">
            <w:pPr>
              <w:tabs>
                <w:tab w:val="decimal" w:pos="8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7893" w:rsidRPr="003566B5" w:rsidTr="00D00A4C">
        <w:trPr>
          <w:trHeight w:val="470"/>
        </w:trPr>
        <w:tc>
          <w:tcPr>
            <w:tcW w:w="2143" w:type="pct"/>
          </w:tcPr>
          <w:p w:rsidR="00F87893" w:rsidRPr="005E37DC" w:rsidRDefault="00F87893" w:rsidP="00F87893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7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ผู้ถือหุ้นของบริษัท </w:t>
            </w:r>
            <w:r w:rsidRPr="005E37D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E3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</w:t>
            </w:r>
            <w:r w:rsidRPr="005E37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พื้นฐาน)</w:t>
            </w:r>
          </w:p>
        </w:tc>
        <w:tc>
          <w:tcPr>
            <w:tcW w:w="635" w:type="pct"/>
            <w:tcBorders>
              <w:bottom w:val="double" w:sz="4" w:space="0" w:color="auto"/>
            </w:tcBorders>
            <w:vAlign w:val="center"/>
          </w:tcPr>
          <w:p w:rsidR="00F87893" w:rsidRPr="005E37DC" w:rsidRDefault="008D0C75" w:rsidP="00F87893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C75">
              <w:rPr>
                <w:rFonts w:ascii="Angsana New" w:hAnsi="Angsana New"/>
                <w:b/>
                <w:bCs/>
                <w:sz w:val="30"/>
                <w:szCs w:val="30"/>
              </w:rPr>
              <w:t>73,03</w:t>
            </w:r>
            <w:r w:rsidR="00D229F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8" w:type="pct"/>
            <w:vAlign w:val="center"/>
          </w:tcPr>
          <w:p w:rsidR="00F87893" w:rsidRPr="005E37DC" w:rsidRDefault="00F87893" w:rsidP="00F8789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vAlign w:val="center"/>
          </w:tcPr>
          <w:p w:rsidR="00F87893" w:rsidRPr="005E37DC" w:rsidRDefault="00F87893" w:rsidP="00F87893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03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2C10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147" w:type="pct"/>
            <w:vAlign w:val="center"/>
          </w:tcPr>
          <w:p w:rsidR="00F87893" w:rsidRPr="005E37DC" w:rsidRDefault="00F87893" w:rsidP="00F8789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:rsidR="00F87893" w:rsidRPr="005E37DC" w:rsidRDefault="008D0C75" w:rsidP="00F87893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C75">
              <w:rPr>
                <w:rFonts w:ascii="Angsana New" w:hAnsi="Angsana New"/>
                <w:b/>
                <w:bCs/>
                <w:sz w:val="30"/>
                <w:szCs w:val="30"/>
              </w:rPr>
              <w:t>85,234</w:t>
            </w:r>
          </w:p>
        </w:tc>
        <w:tc>
          <w:tcPr>
            <w:tcW w:w="136" w:type="pct"/>
            <w:vAlign w:val="center"/>
          </w:tcPr>
          <w:p w:rsidR="00F87893" w:rsidRPr="005E37DC" w:rsidRDefault="00F87893" w:rsidP="00F8789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vAlign w:val="center"/>
          </w:tcPr>
          <w:p w:rsidR="00F87893" w:rsidRPr="005E37DC" w:rsidRDefault="00F87893" w:rsidP="00F87893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893">
              <w:rPr>
                <w:rFonts w:ascii="Angsana New" w:hAnsi="Angsana New"/>
                <w:b/>
                <w:bCs/>
                <w:sz w:val="30"/>
                <w:szCs w:val="30"/>
              </w:rPr>
              <w:t>48,486</w:t>
            </w:r>
          </w:p>
        </w:tc>
      </w:tr>
      <w:tr w:rsidR="00F87893" w:rsidRPr="003566B5" w:rsidTr="00D00A4C">
        <w:tc>
          <w:tcPr>
            <w:tcW w:w="2143" w:type="pct"/>
          </w:tcPr>
          <w:p w:rsidR="00F87893" w:rsidRPr="003566B5" w:rsidRDefault="00F87893" w:rsidP="00F87893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vAlign w:val="center"/>
          </w:tcPr>
          <w:p w:rsidR="00F87893" w:rsidRPr="003566B5" w:rsidRDefault="00F87893" w:rsidP="00F87893">
            <w:pPr>
              <w:ind w:right="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" w:type="pct"/>
            <w:vAlign w:val="center"/>
          </w:tcPr>
          <w:p w:rsidR="00F87893" w:rsidRPr="003566B5" w:rsidRDefault="00F87893" w:rsidP="00F87893">
            <w:pPr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center"/>
          </w:tcPr>
          <w:p w:rsidR="00F87893" w:rsidRPr="003566B5" w:rsidRDefault="00F87893" w:rsidP="00F87893">
            <w:pPr>
              <w:ind w:right="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7" w:type="pct"/>
            <w:vAlign w:val="center"/>
          </w:tcPr>
          <w:p w:rsidR="00F87893" w:rsidRPr="003566B5" w:rsidRDefault="00F87893" w:rsidP="00F87893">
            <w:pPr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center"/>
          </w:tcPr>
          <w:p w:rsidR="00F87893" w:rsidRPr="003566B5" w:rsidRDefault="00F87893" w:rsidP="00F87893">
            <w:pPr>
              <w:ind w:right="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pct"/>
            <w:vAlign w:val="center"/>
          </w:tcPr>
          <w:p w:rsidR="00F87893" w:rsidRPr="003566B5" w:rsidRDefault="00F87893" w:rsidP="00F87893">
            <w:pPr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vAlign w:val="center"/>
          </w:tcPr>
          <w:p w:rsidR="00F87893" w:rsidRPr="003566B5" w:rsidRDefault="00F87893" w:rsidP="00F87893">
            <w:pPr>
              <w:ind w:right="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C73F1" w:rsidRPr="003566B5" w:rsidTr="00D00A4C">
        <w:tc>
          <w:tcPr>
            <w:tcW w:w="2143" w:type="pct"/>
            <w:vAlign w:val="bottom"/>
          </w:tcPr>
          <w:p w:rsidR="005C73F1" w:rsidRPr="003566B5" w:rsidRDefault="005C73F1" w:rsidP="005C73F1">
            <w:pPr>
              <w:tabs>
                <w:tab w:val="left" w:pos="540"/>
              </w:tabs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3566B5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</w:t>
            </w:r>
            <w:r w:rsidRPr="003566B5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</w:t>
            </w:r>
            <w:r w:rsidRPr="003566B5">
              <w:rPr>
                <w:rFonts w:ascii="Angsana New" w:hAnsi="Angsana New"/>
                <w:sz w:val="30"/>
                <w:szCs w:val="30"/>
                <w:cs/>
              </w:rPr>
              <w:t xml:space="preserve">นที่ </w:t>
            </w:r>
            <w:r w:rsidRPr="003566B5">
              <w:rPr>
                <w:rFonts w:ascii="Angsana New" w:hAnsi="Angsana New"/>
                <w:sz w:val="30"/>
                <w:szCs w:val="30"/>
              </w:rPr>
              <w:t>1</w:t>
            </w:r>
            <w:r w:rsidRPr="003566B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35" w:type="pct"/>
            <w:vAlign w:val="center"/>
          </w:tcPr>
          <w:p w:rsidR="005C73F1" w:rsidRPr="005C73F1" w:rsidRDefault="005C73F1" w:rsidP="005C73F1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5C73F1" w:rsidRPr="005E37DC" w:rsidRDefault="005C73F1" w:rsidP="005C73F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:rsidR="005C73F1" w:rsidRPr="005C73F1" w:rsidRDefault="005C73F1" w:rsidP="005C73F1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5C73F1" w:rsidRPr="005E37DC" w:rsidRDefault="005C73F1" w:rsidP="005C73F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:rsidR="005C73F1" w:rsidRPr="003566B5" w:rsidRDefault="005C73F1" w:rsidP="005C73F1">
            <w:pPr>
              <w:ind w:right="4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vAlign w:val="center"/>
          </w:tcPr>
          <w:p w:rsidR="005C73F1" w:rsidRPr="003566B5" w:rsidRDefault="005C73F1" w:rsidP="005C73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:rsidR="005C73F1" w:rsidRPr="003566B5" w:rsidRDefault="005C73F1" w:rsidP="005C73F1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3F1" w:rsidRPr="003566B5" w:rsidTr="00D00A4C">
        <w:tc>
          <w:tcPr>
            <w:tcW w:w="2143" w:type="pct"/>
            <w:vAlign w:val="bottom"/>
          </w:tcPr>
          <w:p w:rsidR="005C73F1" w:rsidRPr="003566B5" w:rsidRDefault="005C73F1" w:rsidP="005C73F1">
            <w:pPr>
              <w:tabs>
                <w:tab w:val="left" w:pos="540"/>
              </w:tabs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F25831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ปรับปรุงจากการลดมูลค่าหุ้น</w:t>
            </w:r>
          </w:p>
        </w:tc>
        <w:tc>
          <w:tcPr>
            <w:tcW w:w="635" w:type="pct"/>
            <w:vAlign w:val="center"/>
          </w:tcPr>
          <w:p w:rsidR="005C73F1" w:rsidRPr="005C73F1" w:rsidRDefault="005C73F1" w:rsidP="005C73F1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3F1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8" w:type="pct"/>
            <w:vAlign w:val="center"/>
          </w:tcPr>
          <w:p w:rsidR="005C73F1" w:rsidRPr="005E37DC" w:rsidRDefault="005C73F1" w:rsidP="005C73F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:rsidR="005C73F1" w:rsidRPr="005C73F1" w:rsidRDefault="005C73F1" w:rsidP="005C73F1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3F1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7" w:type="pct"/>
            <w:vAlign w:val="center"/>
          </w:tcPr>
          <w:p w:rsidR="005C73F1" w:rsidRPr="005E37DC" w:rsidRDefault="005C73F1" w:rsidP="005C73F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:rsidR="005C73F1" w:rsidRPr="003566B5" w:rsidRDefault="005C73F1" w:rsidP="005C73F1">
            <w:pPr>
              <w:ind w:right="4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36" w:type="pct"/>
            <w:vAlign w:val="center"/>
          </w:tcPr>
          <w:p w:rsidR="005C73F1" w:rsidRPr="003566B5" w:rsidRDefault="005C73F1" w:rsidP="005C73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:rsidR="005C73F1" w:rsidRPr="003566B5" w:rsidRDefault="005C73F1" w:rsidP="005C73F1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FC0FDD" w:rsidRPr="003566B5" w:rsidTr="00D00A4C">
        <w:tc>
          <w:tcPr>
            <w:tcW w:w="2143" w:type="pct"/>
            <w:vAlign w:val="bottom"/>
          </w:tcPr>
          <w:p w:rsidR="00FC0FDD" w:rsidRDefault="00FC0FDD" w:rsidP="00FC0FDD">
            <w:pPr>
              <w:pStyle w:val="BodyText"/>
              <w:spacing w:after="0"/>
              <w:ind w:right="-334"/>
              <w:rPr>
                <w:rFonts w:ascii="Angsana New" w:hAnsi="Angsana New"/>
                <w:sz w:val="30"/>
                <w:szCs w:val="30"/>
              </w:rPr>
            </w:pPr>
            <w:r w:rsidRPr="003566B5">
              <w:rPr>
                <w:rFonts w:ascii="Angsana New" w:hAnsi="Angsana New"/>
                <w:sz w:val="30"/>
                <w:szCs w:val="30"/>
                <w:cs/>
              </w:rPr>
              <w:t>ผลกระทบจากหุ้นสามัญที่ออกจำหน่าย</w:t>
            </w:r>
          </w:p>
          <w:p w:rsidR="00FC0FDD" w:rsidRPr="003566B5" w:rsidRDefault="00FC0FDD" w:rsidP="002B2FA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B2FA3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F258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258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58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:rsidR="00FC0FDD" w:rsidRDefault="00FC0FDD" w:rsidP="00FC0FDD">
            <w:pPr>
              <w:tabs>
                <w:tab w:val="decimal" w:pos="896"/>
              </w:tabs>
              <w:ind w:right="49"/>
              <w:rPr>
                <w:rFonts w:ascii="Angsana New" w:hAnsi="Angsana New"/>
                <w:sz w:val="30"/>
                <w:szCs w:val="30"/>
              </w:rPr>
            </w:pPr>
          </w:p>
          <w:p w:rsidR="00FC0FDD" w:rsidRPr="003566B5" w:rsidRDefault="002B2FA3" w:rsidP="00FC0FDD">
            <w:pPr>
              <w:tabs>
                <w:tab w:val="decimal" w:pos="896"/>
              </w:tabs>
              <w:ind w:right="4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3,540</w:t>
            </w:r>
          </w:p>
        </w:tc>
        <w:tc>
          <w:tcPr>
            <w:tcW w:w="148" w:type="pct"/>
            <w:vAlign w:val="center"/>
          </w:tcPr>
          <w:p w:rsidR="00FC0FDD" w:rsidRPr="003566B5" w:rsidRDefault="00FC0FDD" w:rsidP="00FC0F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center"/>
          </w:tcPr>
          <w:p w:rsidR="00FC0FDD" w:rsidRDefault="00FC0FDD" w:rsidP="00FC0FDD">
            <w:pPr>
              <w:ind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C0FDD" w:rsidRPr="003566B5" w:rsidRDefault="00FC0FDD" w:rsidP="00FC0FDD">
            <w:pPr>
              <w:ind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center"/>
          </w:tcPr>
          <w:p w:rsidR="00FC0FDD" w:rsidRPr="003566B5" w:rsidRDefault="00FC0FDD" w:rsidP="00FC0F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:rsidR="00FC0FDD" w:rsidRDefault="00FC0FDD" w:rsidP="00FC0FDD">
            <w:pPr>
              <w:ind w:right="4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C0FDD" w:rsidRPr="003566B5" w:rsidRDefault="002B2FA3" w:rsidP="00A77CE2">
            <w:pPr>
              <w:ind w:right="4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3,540</w:t>
            </w:r>
          </w:p>
        </w:tc>
        <w:tc>
          <w:tcPr>
            <w:tcW w:w="136" w:type="pct"/>
            <w:vAlign w:val="center"/>
          </w:tcPr>
          <w:p w:rsidR="00FC0FDD" w:rsidRPr="003566B5" w:rsidRDefault="00FC0FDD" w:rsidP="00FC0F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:rsidR="00FC0FDD" w:rsidRDefault="00FC0FDD" w:rsidP="00FC0FDD">
            <w:pPr>
              <w:ind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C0FDD" w:rsidRPr="003566B5" w:rsidRDefault="00FC0FDD" w:rsidP="00FC0FDD">
            <w:pPr>
              <w:ind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0FDD" w:rsidRPr="003566B5" w:rsidTr="00AA7C28">
        <w:tc>
          <w:tcPr>
            <w:tcW w:w="2143" w:type="pct"/>
            <w:vAlign w:val="bottom"/>
          </w:tcPr>
          <w:p w:rsidR="00FC0FDD" w:rsidRPr="005E37DC" w:rsidRDefault="00FC0FDD" w:rsidP="00FC0FDD">
            <w:pPr>
              <w:pStyle w:val="BodyText"/>
              <w:spacing w:after="0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7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 </w:t>
            </w:r>
          </w:p>
          <w:p w:rsidR="00FC0FDD" w:rsidRPr="005E37DC" w:rsidRDefault="00FC0FDD" w:rsidP="00FC0FDD">
            <w:pPr>
              <w:pStyle w:val="BodyText"/>
              <w:spacing w:after="0"/>
              <w:ind w:right="-14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E37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ถ่วงน้ำหนัก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E37D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E37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0FDD" w:rsidRDefault="00FC0FDD" w:rsidP="00FC0FDD">
            <w:pPr>
              <w:tabs>
                <w:tab w:val="decimal" w:pos="896"/>
              </w:tabs>
              <w:ind w:right="49"/>
              <w:rPr>
                <w:rFonts w:ascii="Angsana New" w:hAnsi="Angsana New"/>
                <w:sz w:val="30"/>
                <w:szCs w:val="30"/>
              </w:rPr>
            </w:pPr>
          </w:p>
          <w:p w:rsidR="00FC0FDD" w:rsidRPr="009C4CF0" w:rsidRDefault="002B2FA3" w:rsidP="002B2FA3">
            <w:pPr>
              <w:tabs>
                <w:tab w:val="decimal" w:pos="896"/>
              </w:tabs>
              <w:ind w:right="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  <w:r w:rsidR="00FC0FDD" w:rsidRPr="009C4C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148" w:type="pct"/>
            <w:vAlign w:val="center"/>
          </w:tcPr>
          <w:p w:rsidR="00FC0FDD" w:rsidRPr="003566B5" w:rsidRDefault="00FC0FDD" w:rsidP="00FC0F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0FDD" w:rsidRDefault="00FC0FDD" w:rsidP="00FC0FDD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C0FDD" w:rsidRPr="005C73F1" w:rsidRDefault="00FC0FDD" w:rsidP="00FC0FDD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73F1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7" w:type="pct"/>
            <w:vAlign w:val="center"/>
          </w:tcPr>
          <w:p w:rsidR="00FC0FDD" w:rsidRPr="005C73F1" w:rsidRDefault="00FC0FDD" w:rsidP="00FC0F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0FDD" w:rsidRDefault="00FC0FDD" w:rsidP="00FC0FDD">
            <w:pPr>
              <w:ind w:right="4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C0FDD" w:rsidRPr="009C4CF0" w:rsidRDefault="00FC0FDD" w:rsidP="002B2FA3">
            <w:pPr>
              <w:ind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CF0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2B2FA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9C4C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B2FA3">
              <w:rPr>
                <w:rFonts w:ascii="Angsana New" w:hAnsi="Angsana New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136" w:type="pct"/>
            <w:vAlign w:val="center"/>
          </w:tcPr>
          <w:p w:rsidR="00FC0FDD" w:rsidRPr="003566B5" w:rsidRDefault="00FC0FDD" w:rsidP="00FC0F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0FDD" w:rsidRDefault="00FC0FDD" w:rsidP="00FC0FDD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C0FDD" w:rsidRPr="005C73F1" w:rsidRDefault="00FC0FDD" w:rsidP="00FC0FDD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73F1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  <w:tr w:rsidR="00F87893" w:rsidRPr="003566B5" w:rsidTr="00AA7C28">
        <w:tc>
          <w:tcPr>
            <w:tcW w:w="2143" w:type="pct"/>
            <w:vAlign w:val="bottom"/>
          </w:tcPr>
          <w:p w:rsidR="00F87893" w:rsidRPr="00F42CAC" w:rsidRDefault="00F87893" w:rsidP="00F87893">
            <w:pPr>
              <w:pStyle w:val="BodyText"/>
              <w:spacing w:after="0"/>
              <w:ind w:right="-1485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vAlign w:val="center"/>
          </w:tcPr>
          <w:p w:rsidR="00F87893" w:rsidRPr="00F42CAC" w:rsidRDefault="00F87893" w:rsidP="00F87893">
            <w:pPr>
              <w:ind w:right="7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8" w:type="pct"/>
            <w:vAlign w:val="center"/>
          </w:tcPr>
          <w:p w:rsidR="00F87893" w:rsidRPr="00F42CAC" w:rsidRDefault="00F87893" w:rsidP="00F87893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center"/>
          </w:tcPr>
          <w:p w:rsidR="00F87893" w:rsidRPr="00F42CAC" w:rsidRDefault="00F87893" w:rsidP="00F87893">
            <w:pPr>
              <w:ind w:right="7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7" w:type="pct"/>
            <w:vAlign w:val="center"/>
          </w:tcPr>
          <w:p w:rsidR="00F87893" w:rsidRPr="00F42CAC" w:rsidRDefault="00F87893" w:rsidP="00F87893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center"/>
          </w:tcPr>
          <w:p w:rsidR="00F87893" w:rsidRPr="00F42CAC" w:rsidRDefault="00F87893" w:rsidP="00F87893">
            <w:pPr>
              <w:ind w:right="7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pct"/>
            <w:vAlign w:val="center"/>
          </w:tcPr>
          <w:p w:rsidR="00F87893" w:rsidRPr="00F42CAC" w:rsidRDefault="00F87893" w:rsidP="00F87893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vAlign w:val="center"/>
          </w:tcPr>
          <w:p w:rsidR="00F87893" w:rsidRPr="00F42CAC" w:rsidRDefault="00F87893" w:rsidP="00F87893">
            <w:pPr>
              <w:ind w:right="7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87893" w:rsidRPr="003566B5" w:rsidTr="007B6C9C">
        <w:tc>
          <w:tcPr>
            <w:tcW w:w="2143" w:type="pct"/>
          </w:tcPr>
          <w:p w:rsidR="00F87893" w:rsidRPr="003566B5" w:rsidRDefault="00F87893" w:rsidP="00F87893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6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3566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566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5" w:type="pct"/>
            <w:tcBorders>
              <w:bottom w:val="double" w:sz="4" w:space="0" w:color="auto"/>
            </w:tcBorders>
            <w:vAlign w:val="center"/>
          </w:tcPr>
          <w:p w:rsidR="00F87893" w:rsidRPr="003566B5" w:rsidRDefault="008D0C75" w:rsidP="00F87893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C75">
              <w:rPr>
                <w:rFonts w:ascii="Angsana New" w:hAnsi="Angsana New"/>
                <w:b/>
                <w:bCs/>
                <w:sz w:val="30"/>
                <w:szCs w:val="30"/>
              </w:rPr>
              <w:t>0.36</w:t>
            </w:r>
          </w:p>
        </w:tc>
        <w:tc>
          <w:tcPr>
            <w:tcW w:w="148" w:type="pct"/>
            <w:vAlign w:val="center"/>
          </w:tcPr>
          <w:p w:rsidR="00F87893" w:rsidRPr="003566B5" w:rsidRDefault="00F87893" w:rsidP="00F8789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vAlign w:val="center"/>
          </w:tcPr>
          <w:p w:rsidR="00F87893" w:rsidRPr="005C73F1" w:rsidRDefault="005C73F1" w:rsidP="00F87893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73F1">
              <w:rPr>
                <w:rFonts w:ascii="Angsana New" w:hAnsi="Angsana New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147" w:type="pct"/>
            <w:vAlign w:val="bottom"/>
          </w:tcPr>
          <w:p w:rsidR="00F87893" w:rsidRPr="005C73F1" w:rsidRDefault="00F87893" w:rsidP="00F8789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:rsidR="00F87893" w:rsidRPr="005C73F1" w:rsidRDefault="008D0C75" w:rsidP="00F87893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C75">
              <w:rPr>
                <w:rFonts w:ascii="Angsana New" w:hAnsi="Angsana New"/>
                <w:b/>
                <w:bCs/>
                <w:sz w:val="30"/>
                <w:szCs w:val="30"/>
              </w:rPr>
              <w:t>0.4</w:t>
            </w:r>
            <w:r w:rsidR="002B2FA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6" w:type="pct"/>
            <w:vAlign w:val="center"/>
          </w:tcPr>
          <w:p w:rsidR="00F87893" w:rsidRPr="005C73F1" w:rsidRDefault="00F87893" w:rsidP="00F8789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vAlign w:val="center"/>
          </w:tcPr>
          <w:p w:rsidR="00F87893" w:rsidRPr="005C73F1" w:rsidRDefault="005C73F1" w:rsidP="00F87893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73F1">
              <w:rPr>
                <w:rFonts w:ascii="Angsana New" w:hAnsi="Angsana New"/>
                <w:b/>
                <w:bCs/>
                <w:sz w:val="30"/>
                <w:szCs w:val="30"/>
              </w:rPr>
              <w:t>0.24</w:t>
            </w:r>
          </w:p>
        </w:tc>
      </w:tr>
    </w:tbl>
    <w:p w:rsidR="00DC0F02" w:rsidRPr="003566B5" w:rsidRDefault="00DC0F02" w:rsidP="003566B5">
      <w:pPr>
        <w:pStyle w:val="BodyText"/>
        <w:spacing w:after="0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:rsidR="0085095F" w:rsidRDefault="0085095F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10A81" w:rsidRPr="00CC0BE7" w:rsidRDefault="00410A81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/>
          <w:bCs/>
          <w:sz w:val="30"/>
          <w:szCs w:val="30"/>
          <w:cs/>
        </w:rPr>
      </w:pPr>
      <w:r w:rsidRPr="00CC0BE7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:rsidR="00410A81" w:rsidRPr="003566B5" w:rsidRDefault="00410A81" w:rsidP="003566B5">
      <w:pPr>
        <w:ind w:left="540"/>
        <w:rPr>
          <w:rFonts w:ascii="Angsana New" w:hAnsi="Angsana New"/>
          <w:sz w:val="30"/>
          <w:szCs w:val="30"/>
        </w:rPr>
      </w:pPr>
    </w:p>
    <w:p w:rsidR="00BA44DD" w:rsidRPr="00EF7553" w:rsidRDefault="00BA44DD" w:rsidP="00BA44D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F7553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 2</w:t>
      </w:r>
      <w:r w:rsidRPr="00EF7553">
        <w:rPr>
          <w:rFonts w:ascii="Angsana New" w:hAnsi="Angsana New"/>
          <w:sz w:val="30"/>
          <w:szCs w:val="30"/>
        </w:rPr>
        <w:t>6</w:t>
      </w:r>
      <w:r w:rsidRPr="00EF7553">
        <w:rPr>
          <w:rFonts w:ascii="Angsana New" w:hAnsi="Angsana New"/>
          <w:sz w:val="30"/>
          <w:szCs w:val="30"/>
          <w:cs/>
        </w:rPr>
        <w:t xml:space="preserve"> เมษายน 256</w:t>
      </w:r>
      <w:r w:rsidRPr="00EF7553">
        <w:rPr>
          <w:rFonts w:ascii="Angsana New" w:hAnsi="Angsana New"/>
          <w:sz w:val="30"/>
          <w:szCs w:val="30"/>
        </w:rPr>
        <w:t>1</w:t>
      </w:r>
      <w:r w:rsidRPr="00EF7553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ผู้ถือหุ้นมีมติอนุมัติการจัดสรรกำไรจากผลการดำเนินงานประจำปี </w:t>
      </w:r>
      <w:r w:rsidRPr="00EF7553">
        <w:rPr>
          <w:rFonts w:ascii="Angsana New" w:hAnsi="Angsana New"/>
          <w:sz w:val="30"/>
          <w:szCs w:val="30"/>
        </w:rPr>
        <w:t xml:space="preserve">2560 </w:t>
      </w:r>
      <w:r w:rsidRPr="00EF7553">
        <w:rPr>
          <w:rFonts w:ascii="Angsana New" w:hAnsi="Angsana New"/>
          <w:sz w:val="30"/>
          <w:szCs w:val="30"/>
          <w:cs/>
        </w:rPr>
        <w:t>เป็นเงินปันผลในอัตราหุ้นละ</w:t>
      </w:r>
      <w:r w:rsidRPr="00EF7553">
        <w:rPr>
          <w:rFonts w:ascii="Angsana New" w:hAnsi="Angsana New"/>
          <w:sz w:val="30"/>
          <w:szCs w:val="30"/>
        </w:rPr>
        <w:t xml:space="preserve"> 30 </w:t>
      </w:r>
      <w:r w:rsidRPr="00EF7553">
        <w:rPr>
          <w:rFonts w:ascii="Angsana New" w:hAnsi="Angsana New"/>
          <w:sz w:val="30"/>
          <w:szCs w:val="30"/>
          <w:cs/>
        </w:rPr>
        <w:t>บาทเป็นจำนวนเงินรวม</w:t>
      </w:r>
      <w:r w:rsidRPr="00EF7553">
        <w:rPr>
          <w:rFonts w:ascii="Angsana New" w:hAnsi="Angsana New"/>
          <w:sz w:val="30"/>
          <w:szCs w:val="30"/>
        </w:rPr>
        <w:t xml:space="preserve">  30 </w:t>
      </w:r>
      <w:r w:rsidRPr="00EF7553">
        <w:rPr>
          <w:rFonts w:ascii="Angsana New" w:hAnsi="Angsana New"/>
          <w:sz w:val="30"/>
          <w:szCs w:val="30"/>
          <w:cs/>
        </w:rPr>
        <w:t>ล้านบาท ทั้งนี้</w:t>
      </w:r>
      <w:r w:rsidRPr="00EF7553">
        <w:rPr>
          <w:rFonts w:ascii="Angsana New" w:hAnsi="Angsana New"/>
          <w:sz w:val="30"/>
          <w:szCs w:val="30"/>
        </w:rPr>
        <w:t xml:space="preserve"> </w:t>
      </w:r>
      <w:r w:rsidRPr="00EF7553">
        <w:rPr>
          <w:rFonts w:ascii="Angsana New" w:hAnsi="Angsana New"/>
          <w:sz w:val="30"/>
          <w:szCs w:val="30"/>
          <w:cs/>
        </w:rPr>
        <w:t>บริษัทได้จ่ายเงินปันผลระหว่างกาลแล้วใน</w:t>
      </w:r>
      <w:r w:rsidRPr="00EF7553">
        <w:rPr>
          <w:rFonts w:ascii="Angsana New" w:hAnsi="Angsana New" w:hint="cs"/>
          <w:sz w:val="30"/>
          <w:szCs w:val="30"/>
          <w:cs/>
        </w:rPr>
        <w:t>เดือนพฤศจิกายน</w:t>
      </w:r>
      <w:r w:rsidRPr="00EF7553">
        <w:rPr>
          <w:rFonts w:ascii="Angsana New" w:hAnsi="Angsana New"/>
          <w:sz w:val="30"/>
          <w:szCs w:val="30"/>
          <w:cs/>
        </w:rPr>
        <w:t xml:space="preserve"> </w:t>
      </w:r>
      <w:r w:rsidRPr="00EF7553">
        <w:rPr>
          <w:rFonts w:ascii="Angsana New" w:hAnsi="Angsana New"/>
          <w:sz w:val="30"/>
          <w:szCs w:val="30"/>
        </w:rPr>
        <w:t>2560</w:t>
      </w:r>
      <w:r w:rsidRPr="00EF7553">
        <w:rPr>
          <w:rFonts w:ascii="Angsana New" w:hAnsi="Angsana New" w:hint="cs"/>
          <w:sz w:val="30"/>
          <w:szCs w:val="30"/>
          <w:cs/>
        </w:rPr>
        <w:t xml:space="preserve"> </w:t>
      </w:r>
      <w:r w:rsidRPr="00EF7553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EF7553">
        <w:rPr>
          <w:rFonts w:ascii="Angsana New" w:hAnsi="Angsana New"/>
          <w:sz w:val="30"/>
          <w:szCs w:val="30"/>
        </w:rPr>
        <w:t>20</w:t>
      </w:r>
      <w:r w:rsidRPr="00EF7553">
        <w:rPr>
          <w:rFonts w:ascii="Angsana New" w:hAnsi="Angsana New"/>
          <w:sz w:val="30"/>
          <w:szCs w:val="30"/>
          <w:cs/>
        </w:rPr>
        <w:t xml:space="preserve"> บาท เป็นจำนวน </w:t>
      </w:r>
      <w:r w:rsidRPr="00EF7553">
        <w:rPr>
          <w:rFonts w:ascii="Angsana New" w:hAnsi="Angsana New"/>
          <w:sz w:val="30"/>
          <w:szCs w:val="30"/>
        </w:rPr>
        <w:t>20</w:t>
      </w:r>
      <w:r w:rsidRPr="00EF7553">
        <w:rPr>
          <w:rFonts w:ascii="Angsana New" w:hAnsi="Angsana New"/>
          <w:sz w:val="30"/>
          <w:szCs w:val="30"/>
          <w:cs/>
        </w:rPr>
        <w:t xml:space="preserve"> ล้านบาท ดังนั้น บริษัทจึงจ่ายเงินปันผลเพิ่มอีกในอัตราหุ้นละ </w:t>
      </w:r>
      <w:r w:rsidRPr="00EF7553">
        <w:rPr>
          <w:rFonts w:ascii="Angsana New" w:hAnsi="Angsana New"/>
          <w:sz w:val="30"/>
          <w:szCs w:val="30"/>
        </w:rPr>
        <w:t>10</w:t>
      </w:r>
      <w:r w:rsidRPr="00EF7553">
        <w:rPr>
          <w:rFonts w:ascii="Angsana New" w:hAnsi="Angsana New"/>
          <w:sz w:val="30"/>
          <w:szCs w:val="30"/>
          <w:cs/>
        </w:rPr>
        <w:t xml:space="preserve"> บาท เป็นจำนวนเงิน</w:t>
      </w:r>
      <w:r w:rsidRPr="00EF7553">
        <w:rPr>
          <w:rFonts w:ascii="Angsana New" w:hAnsi="Angsana New"/>
          <w:sz w:val="30"/>
          <w:szCs w:val="30"/>
        </w:rPr>
        <w:t xml:space="preserve"> 10 </w:t>
      </w:r>
      <w:r w:rsidRPr="00EF7553">
        <w:rPr>
          <w:rFonts w:ascii="Angsana New" w:hAnsi="Angsana New"/>
          <w:sz w:val="30"/>
          <w:szCs w:val="30"/>
          <w:cs/>
        </w:rPr>
        <w:t>ล้านบาท เงินปันผลดังกล่าวได้จ่ายให้แก่ผู้ถือหุ้นในระหว่างปี 256</w:t>
      </w:r>
      <w:r w:rsidRPr="00EF7553">
        <w:rPr>
          <w:rFonts w:ascii="Angsana New" w:hAnsi="Angsana New"/>
          <w:sz w:val="30"/>
          <w:szCs w:val="30"/>
        </w:rPr>
        <w:t>1</w:t>
      </w:r>
    </w:p>
    <w:p w:rsidR="00BA44DD" w:rsidRPr="00EF7553" w:rsidRDefault="00BA44DD" w:rsidP="00BA44D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BA44DD" w:rsidRPr="00EF7553" w:rsidRDefault="00BA44DD" w:rsidP="00BA44D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F7553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ในการประชุมคณะกรรมการของบริษัทเมื่อวันที่ 14 พฤศจิกายน 2561</w:t>
      </w:r>
      <w:r w:rsidRPr="00EF7553">
        <w:rPr>
          <w:rFonts w:ascii="Angsana New" w:hAnsi="Angsana New" w:hint="cs"/>
          <w:sz w:val="30"/>
          <w:szCs w:val="30"/>
          <w:cs/>
        </w:rPr>
        <w:t xml:space="preserve"> คณะกรรมการอนุมัติ</w:t>
      </w:r>
      <w:r w:rsidRPr="00EF7553">
        <w:rPr>
          <w:rFonts w:ascii="Angsana New" w:hAnsi="Angsana New"/>
          <w:sz w:val="30"/>
          <w:szCs w:val="30"/>
          <w:cs/>
        </w:rPr>
        <w:t>การจัดสรรกำไรเป็นเงินปันผลระหว่างกาลในอัตราหุ้นละ 0.30 บาท เป็นจำนวนเงินทั้งสิ้น 60 ล้านบาท เงินปันผลดังกล่าวจะจ่ายให้แก่</w:t>
      </w:r>
      <w:r w:rsidRPr="00EF7553">
        <w:rPr>
          <w:rFonts w:ascii="Angsana New" w:hAnsi="Angsana New"/>
          <w:sz w:val="30"/>
          <w:szCs w:val="30"/>
          <w:cs/>
        </w:rPr>
        <w:br/>
        <w:t>ผู้ถือหุ้นใน</w:t>
      </w:r>
      <w:r w:rsidRPr="00EF7553">
        <w:rPr>
          <w:rFonts w:ascii="Angsana New" w:hAnsi="Angsana New" w:hint="cs"/>
          <w:sz w:val="30"/>
          <w:szCs w:val="30"/>
          <w:cs/>
        </w:rPr>
        <w:t>เดือนธันวาคม</w:t>
      </w:r>
      <w:r w:rsidRPr="00EF7553">
        <w:rPr>
          <w:rFonts w:ascii="Angsana New" w:hAnsi="Angsana New"/>
          <w:sz w:val="30"/>
          <w:szCs w:val="30"/>
          <w:cs/>
        </w:rPr>
        <w:t xml:space="preserve"> 2561</w:t>
      </w:r>
    </w:p>
    <w:p w:rsidR="00BA44DD" w:rsidRPr="00EF7553" w:rsidRDefault="00BA44DD" w:rsidP="00BA44D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BA44DD" w:rsidRPr="00EF7553" w:rsidRDefault="00BA44DD" w:rsidP="00BA44D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F7553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28 เมษายน 2560 ผู้ถือหุ้นมีมติอนุมัติการจัดสรรกำไรจากผลการดำเนินงานปี </w:t>
      </w:r>
      <w:r w:rsidRPr="00EF7553">
        <w:rPr>
          <w:rFonts w:ascii="Angsana New" w:hAnsi="Angsana New"/>
          <w:sz w:val="30"/>
          <w:szCs w:val="30"/>
        </w:rPr>
        <w:t xml:space="preserve">2559 </w:t>
      </w:r>
      <w:r w:rsidRPr="00EF7553">
        <w:rPr>
          <w:rFonts w:ascii="Angsana New" w:hAnsi="Angsana New"/>
          <w:sz w:val="30"/>
          <w:szCs w:val="30"/>
          <w:cs/>
        </w:rPr>
        <w:t>เป็นเงินปันผลในอัตราหุ้นละ 13 บาท เป็นจำนวนเงินทั้งสิ้น 13 ล้านบาท เงินปันผลดังกล่าวได้จ่ายให้แก่ผู้ถือหุ้นในระหว่างปี 2560</w:t>
      </w:r>
    </w:p>
    <w:p w:rsidR="00BA44DD" w:rsidRPr="00EF7553" w:rsidRDefault="00BA44DD" w:rsidP="00BA44D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BA44DD" w:rsidRPr="00EF7553" w:rsidRDefault="00BA44DD" w:rsidP="00BA44D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F7553">
        <w:rPr>
          <w:rFonts w:ascii="Angsana New" w:hAnsi="Angsana New"/>
          <w:sz w:val="30"/>
          <w:szCs w:val="30"/>
          <w:cs/>
        </w:rPr>
        <w:t>ในการประชุม</w:t>
      </w:r>
      <w:r w:rsidRPr="00EF7553">
        <w:rPr>
          <w:rFonts w:ascii="Angsana New" w:hAnsi="Angsana New" w:hint="cs"/>
          <w:sz w:val="30"/>
          <w:szCs w:val="30"/>
          <w:cs/>
        </w:rPr>
        <w:t>คณะกรรมการ</w:t>
      </w:r>
      <w:r w:rsidRPr="00EF7553">
        <w:rPr>
          <w:rFonts w:ascii="Angsana New" w:hAnsi="Angsana New"/>
          <w:sz w:val="30"/>
          <w:szCs w:val="30"/>
          <w:cs/>
        </w:rPr>
        <w:t xml:space="preserve">ของบริษัทเมื่อวันที่ </w:t>
      </w:r>
      <w:r w:rsidRPr="00EF7553">
        <w:rPr>
          <w:rFonts w:ascii="Angsana New" w:hAnsi="Angsana New"/>
          <w:sz w:val="30"/>
          <w:szCs w:val="30"/>
        </w:rPr>
        <w:t>13</w:t>
      </w:r>
      <w:r w:rsidRPr="00EF7553">
        <w:rPr>
          <w:rFonts w:ascii="Angsana New" w:hAnsi="Angsana New"/>
          <w:sz w:val="30"/>
          <w:szCs w:val="30"/>
          <w:cs/>
        </w:rPr>
        <w:t xml:space="preserve"> </w:t>
      </w:r>
      <w:r w:rsidRPr="00EF7553">
        <w:rPr>
          <w:rFonts w:ascii="Angsana New" w:hAnsi="Angsana New" w:hint="cs"/>
          <w:sz w:val="30"/>
          <w:szCs w:val="30"/>
          <w:cs/>
        </w:rPr>
        <w:t>พฤศจิกายน</w:t>
      </w:r>
      <w:r w:rsidRPr="00EF7553">
        <w:rPr>
          <w:rFonts w:ascii="Angsana New" w:hAnsi="Angsana New"/>
          <w:sz w:val="30"/>
          <w:szCs w:val="30"/>
          <w:cs/>
        </w:rPr>
        <w:t xml:space="preserve"> </w:t>
      </w:r>
      <w:r w:rsidRPr="00EF7553">
        <w:rPr>
          <w:rFonts w:ascii="Angsana New" w:hAnsi="Angsana New"/>
          <w:sz w:val="30"/>
          <w:szCs w:val="30"/>
        </w:rPr>
        <w:t>2560</w:t>
      </w:r>
      <w:r w:rsidRPr="00EF7553">
        <w:rPr>
          <w:rFonts w:ascii="Angsana New" w:hAnsi="Angsana New"/>
          <w:sz w:val="30"/>
          <w:szCs w:val="30"/>
          <w:cs/>
        </w:rPr>
        <w:t xml:space="preserve"> </w:t>
      </w:r>
      <w:r w:rsidRPr="00EF7553">
        <w:rPr>
          <w:rFonts w:ascii="Angsana New" w:hAnsi="Angsana New" w:hint="cs"/>
          <w:sz w:val="30"/>
          <w:szCs w:val="30"/>
          <w:cs/>
        </w:rPr>
        <w:t xml:space="preserve"> คณะกรรมการ</w:t>
      </w:r>
      <w:r w:rsidRPr="00EF7553">
        <w:rPr>
          <w:rFonts w:ascii="Angsana New" w:hAnsi="Angsana New"/>
          <w:sz w:val="30"/>
          <w:szCs w:val="30"/>
          <w:cs/>
        </w:rPr>
        <w:t>มีมติอนุมัติการจัดสรรกำไรเป็นเงินปันผล</w:t>
      </w:r>
      <w:r w:rsidRPr="00EF7553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F7553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EF7553">
        <w:rPr>
          <w:rFonts w:ascii="Angsana New" w:hAnsi="Angsana New"/>
          <w:sz w:val="30"/>
          <w:szCs w:val="30"/>
        </w:rPr>
        <w:t xml:space="preserve">20 </w:t>
      </w:r>
      <w:r w:rsidRPr="00EF7553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EF7553">
        <w:rPr>
          <w:rFonts w:ascii="Angsana New" w:hAnsi="Angsana New"/>
          <w:sz w:val="30"/>
          <w:szCs w:val="30"/>
        </w:rPr>
        <w:t xml:space="preserve"> 20 </w:t>
      </w:r>
      <w:r w:rsidRPr="00EF7553">
        <w:rPr>
          <w:rFonts w:ascii="Angsana New" w:hAnsi="Angsana New"/>
          <w:sz w:val="30"/>
          <w:szCs w:val="30"/>
          <w:cs/>
        </w:rPr>
        <w:t>ล้านบาท เงินปันผลดังกล่าวได้จ่ายให้แก่ผู้ถือหุ้นในระหว่างปี 2560</w:t>
      </w:r>
    </w:p>
    <w:p w:rsidR="00BA44DD" w:rsidRPr="00EF7553" w:rsidRDefault="00BA44DD" w:rsidP="00BA44DD">
      <w:pPr>
        <w:pStyle w:val="BodyText"/>
        <w:spacing w:after="0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:rsidR="00BA44DD" w:rsidRPr="00EF7553" w:rsidRDefault="00BA44DD" w:rsidP="00BA44D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F7553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 สโตนเฮ้นจ์ จำกัด เมื่อวันที่ 2</w:t>
      </w:r>
      <w:r w:rsidRPr="00EF7553">
        <w:rPr>
          <w:rFonts w:ascii="Angsana New" w:hAnsi="Angsana New"/>
          <w:sz w:val="30"/>
          <w:szCs w:val="30"/>
        </w:rPr>
        <w:t>6</w:t>
      </w:r>
      <w:r w:rsidRPr="00EF7553">
        <w:rPr>
          <w:rFonts w:ascii="Angsana New" w:hAnsi="Angsana New"/>
          <w:sz w:val="30"/>
          <w:szCs w:val="30"/>
          <w:cs/>
        </w:rPr>
        <w:t xml:space="preserve"> เมษายน 256</w:t>
      </w:r>
      <w:r w:rsidRPr="00EF7553">
        <w:rPr>
          <w:rFonts w:ascii="Angsana New" w:hAnsi="Angsana New"/>
          <w:sz w:val="30"/>
          <w:szCs w:val="30"/>
        </w:rPr>
        <w:t>1</w:t>
      </w:r>
      <w:r w:rsidRPr="00EF7553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ผู้ถือหุ้นมีมติอนุมัติการจัดสรรกำไรจากผลการดำเนินงานปี </w:t>
      </w:r>
      <w:r w:rsidRPr="00EF7553">
        <w:rPr>
          <w:rFonts w:ascii="Angsana New" w:hAnsi="Angsana New"/>
          <w:sz w:val="30"/>
          <w:szCs w:val="30"/>
        </w:rPr>
        <w:t xml:space="preserve">2560 </w:t>
      </w:r>
      <w:r w:rsidRPr="00EF7553">
        <w:rPr>
          <w:rFonts w:ascii="Angsana New" w:hAnsi="Angsana New"/>
          <w:sz w:val="30"/>
          <w:szCs w:val="30"/>
          <w:cs/>
        </w:rPr>
        <w:t xml:space="preserve">เป็นเงินปันผลในอัตราหุ้นละ </w:t>
      </w:r>
      <w:r w:rsidRPr="00EF7553">
        <w:rPr>
          <w:rFonts w:ascii="Angsana New" w:hAnsi="Angsana New"/>
          <w:sz w:val="30"/>
          <w:szCs w:val="30"/>
        </w:rPr>
        <w:t>20</w:t>
      </w:r>
      <w:r w:rsidRPr="00EF7553">
        <w:rPr>
          <w:rFonts w:ascii="Angsana New" w:hAnsi="Angsana New"/>
          <w:sz w:val="30"/>
          <w:szCs w:val="30"/>
          <w:cs/>
        </w:rPr>
        <w:t>0 บาท เป็นจำนวนเงินทั้งสิ้น 1</w:t>
      </w:r>
      <w:r w:rsidRPr="00EF7553">
        <w:rPr>
          <w:rFonts w:ascii="Angsana New" w:hAnsi="Angsana New"/>
          <w:sz w:val="30"/>
          <w:szCs w:val="30"/>
        </w:rPr>
        <w:t>0</w:t>
      </w:r>
      <w:r w:rsidRPr="00EF7553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เงินปันผลดังกล่าวได้จ่ายให้แก่ผู้ถือหุ้นในระหว่างปี 256</w:t>
      </w:r>
      <w:r w:rsidRPr="00EF7553">
        <w:rPr>
          <w:rFonts w:ascii="Angsana New" w:hAnsi="Angsana New"/>
          <w:sz w:val="30"/>
          <w:szCs w:val="30"/>
        </w:rPr>
        <w:t>1</w:t>
      </w:r>
    </w:p>
    <w:p w:rsidR="00BA44DD" w:rsidRPr="00EF7553" w:rsidRDefault="00BA44DD" w:rsidP="00BA44DD">
      <w:pPr>
        <w:jc w:val="thaiDistribute"/>
        <w:rPr>
          <w:rFonts w:ascii="Angsana New" w:hAnsi="Angsana New"/>
          <w:sz w:val="30"/>
          <w:szCs w:val="30"/>
        </w:rPr>
      </w:pPr>
    </w:p>
    <w:p w:rsidR="00BA44DD" w:rsidRPr="00EF7553" w:rsidRDefault="00BA44DD" w:rsidP="00BA44DD">
      <w:pPr>
        <w:pStyle w:val="BodyText"/>
        <w:spacing w:after="0"/>
        <w:ind w:left="540" w:right="20"/>
        <w:jc w:val="thaiDistribute"/>
        <w:rPr>
          <w:rFonts w:ascii="Angsana New" w:hAnsi="Angsana New"/>
          <w:sz w:val="30"/>
          <w:szCs w:val="30"/>
          <w:cs/>
        </w:rPr>
      </w:pPr>
      <w:r w:rsidRPr="00EF7553">
        <w:rPr>
          <w:rFonts w:ascii="Angsana New" w:hAnsi="Angsana New"/>
          <w:sz w:val="30"/>
          <w:szCs w:val="30"/>
          <w:cs/>
        </w:rPr>
        <w:t>ในการประชุม</w:t>
      </w:r>
      <w:r w:rsidRPr="00EF7553">
        <w:rPr>
          <w:rFonts w:ascii="Angsana New" w:hAnsi="Angsana New" w:hint="cs"/>
          <w:sz w:val="30"/>
          <w:szCs w:val="30"/>
          <w:cs/>
        </w:rPr>
        <w:t>คณะกรรมการ</w:t>
      </w:r>
      <w:r w:rsidRPr="00EF7553">
        <w:rPr>
          <w:rFonts w:ascii="Angsana New" w:hAnsi="Angsana New"/>
          <w:sz w:val="30"/>
          <w:szCs w:val="30"/>
          <w:cs/>
        </w:rPr>
        <w:t>ของบริษัท</w:t>
      </w:r>
      <w:r w:rsidRPr="00EF7553">
        <w:rPr>
          <w:rFonts w:ascii="Angsana New" w:hAnsi="Angsana New" w:hint="cs"/>
          <w:sz w:val="30"/>
          <w:szCs w:val="30"/>
          <w:cs/>
        </w:rPr>
        <w:t xml:space="preserve"> </w:t>
      </w:r>
      <w:r w:rsidRPr="00EF7553">
        <w:rPr>
          <w:rFonts w:ascii="Angsana New" w:hAnsi="Angsana New"/>
          <w:sz w:val="30"/>
          <w:szCs w:val="30"/>
          <w:cs/>
        </w:rPr>
        <w:t>สโตนเฮ้นจ์ จำกัด</w:t>
      </w:r>
      <w:r w:rsidRPr="00EF7553">
        <w:rPr>
          <w:rFonts w:ascii="Angsana New" w:hAnsi="Angsana New" w:hint="cs"/>
          <w:sz w:val="30"/>
          <w:szCs w:val="30"/>
          <w:cs/>
        </w:rPr>
        <w:t xml:space="preserve"> </w:t>
      </w:r>
      <w:r w:rsidRPr="00EF755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F7553">
        <w:rPr>
          <w:rFonts w:ascii="Angsana New" w:hAnsi="Angsana New"/>
          <w:sz w:val="30"/>
          <w:szCs w:val="30"/>
        </w:rPr>
        <w:t>31</w:t>
      </w:r>
      <w:r w:rsidRPr="00EF7553">
        <w:rPr>
          <w:rFonts w:ascii="Angsana New" w:hAnsi="Angsana New"/>
          <w:sz w:val="30"/>
          <w:szCs w:val="30"/>
          <w:cs/>
        </w:rPr>
        <w:t xml:space="preserve"> </w:t>
      </w:r>
      <w:r w:rsidRPr="00EF7553">
        <w:rPr>
          <w:rFonts w:ascii="Angsana New" w:hAnsi="Angsana New" w:hint="cs"/>
          <w:sz w:val="30"/>
          <w:szCs w:val="30"/>
          <w:cs/>
        </w:rPr>
        <w:t>ตุลาคม</w:t>
      </w:r>
      <w:r w:rsidRPr="00EF7553">
        <w:rPr>
          <w:rFonts w:ascii="Angsana New" w:hAnsi="Angsana New"/>
          <w:sz w:val="30"/>
          <w:szCs w:val="30"/>
          <w:cs/>
        </w:rPr>
        <w:t xml:space="preserve"> </w:t>
      </w:r>
      <w:r w:rsidRPr="00EF7553">
        <w:rPr>
          <w:rFonts w:ascii="Angsana New" w:hAnsi="Angsana New"/>
          <w:sz w:val="30"/>
          <w:szCs w:val="30"/>
        </w:rPr>
        <w:t>2561</w:t>
      </w:r>
      <w:r w:rsidRPr="00EF7553">
        <w:rPr>
          <w:rFonts w:ascii="Angsana New" w:hAnsi="Angsana New" w:hint="cs"/>
          <w:sz w:val="30"/>
          <w:szCs w:val="30"/>
          <w:cs/>
        </w:rPr>
        <w:t xml:space="preserve"> คณะกรรมการ</w:t>
      </w:r>
      <w:r w:rsidRPr="00EF7553">
        <w:rPr>
          <w:rFonts w:ascii="Angsana New" w:hAnsi="Angsana New"/>
          <w:sz w:val="30"/>
          <w:szCs w:val="30"/>
          <w:cs/>
        </w:rPr>
        <w:t>มีมติอนุมัติการจัดสรรกำไรเป็นเงินปันผล</w:t>
      </w:r>
      <w:r w:rsidRPr="00EF7553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F7553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EF7553">
        <w:rPr>
          <w:rFonts w:ascii="Angsana New" w:hAnsi="Angsana New"/>
          <w:sz w:val="30"/>
          <w:szCs w:val="30"/>
        </w:rPr>
        <w:t xml:space="preserve">400 </w:t>
      </w:r>
      <w:r w:rsidRPr="00EF7553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EF7553">
        <w:rPr>
          <w:rFonts w:ascii="Angsana New" w:hAnsi="Angsana New"/>
          <w:sz w:val="30"/>
          <w:szCs w:val="30"/>
        </w:rPr>
        <w:t xml:space="preserve"> 20 </w:t>
      </w:r>
      <w:r w:rsidRPr="00EF7553">
        <w:rPr>
          <w:rFonts w:ascii="Angsana New" w:hAnsi="Angsana New"/>
          <w:sz w:val="30"/>
          <w:szCs w:val="30"/>
          <w:cs/>
        </w:rPr>
        <w:t>ล้านบาท</w:t>
      </w:r>
      <w:r w:rsidRPr="00EF7553">
        <w:rPr>
          <w:rFonts w:ascii="Angsana New" w:hAnsi="Angsana New"/>
          <w:sz w:val="30"/>
          <w:szCs w:val="30"/>
        </w:rPr>
        <w:t xml:space="preserve"> </w:t>
      </w:r>
      <w:r w:rsidRPr="00EF7553">
        <w:rPr>
          <w:rFonts w:ascii="Angsana New" w:hAnsi="Angsana New"/>
          <w:sz w:val="30"/>
          <w:szCs w:val="30"/>
          <w:cs/>
        </w:rPr>
        <w:t>เงินปันผลดังกล่าว</w:t>
      </w:r>
      <w:r w:rsidRPr="00EF7553">
        <w:rPr>
          <w:rFonts w:ascii="Angsana New" w:hAnsi="Angsana New" w:hint="cs"/>
          <w:sz w:val="30"/>
          <w:szCs w:val="30"/>
          <w:cs/>
        </w:rPr>
        <w:t>จะ</w:t>
      </w:r>
      <w:r w:rsidRPr="00EF7553">
        <w:rPr>
          <w:rFonts w:ascii="Angsana New" w:hAnsi="Angsana New"/>
          <w:sz w:val="30"/>
          <w:szCs w:val="30"/>
          <w:cs/>
        </w:rPr>
        <w:t xml:space="preserve">จ่ายให้แก่ผู้ถือหุ้นในปี </w:t>
      </w:r>
      <w:r w:rsidRPr="00EF7553">
        <w:rPr>
          <w:rFonts w:ascii="Angsana New" w:hAnsi="Angsana New"/>
          <w:sz w:val="30"/>
          <w:szCs w:val="30"/>
        </w:rPr>
        <w:t>2561</w:t>
      </w:r>
    </w:p>
    <w:p w:rsidR="00BA44DD" w:rsidRPr="00EF7553" w:rsidRDefault="00BA44DD" w:rsidP="00BA44D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5095F" w:rsidRDefault="00BA44DD" w:rsidP="00BA44DD">
      <w:pPr>
        <w:pStyle w:val="BodyText"/>
        <w:spacing w:after="0"/>
        <w:ind w:left="540" w:right="-11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F7553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 สโตนเฮ้นจ์ จำกัด เมื่อวันที่ 28 เมษายน 2560 ผู้ถือหุ้นมีมติอนุมัติการจัดสรรกำไรจากผลการดำเนินงานปี </w:t>
      </w:r>
      <w:r w:rsidRPr="00EF7553">
        <w:rPr>
          <w:rFonts w:ascii="Angsana New" w:hAnsi="Angsana New"/>
          <w:sz w:val="30"/>
          <w:szCs w:val="30"/>
        </w:rPr>
        <w:t xml:space="preserve">2559 </w:t>
      </w:r>
      <w:r w:rsidRPr="00EF7553">
        <w:rPr>
          <w:rFonts w:ascii="Angsana New" w:hAnsi="Angsana New"/>
          <w:sz w:val="30"/>
          <w:szCs w:val="30"/>
          <w:cs/>
        </w:rPr>
        <w:t>เป็นเงินปันผลในอัตราหุ้นละ 340 บาท เป็นจำนวนเงินทั้งสิ้น 17 ล้านบาท เงินปันผลดังกล่าวได้จ่ายให้แก่ผู้ถือหุ้นในระหว่างปี 2560</w:t>
      </w:r>
      <w:r w:rsidR="0085095F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D18EE" w:rsidRPr="00CC0BE7" w:rsidRDefault="00DD18EE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/>
          <w:bCs/>
          <w:sz w:val="30"/>
          <w:szCs w:val="30"/>
        </w:rPr>
      </w:pPr>
      <w:r w:rsidRPr="00CC0BE7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DD18EE" w:rsidRPr="00C05510" w:rsidRDefault="00DD18EE" w:rsidP="00FA00A9">
      <w:pPr>
        <w:ind w:left="540" w:right="-115"/>
        <w:rPr>
          <w:rFonts w:ascii="Angsana New" w:hAnsi="Angsana New"/>
          <w:sz w:val="30"/>
          <w:szCs w:val="30"/>
        </w:rPr>
      </w:pPr>
    </w:p>
    <w:p w:rsidR="00DD18EE" w:rsidRPr="00C05510" w:rsidRDefault="00DD18EE" w:rsidP="00FA00A9">
      <w:pPr>
        <w:tabs>
          <w:tab w:val="left" w:pos="540"/>
        </w:tabs>
        <w:ind w:left="540" w:right="-115"/>
        <w:jc w:val="both"/>
        <w:rPr>
          <w:rFonts w:ascii="Angsana New" w:eastAsia="Cordia New" w:hAnsi="Angsana New"/>
          <w:b/>
          <w:bCs/>
          <w:i/>
          <w:iCs/>
          <w:sz w:val="30"/>
          <w:szCs w:val="30"/>
        </w:rPr>
      </w:pPr>
      <w:r w:rsidRPr="00C05510">
        <w:rPr>
          <w:rFonts w:ascii="Angsana New" w:eastAsia="Cordi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DD18EE" w:rsidRPr="00C05510" w:rsidRDefault="00DD18EE" w:rsidP="00FA00A9">
      <w:pPr>
        <w:ind w:left="540" w:right="-115"/>
        <w:rPr>
          <w:rFonts w:ascii="Angsana New" w:hAnsi="Angsana New"/>
          <w:sz w:val="30"/>
          <w:szCs w:val="30"/>
        </w:rPr>
      </w:pPr>
    </w:p>
    <w:p w:rsidR="00DD18EE" w:rsidRPr="00C05510" w:rsidRDefault="00DD18EE" w:rsidP="00FA00A9">
      <w:pPr>
        <w:tabs>
          <w:tab w:val="left" w:pos="540"/>
        </w:tabs>
        <w:ind w:left="540" w:right="-115"/>
        <w:jc w:val="thaiDistribute"/>
        <w:rPr>
          <w:rFonts w:ascii="Angsana New" w:eastAsia="Cordia New" w:hAnsi="Angsana New"/>
          <w:sz w:val="30"/>
          <w:szCs w:val="30"/>
        </w:rPr>
      </w:pPr>
      <w:r w:rsidRPr="00C05510">
        <w:rPr>
          <w:rFonts w:ascii="Angsana New" w:eastAsia="Cordi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</w:t>
      </w:r>
      <w:r w:rsidR="009D3615">
        <w:rPr>
          <w:rFonts w:ascii="Angsana New" w:eastAsia="Cordia New" w:hAnsi="Angsana New"/>
          <w:sz w:val="30"/>
          <w:szCs w:val="30"/>
          <w:cs/>
        </w:rPr>
        <w:t>ิจากการเปลี่ยนแปลงอัตรา</w:t>
      </w:r>
      <w:r w:rsidR="00A61ED9">
        <w:rPr>
          <w:rFonts w:ascii="Angsana New" w:eastAsia="Cordia New" w:hAnsi="Angsana New" w:hint="cs"/>
          <w:sz w:val="30"/>
          <w:szCs w:val="30"/>
          <w:cs/>
        </w:rPr>
        <w:t>ดอกเบี้ย</w:t>
      </w:r>
      <w:r w:rsidR="00773F5B" w:rsidRPr="002E2783">
        <w:rPr>
          <w:rFonts w:ascii="Angsana New" w:hAnsi="Angsana New"/>
          <w:sz w:val="30"/>
          <w:szCs w:val="30"/>
          <w:cs/>
        </w:rPr>
        <w:t>และอัตราแลกเปลี่ยนเงินตราต่างประเทศ และจากการไม่ปฏิบัติตามข้อกำหนดตามสัญญาของคู่สัญญา</w:t>
      </w:r>
      <w:r w:rsidRPr="00C05510">
        <w:rPr>
          <w:rFonts w:ascii="Angsana New" w:eastAsia="Cordia New" w:hAnsi="Angsana New"/>
          <w:sz w:val="30"/>
          <w:szCs w:val="30"/>
          <w:cs/>
        </w:rPr>
        <w:t xml:space="preserve"> กลุ่มบริษัทไม่มีการ</w:t>
      </w:r>
      <w:r w:rsidR="00BF2159">
        <w:rPr>
          <w:rFonts w:ascii="Angsana New" w:eastAsia="Cordia New" w:hAnsi="Angsana New" w:hint="cs"/>
          <w:sz w:val="30"/>
          <w:szCs w:val="30"/>
          <w:cs/>
        </w:rPr>
        <w:t>ถือหรือ</w:t>
      </w:r>
      <w:r w:rsidR="00773F5B">
        <w:rPr>
          <w:rFonts w:ascii="Angsana New" w:eastAsia="Cordia New" w:hAnsi="Angsana New" w:hint="cs"/>
          <w:sz w:val="30"/>
          <w:szCs w:val="30"/>
          <w:cs/>
        </w:rPr>
        <w:t>ออก</w:t>
      </w:r>
      <w:r w:rsidRPr="00C05510">
        <w:rPr>
          <w:rFonts w:ascii="Angsana New" w:eastAsia="Cordia New" w:hAnsi="Angsana New"/>
          <w:sz w:val="30"/>
          <w:szCs w:val="30"/>
          <w:cs/>
        </w:rPr>
        <w:t>ตราสารอนุพันธ์ เพื่อการเก็งกำไรหรือการค้า</w:t>
      </w:r>
    </w:p>
    <w:p w:rsidR="00DD18EE" w:rsidRPr="00C05510" w:rsidRDefault="00DD18EE" w:rsidP="00FA00A9">
      <w:pPr>
        <w:shd w:val="clear" w:color="auto" w:fill="FFFFFF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:rsidR="00DD18EE" w:rsidRPr="00C05510" w:rsidRDefault="00DD18EE" w:rsidP="00FA00A9">
      <w:pPr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C05510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</w:t>
      </w:r>
      <w:r w:rsidR="00BF2159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C05510">
        <w:rPr>
          <w:rFonts w:ascii="Angsana New" w:hAnsi="Angsana New"/>
          <w:sz w:val="30"/>
          <w:szCs w:val="30"/>
          <w:cs/>
        </w:rPr>
        <w:t>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</w:t>
      </w:r>
      <w:r w:rsidR="00DF7652">
        <w:rPr>
          <w:rFonts w:ascii="Angsana New" w:hAnsi="Angsana New"/>
          <w:sz w:val="30"/>
          <w:szCs w:val="30"/>
        </w:rPr>
        <w:br/>
      </w:r>
      <w:r w:rsidR="00DF7652">
        <w:rPr>
          <w:rFonts w:ascii="Angsana New" w:hAnsi="Angsana New"/>
          <w:sz w:val="30"/>
          <w:szCs w:val="30"/>
          <w:cs/>
        </w:rPr>
        <w:t>ความเสี่ยง</w:t>
      </w:r>
      <w:r w:rsidRPr="00C05510">
        <w:rPr>
          <w:rFonts w:ascii="Angsana New" w:hAnsi="Angsana New"/>
          <w:sz w:val="30"/>
          <w:szCs w:val="30"/>
          <w:cs/>
        </w:rPr>
        <w:t xml:space="preserve"> ฝ่ายบริหารได้มีการควบคุมกระบวนการการจัดการความเสี่ยงของ</w:t>
      </w:r>
      <w:r w:rsidR="00346267">
        <w:rPr>
          <w:rFonts w:ascii="Angsana New" w:hAnsi="Angsana New" w:hint="cs"/>
          <w:sz w:val="30"/>
          <w:szCs w:val="30"/>
          <w:cs/>
        </w:rPr>
        <w:t>กลุ่ม</w:t>
      </w:r>
      <w:r w:rsidRPr="00C05510">
        <w:rPr>
          <w:rFonts w:ascii="Angsana New" w:hAnsi="Angsana New"/>
          <w:sz w:val="30"/>
          <w:szCs w:val="30"/>
          <w:cs/>
        </w:rPr>
        <w:t>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DD18EE" w:rsidRDefault="00DD18EE" w:rsidP="00FA00A9">
      <w:pPr>
        <w:tabs>
          <w:tab w:val="left" w:pos="540"/>
        </w:tabs>
        <w:ind w:left="540" w:right="-115"/>
        <w:jc w:val="both"/>
        <w:rPr>
          <w:rFonts w:ascii="Angsana New" w:hAnsi="Angsana New"/>
          <w:b/>
          <w:bCs/>
          <w:sz w:val="30"/>
          <w:szCs w:val="30"/>
        </w:rPr>
      </w:pPr>
    </w:p>
    <w:p w:rsidR="00BF2159" w:rsidRPr="006D32E8" w:rsidRDefault="005E6C18" w:rsidP="005E6C18">
      <w:pPr>
        <w:tabs>
          <w:tab w:val="left" w:pos="540"/>
        </w:tabs>
        <w:ind w:right="-115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BF2159" w:rsidRPr="006D32E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  <w:r w:rsidR="00BF2159" w:rsidRPr="006D32E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BF2159" w:rsidRDefault="00BF2159" w:rsidP="00FA00A9">
      <w:pPr>
        <w:tabs>
          <w:tab w:val="left" w:pos="540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E66A76">
        <w:rPr>
          <w:rFonts w:ascii="Angsana New" w:hAnsi="Angsana New" w:hint="cs"/>
          <w:b/>
          <w:bCs/>
          <w:i/>
          <w:iCs/>
          <w:sz w:val="22"/>
          <w:szCs w:val="22"/>
          <w:cs/>
        </w:rPr>
        <w:br/>
      </w:r>
      <w:r w:rsidRPr="006D32E8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</w:t>
      </w:r>
      <w:r w:rsidRPr="004C1698">
        <w:rPr>
          <w:rFonts w:ascii="Angsana New" w:hAnsi="Angsana New" w:hint="cs"/>
          <w:sz w:val="30"/>
          <w:szCs w:val="30"/>
          <w:cs/>
        </w:rPr>
        <w:t>ษา</w:t>
      </w:r>
      <w:r w:rsidR="005E37DC" w:rsidRPr="004C1698">
        <w:rPr>
          <w:rFonts w:ascii="Angsana New" w:hAnsi="Angsana New"/>
          <w:sz w:val="30"/>
          <w:szCs w:val="30"/>
          <w:cs/>
        </w:rPr>
        <w:t>ความเชื่อมั่นของ</w:t>
      </w:r>
      <w:r w:rsidRPr="004C1698">
        <w:rPr>
          <w:rFonts w:ascii="Angsana New" w:hAnsi="Angsana New" w:hint="cs"/>
          <w:sz w:val="30"/>
          <w:szCs w:val="30"/>
          <w:cs/>
        </w:rPr>
        <w:t>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</w:t>
      </w:r>
      <w:r w:rsidRPr="006D32E8">
        <w:rPr>
          <w:rFonts w:ascii="Angsana New" w:hAnsi="Angsana New" w:hint="cs"/>
          <w:sz w:val="30"/>
          <w:szCs w:val="30"/>
          <w:cs/>
        </w:rPr>
        <w:t>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1514E2" w:rsidRDefault="001514E2" w:rsidP="00FA00A9">
      <w:pPr>
        <w:tabs>
          <w:tab w:val="left" w:pos="540"/>
        </w:tabs>
        <w:ind w:left="540" w:right="-11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D18EE" w:rsidRPr="002A7CAF" w:rsidRDefault="005E6C18" w:rsidP="005E6C18">
      <w:pPr>
        <w:tabs>
          <w:tab w:val="left" w:pos="540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DD18EE" w:rsidRPr="002A7CA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DD18EE" w:rsidRPr="002A7CAF" w:rsidRDefault="00DD18EE" w:rsidP="00DD18EE">
      <w:pPr>
        <w:ind w:left="540"/>
        <w:jc w:val="thaiDistribute"/>
        <w:rPr>
          <w:rFonts w:ascii="Angsana New" w:eastAsia="Cordia New" w:hAnsi="Angsana New"/>
          <w:sz w:val="30"/>
          <w:szCs w:val="30"/>
        </w:rPr>
      </w:pPr>
    </w:p>
    <w:p w:rsidR="00A30074" w:rsidRPr="00B22FE2" w:rsidRDefault="00A30074" w:rsidP="00FA00A9">
      <w:pPr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B22FE2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B22FE2">
        <w:rPr>
          <w:rFonts w:ascii="Angsana New" w:hAnsi="Angsana New"/>
          <w:sz w:val="30"/>
          <w:szCs w:val="30"/>
        </w:rPr>
        <w:t xml:space="preserve"> </w:t>
      </w:r>
      <w:r w:rsidRPr="00B22FE2">
        <w:rPr>
          <w:rFonts w:ascii="Angsana New" w:hAnsi="Angsana New"/>
          <w:sz w:val="30"/>
          <w:szCs w:val="30"/>
          <w:cs/>
        </w:rPr>
        <w:t>หมายถึงความเสี่ยงที่เกิดจากการเปลี่ยนแปลงที่จะเกิดในอนาคตของอัตราดอกเบี้ยในตลาด</w:t>
      </w:r>
      <w:r w:rsidRPr="00B22FE2">
        <w:rPr>
          <w:rFonts w:ascii="Angsana New" w:hAnsi="Angsana New"/>
          <w:sz w:val="30"/>
          <w:szCs w:val="30"/>
        </w:rPr>
        <w:t xml:space="preserve"> </w:t>
      </w:r>
      <w:r w:rsidRPr="00B22FE2">
        <w:rPr>
          <w:rFonts w:ascii="Angsana New" w:hAnsi="Angsana New"/>
          <w:sz w:val="30"/>
          <w:szCs w:val="30"/>
          <w:cs/>
        </w:rPr>
        <w:t>ซึ่งส่งผลกระทบต่อการดำเนินงานและกระแสเงินสดของกลุ่มบริษัท</w:t>
      </w:r>
      <w:r w:rsidRPr="00B22FE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เนื่องจากดอกเบี้ยเงินกู้ยืมส่วนใหญ่มี</w:t>
      </w:r>
      <w:r w:rsidRPr="005C73F1">
        <w:rPr>
          <w:rFonts w:ascii="Angsana New" w:hAnsi="Angsana New" w:hint="cs"/>
          <w:sz w:val="30"/>
          <w:szCs w:val="30"/>
          <w:cs/>
        </w:rPr>
        <w:t xml:space="preserve">อัตราดอกเบี้ยปรับขึ้นลงตามอัตราตลาด </w:t>
      </w:r>
      <w:r w:rsidRPr="005C73F1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กลุ่มบริษัทมีความเสี่ยงด้านอัตราดอกเบี้ยที่เกิดจากเงินกู้ยืม (</w:t>
      </w:r>
      <w:r w:rsidR="005433AB" w:rsidRPr="005C73F1">
        <w:rPr>
          <w:rFonts w:ascii="Angsana New" w:hAnsi="Angsana New" w:hint="cs"/>
          <w:sz w:val="30"/>
          <w:szCs w:val="30"/>
          <w:cs/>
        </w:rPr>
        <w:t>ดู</w:t>
      </w:r>
      <w:r w:rsidRPr="005C73F1">
        <w:rPr>
          <w:rFonts w:ascii="Angsana New" w:hAnsi="Angsana New"/>
          <w:sz w:val="30"/>
          <w:szCs w:val="30"/>
          <w:cs/>
        </w:rPr>
        <w:t>หมายเหตุ</w:t>
      </w:r>
      <w:r w:rsidR="002E3966" w:rsidRPr="005C73F1">
        <w:rPr>
          <w:rFonts w:ascii="Angsana New" w:hAnsi="Angsana New"/>
          <w:sz w:val="30"/>
          <w:szCs w:val="30"/>
        </w:rPr>
        <w:t xml:space="preserve">    </w:t>
      </w:r>
      <w:r w:rsidR="005433AB" w:rsidRPr="005C73F1">
        <w:rPr>
          <w:rFonts w:ascii="Angsana New" w:hAnsi="Angsana New" w:hint="cs"/>
          <w:sz w:val="30"/>
          <w:szCs w:val="30"/>
          <w:cs/>
        </w:rPr>
        <w:t>ข้อ</w:t>
      </w:r>
      <w:r w:rsidRPr="005C73F1">
        <w:rPr>
          <w:rFonts w:ascii="Angsana New" w:hAnsi="Angsana New"/>
          <w:sz w:val="30"/>
          <w:szCs w:val="30"/>
          <w:cs/>
        </w:rPr>
        <w:t xml:space="preserve"> </w:t>
      </w:r>
      <w:r w:rsidR="005C73F1" w:rsidRPr="005C73F1">
        <w:rPr>
          <w:rFonts w:ascii="Angsana New" w:hAnsi="Angsana New"/>
          <w:sz w:val="30"/>
          <w:szCs w:val="30"/>
        </w:rPr>
        <w:t>13</w:t>
      </w:r>
      <w:r w:rsidR="0085095F" w:rsidRPr="0085095F">
        <w:rPr>
          <w:rFonts w:ascii="Angsana New" w:hAnsi="Angsana New"/>
          <w:sz w:val="30"/>
          <w:szCs w:val="30"/>
        </w:rPr>
        <w:t>)</w:t>
      </w:r>
      <w:r w:rsidR="00773F5B" w:rsidRPr="005C73F1">
        <w:rPr>
          <w:rFonts w:ascii="Angsana New" w:hAnsi="Angsana New" w:hint="cs"/>
          <w:sz w:val="30"/>
          <w:szCs w:val="30"/>
          <w:cs/>
        </w:rPr>
        <w:t xml:space="preserve"> </w:t>
      </w:r>
      <w:r w:rsidRPr="005C73F1">
        <w:rPr>
          <w:rFonts w:ascii="Angsana New" w:hAnsi="Angsana New"/>
          <w:sz w:val="30"/>
          <w:szCs w:val="30"/>
          <w:cs/>
        </w:rPr>
        <w:t>กลุ่ม</w:t>
      </w:r>
      <w:r w:rsidRPr="00B22FE2">
        <w:rPr>
          <w:rFonts w:ascii="Angsana New" w:hAnsi="Angsana New"/>
          <w:sz w:val="30"/>
          <w:szCs w:val="30"/>
          <w:cs/>
        </w:rPr>
        <w:t>บริษัทได้</w:t>
      </w:r>
      <w:r w:rsidRPr="00B22FE2">
        <w:rPr>
          <w:rFonts w:ascii="Angsana New" w:hAnsi="Angsana New" w:hint="cs"/>
          <w:sz w:val="30"/>
          <w:szCs w:val="30"/>
          <w:cs/>
        </w:rPr>
        <w:t>ลด</w:t>
      </w:r>
      <w:r w:rsidRPr="00B22FE2">
        <w:rPr>
          <w:rFonts w:ascii="Angsana New" w:hAnsi="Angsana New"/>
          <w:sz w:val="30"/>
          <w:szCs w:val="30"/>
          <w:cs/>
        </w:rPr>
        <w:t>ความเสี่ยงดังกล่าวโดยทำให้</w:t>
      </w:r>
      <w:r w:rsidRPr="00B22FE2">
        <w:rPr>
          <w:rFonts w:ascii="Angsana New" w:hAnsi="Angsana New" w:hint="cs"/>
          <w:sz w:val="30"/>
          <w:szCs w:val="30"/>
          <w:cs/>
        </w:rPr>
        <w:t>แน่</w:t>
      </w:r>
      <w:r w:rsidRPr="00B22FE2">
        <w:rPr>
          <w:rFonts w:ascii="Angsana New" w:hAnsi="Angsana New"/>
          <w:sz w:val="30"/>
          <w:szCs w:val="30"/>
          <w:cs/>
        </w:rPr>
        <w:t>ใจ</w:t>
      </w:r>
      <w:r w:rsidRPr="00B22FE2">
        <w:rPr>
          <w:rFonts w:ascii="Angsana New" w:hAnsi="Angsana New" w:hint="cs"/>
          <w:sz w:val="30"/>
          <w:szCs w:val="30"/>
          <w:cs/>
        </w:rPr>
        <w:t>ว่า</w:t>
      </w:r>
      <w:r w:rsidRPr="00B22FE2">
        <w:rPr>
          <w:rFonts w:ascii="Angsana New" w:hAnsi="Angsana New"/>
          <w:sz w:val="30"/>
          <w:szCs w:val="30"/>
          <w:cs/>
        </w:rPr>
        <w:t>ดอกเบี้ยที่เกิดจากเงินกู้ยืมส่วนใหญ่</w:t>
      </w:r>
      <w:r w:rsidRPr="00B22FE2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>อัตราใกล้เคียงกับอัตราตลาดในปัจจุบัน</w:t>
      </w:r>
      <w:r w:rsidRPr="00B22FE2">
        <w:rPr>
          <w:rFonts w:ascii="Angsana New" w:hAnsi="Angsana New"/>
          <w:sz w:val="30"/>
          <w:szCs w:val="30"/>
        </w:rPr>
        <w:t xml:space="preserve"> </w:t>
      </w:r>
    </w:p>
    <w:p w:rsidR="00C4310A" w:rsidRDefault="00C4310A" w:rsidP="00FA00A9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1514E2" w:rsidRDefault="001514E2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4D7524" w:rsidRDefault="004D7524" w:rsidP="00AA7C28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E5C37">
        <w:rPr>
          <w:rFonts w:ascii="Angsana New" w:hAnsi="Angsana New" w:hint="cs"/>
          <w:sz w:val="30"/>
          <w:szCs w:val="30"/>
          <w:cs/>
        </w:rPr>
        <w:lastRenderedPageBreak/>
        <w:t xml:space="preserve">อัตราดอกเบี้ยของเงินให้กู้ยืม ณ วันที่ </w:t>
      </w:r>
      <w:r w:rsidRPr="00BE5C37">
        <w:rPr>
          <w:rFonts w:ascii="Angsana New" w:hAnsi="Angsana New"/>
          <w:sz w:val="30"/>
          <w:szCs w:val="30"/>
        </w:rPr>
        <w:t xml:space="preserve">31 </w:t>
      </w:r>
      <w:r w:rsidRPr="00BE5C37">
        <w:rPr>
          <w:rFonts w:ascii="Angsana New" w:hAnsi="Angsana New" w:hint="cs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:rsidR="004D7524" w:rsidRDefault="004D7524" w:rsidP="00DD18EE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9"/>
        <w:gridCol w:w="1080"/>
        <w:gridCol w:w="180"/>
        <w:gridCol w:w="1080"/>
        <w:gridCol w:w="180"/>
        <w:gridCol w:w="1181"/>
        <w:gridCol w:w="180"/>
        <w:gridCol w:w="1080"/>
        <w:gridCol w:w="180"/>
        <w:gridCol w:w="990"/>
      </w:tblGrid>
      <w:tr w:rsidR="004D7524" w:rsidRPr="00B22FE2" w:rsidTr="00FB5691">
        <w:trPr>
          <w:cantSplit/>
          <w:trHeight w:val="113"/>
          <w:tblHeader/>
        </w:trPr>
        <w:tc>
          <w:tcPr>
            <w:tcW w:w="4399" w:type="dxa"/>
            <w:gridSpan w:val="3"/>
            <w:shd w:val="clear" w:color="auto" w:fill="auto"/>
            <w:vAlign w:val="bottom"/>
          </w:tcPr>
          <w:p w:rsidR="004D7524" w:rsidRPr="00FB5691" w:rsidRDefault="004D7524" w:rsidP="00DD71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1" w:type="dxa"/>
            <w:gridSpan w:val="7"/>
            <w:shd w:val="clear" w:color="auto" w:fill="auto"/>
          </w:tcPr>
          <w:p w:rsidR="004D7524" w:rsidRPr="00FB5691" w:rsidRDefault="004D7524" w:rsidP="000E4A5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B56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D7524" w:rsidRPr="00B22FE2" w:rsidTr="00FB5691">
        <w:trPr>
          <w:cantSplit/>
          <w:trHeight w:val="364"/>
          <w:tblHeader/>
        </w:trPr>
        <w:tc>
          <w:tcPr>
            <w:tcW w:w="3139" w:type="dxa"/>
            <w:shd w:val="clear" w:color="auto" w:fill="auto"/>
            <w:vAlign w:val="bottom"/>
          </w:tcPr>
          <w:p w:rsidR="004D7524" w:rsidRPr="00FB5691" w:rsidRDefault="004D7524" w:rsidP="00DD71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4D7524" w:rsidRPr="00FB5691" w:rsidRDefault="004D7524" w:rsidP="00DD71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D7524" w:rsidRPr="00FB5691" w:rsidRDefault="004D7524" w:rsidP="00DD71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B569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:rsidR="004D7524" w:rsidRPr="00FB5691" w:rsidRDefault="004D7524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D7524" w:rsidRPr="00FB5691" w:rsidRDefault="004D7524" w:rsidP="00DD71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569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FB5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FB569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D7524" w:rsidRPr="00FB5691" w:rsidRDefault="004D7524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4D7524" w:rsidRPr="00FB5691" w:rsidRDefault="004D7524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B569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FB569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FB569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FB5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FB569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D7524" w:rsidRPr="00FB5691" w:rsidRDefault="004D7524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D7524" w:rsidRPr="00FB5691" w:rsidRDefault="004D7524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569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FB5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FB569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D7524" w:rsidRPr="00FB5691" w:rsidRDefault="004D7524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D7524" w:rsidRPr="00FB5691" w:rsidRDefault="004D7524" w:rsidP="00DD71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B569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FB569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4D7524" w:rsidRPr="00B22FE2" w:rsidTr="00FB5691">
        <w:trPr>
          <w:cantSplit/>
          <w:tblHeader/>
        </w:trPr>
        <w:tc>
          <w:tcPr>
            <w:tcW w:w="3139" w:type="dxa"/>
            <w:shd w:val="clear" w:color="auto" w:fill="auto"/>
          </w:tcPr>
          <w:p w:rsidR="004D7524" w:rsidRPr="00FB5691" w:rsidRDefault="004D7524" w:rsidP="00DD7196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7524" w:rsidRPr="00FB5691" w:rsidRDefault="004D7524" w:rsidP="00DD7196">
            <w:pPr>
              <w:ind w:right="-68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56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4D7524" w:rsidRPr="00FB5691" w:rsidRDefault="004D7524" w:rsidP="00DD7196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71" w:type="dxa"/>
            <w:gridSpan w:val="7"/>
            <w:shd w:val="clear" w:color="auto" w:fill="auto"/>
          </w:tcPr>
          <w:p w:rsidR="004D7524" w:rsidRPr="00FB5691" w:rsidRDefault="004D7524" w:rsidP="00DD71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B56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7524" w:rsidRPr="00B22FE2" w:rsidTr="00FB5691">
        <w:trPr>
          <w:cantSplit/>
          <w:tblHeader/>
        </w:trPr>
        <w:tc>
          <w:tcPr>
            <w:tcW w:w="3139" w:type="dxa"/>
            <w:shd w:val="clear" w:color="auto" w:fill="auto"/>
          </w:tcPr>
          <w:p w:rsidR="004D7524" w:rsidRPr="00FB5691" w:rsidRDefault="004D7524" w:rsidP="00DD719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B56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FB56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3566B5" w:rsidRPr="00FB56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 w:rsidR="00053B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4D7524" w:rsidRPr="00FB5691" w:rsidRDefault="004D7524" w:rsidP="00DD71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D7524" w:rsidRPr="00FB5691" w:rsidRDefault="004D7524" w:rsidP="00DD719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7524" w:rsidRPr="00FB5691" w:rsidRDefault="004D7524" w:rsidP="00DD71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D7524" w:rsidRPr="00FB5691" w:rsidRDefault="004D7524" w:rsidP="00DD719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4D7524" w:rsidRPr="00FB5691" w:rsidRDefault="004D7524" w:rsidP="00DD719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D7524" w:rsidRPr="00FB5691" w:rsidRDefault="004D7524" w:rsidP="00DD719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7524" w:rsidRPr="00FB5691" w:rsidRDefault="004D7524" w:rsidP="00DD71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D7524" w:rsidRPr="00FB5691" w:rsidRDefault="004D7524" w:rsidP="00DD719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D7524" w:rsidRPr="00FB5691" w:rsidRDefault="004D7524" w:rsidP="00DD71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468A" w:rsidRPr="00B22FE2" w:rsidTr="00FB5691">
        <w:trPr>
          <w:cantSplit/>
          <w:tblHeader/>
        </w:trPr>
        <w:tc>
          <w:tcPr>
            <w:tcW w:w="3139" w:type="dxa"/>
            <w:shd w:val="clear" w:color="auto" w:fill="auto"/>
          </w:tcPr>
          <w:p w:rsidR="00E1468A" w:rsidRPr="00FB5691" w:rsidRDefault="00E1468A" w:rsidP="00E1468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6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auto"/>
          </w:tcPr>
          <w:p w:rsidR="00E1468A" w:rsidRPr="00FB5691" w:rsidRDefault="00E1468A" w:rsidP="00E146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1468A" w:rsidRPr="00FB5691" w:rsidRDefault="00E1468A" w:rsidP="00E1468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468A" w:rsidRPr="00FB5691" w:rsidRDefault="00E1468A" w:rsidP="00E146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1468A" w:rsidRPr="00FB5691" w:rsidRDefault="00E1468A" w:rsidP="00E1468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E1468A" w:rsidRPr="00FB5691" w:rsidRDefault="00E1468A" w:rsidP="00E1468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1468A" w:rsidRPr="00FB5691" w:rsidRDefault="00E1468A" w:rsidP="00E1468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468A" w:rsidRPr="00FB5691" w:rsidRDefault="00E1468A" w:rsidP="00E146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1468A" w:rsidRPr="00FB5691" w:rsidRDefault="00E1468A" w:rsidP="00E1468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468A" w:rsidRPr="00FB5691" w:rsidRDefault="00E1468A" w:rsidP="00E146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73F1" w:rsidRPr="00B22FE2" w:rsidTr="00FB5691">
        <w:trPr>
          <w:cantSplit/>
          <w:tblHeader/>
        </w:trPr>
        <w:tc>
          <w:tcPr>
            <w:tcW w:w="3139" w:type="dxa"/>
            <w:shd w:val="clear" w:color="auto" w:fill="auto"/>
          </w:tcPr>
          <w:p w:rsidR="005C73F1" w:rsidRPr="00FB5691" w:rsidRDefault="005C73F1" w:rsidP="005C73F1">
            <w:pPr>
              <w:ind w:left="37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B569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</w:t>
            </w:r>
            <w:r w:rsidRPr="00FB5691">
              <w:rPr>
                <w:rFonts w:ascii="Angsana New" w:hAnsi="Angsana New"/>
                <w:sz w:val="30"/>
                <w:szCs w:val="30"/>
                <w:cs/>
              </w:rPr>
              <w:t>บุคคล</w:t>
            </w:r>
            <w:r w:rsidRPr="00FB5691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</w:tcPr>
          <w:p w:rsidR="005C73F1" w:rsidRPr="00FB5691" w:rsidRDefault="005C73F1" w:rsidP="005C73F1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5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0, 12</w:t>
            </w:r>
          </w:p>
        </w:tc>
        <w:tc>
          <w:tcPr>
            <w:tcW w:w="180" w:type="dxa"/>
            <w:shd w:val="clear" w:color="auto" w:fill="auto"/>
          </w:tcPr>
          <w:p w:rsidR="005C73F1" w:rsidRPr="00FB5691" w:rsidRDefault="005C73F1" w:rsidP="005C73F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C73F1" w:rsidRPr="00FB5691" w:rsidRDefault="00244940" w:rsidP="005C73F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E778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5C73F1" w:rsidRPr="00FB5691" w:rsidRDefault="005C73F1" w:rsidP="005C73F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5C73F1" w:rsidRPr="00FB5691" w:rsidRDefault="00244940" w:rsidP="005C73F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C73F1" w:rsidRPr="00FB5691" w:rsidRDefault="005C73F1" w:rsidP="005C73F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C73F1" w:rsidRPr="00FB5691" w:rsidRDefault="00244940" w:rsidP="005C73F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C73F1" w:rsidRPr="00FB5691" w:rsidRDefault="005C73F1" w:rsidP="005C73F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C73F1" w:rsidRPr="00FB5691" w:rsidRDefault="00244940" w:rsidP="005C73F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E7781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D00A4C" w:rsidRPr="00B22FE2" w:rsidTr="00FB5691">
        <w:trPr>
          <w:cantSplit/>
          <w:tblHeader/>
        </w:trPr>
        <w:tc>
          <w:tcPr>
            <w:tcW w:w="3139" w:type="dxa"/>
            <w:shd w:val="clear" w:color="auto" w:fill="auto"/>
          </w:tcPr>
          <w:p w:rsidR="00D00A4C" w:rsidRPr="00FB5691" w:rsidRDefault="00D00A4C" w:rsidP="00D00A4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6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D00A4C" w:rsidRPr="00FB5691" w:rsidRDefault="00D00A4C" w:rsidP="00D00A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00A4C" w:rsidRPr="00FB5691" w:rsidRDefault="00D00A4C" w:rsidP="00D00A4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A4C" w:rsidRPr="00FB5691" w:rsidRDefault="00244940" w:rsidP="00D00A4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E778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D00A4C" w:rsidRPr="00FB5691" w:rsidRDefault="00D00A4C" w:rsidP="00D00A4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A4C" w:rsidRPr="00FB5691" w:rsidRDefault="00244940" w:rsidP="00D00A4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A4C" w:rsidRPr="00FB5691" w:rsidRDefault="00D00A4C" w:rsidP="00D00A4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A4C" w:rsidRPr="00FB5691" w:rsidRDefault="00244940" w:rsidP="00D00A4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A4C" w:rsidRPr="00FB5691" w:rsidRDefault="00D00A4C" w:rsidP="00D00A4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A4C" w:rsidRPr="00FB5691" w:rsidRDefault="00244940" w:rsidP="00D00A4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  <w:r w:rsidR="00E778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6108FE" w:rsidRPr="00B22FE2" w:rsidTr="00FB5691">
        <w:trPr>
          <w:cantSplit/>
          <w:tblHeader/>
        </w:trPr>
        <w:tc>
          <w:tcPr>
            <w:tcW w:w="3139" w:type="dxa"/>
            <w:shd w:val="clear" w:color="auto" w:fill="auto"/>
          </w:tcPr>
          <w:p w:rsidR="006108FE" w:rsidRPr="0085095F" w:rsidRDefault="006108FE" w:rsidP="004D7524">
            <w:pPr>
              <w:ind w:left="371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108FE" w:rsidRPr="0085095F" w:rsidRDefault="006108FE" w:rsidP="00DD7196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108FE" w:rsidRPr="0085095F" w:rsidRDefault="006108FE" w:rsidP="00DD7196">
            <w:pPr>
              <w:pStyle w:val="acctfourfigures"/>
              <w:spacing w:line="240" w:lineRule="atLeas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6108FE" w:rsidRPr="0085095F" w:rsidRDefault="006108FE" w:rsidP="00DD7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108FE" w:rsidRPr="0085095F" w:rsidRDefault="006108FE" w:rsidP="00DD719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:rsidR="006108FE" w:rsidRPr="0085095F" w:rsidRDefault="006108FE" w:rsidP="00DD719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6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6108FE" w:rsidRPr="0085095F" w:rsidRDefault="006108FE" w:rsidP="00DD719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6108FE" w:rsidRPr="0085095F" w:rsidRDefault="006108FE" w:rsidP="00DD719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6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6108FE" w:rsidRPr="0085095F" w:rsidRDefault="006108FE" w:rsidP="00DD719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6108FE" w:rsidRPr="0085095F" w:rsidRDefault="006108FE" w:rsidP="00DD71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="Angsana New" w:hAnsi="Angsana New" w:cs="Angsana New"/>
                <w:sz w:val="20"/>
              </w:rPr>
            </w:pPr>
          </w:p>
        </w:tc>
      </w:tr>
      <w:tr w:rsidR="003566B5" w:rsidRPr="004D7524" w:rsidTr="00FB5691">
        <w:trPr>
          <w:cantSplit/>
          <w:tblHeader/>
        </w:trPr>
        <w:tc>
          <w:tcPr>
            <w:tcW w:w="3139" w:type="dxa"/>
            <w:shd w:val="clear" w:color="auto" w:fill="auto"/>
          </w:tcPr>
          <w:p w:rsidR="003566B5" w:rsidRPr="00FB5691" w:rsidRDefault="003566B5" w:rsidP="003566B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B56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FB56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053B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60</w:t>
            </w:r>
          </w:p>
        </w:tc>
        <w:tc>
          <w:tcPr>
            <w:tcW w:w="1080" w:type="dxa"/>
            <w:shd w:val="clear" w:color="auto" w:fill="auto"/>
          </w:tcPr>
          <w:p w:rsidR="003566B5" w:rsidRPr="00FB5691" w:rsidRDefault="003566B5" w:rsidP="00356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566B5" w:rsidRPr="00FB5691" w:rsidRDefault="003566B5" w:rsidP="003566B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66B5" w:rsidRPr="00FB5691" w:rsidRDefault="003566B5" w:rsidP="00356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566B5" w:rsidRPr="00FB5691" w:rsidRDefault="003566B5" w:rsidP="003566B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3566B5" w:rsidRPr="00FB5691" w:rsidRDefault="003566B5" w:rsidP="003566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566B5" w:rsidRPr="00FB5691" w:rsidRDefault="003566B5" w:rsidP="003566B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66B5" w:rsidRPr="00FB5691" w:rsidRDefault="003566B5" w:rsidP="00356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566B5" w:rsidRPr="00FB5691" w:rsidRDefault="003566B5" w:rsidP="003566B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66B5" w:rsidRPr="00FB5691" w:rsidRDefault="003566B5" w:rsidP="00356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66B5" w:rsidRPr="004D7524" w:rsidTr="00FB5691">
        <w:trPr>
          <w:cantSplit/>
          <w:tblHeader/>
        </w:trPr>
        <w:tc>
          <w:tcPr>
            <w:tcW w:w="3139" w:type="dxa"/>
            <w:shd w:val="clear" w:color="auto" w:fill="auto"/>
          </w:tcPr>
          <w:p w:rsidR="003566B5" w:rsidRPr="00FB5691" w:rsidRDefault="003566B5" w:rsidP="003566B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6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auto"/>
          </w:tcPr>
          <w:p w:rsidR="003566B5" w:rsidRPr="00FB5691" w:rsidRDefault="003566B5" w:rsidP="00356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566B5" w:rsidRPr="00FB5691" w:rsidRDefault="003566B5" w:rsidP="003566B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66B5" w:rsidRPr="00FB5691" w:rsidRDefault="003566B5" w:rsidP="00356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566B5" w:rsidRPr="00FB5691" w:rsidRDefault="003566B5" w:rsidP="003566B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3566B5" w:rsidRPr="00FB5691" w:rsidRDefault="003566B5" w:rsidP="003566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566B5" w:rsidRPr="00FB5691" w:rsidRDefault="003566B5" w:rsidP="003566B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66B5" w:rsidRPr="00FB5691" w:rsidRDefault="003566B5" w:rsidP="00356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566B5" w:rsidRPr="00FB5691" w:rsidRDefault="003566B5" w:rsidP="003566B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566B5" w:rsidRPr="00FB5691" w:rsidRDefault="003566B5" w:rsidP="00356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3B89" w:rsidRPr="004D7524" w:rsidTr="00FB5691">
        <w:trPr>
          <w:cantSplit/>
          <w:trHeight w:val="335"/>
          <w:tblHeader/>
        </w:trPr>
        <w:tc>
          <w:tcPr>
            <w:tcW w:w="3139" w:type="dxa"/>
            <w:shd w:val="clear" w:color="auto" w:fill="auto"/>
          </w:tcPr>
          <w:p w:rsidR="00053B89" w:rsidRPr="00FB5691" w:rsidRDefault="00053B89" w:rsidP="00053B89">
            <w:pPr>
              <w:ind w:left="37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B569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</w:t>
            </w:r>
            <w:r w:rsidRPr="00FB5691">
              <w:rPr>
                <w:rFonts w:ascii="Angsana New" w:hAnsi="Angsana New"/>
                <w:sz w:val="30"/>
                <w:szCs w:val="30"/>
                <w:cs/>
              </w:rPr>
              <w:t>บุคคล</w:t>
            </w:r>
            <w:r w:rsidRPr="00FB5691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5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0, 12</w:t>
            </w: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5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FB569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FB569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FB5691">
              <w:rPr>
                <w:rFonts w:ascii="Angsana New" w:hAnsi="Angsana New" w:cs="Angsana New"/>
                <w:sz w:val="30"/>
                <w:szCs w:val="30"/>
              </w:rPr>
              <w:t>323</w:t>
            </w:r>
          </w:p>
        </w:tc>
      </w:tr>
      <w:tr w:rsidR="00053B89" w:rsidRPr="004D7524" w:rsidTr="00FB5691">
        <w:trPr>
          <w:cantSplit/>
          <w:tblHeader/>
        </w:trPr>
        <w:tc>
          <w:tcPr>
            <w:tcW w:w="3139" w:type="dxa"/>
            <w:shd w:val="clear" w:color="auto" w:fill="auto"/>
          </w:tcPr>
          <w:p w:rsidR="00053B89" w:rsidRPr="00FB5691" w:rsidRDefault="00053B89" w:rsidP="00053B8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6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B89" w:rsidRPr="00FB5691" w:rsidRDefault="00053B89" w:rsidP="0085095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B56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56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56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B89" w:rsidRPr="00FB5691" w:rsidRDefault="00053B89" w:rsidP="0085095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56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323</w:t>
            </w:r>
          </w:p>
        </w:tc>
      </w:tr>
    </w:tbl>
    <w:p w:rsidR="00FA00A9" w:rsidRPr="0085095F" w:rsidRDefault="00FA00A9">
      <w:pPr>
        <w:rPr>
          <w:sz w:val="28"/>
          <w:szCs w:val="28"/>
        </w:rPr>
      </w:pPr>
    </w:p>
    <w:tbl>
      <w:tblPr>
        <w:tblW w:w="9243" w:type="dxa"/>
        <w:tblInd w:w="5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23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990"/>
      </w:tblGrid>
      <w:tr w:rsidR="002F079D" w:rsidRPr="00B22FE2" w:rsidTr="00FB5691">
        <w:trPr>
          <w:cantSplit/>
          <w:trHeight w:val="113"/>
          <w:tblHeader/>
        </w:trPr>
        <w:tc>
          <w:tcPr>
            <w:tcW w:w="4383" w:type="dxa"/>
            <w:gridSpan w:val="3"/>
            <w:shd w:val="clear" w:color="auto" w:fill="auto"/>
            <w:vAlign w:val="bottom"/>
          </w:tcPr>
          <w:p w:rsidR="002F079D" w:rsidRPr="00FB5691" w:rsidRDefault="00FA00A9" w:rsidP="00DD71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FB5691">
              <w:rPr>
                <w:sz w:val="30"/>
                <w:szCs w:val="30"/>
              </w:rPr>
              <w:br w:type="page"/>
            </w:r>
          </w:p>
        </w:tc>
        <w:tc>
          <w:tcPr>
            <w:tcW w:w="4860" w:type="dxa"/>
            <w:gridSpan w:val="7"/>
            <w:shd w:val="clear" w:color="auto" w:fill="auto"/>
          </w:tcPr>
          <w:p w:rsidR="002F079D" w:rsidRPr="00FB5691" w:rsidRDefault="002F079D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B569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F079D" w:rsidRPr="00B22FE2" w:rsidTr="00FB5691">
        <w:trPr>
          <w:cantSplit/>
          <w:trHeight w:val="364"/>
          <w:tblHeader/>
        </w:trPr>
        <w:tc>
          <w:tcPr>
            <w:tcW w:w="3123" w:type="dxa"/>
            <w:shd w:val="clear" w:color="auto" w:fill="auto"/>
            <w:vAlign w:val="bottom"/>
          </w:tcPr>
          <w:p w:rsidR="002F079D" w:rsidRPr="00FB5691" w:rsidRDefault="002F079D" w:rsidP="00DD71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2F079D" w:rsidRPr="00FB5691" w:rsidRDefault="002F079D" w:rsidP="00DD71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F079D" w:rsidRPr="00FB5691" w:rsidRDefault="002F079D" w:rsidP="00DD71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B569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:rsidR="002F079D" w:rsidRPr="00FB5691" w:rsidRDefault="002F079D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F079D" w:rsidRPr="00FB5691" w:rsidRDefault="002F079D" w:rsidP="00DD71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569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FB5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FB569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F079D" w:rsidRPr="00FB5691" w:rsidRDefault="002F079D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F079D" w:rsidRPr="00FB5691" w:rsidRDefault="002F079D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B569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FB569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FB569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FB5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FB569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</w:t>
            </w:r>
            <w:r w:rsidR="00AA7C28" w:rsidRPr="00FB569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F079D" w:rsidRPr="00FB5691" w:rsidRDefault="002F079D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F079D" w:rsidRPr="00FB5691" w:rsidRDefault="002F079D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569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FB5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FB569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F079D" w:rsidRPr="00FB5691" w:rsidRDefault="002F079D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F079D" w:rsidRPr="00FB5691" w:rsidRDefault="002F079D" w:rsidP="00DD71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B569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FB569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2F079D" w:rsidRPr="00B22FE2" w:rsidTr="00FB5691">
        <w:trPr>
          <w:cantSplit/>
          <w:tblHeader/>
        </w:trPr>
        <w:tc>
          <w:tcPr>
            <w:tcW w:w="3123" w:type="dxa"/>
            <w:shd w:val="clear" w:color="auto" w:fill="auto"/>
          </w:tcPr>
          <w:p w:rsidR="002F079D" w:rsidRPr="00FB5691" w:rsidRDefault="002F079D" w:rsidP="00DD7196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F079D" w:rsidRPr="00FB5691" w:rsidRDefault="002F079D" w:rsidP="00DD7196">
            <w:pPr>
              <w:ind w:right="-68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56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2F079D" w:rsidRPr="00FB5691" w:rsidRDefault="002F079D" w:rsidP="00DD7196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:rsidR="002F079D" w:rsidRPr="00FB5691" w:rsidRDefault="002F079D" w:rsidP="00DD71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B56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F079D" w:rsidRPr="00B22FE2" w:rsidTr="00FB5691">
        <w:trPr>
          <w:cantSplit/>
          <w:tblHeader/>
        </w:trPr>
        <w:tc>
          <w:tcPr>
            <w:tcW w:w="3123" w:type="dxa"/>
            <w:shd w:val="clear" w:color="auto" w:fill="auto"/>
          </w:tcPr>
          <w:p w:rsidR="002F079D" w:rsidRPr="00FB5691" w:rsidRDefault="002F079D" w:rsidP="00DD719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B56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3566B5" w:rsidRPr="00FB56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3566B5" w:rsidRPr="00FB56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 w:rsidR="00053B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2F079D" w:rsidRPr="00FB5691" w:rsidRDefault="002F079D" w:rsidP="00DD71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F079D" w:rsidRPr="00FB5691" w:rsidRDefault="002F079D" w:rsidP="00DD719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F079D" w:rsidRPr="00FB5691" w:rsidRDefault="002F079D" w:rsidP="00DD71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F079D" w:rsidRPr="00FB5691" w:rsidRDefault="002F079D" w:rsidP="00DD719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F079D" w:rsidRPr="00FB5691" w:rsidRDefault="002F079D" w:rsidP="00DD719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F079D" w:rsidRPr="00FB5691" w:rsidRDefault="002F079D" w:rsidP="00DD719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F079D" w:rsidRPr="00FB5691" w:rsidRDefault="002F079D" w:rsidP="00DD71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F079D" w:rsidRPr="00FB5691" w:rsidRDefault="002F079D" w:rsidP="00DD719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F079D" w:rsidRPr="00FB5691" w:rsidRDefault="002F079D" w:rsidP="00DD71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468A" w:rsidRPr="00B22FE2" w:rsidTr="00FB5691">
        <w:trPr>
          <w:cantSplit/>
          <w:tblHeader/>
        </w:trPr>
        <w:tc>
          <w:tcPr>
            <w:tcW w:w="3123" w:type="dxa"/>
            <w:shd w:val="clear" w:color="auto" w:fill="auto"/>
          </w:tcPr>
          <w:p w:rsidR="00E1468A" w:rsidRPr="00FB5691" w:rsidRDefault="00E1468A" w:rsidP="00E1468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6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auto"/>
          </w:tcPr>
          <w:p w:rsidR="00E1468A" w:rsidRPr="00FB5691" w:rsidRDefault="00E1468A" w:rsidP="00E146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1468A" w:rsidRPr="00FB5691" w:rsidRDefault="00E1468A" w:rsidP="00E1468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468A" w:rsidRPr="00FB5691" w:rsidRDefault="00E1468A" w:rsidP="00E146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1468A" w:rsidRPr="00FB5691" w:rsidRDefault="00E1468A" w:rsidP="00E1468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1468A" w:rsidRPr="00FB5691" w:rsidRDefault="00E1468A" w:rsidP="00E1468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1468A" w:rsidRPr="00FB5691" w:rsidRDefault="00E1468A" w:rsidP="00E1468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468A" w:rsidRPr="00FB5691" w:rsidRDefault="00E1468A" w:rsidP="00E146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1468A" w:rsidRPr="00FB5691" w:rsidRDefault="00E1468A" w:rsidP="00E1468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468A" w:rsidRPr="00FB5691" w:rsidRDefault="00E1468A" w:rsidP="00E146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73F1" w:rsidRPr="00B22FE2" w:rsidTr="00FB5691">
        <w:trPr>
          <w:cantSplit/>
          <w:tblHeader/>
        </w:trPr>
        <w:tc>
          <w:tcPr>
            <w:tcW w:w="3123" w:type="dxa"/>
            <w:shd w:val="clear" w:color="auto" w:fill="auto"/>
          </w:tcPr>
          <w:p w:rsidR="005C73F1" w:rsidRPr="00FB5691" w:rsidRDefault="005C73F1" w:rsidP="005C73F1">
            <w:pPr>
              <w:ind w:left="37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69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</w:t>
            </w:r>
            <w:r w:rsidRPr="00FB5691">
              <w:rPr>
                <w:rFonts w:ascii="Angsana New" w:hAnsi="Angsana New"/>
                <w:sz w:val="30"/>
                <w:szCs w:val="30"/>
                <w:cs/>
              </w:rPr>
              <w:t>บุคคล</w:t>
            </w:r>
            <w:r w:rsidRPr="00FB5691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</w:tcPr>
          <w:p w:rsidR="005C73F1" w:rsidRPr="00FB5691" w:rsidRDefault="005C73F1" w:rsidP="005C73F1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5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C73F1" w:rsidRPr="00FB5691" w:rsidRDefault="005C73F1" w:rsidP="005C73F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C73F1" w:rsidRPr="00FB5691" w:rsidRDefault="00244940" w:rsidP="0085095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80" w:type="dxa"/>
            <w:shd w:val="clear" w:color="auto" w:fill="auto"/>
          </w:tcPr>
          <w:p w:rsidR="005C73F1" w:rsidRPr="00FB5691" w:rsidRDefault="005C73F1" w:rsidP="005C73F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C73F1" w:rsidRPr="00FB5691" w:rsidRDefault="00244940" w:rsidP="005C73F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C73F1" w:rsidRPr="00FB5691" w:rsidRDefault="005C73F1" w:rsidP="005C73F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C73F1" w:rsidRPr="00FB5691" w:rsidRDefault="00244940" w:rsidP="005C73F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C73F1" w:rsidRPr="00FB5691" w:rsidRDefault="005C73F1" w:rsidP="005C73F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C73F1" w:rsidRPr="00FB5691" w:rsidRDefault="00244940" w:rsidP="005C73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</w:p>
        </w:tc>
      </w:tr>
      <w:tr w:rsidR="005C73F1" w:rsidRPr="00B22FE2" w:rsidTr="00FB5691">
        <w:trPr>
          <w:cantSplit/>
          <w:tblHeader/>
        </w:trPr>
        <w:tc>
          <w:tcPr>
            <w:tcW w:w="3123" w:type="dxa"/>
            <w:shd w:val="clear" w:color="auto" w:fill="auto"/>
          </w:tcPr>
          <w:p w:rsidR="005C73F1" w:rsidRPr="00FB5691" w:rsidRDefault="005C73F1" w:rsidP="005C73F1">
            <w:pPr>
              <w:ind w:left="37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B569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</w:t>
            </w:r>
            <w:r w:rsidRPr="00FB5691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FB5691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5C73F1" w:rsidRPr="00FB5691" w:rsidRDefault="00C54268" w:rsidP="00C54268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C73F1" w:rsidRPr="00FB5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5C73F1" w:rsidRPr="00FB5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:rsidR="005C73F1" w:rsidRPr="00FB5691" w:rsidRDefault="005C73F1" w:rsidP="005C73F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C73F1" w:rsidRPr="00FB5691" w:rsidRDefault="00244940" w:rsidP="0085095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41,000</w:t>
            </w:r>
          </w:p>
        </w:tc>
        <w:tc>
          <w:tcPr>
            <w:tcW w:w="180" w:type="dxa"/>
            <w:shd w:val="clear" w:color="auto" w:fill="auto"/>
          </w:tcPr>
          <w:p w:rsidR="005C73F1" w:rsidRPr="00FB5691" w:rsidRDefault="005C73F1" w:rsidP="005C73F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C73F1" w:rsidRPr="00FB5691" w:rsidRDefault="00244940" w:rsidP="005C73F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C73F1" w:rsidRPr="00FB5691" w:rsidRDefault="005C73F1" w:rsidP="005C73F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C73F1" w:rsidRPr="00FB5691" w:rsidRDefault="00244940" w:rsidP="005C73F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C73F1" w:rsidRPr="00FB5691" w:rsidRDefault="005C73F1" w:rsidP="005C73F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C73F1" w:rsidRPr="00FB5691" w:rsidRDefault="00244940" w:rsidP="005C73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41,000</w:t>
            </w:r>
          </w:p>
        </w:tc>
      </w:tr>
      <w:tr w:rsidR="001B5F8C" w:rsidRPr="00B22FE2" w:rsidTr="00FB5691">
        <w:trPr>
          <w:cantSplit/>
          <w:tblHeader/>
        </w:trPr>
        <w:tc>
          <w:tcPr>
            <w:tcW w:w="3123" w:type="dxa"/>
            <w:shd w:val="clear" w:color="auto" w:fill="auto"/>
          </w:tcPr>
          <w:p w:rsidR="001B5F8C" w:rsidRPr="00FB5691" w:rsidRDefault="001B5F8C" w:rsidP="001B5F8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6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1B5F8C" w:rsidRPr="00FB5691" w:rsidRDefault="001B5F8C" w:rsidP="001B5F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B5F8C" w:rsidRPr="00FB5691" w:rsidRDefault="001B5F8C" w:rsidP="001B5F8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5F8C" w:rsidRPr="00FB5691" w:rsidRDefault="00244940" w:rsidP="0085095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41,047</w:t>
            </w:r>
          </w:p>
        </w:tc>
        <w:tc>
          <w:tcPr>
            <w:tcW w:w="180" w:type="dxa"/>
            <w:shd w:val="clear" w:color="auto" w:fill="auto"/>
          </w:tcPr>
          <w:p w:rsidR="001B5F8C" w:rsidRPr="00FB5691" w:rsidRDefault="001B5F8C" w:rsidP="001B5F8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5F8C" w:rsidRPr="00FB5691" w:rsidRDefault="00244940" w:rsidP="001B5F8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B5F8C" w:rsidRPr="00FB5691" w:rsidRDefault="001B5F8C" w:rsidP="001B5F8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5F8C" w:rsidRPr="00FB5691" w:rsidRDefault="00244940" w:rsidP="001B5F8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B5F8C" w:rsidRPr="00FB5691" w:rsidRDefault="001B5F8C" w:rsidP="001B5F8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5F8C" w:rsidRPr="00FB5691" w:rsidRDefault="00244940" w:rsidP="001B5F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41,047</w:t>
            </w:r>
          </w:p>
        </w:tc>
      </w:tr>
      <w:tr w:rsidR="00160E70" w:rsidRPr="00B22FE2" w:rsidTr="00FB5691">
        <w:trPr>
          <w:cantSplit/>
          <w:tblHeader/>
        </w:trPr>
        <w:tc>
          <w:tcPr>
            <w:tcW w:w="3123" w:type="dxa"/>
            <w:shd w:val="clear" w:color="auto" w:fill="auto"/>
          </w:tcPr>
          <w:p w:rsidR="00160E70" w:rsidRPr="0085095F" w:rsidRDefault="00160E70" w:rsidP="00160E70">
            <w:pPr>
              <w:ind w:left="371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60E70" w:rsidRPr="0085095F" w:rsidRDefault="00160E70" w:rsidP="00160E70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60E70" w:rsidRPr="0085095F" w:rsidRDefault="00160E70" w:rsidP="00160E70">
            <w:pPr>
              <w:pStyle w:val="acctfourfigures"/>
              <w:spacing w:line="240" w:lineRule="atLeas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160E70" w:rsidRPr="0085095F" w:rsidRDefault="00160E70" w:rsidP="0085095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right="-16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60E70" w:rsidRPr="0085095F" w:rsidRDefault="00160E70" w:rsidP="00160E7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160E70" w:rsidRPr="0085095F" w:rsidRDefault="00160E70" w:rsidP="00CC361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160E70" w:rsidRPr="0085095F" w:rsidRDefault="00160E70" w:rsidP="00160E7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160E70" w:rsidRPr="0085095F" w:rsidRDefault="00160E70" w:rsidP="00CC361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160E70" w:rsidRPr="0085095F" w:rsidRDefault="00160E70" w:rsidP="00160E7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160E70" w:rsidRPr="0085095F" w:rsidRDefault="00160E70" w:rsidP="001B5F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053B89" w:rsidRPr="00B22FE2" w:rsidTr="00FB5691">
        <w:trPr>
          <w:cantSplit/>
          <w:tblHeader/>
        </w:trPr>
        <w:tc>
          <w:tcPr>
            <w:tcW w:w="3123" w:type="dxa"/>
            <w:shd w:val="clear" w:color="auto" w:fill="auto"/>
          </w:tcPr>
          <w:p w:rsidR="00053B89" w:rsidRPr="00FB5691" w:rsidRDefault="00053B89" w:rsidP="00053B8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B56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FB56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FB56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60</w:t>
            </w:r>
          </w:p>
        </w:tc>
        <w:tc>
          <w:tcPr>
            <w:tcW w:w="10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53B89" w:rsidRPr="00FB5691" w:rsidRDefault="00053B89" w:rsidP="0085095F">
            <w:pPr>
              <w:pStyle w:val="acctfourfigures"/>
              <w:tabs>
                <w:tab w:val="clear" w:pos="765"/>
                <w:tab w:val="decimal" w:pos="731"/>
                <w:tab w:val="decimal" w:pos="8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3B89" w:rsidRPr="004D7524" w:rsidTr="00FB5691">
        <w:trPr>
          <w:cantSplit/>
          <w:tblHeader/>
        </w:trPr>
        <w:tc>
          <w:tcPr>
            <w:tcW w:w="3123" w:type="dxa"/>
            <w:shd w:val="clear" w:color="auto" w:fill="auto"/>
          </w:tcPr>
          <w:p w:rsidR="00053B89" w:rsidRPr="00FB5691" w:rsidRDefault="00053B89" w:rsidP="00053B8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6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53B89" w:rsidRPr="00FB5691" w:rsidRDefault="00053B89" w:rsidP="0085095F">
            <w:pPr>
              <w:pStyle w:val="acctfourfigures"/>
              <w:tabs>
                <w:tab w:val="clear" w:pos="765"/>
                <w:tab w:val="decimal" w:pos="731"/>
                <w:tab w:val="decimal" w:pos="8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3B89" w:rsidRPr="004D7524" w:rsidTr="007B6C9C">
        <w:trPr>
          <w:cantSplit/>
          <w:tblHeader/>
        </w:trPr>
        <w:tc>
          <w:tcPr>
            <w:tcW w:w="3123" w:type="dxa"/>
            <w:shd w:val="clear" w:color="auto" w:fill="auto"/>
          </w:tcPr>
          <w:p w:rsidR="00053B89" w:rsidRPr="00FB5691" w:rsidRDefault="00053B89" w:rsidP="00053B89">
            <w:pPr>
              <w:ind w:left="37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69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</w:t>
            </w:r>
            <w:r w:rsidRPr="00FB5691">
              <w:rPr>
                <w:rFonts w:ascii="Angsana New" w:hAnsi="Angsana New"/>
                <w:sz w:val="30"/>
                <w:szCs w:val="30"/>
                <w:cs/>
              </w:rPr>
              <w:t>บุคคล</w:t>
            </w:r>
            <w:r w:rsidRPr="00FB5691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5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53B89" w:rsidRPr="00FB5691" w:rsidRDefault="00053B89" w:rsidP="0085095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5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FB569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FB569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5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053B89" w:rsidRPr="004D7524" w:rsidTr="007B6C9C">
        <w:trPr>
          <w:cantSplit/>
          <w:tblHeader/>
        </w:trPr>
        <w:tc>
          <w:tcPr>
            <w:tcW w:w="3123" w:type="dxa"/>
            <w:shd w:val="clear" w:color="auto" w:fill="auto"/>
          </w:tcPr>
          <w:p w:rsidR="00053B89" w:rsidRPr="00FB5691" w:rsidRDefault="00053B89" w:rsidP="00053B89">
            <w:pPr>
              <w:ind w:left="37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B569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</w:t>
            </w:r>
            <w:r w:rsidRPr="00FB5691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FB5691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5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3.10</w:t>
            </w: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53B89" w:rsidRPr="00FB5691" w:rsidRDefault="00053B89" w:rsidP="0085095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5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17,000</w:t>
            </w: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FB569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FB569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5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17,000</w:t>
            </w:r>
          </w:p>
        </w:tc>
      </w:tr>
      <w:tr w:rsidR="00053B89" w:rsidRPr="00FB5691" w:rsidTr="007B6C9C">
        <w:trPr>
          <w:cantSplit/>
          <w:tblHeader/>
        </w:trPr>
        <w:tc>
          <w:tcPr>
            <w:tcW w:w="3123" w:type="dxa"/>
            <w:shd w:val="clear" w:color="auto" w:fill="auto"/>
          </w:tcPr>
          <w:p w:rsidR="00053B89" w:rsidRPr="00FB5691" w:rsidRDefault="00053B89" w:rsidP="00053B8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6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B89" w:rsidRPr="00FB5691" w:rsidRDefault="00053B89" w:rsidP="0085095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B56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17,100</w:t>
            </w: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56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56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B89" w:rsidRPr="00FB5691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B56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17,100</w:t>
            </w:r>
          </w:p>
        </w:tc>
      </w:tr>
    </w:tbl>
    <w:p w:rsidR="00A30074" w:rsidRPr="003566B5" w:rsidRDefault="00A30074" w:rsidP="00D52B9F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566B5">
        <w:rPr>
          <w:rFonts w:ascii="Angsana New" w:hAnsi="Angsana New" w:hint="cs"/>
          <w:sz w:val="30"/>
          <w:szCs w:val="30"/>
          <w:cs/>
        </w:rPr>
        <w:lastRenderedPageBreak/>
        <w:t xml:space="preserve">อัตราดอกเบี้ยของหนี้สินทางการเงินที่มีดอกเบี้ย ณ วันที่ </w:t>
      </w:r>
      <w:r w:rsidRPr="003566B5">
        <w:rPr>
          <w:rFonts w:ascii="Angsana New" w:hAnsi="Angsana New"/>
          <w:sz w:val="30"/>
          <w:szCs w:val="30"/>
        </w:rPr>
        <w:t xml:space="preserve">31 </w:t>
      </w:r>
      <w:r w:rsidRPr="003566B5">
        <w:rPr>
          <w:rFonts w:ascii="Angsana New" w:hAnsi="Angsana New" w:hint="cs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:rsidR="00A30074" w:rsidRPr="003566B5" w:rsidRDefault="00A30074" w:rsidP="00A30074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5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8"/>
        <w:gridCol w:w="1271"/>
        <w:gridCol w:w="180"/>
        <w:gridCol w:w="979"/>
        <w:gridCol w:w="178"/>
        <w:gridCol w:w="1161"/>
        <w:gridCol w:w="191"/>
        <w:gridCol w:w="1080"/>
        <w:gridCol w:w="180"/>
        <w:gridCol w:w="990"/>
      </w:tblGrid>
      <w:tr w:rsidR="003566B5" w:rsidRPr="00FB5691" w:rsidTr="00FB5691">
        <w:trPr>
          <w:cantSplit/>
          <w:trHeight w:val="113"/>
          <w:tblHeader/>
        </w:trPr>
        <w:tc>
          <w:tcPr>
            <w:tcW w:w="4529" w:type="dxa"/>
            <w:gridSpan w:val="3"/>
            <w:shd w:val="clear" w:color="auto" w:fill="auto"/>
            <w:vAlign w:val="bottom"/>
          </w:tcPr>
          <w:p w:rsidR="003566B5" w:rsidRPr="00082056" w:rsidRDefault="001A6BC2" w:rsidP="00765AD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082056">
              <w:rPr>
                <w:sz w:val="30"/>
                <w:szCs w:val="30"/>
              </w:rPr>
              <w:br w:type="page"/>
            </w:r>
            <w:r w:rsidRPr="00082056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4759" w:type="dxa"/>
            <w:gridSpan w:val="7"/>
            <w:shd w:val="clear" w:color="auto" w:fill="auto"/>
          </w:tcPr>
          <w:p w:rsidR="003566B5" w:rsidRPr="00082056" w:rsidRDefault="003566B5" w:rsidP="00765AD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2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566B5" w:rsidRPr="00FB5691" w:rsidTr="00FB5691">
        <w:trPr>
          <w:cantSplit/>
          <w:trHeight w:val="364"/>
          <w:tblHeader/>
        </w:trPr>
        <w:tc>
          <w:tcPr>
            <w:tcW w:w="3078" w:type="dxa"/>
            <w:shd w:val="clear" w:color="auto" w:fill="auto"/>
            <w:vAlign w:val="bottom"/>
          </w:tcPr>
          <w:p w:rsidR="003566B5" w:rsidRPr="00082056" w:rsidRDefault="003566B5" w:rsidP="00765AD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:rsidR="003566B5" w:rsidRPr="00082056" w:rsidRDefault="003566B5" w:rsidP="00765A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3566B5" w:rsidRPr="00082056" w:rsidRDefault="003566B5" w:rsidP="00765A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82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:rsidR="003566B5" w:rsidRPr="00082056" w:rsidRDefault="003566B5" w:rsidP="00765AD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3566B5" w:rsidRPr="00082056" w:rsidRDefault="003566B5" w:rsidP="00765A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2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082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082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566B5" w:rsidRPr="00082056" w:rsidRDefault="003566B5" w:rsidP="00765AD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3566B5" w:rsidRPr="00082056" w:rsidRDefault="003566B5" w:rsidP="00765AD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082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08205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082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082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0820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91" w:type="dxa"/>
            <w:shd w:val="clear" w:color="auto" w:fill="auto"/>
            <w:vAlign w:val="bottom"/>
          </w:tcPr>
          <w:p w:rsidR="003566B5" w:rsidRPr="00082056" w:rsidRDefault="003566B5" w:rsidP="00765AD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566B5" w:rsidRPr="00082056" w:rsidRDefault="003566B5" w:rsidP="00765AD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82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082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0820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566B5" w:rsidRPr="00082056" w:rsidRDefault="003566B5" w:rsidP="00765AD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566B5" w:rsidRPr="00082056" w:rsidRDefault="003566B5" w:rsidP="00765A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82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082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3566B5" w:rsidRPr="00FB5691" w:rsidTr="00FB5691">
        <w:trPr>
          <w:cantSplit/>
          <w:tblHeader/>
        </w:trPr>
        <w:tc>
          <w:tcPr>
            <w:tcW w:w="3078" w:type="dxa"/>
            <w:shd w:val="clear" w:color="auto" w:fill="auto"/>
          </w:tcPr>
          <w:p w:rsidR="003566B5" w:rsidRPr="00082056" w:rsidRDefault="003566B5" w:rsidP="00765ADC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:rsidR="003566B5" w:rsidRPr="00082056" w:rsidRDefault="003566B5" w:rsidP="00765ADC">
            <w:pPr>
              <w:ind w:right="-68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20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3566B5" w:rsidRPr="00082056" w:rsidRDefault="003566B5" w:rsidP="00765ADC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59" w:type="dxa"/>
            <w:gridSpan w:val="7"/>
            <w:shd w:val="clear" w:color="auto" w:fill="auto"/>
          </w:tcPr>
          <w:p w:rsidR="003566B5" w:rsidRPr="00082056" w:rsidRDefault="003566B5" w:rsidP="00765A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820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53B89" w:rsidRPr="00FB5691" w:rsidTr="00FB5691">
        <w:trPr>
          <w:cantSplit/>
        </w:trPr>
        <w:tc>
          <w:tcPr>
            <w:tcW w:w="3078" w:type="dxa"/>
            <w:shd w:val="clear" w:color="auto" w:fill="auto"/>
          </w:tcPr>
          <w:p w:rsidR="00053B89" w:rsidRPr="00082056" w:rsidRDefault="00053B89" w:rsidP="00053B8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2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082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082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60</w:t>
            </w:r>
          </w:p>
        </w:tc>
        <w:tc>
          <w:tcPr>
            <w:tcW w:w="127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3B89" w:rsidRPr="00FB5691" w:rsidTr="00FB5691">
        <w:trPr>
          <w:cantSplit/>
        </w:trPr>
        <w:tc>
          <w:tcPr>
            <w:tcW w:w="3078" w:type="dxa"/>
            <w:shd w:val="clear" w:color="auto" w:fill="auto"/>
          </w:tcPr>
          <w:p w:rsidR="00053B89" w:rsidRPr="00082056" w:rsidRDefault="00053B89" w:rsidP="00053B8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3B89" w:rsidRPr="00FB5691" w:rsidTr="00FB5691">
        <w:trPr>
          <w:cantSplit/>
        </w:trPr>
        <w:tc>
          <w:tcPr>
            <w:tcW w:w="3078" w:type="dxa"/>
            <w:shd w:val="clear" w:color="auto" w:fill="auto"/>
          </w:tcPr>
          <w:p w:rsidR="00053B89" w:rsidRPr="00082056" w:rsidRDefault="00053B89" w:rsidP="00053B89">
            <w:pPr>
              <w:ind w:left="37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5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7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6.53</w:t>
            </w: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1,095</w:t>
            </w:r>
          </w:p>
        </w:tc>
        <w:tc>
          <w:tcPr>
            <w:tcW w:w="178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1,095</w:t>
            </w:r>
          </w:p>
        </w:tc>
      </w:tr>
      <w:tr w:rsidR="00053B89" w:rsidRPr="00FB5691" w:rsidTr="00FB5691">
        <w:trPr>
          <w:cantSplit/>
        </w:trPr>
        <w:tc>
          <w:tcPr>
            <w:tcW w:w="3078" w:type="dxa"/>
            <w:shd w:val="clear" w:color="auto" w:fill="auto"/>
          </w:tcPr>
          <w:p w:rsidR="00053B89" w:rsidRPr="00082056" w:rsidRDefault="00053B89" w:rsidP="00053B8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82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3B89" w:rsidRPr="00FB5691" w:rsidTr="00FB5691">
        <w:trPr>
          <w:cantSplit/>
        </w:trPr>
        <w:tc>
          <w:tcPr>
            <w:tcW w:w="3078" w:type="dxa"/>
            <w:shd w:val="clear" w:color="auto" w:fill="auto"/>
          </w:tcPr>
          <w:p w:rsidR="00053B89" w:rsidRPr="00082056" w:rsidRDefault="00053B89" w:rsidP="00053B89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08205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7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6.53</w:t>
            </w: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</w:rPr>
              <w:t>7,325</w:t>
            </w:r>
          </w:p>
        </w:tc>
        <w:tc>
          <w:tcPr>
            <w:tcW w:w="19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</w:rPr>
              <w:t>7,325</w:t>
            </w:r>
          </w:p>
        </w:tc>
      </w:tr>
      <w:tr w:rsidR="00053B89" w:rsidRPr="00FB5691" w:rsidTr="007B6C9C">
        <w:trPr>
          <w:cantSplit/>
        </w:trPr>
        <w:tc>
          <w:tcPr>
            <w:tcW w:w="3078" w:type="dxa"/>
            <w:shd w:val="clear" w:color="auto" w:fill="auto"/>
          </w:tcPr>
          <w:p w:rsidR="00053B89" w:rsidRPr="00082056" w:rsidRDefault="00053B89" w:rsidP="00053B8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820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1,095</w:t>
            </w:r>
          </w:p>
        </w:tc>
        <w:tc>
          <w:tcPr>
            <w:tcW w:w="178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20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7,325</w:t>
            </w:r>
          </w:p>
        </w:tc>
        <w:tc>
          <w:tcPr>
            <w:tcW w:w="19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20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20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8,420</w:t>
            </w:r>
          </w:p>
        </w:tc>
      </w:tr>
    </w:tbl>
    <w:p w:rsidR="003566B5" w:rsidRPr="00FB5691" w:rsidRDefault="003566B5" w:rsidP="002F2D40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271"/>
        <w:gridCol w:w="180"/>
        <w:gridCol w:w="979"/>
        <w:gridCol w:w="180"/>
        <w:gridCol w:w="1170"/>
        <w:gridCol w:w="191"/>
        <w:gridCol w:w="1080"/>
        <w:gridCol w:w="180"/>
        <w:gridCol w:w="979"/>
      </w:tblGrid>
      <w:tr w:rsidR="00160E70" w:rsidRPr="00FB5691" w:rsidTr="00FB5691">
        <w:trPr>
          <w:cantSplit/>
          <w:trHeight w:val="113"/>
          <w:tblHeader/>
        </w:trPr>
        <w:tc>
          <w:tcPr>
            <w:tcW w:w="4511" w:type="dxa"/>
            <w:gridSpan w:val="3"/>
            <w:shd w:val="clear" w:color="auto" w:fill="auto"/>
            <w:vAlign w:val="bottom"/>
          </w:tcPr>
          <w:p w:rsidR="00160E70" w:rsidRPr="00082056" w:rsidRDefault="00BF2159" w:rsidP="00DD71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082056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br w:type="page"/>
            </w:r>
          </w:p>
        </w:tc>
        <w:tc>
          <w:tcPr>
            <w:tcW w:w="4759" w:type="dxa"/>
            <w:gridSpan w:val="7"/>
            <w:shd w:val="clear" w:color="auto" w:fill="auto"/>
          </w:tcPr>
          <w:p w:rsidR="00160E70" w:rsidRPr="00082056" w:rsidRDefault="00160E70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20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60E70" w:rsidRPr="00FB5691" w:rsidTr="00FB5691">
        <w:trPr>
          <w:cantSplit/>
          <w:trHeight w:val="364"/>
          <w:tblHeader/>
        </w:trPr>
        <w:tc>
          <w:tcPr>
            <w:tcW w:w="3060" w:type="dxa"/>
            <w:shd w:val="clear" w:color="auto" w:fill="auto"/>
            <w:vAlign w:val="bottom"/>
          </w:tcPr>
          <w:p w:rsidR="00160E70" w:rsidRPr="00082056" w:rsidRDefault="00160E70" w:rsidP="00DD71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:rsidR="00160E70" w:rsidRPr="00082056" w:rsidRDefault="00160E70" w:rsidP="00DD71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60E70" w:rsidRPr="00082056" w:rsidRDefault="00160E70" w:rsidP="00DD71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82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:rsidR="00160E70" w:rsidRPr="00082056" w:rsidRDefault="00160E70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160E70" w:rsidRPr="00082056" w:rsidRDefault="00160E70" w:rsidP="00DD71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2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082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082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60E70" w:rsidRPr="00082056" w:rsidRDefault="00160E70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60E70" w:rsidRPr="00082056" w:rsidRDefault="00160E70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082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08205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082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082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0820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91" w:type="dxa"/>
            <w:shd w:val="clear" w:color="auto" w:fill="auto"/>
            <w:vAlign w:val="bottom"/>
          </w:tcPr>
          <w:p w:rsidR="00160E70" w:rsidRPr="00082056" w:rsidRDefault="00160E70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60E70" w:rsidRPr="00082056" w:rsidRDefault="00160E70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82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082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0820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60E70" w:rsidRPr="00082056" w:rsidRDefault="00160E70" w:rsidP="00DD71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160E70" w:rsidRPr="00082056" w:rsidRDefault="00160E70" w:rsidP="00DD71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82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082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160E70" w:rsidRPr="00FB5691" w:rsidTr="00FB5691">
        <w:trPr>
          <w:cantSplit/>
          <w:tblHeader/>
        </w:trPr>
        <w:tc>
          <w:tcPr>
            <w:tcW w:w="3060" w:type="dxa"/>
            <w:shd w:val="clear" w:color="auto" w:fill="auto"/>
          </w:tcPr>
          <w:p w:rsidR="00160E70" w:rsidRPr="00082056" w:rsidRDefault="00160E70" w:rsidP="00DD7196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:rsidR="00160E70" w:rsidRPr="00082056" w:rsidRDefault="00160E70" w:rsidP="00DD7196">
            <w:pPr>
              <w:ind w:right="-68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20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160E70" w:rsidRPr="00082056" w:rsidRDefault="00160E70" w:rsidP="00DD7196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59" w:type="dxa"/>
            <w:gridSpan w:val="7"/>
            <w:shd w:val="clear" w:color="auto" w:fill="auto"/>
          </w:tcPr>
          <w:p w:rsidR="00160E70" w:rsidRPr="00082056" w:rsidRDefault="00160E70" w:rsidP="00DD71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820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53B89" w:rsidRPr="00FB5691" w:rsidTr="00FB5691">
        <w:trPr>
          <w:cantSplit/>
        </w:trPr>
        <w:tc>
          <w:tcPr>
            <w:tcW w:w="3060" w:type="dxa"/>
            <w:shd w:val="clear" w:color="auto" w:fill="auto"/>
          </w:tcPr>
          <w:p w:rsidR="00053B89" w:rsidRPr="00082056" w:rsidRDefault="00053B89" w:rsidP="00053B8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2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082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082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60</w:t>
            </w:r>
          </w:p>
        </w:tc>
        <w:tc>
          <w:tcPr>
            <w:tcW w:w="127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3B89" w:rsidRPr="00FB5691" w:rsidTr="00FB5691">
        <w:trPr>
          <w:cantSplit/>
        </w:trPr>
        <w:tc>
          <w:tcPr>
            <w:tcW w:w="3060" w:type="dxa"/>
            <w:shd w:val="clear" w:color="auto" w:fill="auto"/>
          </w:tcPr>
          <w:p w:rsidR="00053B89" w:rsidRPr="00082056" w:rsidRDefault="00053B89" w:rsidP="00053B8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3B89" w:rsidRPr="00FB5691" w:rsidTr="00FB5691">
        <w:trPr>
          <w:cantSplit/>
        </w:trPr>
        <w:tc>
          <w:tcPr>
            <w:tcW w:w="3060" w:type="dxa"/>
            <w:shd w:val="clear" w:color="auto" w:fill="auto"/>
          </w:tcPr>
          <w:p w:rsidR="00053B89" w:rsidRPr="00082056" w:rsidRDefault="00053B89" w:rsidP="00053B89">
            <w:pPr>
              <w:ind w:left="37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5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7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6.53</w:t>
            </w: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1,095</w:t>
            </w: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1,095</w:t>
            </w:r>
          </w:p>
        </w:tc>
      </w:tr>
      <w:tr w:rsidR="00053B89" w:rsidRPr="00FB5691" w:rsidTr="00FB5691">
        <w:trPr>
          <w:cantSplit/>
        </w:trPr>
        <w:tc>
          <w:tcPr>
            <w:tcW w:w="3060" w:type="dxa"/>
            <w:shd w:val="clear" w:color="auto" w:fill="auto"/>
          </w:tcPr>
          <w:p w:rsidR="00053B89" w:rsidRPr="00082056" w:rsidRDefault="00053B89" w:rsidP="00053B8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82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3B89" w:rsidRPr="00FB5691" w:rsidTr="00FB5691">
        <w:trPr>
          <w:cantSplit/>
        </w:trPr>
        <w:tc>
          <w:tcPr>
            <w:tcW w:w="3060" w:type="dxa"/>
            <w:shd w:val="clear" w:color="auto" w:fill="auto"/>
          </w:tcPr>
          <w:p w:rsidR="00053B89" w:rsidRPr="00082056" w:rsidRDefault="00053B89" w:rsidP="00053B89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08205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7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</w:tabs>
              <w:spacing w:line="240" w:lineRule="atLeast"/>
              <w:ind w:left="-15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6.53</w:t>
            </w: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</w:rPr>
              <w:t>7,325</w:t>
            </w:r>
          </w:p>
        </w:tc>
        <w:tc>
          <w:tcPr>
            <w:tcW w:w="19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082056">
              <w:rPr>
                <w:rFonts w:ascii="Angsana New" w:hAnsi="Angsana New" w:cs="Angsana New"/>
                <w:sz w:val="30"/>
                <w:szCs w:val="30"/>
              </w:rPr>
              <w:t>7,325</w:t>
            </w:r>
          </w:p>
        </w:tc>
      </w:tr>
      <w:tr w:rsidR="00053B89" w:rsidRPr="00FB5691" w:rsidTr="007B6C9C">
        <w:trPr>
          <w:cantSplit/>
        </w:trPr>
        <w:tc>
          <w:tcPr>
            <w:tcW w:w="3060" w:type="dxa"/>
            <w:shd w:val="clear" w:color="auto" w:fill="auto"/>
          </w:tcPr>
          <w:p w:rsidR="00053B89" w:rsidRPr="00082056" w:rsidRDefault="00053B89" w:rsidP="00053B8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820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1,095</w:t>
            </w: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20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7,325</w:t>
            </w:r>
          </w:p>
        </w:tc>
        <w:tc>
          <w:tcPr>
            <w:tcW w:w="191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20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B89" w:rsidRPr="00082056" w:rsidRDefault="00053B89" w:rsidP="00053B8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20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8,420</w:t>
            </w:r>
          </w:p>
        </w:tc>
      </w:tr>
    </w:tbl>
    <w:p w:rsidR="00773F5B" w:rsidRDefault="005E6C18" w:rsidP="005E6C18">
      <w:pPr>
        <w:tabs>
          <w:tab w:val="left" w:pos="540"/>
        </w:tabs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2010CA" w:rsidRDefault="00773F5B" w:rsidP="005E6C18">
      <w:pPr>
        <w:tabs>
          <w:tab w:val="left" w:pos="540"/>
        </w:tabs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2010CA" w:rsidRDefault="002010CA">
      <w:pPr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:rsidR="00BF2159" w:rsidRPr="002E2783" w:rsidRDefault="002010CA" w:rsidP="005E6C18">
      <w:pPr>
        <w:tabs>
          <w:tab w:val="left" w:pos="540"/>
        </w:tabs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BF2159" w:rsidRPr="002E278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BF2159" w:rsidRPr="005E7E21" w:rsidRDefault="00BF2159" w:rsidP="00CC6F51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:rsidR="00773F5B" w:rsidRPr="0012462A" w:rsidRDefault="0012462A" w:rsidP="0012462A">
      <w:pPr>
        <w:ind w:right="-25" w:firstLine="547"/>
        <w:jc w:val="both"/>
        <w:rPr>
          <w:rFonts w:ascii="Angsana New" w:eastAsia="Cordia New" w:hAnsi="Angsana New"/>
          <w:sz w:val="30"/>
          <w:szCs w:val="30"/>
        </w:rPr>
      </w:pPr>
      <w:r w:rsidRPr="0012462A">
        <w:rPr>
          <w:rFonts w:ascii="Angsana New" w:eastAsia="Cordia New" w:hAnsi="Angsana New"/>
          <w:sz w:val="30"/>
          <w:szCs w:val="30"/>
          <w:cs/>
        </w:rPr>
        <w:t>กลุ่มบริษัทดำเนินธุรกิจหลักเป็นเงินบาท บริษัทไม่มีความเสี่ยงที่เป็นสาระสำคัญจากเงินตราต่างประเทศ</w:t>
      </w:r>
    </w:p>
    <w:p w:rsidR="0012462A" w:rsidRDefault="0012462A" w:rsidP="00CC6F51">
      <w:pPr>
        <w:ind w:left="547" w:right="-25"/>
        <w:jc w:val="both"/>
        <w:rPr>
          <w:rFonts w:ascii="Angsana New" w:eastAsia="Cordia New" w:hAnsi="Angsana New"/>
          <w:b/>
          <w:bCs/>
          <w:i/>
          <w:iCs/>
          <w:sz w:val="30"/>
          <w:szCs w:val="30"/>
        </w:rPr>
      </w:pPr>
    </w:p>
    <w:p w:rsidR="00DD18EE" w:rsidRPr="001240C8" w:rsidRDefault="00DD18EE" w:rsidP="00CC6F51">
      <w:pPr>
        <w:ind w:left="547" w:right="-25"/>
        <w:jc w:val="both"/>
        <w:rPr>
          <w:rFonts w:ascii="Angsana New" w:eastAsia="Cordia New" w:hAnsi="Angsana New"/>
          <w:b/>
          <w:bCs/>
          <w:i/>
          <w:iCs/>
          <w:sz w:val="30"/>
          <w:szCs w:val="30"/>
        </w:rPr>
      </w:pPr>
      <w:r w:rsidRPr="001240C8">
        <w:rPr>
          <w:rFonts w:ascii="Angsana New" w:eastAsia="Cordi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DD18EE" w:rsidRPr="001240C8" w:rsidRDefault="00DD18EE" w:rsidP="00CC6F51">
      <w:pPr>
        <w:ind w:left="547" w:right="-25"/>
        <w:jc w:val="both"/>
        <w:rPr>
          <w:rFonts w:ascii="Angsana New" w:eastAsia="Cordia New" w:hAnsi="Angsana New"/>
          <w:sz w:val="30"/>
          <w:szCs w:val="30"/>
        </w:rPr>
      </w:pPr>
    </w:p>
    <w:p w:rsidR="00DD18EE" w:rsidRPr="001240C8" w:rsidRDefault="00D52B9F" w:rsidP="00CC6F51">
      <w:pPr>
        <w:ind w:left="547" w:right="-25"/>
        <w:jc w:val="thaiDistribute"/>
        <w:rPr>
          <w:rFonts w:ascii="Angsana New" w:eastAsia="Cordia New" w:hAnsi="Angsana New"/>
          <w:sz w:val="30"/>
          <w:szCs w:val="30"/>
        </w:rPr>
      </w:pPr>
      <w:r>
        <w:rPr>
          <w:rFonts w:ascii="Angsana New" w:eastAsia="Cordia New" w:hAnsi="Angsana New"/>
          <w:sz w:val="30"/>
          <w:szCs w:val="30"/>
          <w:cs/>
        </w:rPr>
        <w:t>ความเสี่ยงทางด้านสินเชื่อ คือ</w:t>
      </w:r>
      <w:r w:rsidR="00DD18EE" w:rsidRPr="001240C8">
        <w:rPr>
          <w:rFonts w:ascii="Angsana New" w:eastAsia="Cordia New" w:hAnsi="Angsana New"/>
          <w:sz w:val="30"/>
          <w:szCs w:val="30"/>
          <w:cs/>
        </w:rPr>
        <w:t xml:space="preserve">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 </w:t>
      </w:r>
    </w:p>
    <w:p w:rsidR="00DD18EE" w:rsidRPr="001240C8" w:rsidRDefault="00DD18EE" w:rsidP="00CC6F51">
      <w:pPr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:rsidR="00DD18EE" w:rsidRPr="001240C8" w:rsidRDefault="00DD18EE" w:rsidP="00CC6F51">
      <w:pPr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1240C8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</w:t>
      </w:r>
      <w:r w:rsidR="00CC6F51">
        <w:rPr>
          <w:rFonts w:ascii="Angsana New" w:hAnsi="Angsana New"/>
          <w:sz w:val="30"/>
          <w:szCs w:val="30"/>
          <w:cs/>
        </w:rPr>
        <w:t xml:space="preserve">้านสินเชื่อดังกล่าวโดยสม่ำเสมอ </w:t>
      </w:r>
      <w:r w:rsidRPr="001240C8">
        <w:rPr>
          <w:rFonts w:ascii="Angsana New" w:hAnsi="Angsana New"/>
          <w:sz w:val="30"/>
          <w:szCs w:val="30"/>
          <w:cs/>
        </w:rPr>
        <w:t>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</w:t>
      </w:r>
      <w:r w:rsidR="00CC6F51">
        <w:rPr>
          <w:rFonts w:ascii="Angsana New" w:hAnsi="Angsana New"/>
          <w:sz w:val="30"/>
          <w:szCs w:val="30"/>
          <w:cs/>
        </w:rPr>
        <w:t xml:space="preserve">่ยงจากสินเชื่อที่เป็นสาระสำคัญ </w:t>
      </w:r>
      <w:r w:rsidRPr="001240C8">
        <w:rPr>
          <w:rFonts w:ascii="Angsana New" w:hAnsi="Angsana New"/>
          <w:sz w:val="30"/>
          <w:szCs w:val="30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DD18EE" w:rsidRPr="001240C8" w:rsidRDefault="00DD18EE" w:rsidP="00CC6F51">
      <w:pPr>
        <w:ind w:left="547"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DD18EE" w:rsidRPr="001240C8" w:rsidRDefault="00DD18EE" w:rsidP="00CC6F51">
      <w:pPr>
        <w:ind w:left="547" w:right="-25"/>
        <w:rPr>
          <w:rFonts w:ascii="Angsana New" w:eastAsia="Cordia New" w:hAnsi="Angsana New"/>
          <w:b/>
          <w:bCs/>
          <w:i/>
          <w:iCs/>
          <w:sz w:val="30"/>
          <w:szCs w:val="30"/>
        </w:rPr>
      </w:pPr>
      <w:r w:rsidRPr="001240C8">
        <w:rPr>
          <w:rFonts w:ascii="Angsana New" w:eastAsia="Cordi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DD18EE" w:rsidRPr="001240C8" w:rsidRDefault="00DD18EE" w:rsidP="00CC6F51">
      <w:pPr>
        <w:ind w:left="547" w:right="-25"/>
        <w:jc w:val="both"/>
        <w:rPr>
          <w:rFonts w:ascii="Angsana New" w:eastAsia="Cordia New" w:hAnsi="Angsana New"/>
          <w:sz w:val="30"/>
          <w:szCs w:val="30"/>
        </w:rPr>
      </w:pPr>
    </w:p>
    <w:p w:rsidR="00DD18EE" w:rsidRPr="001240C8" w:rsidRDefault="00DD18EE" w:rsidP="00CC6F51">
      <w:pPr>
        <w:ind w:left="547" w:right="-25"/>
        <w:jc w:val="thaiDistribute"/>
        <w:rPr>
          <w:rFonts w:ascii="Angsana New" w:eastAsia="Cordia New" w:hAnsi="Angsana New"/>
          <w:sz w:val="30"/>
          <w:szCs w:val="30"/>
        </w:rPr>
      </w:pPr>
      <w:r w:rsidRPr="001240C8">
        <w:rPr>
          <w:rFonts w:ascii="Angsana New" w:eastAsia="Cordi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DF2CA3" w:rsidRPr="001240C8" w:rsidRDefault="00DF2CA3" w:rsidP="00CC6F51">
      <w:pPr>
        <w:ind w:left="547"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2975CE" w:rsidRPr="001240C8" w:rsidRDefault="002975CE" w:rsidP="002975CE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40C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2975CE" w:rsidRPr="00742988" w:rsidRDefault="002975CE" w:rsidP="002975CE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BB026E" w:rsidRPr="003C47FE" w:rsidRDefault="00BB026E" w:rsidP="00BB026E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สินทรัพย์และหนี้สินทางการเงินส่วนใหญ่ของ</w:t>
      </w:r>
      <w:r w:rsidR="00B3183E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 xml:space="preserve">บริษัทจัดอยู่ในประเภทระยะสั้น </w:t>
      </w:r>
      <w:r w:rsidR="00B3183E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 xml:space="preserve">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:rsidR="00BB026E" w:rsidRPr="001310C0" w:rsidRDefault="00BB026E" w:rsidP="00BB026E">
      <w:pPr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BB026E" w:rsidRPr="003C47FE" w:rsidRDefault="00BB026E" w:rsidP="00BB026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C47FE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:rsidR="005C73F1" w:rsidRDefault="005C73F1" w:rsidP="005C73F1">
      <w:pPr>
        <w:tabs>
          <w:tab w:val="left" w:pos="540"/>
          <w:tab w:val="left" w:pos="630"/>
        </w:tabs>
        <w:ind w:left="720"/>
        <w:rPr>
          <w:rFonts w:ascii="Angsana New" w:hAnsi="Angsana New"/>
          <w:b/>
          <w:bCs/>
          <w:sz w:val="30"/>
          <w:szCs w:val="30"/>
        </w:rPr>
      </w:pPr>
    </w:p>
    <w:p w:rsidR="0085095F" w:rsidRDefault="0085095F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2F2D40" w:rsidRDefault="002F2D40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/>
          <w:bCs/>
          <w:sz w:val="30"/>
          <w:szCs w:val="30"/>
        </w:rPr>
      </w:pPr>
      <w:r w:rsidRPr="00B24D50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:rsidR="00DF2CA3" w:rsidRPr="005E7E21" w:rsidRDefault="00DF2CA3" w:rsidP="00DF2CA3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35"/>
        <w:gridCol w:w="1072"/>
        <w:gridCol w:w="236"/>
        <w:gridCol w:w="1129"/>
        <w:gridCol w:w="265"/>
        <w:gridCol w:w="1070"/>
        <w:gridCol w:w="252"/>
        <w:gridCol w:w="1111"/>
      </w:tblGrid>
      <w:tr w:rsidR="003566B5" w:rsidRPr="002A7CAF" w:rsidTr="00053B89">
        <w:trPr>
          <w:tblHeader/>
        </w:trPr>
        <w:tc>
          <w:tcPr>
            <w:tcW w:w="2231" w:type="pct"/>
            <w:shd w:val="clear" w:color="auto" w:fill="auto"/>
          </w:tcPr>
          <w:p w:rsidR="000E4A50" w:rsidRPr="002A7CAF" w:rsidRDefault="000E4A50" w:rsidP="006D4E1D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14" w:type="pct"/>
            <w:gridSpan w:val="3"/>
            <w:shd w:val="clear" w:color="auto" w:fill="auto"/>
          </w:tcPr>
          <w:p w:rsidR="000E4A50" w:rsidRPr="002A7CAF" w:rsidRDefault="000E4A50" w:rsidP="000E4A50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:rsidR="000E4A50" w:rsidRPr="002A7CAF" w:rsidRDefault="000E4A50" w:rsidP="006D4E1D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shd w:val="clear" w:color="auto" w:fill="auto"/>
          </w:tcPr>
          <w:p w:rsidR="000E4A50" w:rsidRPr="002A7CAF" w:rsidRDefault="000E4A50" w:rsidP="006D4E1D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6B5" w:rsidRPr="007E03D1" w:rsidTr="00053B89">
        <w:trPr>
          <w:tblHeader/>
        </w:trPr>
        <w:tc>
          <w:tcPr>
            <w:tcW w:w="2231" w:type="pct"/>
            <w:shd w:val="clear" w:color="auto" w:fill="auto"/>
          </w:tcPr>
          <w:p w:rsidR="00DF2CA3" w:rsidRPr="002A7CAF" w:rsidRDefault="00DF2CA3" w:rsidP="006D4E1D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:rsidR="00DF2CA3" w:rsidRPr="00053B89" w:rsidRDefault="00053B89" w:rsidP="006D4E1D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B89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7" w:type="pct"/>
            <w:shd w:val="clear" w:color="auto" w:fill="auto"/>
          </w:tcPr>
          <w:p w:rsidR="00DF2CA3" w:rsidRPr="00053B89" w:rsidRDefault="00DF2CA3" w:rsidP="006D4E1D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:rsidR="00DF2CA3" w:rsidRPr="00053B89" w:rsidRDefault="00053B89" w:rsidP="006D4E1D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B89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3" w:type="pct"/>
            <w:shd w:val="clear" w:color="auto" w:fill="auto"/>
          </w:tcPr>
          <w:p w:rsidR="00DF2CA3" w:rsidRPr="00053B89" w:rsidRDefault="00DF2CA3" w:rsidP="006D4E1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DF2CA3" w:rsidRPr="00053B89" w:rsidRDefault="00053B89" w:rsidP="006D4E1D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B89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6" w:type="pct"/>
            <w:shd w:val="clear" w:color="auto" w:fill="auto"/>
          </w:tcPr>
          <w:p w:rsidR="00DF2CA3" w:rsidRPr="00053B89" w:rsidRDefault="00DF2CA3" w:rsidP="006D4E1D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DF2CA3" w:rsidRPr="007E03D1" w:rsidRDefault="00053B89" w:rsidP="006D4E1D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DF2CA3" w:rsidRPr="002A7CAF" w:rsidTr="00053B89">
        <w:trPr>
          <w:tblHeader/>
        </w:trPr>
        <w:tc>
          <w:tcPr>
            <w:tcW w:w="2231" w:type="pct"/>
          </w:tcPr>
          <w:p w:rsidR="00DF2CA3" w:rsidRPr="002A7CAF" w:rsidRDefault="00DF2CA3" w:rsidP="006D4E1D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9" w:type="pct"/>
            <w:gridSpan w:val="7"/>
          </w:tcPr>
          <w:p w:rsidR="00DF2CA3" w:rsidRPr="002A7CAF" w:rsidRDefault="00DF2CA3" w:rsidP="006D4E1D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66B5" w:rsidRPr="002A7CAF" w:rsidTr="00053B89">
        <w:tc>
          <w:tcPr>
            <w:tcW w:w="2231" w:type="pct"/>
          </w:tcPr>
          <w:p w:rsidR="00803703" w:rsidRDefault="00803703" w:rsidP="00D413D7">
            <w:pPr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จำนวนเงินขั้นต่ำที่ต้องจ่ายในอนาคตภายใต้สัญญา</w:t>
            </w:r>
          </w:p>
          <w:p w:rsidR="00DF2CA3" w:rsidRPr="00D42F23" w:rsidRDefault="00803703" w:rsidP="00D413D7">
            <w:pPr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เช่าดำเนินงาน</w:t>
            </w:r>
            <w:r w:rsidR="00E522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และบริการ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578" w:type="pct"/>
          </w:tcPr>
          <w:p w:rsidR="00DF2CA3" w:rsidRPr="002A7CAF" w:rsidRDefault="00DF2CA3" w:rsidP="006D4E1D">
            <w:pPr>
              <w:pStyle w:val="BodyText"/>
              <w:tabs>
                <w:tab w:val="decimal" w:pos="522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DF2CA3" w:rsidRPr="002A7CAF" w:rsidRDefault="00DF2CA3" w:rsidP="006D4E1D">
            <w:pPr>
              <w:pStyle w:val="BodyText"/>
              <w:tabs>
                <w:tab w:val="decimal" w:pos="873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DF2CA3" w:rsidRPr="002A7CAF" w:rsidRDefault="00DF2CA3" w:rsidP="006D4E1D">
            <w:pPr>
              <w:pStyle w:val="BodyText"/>
              <w:tabs>
                <w:tab w:val="decimal" w:pos="522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DF2CA3" w:rsidRPr="002A7CAF" w:rsidRDefault="00DF2CA3" w:rsidP="006D4E1D">
            <w:pPr>
              <w:pStyle w:val="BodyText"/>
              <w:tabs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F2CA3" w:rsidRPr="002A7CAF" w:rsidRDefault="00DF2CA3" w:rsidP="006D4E1D">
            <w:pPr>
              <w:pStyle w:val="BodyText"/>
              <w:tabs>
                <w:tab w:val="decimal" w:pos="522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DF2CA3" w:rsidRPr="002A7CAF" w:rsidRDefault="00DF2CA3" w:rsidP="006D4E1D">
            <w:pPr>
              <w:pStyle w:val="BodyText"/>
              <w:tabs>
                <w:tab w:val="decimal" w:pos="873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DF2CA3" w:rsidRPr="002A7CAF" w:rsidRDefault="00DF2CA3" w:rsidP="006D4E1D">
            <w:pPr>
              <w:pStyle w:val="BodyText"/>
              <w:tabs>
                <w:tab w:val="decimal" w:pos="522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3B89" w:rsidRPr="002A7CAF" w:rsidTr="00053B89">
        <w:tc>
          <w:tcPr>
            <w:tcW w:w="2231" w:type="pct"/>
          </w:tcPr>
          <w:p w:rsidR="00053B89" w:rsidRPr="00BF4BDF" w:rsidRDefault="00053B89" w:rsidP="00053B89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4BD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78" w:type="pct"/>
            <w:vAlign w:val="center"/>
          </w:tcPr>
          <w:p w:rsidR="00053B89" w:rsidRDefault="008D0C75" w:rsidP="00053B8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8D0C75">
              <w:rPr>
                <w:rFonts w:ascii="Angsana New" w:hAnsi="Angsana New"/>
                <w:sz w:val="30"/>
                <w:szCs w:val="30"/>
              </w:rPr>
              <w:t>5,034</w:t>
            </w:r>
          </w:p>
        </w:tc>
        <w:tc>
          <w:tcPr>
            <w:tcW w:w="127" w:type="pct"/>
            <w:vAlign w:val="center"/>
          </w:tcPr>
          <w:p w:rsidR="00053B89" w:rsidRDefault="00053B89" w:rsidP="00053B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center"/>
          </w:tcPr>
          <w:p w:rsidR="00053B89" w:rsidRDefault="00053B89" w:rsidP="00053B8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5,924</w:t>
            </w:r>
          </w:p>
        </w:tc>
        <w:tc>
          <w:tcPr>
            <w:tcW w:w="143" w:type="pct"/>
            <w:vAlign w:val="center"/>
          </w:tcPr>
          <w:p w:rsidR="00053B89" w:rsidRDefault="00053B89" w:rsidP="00053B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:rsidR="00053B89" w:rsidRDefault="00FC54A9" w:rsidP="00053B89">
            <w:pPr>
              <w:tabs>
                <w:tab w:val="decimal" w:pos="791"/>
              </w:tabs>
              <w:ind w:right="-168"/>
              <w:rPr>
                <w:rFonts w:ascii="Angsana New" w:hAnsi="Angsana New"/>
                <w:sz w:val="30"/>
                <w:szCs w:val="30"/>
              </w:rPr>
            </w:pPr>
            <w:r w:rsidRPr="00FC54A9">
              <w:rPr>
                <w:rFonts w:ascii="Angsana New" w:hAnsi="Angsana New"/>
                <w:sz w:val="30"/>
                <w:szCs w:val="30"/>
              </w:rPr>
              <w:t>2,694</w:t>
            </w:r>
          </w:p>
        </w:tc>
        <w:tc>
          <w:tcPr>
            <w:tcW w:w="136" w:type="pct"/>
            <w:vAlign w:val="center"/>
          </w:tcPr>
          <w:p w:rsidR="00053B89" w:rsidRDefault="00053B89" w:rsidP="00053B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:rsidR="00053B89" w:rsidRDefault="00053B89" w:rsidP="00053B89">
            <w:pPr>
              <w:tabs>
                <w:tab w:val="decimal" w:pos="791"/>
              </w:tabs>
              <w:ind w:righ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4,548</w:t>
            </w:r>
          </w:p>
        </w:tc>
      </w:tr>
      <w:tr w:rsidR="00053B89" w:rsidRPr="002A7CAF" w:rsidTr="00053B89">
        <w:tc>
          <w:tcPr>
            <w:tcW w:w="2231" w:type="pct"/>
          </w:tcPr>
          <w:p w:rsidR="00053B89" w:rsidRPr="00BF4BDF" w:rsidRDefault="00053B89" w:rsidP="00053B89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4BDF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78" w:type="pct"/>
            <w:vAlign w:val="center"/>
          </w:tcPr>
          <w:p w:rsidR="00053B89" w:rsidRDefault="008D0C75" w:rsidP="00053B8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8D0C75">
              <w:rPr>
                <w:rFonts w:ascii="Angsana New" w:hAnsi="Angsana New"/>
                <w:sz w:val="30"/>
                <w:szCs w:val="30"/>
              </w:rPr>
              <w:t>3,701</w:t>
            </w:r>
          </w:p>
        </w:tc>
        <w:tc>
          <w:tcPr>
            <w:tcW w:w="127" w:type="pct"/>
            <w:vAlign w:val="center"/>
          </w:tcPr>
          <w:p w:rsidR="00053B89" w:rsidRDefault="00053B89" w:rsidP="00053B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center"/>
          </w:tcPr>
          <w:p w:rsidR="00053B89" w:rsidRDefault="00053B89" w:rsidP="00053B8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3,857</w:t>
            </w:r>
          </w:p>
        </w:tc>
        <w:tc>
          <w:tcPr>
            <w:tcW w:w="143" w:type="pct"/>
            <w:vAlign w:val="center"/>
          </w:tcPr>
          <w:p w:rsidR="00053B89" w:rsidRDefault="00053B89" w:rsidP="00053B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:rsidR="00053B89" w:rsidRDefault="00FC54A9" w:rsidP="00053B89">
            <w:pPr>
              <w:tabs>
                <w:tab w:val="decimal" w:pos="791"/>
              </w:tabs>
              <w:ind w:right="-168"/>
              <w:rPr>
                <w:rFonts w:ascii="Angsana New" w:hAnsi="Angsana New"/>
                <w:sz w:val="30"/>
                <w:szCs w:val="30"/>
              </w:rPr>
            </w:pPr>
            <w:r w:rsidRPr="00FC54A9">
              <w:rPr>
                <w:rFonts w:ascii="Angsana New" w:hAnsi="Angsana New"/>
                <w:sz w:val="30"/>
                <w:szCs w:val="30"/>
              </w:rPr>
              <w:t>1,741</w:t>
            </w:r>
          </w:p>
        </w:tc>
        <w:tc>
          <w:tcPr>
            <w:tcW w:w="136" w:type="pct"/>
            <w:vAlign w:val="center"/>
          </w:tcPr>
          <w:p w:rsidR="00053B89" w:rsidRDefault="00053B89" w:rsidP="00053B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:rsidR="00053B89" w:rsidRDefault="00053B89" w:rsidP="00053B89">
            <w:pPr>
              <w:tabs>
                <w:tab w:val="decimal" w:pos="791"/>
              </w:tabs>
              <w:ind w:righ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2,320</w:t>
            </w:r>
          </w:p>
        </w:tc>
      </w:tr>
      <w:tr w:rsidR="00053B89" w:rsidRPr="002A7CAF" w:rsidTr="00053B89">
        <w:tc>
          <w:tcPr>
            <w:tcW w:w="2231" w:type="pct"/>
          </w:tcPr>
          <w:p w:rsidR="00053B89" w:rsidRPr="00BF4BDF" w:rsidRDefault="00053B89" w:rsidP="00053B89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4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53B89" w:rsidRDefault="008D0C75" w:rsidP="0085095F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C75">
              <w:rPr>
                <w:rFonts w:ascii="Angsana New" w:hAnsi="Angsana New"/>
                <w:b/>
                <w:bCs/>
                <w:sz w:val="30"/>
                <w:szCs w:val="30"/>
              </w:rPr>
              <w:t>8,735</w:t>
            </w:r>
          </w:p>
        </w:tc>
        <w:tc>
          <w:tcPr>
            <w:tcW w:w="127" w:type="pct"/>
            <w:tcBorders>
              <w:bottom w:val="nil"/>
            </w:tcBorders>
            <w:vAlign w:val="center"/>
          </w:tcPr>
          <w:p w:rsidR="00053B89" w:rsidRDefault="00053B89" w:rsidP="00053B8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53B89" w:rsidRDefault="00053B89" w:rsidP="00053B89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9,781</w:t>
            </w:r>
          </w:p>
        </w:tc>
        <w:tc>
          <w:tcPr>
            <w:tcW w:w="143" w:type="pct"/>
            <w:tcBorders>
              <w:bottom w:val="nil"/>
            </w:tcBorders>
            <w:vAlign w:val="center"/>
          </w:tcPr>
          <w:p w:rsidR="00053B89" w:rsidRDefault="00053B89" w:rsidP="00053B8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53B89" w:rsidRDefault="00FC54A9" w:rsidP="00053B89">
            <w:pPr>
              <w:tabs>
                <w:tab w:val="decimal" w:pos="791"/>
              </w:tabs>
              <w:ind w:righ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54A9">
              <w:rPr>
                <w:rFonts w:ascii="Angsana New" w:hAnsi="Angsana New"/>
                <w:b/>
                <w:bCs/>
                <w:sz w:val="30"/>
                <w:szCs w:val="30"/>
              </w:rPr>
              <w:t>4,435</w:t>
            </w:r>
          </w:p>
        </w:tc>
        <w:tc>
          <w:tcPr>
            <w:tcW w:w="136" w:type="pct"/>
            <w:tcBorders>
              <w:bottom w:val="nil"/>
            </w:tcBorders>
            <w:vAlign w:val="center"/>
          </w:tcPr>
          <w:p w:rsidR="00053B89" w:rsidRDefault="00053B89" w:rsidP="00053B8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53B89" w:rsidRDefault="00053B89" w:rsidP="00053B89">
            <w:pPr>
              <w:tabs>
                <w:tab w:val="decimal" w:pos="791"/>
              </w:tabs>
              <w:ind w:righ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6,868</w:t>
            </w:r>
          </w:p>
        </w:tc>
      </w:tr>
    </w:tbl>
    <w:p w:rsidR="00F52857" w:rsidRPr="005E7E21" w:rsidRDefault="00F52857" w:rsidP="00DF2CA3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F2CA3" w:rsidRDefault="008E1511" w:rsidP="006D6A6F">
      <w:pPr>
        <w:tabs>
          <w:tab w:val="left" w:pos="720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DF2CA3" w:rsidRPr="00BF4BDF">
        <w:rPr>
          <w:rFonts w:ascii="Angsana New" w:hAnsi="Angsana New"/>
          <w:sz w:val="30"/>
          <w:szCs w:val="30"/>
          <w:cs/>
        </w:rPr>
        <w:t>ได้ทำสัญญาเช่าดำเนินงานที่</w:t>
      </w:r>
      <w:r w:rsidR="00DF2CA3" w:rsidRPr="0035085A">
        <w:rPr>
          <w:rFonts w:ascii="Angsana New" w:hAnsi="Angsana New"/>
          <w:sz w:val="30"/>
          <w:szCs w:val="30"/>
          <w:cs/>
        </w:rPr>
        <w:t>เกี่ยวข้องกับการเช่าที่ดิน พื้นที่ในอาคาร และสัญญาให้บริการ โดยอายุ</w:t>
      </w:r>
      <w:r w:rsidR="002010CA">
        <w:rPr>
          <w:rFonts w:ascii="Angsana New" w:hAnsi="Angsana New"/>
          <w:sz w:val="30"/>
          <w:szCs w:val="30"/>
        </w:rPr>
        <w:br/>
      </w:r>
      <w:r w:rsidR="00DF2CA3" w:rsidRPr="0035085A">
        <w:rPr>
          <w:rFonts w:ascii="Angsana New" w:hAnsi="Angsana New"/>
          <w:sz w:val="30"/>
          <w:szCs w:val="30"/>
          <w:cs/>
        </w:rPr>
        <w:t xml:space="preserve">ของสัญญามีระยะเวลาตั้งแต่ </w:t>
      </w:r>
      <w:r w:rsidR="0035085A" w:rsidRPr="0035085A">
        <w:rPr>
          <w:rFonts w:ascii="Angsana New" w:hAnsi="Angsana New"/>
          <w:sz w:val="30"/>
          <w:szCs w:val="30"/>
        </w:rPr>
        <w:t>1</w:t>
      </w:r>
      <w:r w:rsidR="00DF2CA3" w:rsidRPr="0035085A">
        <w:rPr>
          <w:rFonts w:ascii="Angsana New" w:hAnsi="Angsana New"/>
          <w:sz w:val="30"/>
          <w:szCs w:val="30"/>
          <w:cs/>
        </w:rPr>
        <w:t xml:space="preserve"> ถึง </w:t>
      </w:r>
      <w:r w:rsidR="0035085A" w:rsidRPr="0035085A">
        <w:rPr>
          <w:rFonts w:ascii="Angsana New" w:hAnsi="Angsana New"/>
          <w:sz w:val="30"/>
          <w:szCs w:val="30"/>
        </w:rPr>
        <w:t>5</w:t>
      </w:r>
      <w:r w:rsidR="00DF2CA3" w:rsidRPr="0035085A">
        <w:rPr>
          <w:rFonts w:ascii="Angsana New" w:hAnsi="Angsana New"/>
          <w:sz w:val="30"/>
          <w:szCs w:val="30"/>
          <w:cs/>
        </w:rPr>
        <w:t xml:space="preserve"> ปี</w:t>
      </w:r>
    </w:p>
    <w:p w:rsidR="00BB026E" w:rsidRPr="00BF4BDF" w:rsidRDefault="00BB026E" w:rsidP="006D6A6F">
      <w:pPr>
        <w:tabs>
          <w:tab w:val="left" w:pos="720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:rsidR="001A6BC2" w:rsidRDefault="001A6BC2">
      <w:pPr>
        <w:rPr>
          <w:sz w:val="2"/>
          <w:szCs w:val="2"/>
        </w:rPr>
      </w:pPr>
    </w:p>
    <w:p w:rsidR="00BB026E" w:rsidRPr="001A6BC2" w:rsidRDefault="00BB026E">
      <w:pPr>
        <w:rPr>
          <w:sz w:val="2"/>
          <w:szCs w:val="2"/>
        </w:rPr>
      </w:pP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7"/>
        <w:gridCol w:w="1063"/>
        <w:gridCol w:w="273"/>
        <w:gridCol w:w="1096"/>
        <w:gridCol w:w="271"/>
        <w:gridCol w:w="1085"/>
        <w:gridCol w:w="249"/>
        <w:gridCol w:w="1094"/>
      </w:tblGrid>
      <w:tr w:rsidR="000E4A50" w:rsidRPr="002A7CAF" w:rsidTr="003566B5">
        <w:trPr>
          <w:tblHeader/>
        </w:trPr>
        <w:tc>
          <w:tcPr>
            <w:tcW w:w="2238" w:type="pct"/>
            <w:shd w:val="clear" w:color="auto" w:fill="auto"/>
          </w:tcPr>
          <w:p w:rsidR="000E4A50" w:rsidRPr="002A7CAF" w:rsidRDefault="001A6BC2" w:rsidP="006D4E1D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="000E4A5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09" w:type="pct"/>
            <w:gridSpan w:val="3"/>
            <w:shd w:val="clear" w:color="auto" w:fill="auto"/>
          </w:tcPr>
          <w:p w:rsidR="000E4A50" w:rsidRPr="002A7CAF" w:rsidRDefault="000E4A50" w:rsidP="000E4A50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B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0E4A50" w:rsidRPr="002A7CAF" w:rsidRDefault="000E4A50" w:rsidP="006D4E1D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shd w:val="clear" w:color="auto" w:fill="auto"/>
          </w:tcPr>
          <w:p w:rsidR="000E4A50" w:rsidRPr="002A7CAF" w:rsidRDefault="000E4A50" w:rsidP="006D4E1D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6B5" w:rsidRPr="007E03D1" w:rsidTr="003566B5">
        <w:trPr>
          <w:tblHeader/>
        </w:trPr>
        <w:tc>
          <w:tcPr>
            <w:tcW w:w="2238" w:type="pct"/>
            <w:shd w:val="clear" w:color="auto" w:fill="auto"/>
          </w:tcPr>
          <w:p w:rsidR="003566B5" w:rsidRPr="002A7CAF" w:rsidRDefault="003566B5" w:rsidP="003566B5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:rsidR="003566B5" w:rsidRPr="00053B89" w:rsidRDefault="00053B89" w:rsidP="003566B5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B89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  <w:shd w:val="clear" w:color="auto" w:fill="auto"/>
          </w:tcPr>
          <w:p w:rsidR="003566B5" w:rsidRPr="00053B89" w:rsidRDefault="003566B5" w:rsidP="003566B5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3566B5" w:rsidRPr="00053B89" w:rsidRDefault="00053B89" w:rsidP="003566B5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B89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:rsidR="003566B5" w:rsidRPr="00053B89" w:rsidRDefault="003566B5" w:rsidP="003566B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3566B5" w:rsidRPr="00053B89" w:rsidRDefault="00053B89" w:rsidP="003566B5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B89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4" w:type="pct"/>
            <w:shd w:val="clear" w:color="auto" w:fill="auto"/>
          </w:tcPr>
          <w:p w:rsidR="003566B5" w:rsidRPr="00053B89" w:rsidRDefault="003566B5" w:rsidP="003566B5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3566B5" w:rsidRPr="00053B89" w:rsidRDefault="00053B89" w:rsidP="003566B5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B89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3566B5" w:rsidRPr="002A7CAF" w:rsidTr="003566B5">
        <w:trPr>
          <w:tblHeader/>
        </w:trPr>
        <w:tc>
          <w:tcPr>
            <w:tcW w:w="2238" w:type="pct"/>
          </w:tcPr>
          <w:p w:rsidR="003566B5" w:rsidRPr="002A7CAF" w:rsidRDefault="003566B5" w:rsidP="003566B5">
            <w:pPr>
              <w:pStyle w:val="BodyText"/>
              <w:spacing w:after="0"/>
              <w:ind w:right="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:rsidR="003566B5" w:rsidRPr="002A7CAF" w:rsidRDefault="003566B5" w:rsidP="003566B5">
            <w:pPr>
              <w:pStyle w:val="BodyText"/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66B5" w:rsidRPr="002A7CAF" w:rsidTr="003566B5">
        <w:tc>
          <w:tcPr>
            <w:tcW w:w="2238" w:type="pct"/>
            <w:shd w:val="clear" w:color="auto" w:fill="FFFFFF"/>
          </w:tcPr>
          <w:p w:rsidR="003566B5" w:rsidRPr="00E16794" w:rsidRDefault="003566B5" w:rsidP="003566B5">
            <w:pPr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E167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72" w:type="pct"/>
            <w:shd w:val="clear" w:color="auto" w:fill="FFFFFF"/>
          </w:tcPr>
          <w:p w:rsidR="003566B5" w:rsidRPr="00D413D7" w:rsidRDefault="003566B5" w:rsidP="003566B5">
            <w:pPr>
              <w:pStyle w:val="BodyText"/>
              <w:tabs>
                <w:tab w:val="decimal" w:pos="522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:rsidR="003566B5" w:rsidRPr="00D413D7" w:rsidRDefault="003566B5" w:rsidP="003566B5">
            <w:pPr>
              <w:pStyle w:val="BodyText"/>
              <w:tabs>
                <w:tab w:val="decimal" w:pos="873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:rsidR="003566B5" w:rsidRPr="00D413D7" w:rsidRDefault="003566B5" w:rsidP="003566B5">
            <w:pPr>
              <w:pStyle w:val="BodyText"/>
              <w:tabs>
                <w:tab w:val="decimal" w:pos="522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:rsidR="003566B5" w:rsidRPr="00D413D7" w:rsidRDefault="003566B5" w:rsidP="003566B5">
            <w:pPr>
              <w:pStyle w:val="BodyText"/>
              <w:tabs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:rsidR="003566B5" w:rsidRPr="00D413D7" w:rsidRDefault="003566B5" w:rsidP="003566B5">
            <w:pPr>
              <w:pStyle w:val="BodyText"/>
              <w:tabs>
                <w:tab w:val="decimal" w:pos="522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" w:type="pct"/>
          </w:tcPr>
          <w:p w:rsidR="003566B5" w:rsidRPr="00D413D7" w:rsidRDefault="003566B5" w:rsidP="003566B5">
            <w:pPr>
              <w:pStyle w:val="BodyText"/>
              <w:tabs>
                <w:tab w:val="decimal" w:pos="873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:rsidR="003566B5" w:rsidRPr="00D413D7" w:rsidRDefault="003566B5" w:rsidP="003566B5">
            <w:pPr>
              <w:pStyle w:val="BodyText"/>
              <w:tabs>
                <w:tab w:val="decimal" w:pos="522"/>
              </w:tabs>
              <w:spacing w:after="0"/>
              <w:ind w:right="2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53B89" w:rsidRPr="002A7CAF" w:rsidTr="003566B5">
        <w:tc>
          <w:tcPr>
            <w:tcW w:w="2238" w:type="pct"/>
            <w:shd w:val="clear" w:color="auto" w:fill="FFFFFF"/>
          </w:tcPr>
          <w:p w:rsidR="00053B89" w:rsidRPr="00E54CEC" w:rsidRDefault="00053B89" w:rsidP="00053B89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54CE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72" w:type="pct"/>
            <w:shd w:val="clear" w:color="auto" w:fill="FFFFFF"/>
          </w:tcPr>
          <w:p w:rsidR="00053B89" w:rsidRPr="00E54CEC" w:rsidRDefault="00FC54A9" w:rsidP="00053B89">
            <w:pPr>
              <w:tabs>
                <w:tab w:val="decimal" w:pos="775"/>
              </w:tabs>
              <w:rPr>
                <w:rFonts w:ascii="Angsana New" w:hAnsi="Angsana New"/>
                <w:sz w:val="30"/>
                <w:szCs w:val="30"/>
              </w:rPr>
            </w:pPr>
            <w:r w:rsidRPr="00FC54A9">
              <w:rPr>
                <w:rFonts w:ascii="Angsana New" w:hAnsi="Angsana New"/>
                <w:sz w:val="30"/>
                <w:szCs w:val="30"/>
              </w:rPr>
              <w:t>9,053</w:t>
            </w:r>
          </w:p>
        </w:tc>
        <w:tc>
          <w:tcPr>
            <w:tcW w:w="147" w:type="pct"/>
          </w:tcPr>
          <w:p w:rsidR="00053B89" w:rsidRPr="00E54CEC" w:rsidRDefault="00053B89" w:rsidP="00053B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053B89" w:rsidRPr="00E54CEC" w:rsidRDefault="00053B89" w:rsidP="00053B89">
            <w:pPr>
              <w:tabs>
                <w:tab w:val="decimal" w:pos="7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11,493</w:t>
            </w:r>
          </w:p>
        </w:tc>
        <w:tc>
          <w:tcPr>
            <w:tcW w:w="146" w:type="pct"/>
          </w:tcPr>
          <w:p w:rsidR="00053B89" w:rsidRPr="00B6370B" w:rsidRDefault="00053B89" w:rsidP="00053B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53B89" w:rsidRPr="00B6370B" w:rsidRDefault="00FC54A9" w:rsidP="00053B89">
            <w:pPr>
              <w:tabs>
                <w:tab w:val="decimal" w:pos="772"/>
              </w:tabs>
              <w:rPr>
                <w:rFonts w:ascii="Angsana New" w:hAnsi="Angsana New"/>
                <w:sz w:val="30"/>
                <w:szCs w:val="30"/>
              </w:rPr>
            </w:pPr>
            <w:r w:rsidRPr="00FC54A9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34" w:type="pct"/>
          </w:tcPr>
          <w:p w:rsidR="00053B89" w:rsidRPr="00B6370B" w:rsidRDefault="00053B89" w:rsidP="00053B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53B89" w:rsidRPr="00B6370B" w:rsidRDefault="00053B89" w:rsidP="00053B89">
            <w:pPr>
              <w:tabs>
                <w:tab w:val="decimal" w:pos="772"/>
              </w:tabs>
              <w:rPr>
                <w:rFonts w:ascii="Angsana New" w:hAnsi="Angsana New"/>
                <w:sz w:val="30"/>
                <w:szCs w:val="30"/>
              </w:rPr>
            </w:pPr>
            <w:r w:rsidRPr="00B6370B">
              <w:rPr>
                <w:rFonts w:ascii="Angsana New" w:hAnsi="Angsana New"/>
                <w:sz w:val="30"/>
                <w:szCs w:val="30"/>
              </w:rPr>
              <w:t>1,559</w:t>
            </w:r>
          </w:p>
        </w:tc>
      </w:tr>
      <w:tr w:rsidR="00053B89" w:rsidRPr="002A7CAF" w:rsidTr="003566B5">
        <w:tc>
          <w:tcPr>
            <w:tcW w:w="2238" w:type="pct"/>
            <w:shd w:val="clear" w:color="auto" w:fill="FFFFFF"/>
          </w:tcPr>
          <w:p w:rsidR="00053B89" w:rsidRPr="00E54CEC" w:rsidRDefault="00053B89" w:rsidP="00053B89">
            <w:pPr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54CEC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สัญญาบริการผู้รับเหมาช่วง</w:t>
            </w:r>
          </w:p>
        </w:tc>
        <w:tc>
          <w:tcPr>
            <w:tcW w:w="572" w:type="pct"/>
            <w:shd w:val="clear" w:color="auto" w:fill="FFFFFF"/>
          </w:tcPr>
          <w:p w:rsidR="00053B89" w:rsidRPr="00B14E4C" w:rsidRDefault="00FC54A9" w:rsidP="00710915">
            <w:pPr>
              <w:tabs>
                <w:tab w:val="decimal" w:pos="775"/>
              </w:tabs>
              <w:rPr>
                <w:rFonts w:ascii="Angsana New" w:hAnsi="Angsana New"/>
                <w:sz w:val="30"/>
                <w:szCs w:val="30"/>
              </w:rPr>
            </w:pPr>
            <w:r w:rsidRPr="00FC54A9">
              <w:rPr>
                <w:rFonts w:ascii="Angsana New" w:hAnsi="Angsana New"/>
                <w:sz w:val="30"/>
                <w:szCs w:val="30"/>
              </w:rPr>
              <w:t>3</w:t>
            </w:r>
            <w:r w:rsidR="007738EA">
              <w:rPr>
                <w:rFonts w:ascii="Angsana New" w:hAnsi="Angsana New"/>
                <w:sz w:val="30"/>
                <w:szCs w:val="30"/>
              </w:rPr>
              <w:t>7</w:t>
            </w:r>
            <w:r w:rsidRPr="00FC54A9">
              <w:rPr>
                <w:rFonts w:ascii="Angsana New" w:hAnsi="Angsana New"/>
                <w:sz w:val="30"/>
                <w:szCs w:val="30"/>
              </w:rPr>
              <w:t>,</w:t>
            </w:r>
            <w:r w:rsidR="007738EA">
              <w:rPr>
                <w:rFonts w:ascii="Angsana New" w:hAnsi="Angsana New"/>
                <w:sz w:val="30"/>
                <w:szCs w:val="30"/>
              </w:rPr>
              <w:t>35</w:t>
            </w:r>
            <w:r w:rsidRPr="00FC54A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:rsidR="00053B89" w:rsidRPr="00B14E4C" w:rsidRDefault="00053B89" w:rsidP="00053B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053B89" w:rsidRPr="00B14E4C" w:rsidRDefault="00053B89" w:rsidP="00053B89">
            <w:pPr>
              <w:tabs>
                <w:tab w:val="decimal" w:pos="775"/>
              </w:tabs>
              <w:rPr>
                <w:rFonts w:ascii="Angsana New" w:hAnsi="Angsana New"/>
                <w:sz w:val="30"/>
                <w:szCs w:val="30"/>
              </w:rPr>
            </w:pPr>
            <w:r w:rsidRPr="00DD5502">
              <w:rPr>
                <w:rFonts w:ascii="Angsana New" w:hAnsi="Angsana New"/>
                <w:sz w:val="30"/>
                <w:szCs w:val="30"/>
              </w:rPr>
              <w:t>14,632</w:t>
            </w:r>
          </w:p>
        </w:tc>
        <w:tc>
          <w:tcPr>
            <w:tcW w:w="146" w:type="pct"/>
          </w:tcPr>
          <w:p w:rsidR="00053B89" w:rsidRPr="00B6370B" w:rsidRDefault="00053B89" w:rsidP="00053B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53B89" w:rsidRPr="00B6370B" w:rsidRDefault="00FC54A9" w:rsidP="00053B89">
            <w:pPr>
              <w:tabs>
                <w:tab w:val="decimal" w:pos="772"/>
              </w:tabs>
              <w:rPr>
                <w:rFonts w:ascii="Angsana New" w:hAnsi="Angsana New"/>
                <w:sz w:val="30"/>
                <w:szCs w:val="30"/>
              </w:rPr>
            </w:pPr>
            <w:r w:rsidRPr="00FC54A9">
              <w:rPr>
                <w:rFonts w:ascii="Angsana New" w:hAnsi="Angsana New"/>
                <w:sz w:val="30"/>
                <w:szCs w:val="30"/>
              </w:rPr>
              <w:t>44,726</w:t>
            </w:r>
          </w:p>
        </w:tc>
        <w:tc>
          <w:tcPr>
            <w:tcW w:w="134" w:type="pct"/>
          </w:tcPr>
          <w:p w:rsidR="00053B89" w:rsidRPr="00B6370B" w:rsidRDefault="00053B89" w:rsidP="00053B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53B89" w:rsidRPr="00B6370B" w:rsidRDefault="00053B89" w:rsidP="00053B89">
            <w:pPr>
              <w:tabs>
                <w:tab w:val="decimal" w:pos="772"/>
              </w:tabs>
              <w:rPr>
                <w:rFonts w:ascii="Angsana New" w:hAnsi="Angsana New"/>
                <w:sz w:val="30"/>
                <w:szCs w:val="30"/>
              </w:rPr>
            </w:pPr>
            <w:r w:rsidRPr="00B6370B">
              <w:rPr>
                <w:rFonts w:ascii="Angsana New" w:hAnsi="Angsana New"/>
                <w:sz w:val="30"/>
                <w:szCs w:val="30"/>
              </w:rPr>
              <w:t>2,915</w:t>
            </w:r>
          </w:p>
        </w:tc>
      </w:tr>
    </w:tbl>
    <w:p w:rsidR="00891247" w:rsidRDefault="00891247" w:rsidP="001240C8">
      <w:pPr>
        <w:pStyle w:val="BodyText"/>
        <w:spacing w:after="0"/>
        <w:ind w:left="576" w:right="20"/>
        <w:jc w:val="thaiDistribute"/>
        <w:rPr>
          <w:rFonts w:ascii="Angsana New" w:hAnsi="Angsana New"/>
          <w:sz w:val="30"/>
          <w:szCs w:val="30"/>
        </w:rPr>
      </w:pPr>
    </w:p>
    <w:p w:rsidR="001240C8" w:rsidRDefault="008E1511" w:rsidP="005D4475">
      <w:pPr>
        <w:pStyle w:val="BodyText"/>
        <w:spacing w:after="0"/>
        <w:ind w:left="576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2F2D40" w:rsidRPr="001240C8">
        <w:rPr>
          <w:rFonts w:ascii="Angsana New" w:hAnsi="Angsana New"/>
          <w:sz w:val="30"/>
          <w:szCs w:val="30"/>
          <w:cs/>
        </w:rPr>
        <w:t>มีภาระผูกพันภายใต้หนังสือค้ำประกันจากการที่สถาบันการเงินแห่งหนึ่งออกหนังสือค้ำประกันสำหรับการ</w:t>
      </w:r>
      <w:r w:rsidR="00E16794" w:rsidRPr="001240C8">
        <w:rPr>
          <w:rFonts w:ascii="Angsana New" w:hAnsi="Angsana New" w:hint="cs"/>
          <w:sz w:val="30"/>
          <w:szCs w:val="30"/>
          <w:cs/>
        </w:rPr>
        <w:t>ยื่นประมูลงานของหน่วยงานราชการ</w:t>
      </w:r>
      <w:r w:rsidR="005460B4">
        <w:rPr>
          <w:rFonts w:ascii="Angsana New" w:hAnsi="Angsana New"/>
          <w:sz w:val="30"/>
          <w:szCs w:val="30"/>
        </w:rPr>
        <w:t xml:space="preserve"> </w:t>
      </w:r>
      <w:r w:rsidR="005460B4" w:rsidRPr="005460B4">
        <w:rPr>
          <w:rFonts w:ascii="Angsana New" w:hAnsi="Angsana New" w:hint="cs"/>
          <w:i/>
          <w:iCs/>
          <w:spacing w:val="2"/>
          <w:sz w:val="30"/>
          <w:szCs w:val="30"/>
          <w:cs/>
        </w:rPr>
        <w:t>(</w:t>
      </w:r>
      <w:r w:rsidR="005460B4" w:rsidRPr="005460B4">
        <w:rPr>
          <w:rFonts w:ascii="Angsana New" w:hAnsi="Angsana New"/>
          <w:i/>
          <w:iCs/>
          <w:spacing w:val="2"/>
          <w:sz w:val="30"/>
          <w:szCs w:val="30"/>
        </w:rPr>
        <w:t xml:space="preserve">2560: </w:t>
      </w:r>
      <w:r w:rsidR="005460B4" w:rsidRPr="005460B4">
        <w:rPr>
          <w:rFonts w:ascii="Angsana New" w:hAnsi="Angsana New" w:hint="cs"/>
          <w:i/>
          <w:iCs/>
          <w:sz w:val="30"/>
          <w:szCs w:val="30"/>
          <w:cs/>
        </w:rPr>
        <w:t>ค้ำประกันโดยอาคารชุดของกลุ่มบริษัท</w:t>
      </w:r>
      <w:r w:rsidR="005460B4" w:rsidRPr="005460B4">
        <w:rPr>
          <w:rFonts w:ascii="Angsana New" w:hAnsi="Angsana New"/>
          <w:i/>
          <w:iCs/>
          <w:spacing w:val="2"/>
          <w:sz w:val="30"/>
          <w:szCs w:val="30"/>
        </w:rPr>
        <w:t>)</w:t>
      </w:r>
    </w:p>
    <w:p w:rsidR="0085095F" w:rsidRDefault="0085095F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336AA" w:rsidRDefault="00701A7A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/>
          <w:bCs/>
          <w:sz w:val="30"/>
          <w:szCs w:val="30"/>
        </w:rPr>
      </w:pPr>
      <w:r w:rsidRPr="00701A7A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:rsidR="00B97459" w:rsidRDefault="00B97459" w:rsidP="00701A7A">
      <w:pPr>
        <w:pStyle w:val="BodyText"/>
        <w:spacing w:after="0"/>
        <w:ind w:left="576" w:right="-115"/>
        <w:jc w:val="thaiDistribute"/>
        <w:rPr>
          <w:rFonts w:ascii="Angsana New" w:hAnsi="Angsana New"/>
          <w:sz w:val="30"/>
          <w:szCs w:val="30"/>
        </w:rPr>
      </w:pPr>
    </w:p>
    <w:p w:rsidR="00BA44DD" w:rsidRPr="00EF7553" w:rsidRDefault="00BA44DD" w:rsidP="00BA44D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F7553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 w:rsidRPr="00EF7553">
        <w:rPr>
          <w:rFonts w:ascii="Angsana New" w:hAnsi="Angsana New" w:cs="Angsana New"/>
          <w:sz w:val="30"/>
          <w:szCs w:val="30"/>
          <w:cs/>
          <w:lang w:val="en-US" w:bidi="th-TH"/>
        </w:rPr>
        <w:t>การประชุมคณะกรรมการบริษัท</w:t>
      </w:r>
      <w:r w:rsidRPr="00EF755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F755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Pr="00EF7553">
        <w:rPr>
          <w:rFonts w:ascii="Angsana New" w:hAnsi="Angsana New" w:cs="Angsana New"/>
          <w:sz w:val="30"/>
          <w:szCs w:val="30"/>
          <w:lang w:val="en-US" w:bidi="th-TH"/>
        </w:rPr>
        <w:t xml:space="preserve">27 </w:t>
      </w:r>
      <w:r w:rsidRPr="00EF7553">
        <w:rPr>
          <w:rFonts w:ascii="Angsana New" w:hAnsi="Angsana New" w:cs="Angsana New" w:hint="cs"/>
          <w:sz w:val="30"/>
          <w:szCs w:val="30"/>
          <w:cs/>
          <w:lang w:val="en-US" w:bidi="th-TH"/>
        </w:rPr>
        <w:t>กุมภาพันธ์</w:t>
      </w:r>
      <w:r w:rsidRPr="00EF7553">
        <w:rPr>
          <w:rFonts w:ascii="Angsana New" w:hAnsi="Angsana New" w:cs="Angsana New"/>
          <w:sz w:val="30"/>
          <w:szCs w:val="30"/>
          <w:lang w:val="en-US" w:bidi="th-TH"/>
        </w:rPr>
        <w:t xml:space="preserve"> 2562 </w:t>
      </w:r>
      <w:r w:rsidRPr="00EF7553">
        <w:rPr>
          <w:rFonts w:ascii="Angsana New" w:hAnsi="Angsana New" w:cs="Angsana New" w:hint="cs"/>
          <w:sz w:val="30"/>
          <w:szCs w:val="30"/>
          <w:cs/>
          <w:lang w:val="en-US" w:bidi="th-TH"/>
        </w:rPr>
        <w:t>คณะกรรมการได้มีมติเห็นชอบให้เสนอ</w:t>
      </w:r>
      <w:r w:rsidRPr="00EF7553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EF7553">
        <w:rPr>
          <w:rFonts w:ascii="Angsana New" w:hAnsi="Angsana New" w:cs="Angsana New" w:hint="cs"/>
          <w:sz w:val="30"/>
          <w:szCs w:val="30"/>
          <w:cs/>
          <w:lang w:val="en-US" w:bidi="th-TH"/>
        </w:rPr>
        <w:t>ต่อที่ประชุมสามัญ</w:t>
      </w:r>
      <w:r w:rsidRPr="00EF7553">
        <w:rPr>
          <w:rFonts w:ascii="Angsana New" w:hAnsi="Angsana New" w:cs="Angsana New"/>
          <w:sz w:val="30"/>
          <w:szCs w:val="30"/>
          <w:cs/>
          <w:lang w:val="en-US" w:bidi="th-TH"/>
        </w:rPr>
        <w:t>ประจำปี</w:t>
      </w:r>
      <w:r w:rsidRPr="00EF7553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ผู้ถือหุ้นเพื่อพิจารณา และอนุมัติ</w:t>
      </w:r>
      <w:r w:rsidRPr="00EF7553">
        <w:rPr>
          <w:rFonts w:ascii="Angsana New" w:hAnsi="Angsana New" w:cs="Angsana New"/>
          <w:sz w:val="30"/>
          <w:szCs w:val="30"/>
          <w:cs/>
          <w:lang w:val="en-US" w:bidi="th-TH"/>
        </w:rPr>
        <w:t>การจ่ายเงินปันผล</w:t>
      </w:r>
      <w:r w:rsidRPr="00EF7553">
        <w:rPr>
          <w:rFonts w:ascii="Angsana New" w:hAnsi="Angsana New" w:cs="Angsana New" w:hint="cs"/>
          <w:sz w:val="30"/>
          <w:szCs w:val="30"/>
          <w:cs/>
          <w:lang w:val="en-US" w:bidi="th-TH"/>
        </w:rPr>
        <w:t>จาก</w:t>
      </w:r>
      <w:r w:rsidRPr="00EF755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ผลการดำเนินงานปี </w:t>
      </w:r>
      <w:r w:rsidRPr="00EF7553">
        <w:rPr>
          <w:rFonts w:ascii="Angsana New" w:hAnsi="Angsana New" w:cs="Angsana New"/>
          <w:sz w:val="30"/>
          <w:szCs w:val="30"/>
          <w:lang w:val="en-US" w:bidi="th-TH"/>
        </w:rPr>
        <w:t xml:space="preserve">2561 </w:t>
      </w:r>
      <w:r w:rsidRPr="00EF7553">
        <w:rPr>
          <w:rFonts w:ascii="Angsana New" w:hAnsi="Angsana New" w:cs="Angsana New"/>
          <w:sz w:val="30"/>
          <w:szCs w:val="30"/>
          <w:cs/>
          <w:lang w:val="en-US" w:bidi="th-TH"/>
        </w:rPr>
        <w:t>และกำไรสะสมที่ยังไม่ได้จัดสรร</w:t>
      </w:r>
      <w:r w:rsidRPr="00EF7553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Pr="00EF7553">
        <w:rPr>
          <w:rFonts w:ascii="Angsana New" w:hAnsi="Angsana New" w:cs="Angsana New"/>
          <w:sz w:val="30"/>
          <w:szCs w:val="30"/>
          <w:cs/>
          <w:lang w:val="en-US" w:bidi="th-TH"/>
        </w:rPr>
        <w:t>เป็น</w:t>
      </w:r>
      <w:r w:rsidRPr="00EF7553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Pr="00EF755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เงิน </w:t>
      </w:r>
      <w:r w:rsidRPr="00EF7553">
        <w:rPr>
          <w:rFonts w:ascii="Angsana New" w:hAnsi="Angsana New" w:cs="Angsana New"/>
          <w:sz w:val="30"/>
          <w:szCs w:val="30"/>
          <w:lang w:val="en-US" w:bidi="th-TH"/>
        </w:rPr>
        <w:t xml:space="preserve">86.80 </w:t>
      </w:r>
      <w:r w:rsidRPr="00EF7553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  <w:r w:rsidRPr="00EF755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F755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ซึ่งบริษัทได้จ่ายเงินปันผลระหว่างกาลไปแล้วในอัตราหุ้นละ </w:t>
      </w:r>
      <w:r w:rsidRPr="00EF7553">
        <w:rPr>
          <w:rFonts w:ascii="Angsana New" w:hAnsi="Angsana New" w:cs="Angsana New"/>
          <w:sz w:val="30"/>
          <w:szCs w:val="30"/>
          <w:lang w:val="en-US" w:bidi="th-TH"/>
        </w:rPr>
        <w:t>0.30</w:t>
      </w:r>
      <w:r w:rsidRPr="00EF755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บาท</w:t>
      </w:r>
      <w:r w:rsidRPr="00EF755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สำหรับหุ้นสามัญจำนวน </w:t>
      </w:r>
      <w:r w:rsidRPr="00EF7553">
        <w:rPr>
          <w:rFonts w:ascii="Angsana New" w:hAnsi="Angsana New" w:cs="Angsana New"/>
          <w:sz w:val="30"/>
          <w:szCs w:val="30"/>
          <w:lang w:val="en-US" w:bidi="th-TH"/>
        </w:rPr>
        <w:t>200</w:t>
      </w:r>
      <w:r w:rsidRPr="00EF755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ล้านหุ้น รวมเป็นเงิน </w:t>
      </w:r>
      <w:r w:rsidRPr="00EF7553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Pr="00EF755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</w:t>
      </w:r>
      <w:r w:rsidRPr="00EF7553">
        <w:rPr>
          <w:rFonts w:ascii="Angsana New" w:hAnsi="Angsana New" w:cs="Angsana New"/>
          <w:sz w:val="30"/>
          <w:szCs w:val="30"/>
          <w:cs/>
          <w:lang w:val="en-US" w:bidi="th-TH"/>
        </w:rPr>
        <w:t>ในเดือน</w:t>
      </w:r>
      <w:r w:rsidRPr="00EF7553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EF755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256</w:t>
      </w:r>
      <w:r w:rsidRPr="00EF7553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EF755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ตามที่กล่าวไว้ในหมายเหตุ </w:t>
      </w:r>
      <w:r w:rsidRPr="00EF7553">
        <w:rPr>
          <w:rFonts w:ascii="Angsana New" w:hAnsi="Angsana New" w:cs="Angsana New"/>
          <w:sz w:val="30"/>
          <w:szCs w:val="30"/>
          <w:lang w:val="en-US" w:bidi="th-TH"/>
        </w:rPr>
        <w:t>26</w:t>
      </w:r>
      <w:r w:rsidRPr="00EF755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และจะจ่ายเงินปันผลคงเหลือในอัตราหุ้นละ</w:t>
      </w:r>
      <w:r w:rsidRPr="00EF7553">
        <w:rPr>
          <w:rFonts w:ascii="Angsana New" w:hAnsi="Angsana New" w:cs="Angsana New"/>
          <w:sz w:val="30"/>
          <w:szCs w:val="30"/>
          <w:lang w:val="en-US" w:bidi="th-TH"/>
        </w:rPr>
        <w:t xml:space="preserve"> 0.10</w:t>
      </w:r>
      <w:r w:rsidRPr="00EF755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EF7553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EF755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สำหรับหุ้นสามัญจำนวน </w:t>
      </w:r>
      <w:r w:rsidRPr="00EF7553">
        <w:rPr>
          <w:rFonts w:ascii="Angsana New" w:hAnsi="Angsana New" w:cs="Angsana New"/>
          <w:sz w:val="30"/>
          <w:szCs w:val="30"/>
          <w:lang w:val="en-US" w:bidi="th-TH"/>
        </w:rPr>
        <w:t>268</w:t>
      </w:r>
      <w:r w:rsidRPr="00EF755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ล้านหุ้น รวมเป็นเงิน </w:t>
      </w:r>
      <w:r w:rsidRPr="00EF7553">
        <w:rPr>
          <w:rFonts w:ascii="Angsana New" w:hAnsi="Angsana New" w:cs="Angsana New"/>
          <w:sz w:val="30"/>
          <w:szCs w:val="30"/>
          <w:lang w:val="en-US" w:bidi="th-TH"/>
        </w:rPr>
        <w:t>26.80</w:t>
      </w:r>
      <w:r w:rsidRPr="00EF755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</w:t>
      </w:r>
      <w:r w:rsidRPr="00EF755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ให้แก่ผู้ถือหุ้นเฉพาะผู้ที่มีสิทธิรับเงินปันผล</w:t>
      </w:r>
      <w:r w:rsidRPr="00EF755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BA44DD" w:rsidRPr="00EF7553" w:rsidRDefault="00BA44DD" w:rsidP="00BA44DD">
      <w:pPr>
        <w:pStyle w:val="BodyText"/>
        <w:spacing w:after="0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:rsidR="00BA44DD" w:rsidRPr="00EF7553" w:rsidRDefault="00BA44DD" w:rsidP="00BA44D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F7553">
        <w:rPr>
          <w:rFonts w:ascii="Angsana New" w:hAnsi="Angsana New" w:hint="cs"/>
          <w:sz w:val="30"/>
          <w:szCs w:val="30"/>
          <w:cs/>
        </w:rPr>
        <w:t>ใน</w:t>
      </w:r>
      <w:r w:rsidRPr="00EF7553">
        <w:rPr>
          <w:rFonts w:ascii="Angsana New" w:hAnsi="Angsana New"/>
          <w:sz w:val="30"/>
          <w:szCs w:val="30"/>
          <w:cs/>
        </w:rPr>
        <w:t>การประชุมคณะกรรมการบริษัท</w:t>
      </w:r>
      <w:r w:rsidRPr="00EF7553">
        <w:rPr>
          <w:rFonts w:ascii="Angsana New" w:hAnsi="Angsana New"/>
          <w:sz w:val="30"/>
          <w:szCs w:val="30"/>
        </w:rPr>
        <w:t xml:space="preserve"> </w:t>
      </w:r>
      <w:r w:rsidRPr="00EF7553">
        <w:rPr>
          <w:rFonts w:ascii="Angsana New" w:hAnsi="Angsana New"/>
          <w:sz w:val="30"/>
          <w:szCs w:val="30"/>
          <w:cs/>
        </w:rPr>
        <w:t>สโตนเฮ้นจ์</w:t>
      </w:r>
      <w:r w:rsidRPr="00EF7553">
        <w:rPr>
          <w:rFonts w:ascii="Angsana New" w:hAnsi="Angsana New"/>
          <w:sz w:val="30"/>
          <w:szCs w:val="30"/>
        </w:rPr>
        <w:t xml:space="preserve"> </w:t>
      </w:r>
      <w:r w:rsidRPr="00EF7553">
        <w:rPr>
          <w:rFonts w:ascii="Angsana New" w:hAnsi="Angsana New"/>
          <w:sz w:val="30"/>
          <w:szCs w:val="30"/>
          <w:cs/>
        </w:rPr>
        <w:t>จำกัด</w:t>
      </w:r>
      <w:r w:rsidRPr="00EF7553">
        <w:rPr>
          <w:rFonts w:ascii="Angsana New" w:hAnsi="Angsana New"/>
          <w:sz w:val="30"/>
          <w:szCs w:val="30"/>
        </w:rPr>
        <w:t xml:space="preserve"> </w:t>
      </w:r>
      <w:r w:rsidRPr="00EF755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F7553">
        <w:rPr>
          <w:rFonts w:ascii="Angsana New" w:hAnsi="Angsana New"/>
          <w:sz w:val="30"/>
          <w:szCs w:val="30"/>
        </w:rPr>
        <w:t xml:space="preserve">27 </w:t>
      </w:r>
      <w:r w:rsidRPr="00EF7553">
        <w:rPr>
          <w:rFonts w:ascii="Angsana New" w:hAnsi="Angsana New" w:hint="cs"/>
          <w:sz w:val="30"/>
          <w:szCs w:val="30"/>
          <w:cs/>
        </w:rPr>
        <w:t>กุมภาพันธ์</w:t>
      </w:r>
      <w:r w:rsidRPr="00EF7553">
        <w:rPr>
          <w:rFonts w:ascii="Angsana New" w:hAnsi="Angsana New"/>
          <w:sz w:val="30"/>
          <w:szCs w:val="30"/>
        </w:rPr>
        <w:t xml:space="preserve"> 2562 </w:t>
      </w:r>
      <w:r w:rsidRPr="00EF7553">
        <w:rPr>
          <w:rFonts w:ascii="Angsana New" w:hAnsi="Angsana New" w:hint="cs"/>
          <w:sz w:val="30"/>
          <w:szCs w:val="30"/>
          <w:cs/>
        </w:rPr>
        <w:t>คณะกรรมการได้มีมติเห็นชอบให้เสนอต่อที่ประชุมสามัญ</w:t>
      </w:r>
      <w:r w:rsidRPr="00EF7553">
        <w:rPr>
          <w:rFonts w:ascii="Angsana New" w:hAnsi="Angsana New"/>
          <w:sz w:val="30"/>
          <w:szCs w:val="30"/>
          <w:cs/>
        </w:rPr>
        <w:t>ประจำปี</w:t>
      </w:r>
      <w:r w:rsidRPr="00EF7553">
        <w:rPr>
          <w:rFonts w:ascii="Angsana New" w:hAnsi="Angsana New" w:hint="cs"/>
          <w:sz w:val="30"/>
          <w:szCs w:val="30"/>
          <w:cs/>
        </w:rPr>
        <w:t>ผู้ถือหุ้นเพื่อพิจารณา และอนุมัติ</w:t>
      </w:r>
      <w:r w:rsidRPr="00EF7553">
        <w:rPr>
          <w:rFonts w:ascii="Angsana New" w:hAnsi="Angsana New"/>
          <w:sz w:val="30"/>
          <w:szCs w:val="30"/>
          <w:cs/>
        </w:rPr>
        <w:t xml:space="preserve">การเพิ่มทุนจดทะเบียนจำนวน </w:t>
      </w:r>
      <w:r w:rsidRPr="00EF7553">
        <w:rPr>
          <w:rFonts w:ascii="Angsana New" w:hAnsi="Angsana New"/>
          <w:sz w:val="30"/>
          <w:szCs w:val="30"/>
        </w:rPr>
        <w:t>35</w:t>
      </w:r>
      <w:r w:rsidRPr="00EF7553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EF7553">
        <w:rPr>
          <w:rFonts w:ascii="Angsana New" w:hAnsi="Angsana New"/>
          <w:sz w:val="30"/>
          <w:szCs w:val="30"/>
          <w:cs/>
        </w:rPr>
        <w:br/>
      </w:r>
      <w:r w:rsidRPr="00EF7553">
        <w:rPr>
          <w:rFonts w:ascii="Angsana New" w:hAnsi="Angsana New" w:hint="cs"/>
          <w:sz w:val="30"/>
          <w:szCs w:val="30"/>
          <w:cs/>
        </w:rPr>
        <w:t xml:space="preserve">จาก </w:t>
      </w:r>
      <w:r w:rsidRPr="00EF7553">
        <w:rPr>
          <w:rFonts w:ascii="Angsana New" w:hAnsi="Angsana New"/>
          <w:sz w:val="30"/>
          <w:szCs w:val="30"/>
        </w:rPr>
        <w:t xml:space="preserve">5 </w:t>
      </w:r>
      <w:r w:rsidRPr="00EF7553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Pr="00EF7553">
        <w:rPr>
          <w:rFonts w:ascii="Angsana New" w:hAnsi="Angsana New"/>
          <w:sz w:val="30"/>
          <w:szCs w:val="30"/>
        </w:rPr>
        <w:t>40</w:t>
      </w:r>
      <w:r w:rsidRPr="00EF7553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EF7553">
        <w:rPr>
          <w:rFonts w:ascii="Angsana New" w:hAnsi="Angsana New"/>
          <w:sz w:val="30"/>
          <w:szCs w:val="30"/>
          <w:cs/>
        </w:rPr>
        <w:t xml:space="preserve">โดยการออกหุ้นใหม่เป็นหุ้นสามัญจำนวน </w:t>
      </w:r>
      <w:r w:rsidRPr="00EF7553">
        <w:rPr>
          <w:rFonts w:ascii="Angsana New" w:hAnsi="Angsana New"/>
          <w:sz w:val="30"/>
          <w:szCs w:val="30"/>
        </w:rPr>
        <w:t xml:space="preserve">350,000 </w:t>
      </w:r>
      <w:r w:rsidRPr="00EF7553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EF7553">
        <w:rPr>
          <w:rFonts w:ascii="Angsana New" w:hAnsi="Angsana New"/>
          <w:sz w:val="30"/>
          <w:szCs w:val="30"/>
        </w:rPr>
        <w:t>100</w:t>
      </w:r>
      <w:r w:rsidRPr="00EF7553">
        <w:rPr>
          <w:rFonts w:ascii="Angsana New" w:hAnsi="Angsana New"/>
          <w:sz w:val="30"/>
          <w:szCs w:val="30"/>
          <w:cs/>
        </w:rPr>
        <w:t xml:space="preserve"> บาท</w:t>
      </w:r>
      <w:r w:rsidRPr="00EF7553">
        <w:rPr>
          <w:rFonts w:ascii="Angsana New" w:hAnsi="Angsana New"/>
          <w:sz w:val="30"/>
          <w:szCs w:val="30"/>
        </w:rPr>
        <w:t xml:space="preserve"> </w:t>
      </w:r>
      <w:r w:rsidRPr="00EF7553">
        <w:rPr>
          <w:rFonts w:ascii="Angsana New" w:hAnsi="Angsana New"/>
          <w:sz w:val="30"/>
          <w:szCs w:val="30"/>
          <w:cs/>
        </w:rPr>
        <w:t>รวมถึงการแก้ไขเพิ่มเติมหนังสือบริคณห์สนธิของบริษัท</w:t>
      </w:r>
      <w:r w:rsidRPr="00EF7553">
        <w:rPr>
          <w:rFonts w:ascii="Angsana New" w:hAnsi="Angsana New" w:hint="cs"/>
          <w:spacing w:val="-6"/>
          <w:sz w:val="30"/>
          <w:szCs w:val="30"/>
          <w:cs/>
        </w:rPr>
        <w:t>เพื่อให้สอดคล้องกับ</w:t>
      </w:r>
      <w:r w:rsidRPr="00EF7553">
        <w:rPr>
          <w:rFonts w:ascii="Angsana New" w:hAnsi="Angsana New"/>
          <w:sz w:val="30"/>
          <w:szCs w:val="30"/>
          <w:cs/>
        </w:rPr>
        <w:t>เพิ่มทุนจดทะเบียน</w:t>
      </w:r>
      <w:r w:rsidRPr="00EF7553">
        <w:rPr>
          <w:rFonts w:ascii="Angsana New" w:hAnsi="Angsana New" w:hint="cs"/>
          <w:spacing w:val="-8"/>
          <w:sz w:val="30"/>
          <w:szCs w:val="30"/>
          <w:cs/>
        </w:rPr>
        <w:t>ดังกล่าว</w:t>
      </w:r>
    </w:p>
    <w:p w:rsidR="007F384C" w:rsidRDefault="007F384C" w:rsidP="00980A19">
      <w:pPr>
        <w:pStyle w:val="block"/>
        <w:spacing w:after="0" w:line="240" w:lineRule="auto"/>
        <w:ind w:left="540"/>
        <w:rPr>
          <w:rFonts w:asciiTheme="majorBidi" w:hAnsiTheme="majorBidi" w:cstheme="majorBidi"/>
          <w:sz w:val="30"/>
          <w:szCs w:val="30"/>
          <w:lang w:bidi="th-TH"/>
        </w:rPr>
      </w:pPr>
    </w:p>
    <w:p w:rsidR="00DE5E2A" w:rsidRDefault="00DE5E2A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/>
          <w:bCs/>
          <w:sz w:val="30"/>
          <w:szCs w:val="30"/>
        </w:rPr>
      </w:pPr>
      <w:r w:rsidRPr="00DE5E2A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DE5E2A" w:rsidRDefault="00DE5E2A" w:rsidP="00DE5E2A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624B8D" w:rsidRPr="00DE5E2A" w:rsidRDefault="00624B8D" w:rsidP="00624B8D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DE5E2A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DE5E2A">
        <w:rPr>
          <w:rFonts w:ascii="Angsana New" w:hAnsi="Angsana New" w:cs="Angsana New" w:hint="cs"/>
          <w:sz w:val="30"/>
          <w:szCs w:val="30"/>
          <w:cs/>
          <w:lang w:bidi="th-TH"/>
        </w:rPr>
        <w:t>ที่ออกและปรับปรุงใหม่ที่เกี่ยวกับการดำเนินงานของกลุ่มบริษัท</w:t>
      </w:r>
      <w:r w:rsidR="00DE5E2A">
        <w:rPr>
          <w:rFonts w:ascii="Angsana New" w:hAnsi="Angsana New" w:cs="Angsana New" w:hint="cs"/>
          <w:sz w:val="30"/>
          <w:szCs w:val="30"/>
          <w:rtl/>
        </w:rPr>
        <w:t xml:space="preserve"> </w:t>
      </w:r>
      <w:r w:rsidRPr="00DE5E2A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="00AC23FE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คาดว่าจะมีผลกระทบ</w:t>
      </w:r>
      <w:r w:rsidRPr="00DE5E2A">
        <w:rPr>
          <w:rFonts w:ascii="Angsana New" w:hAnsi="Angsana New" w:cs="Angsana New" w:hint="cs"/>
          <w:sz w:val="30"/>
          <w:szCs w:val="30"/>
          <w:cs/>
          <w:lang w:val="en-US" w:bidi="th-TH"/>
        </w:rPr>
        <w:t>ต่องบการเงินรวมหรืองบการเงินเฉพาะกิจการ เมื่อนำมาถือปฏิบัติเป็นครั้งแรก</w:t>
      </w:r>
      <w:r w:rsidRPr="00DE5E2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E5E2A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DE5E2A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DE5E2A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DE5E2A">
        <w:rPr>
          <w:rFonts w:ascii="Angsana New" w:hAnsi="Angsana New" w:cs="Angsana New"/>
          <w:sz w:val="30"/>
          <w:szCs w:val="30"/>
        </w:rPr>
        <w:t xml:space="preserve"> 1</w:t>
      </w:r>
      <w:r w:rsidRPr="00DE5E2A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DE5E2A">
        <w:rPr>
          <w:rFonts w:ascii="Angsana New" w:hAnsi="Angsana New" w:cs="Angsana New" w:hint="cs"/>
          <w:sz w:val="30"/>
          <w:szCs w:val="30"/>
          <w:cs/>
          <w:lang w:bidi="th-TH"/>
        </w:rPr>
        <w:t>ในปีดังต่อไปนี้</w:t>
      </w:r>
      <w:r w:rsidRPr="00DE5E2A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624B8D" w:rsidRPr="00624B8D" w:rsidRDefault="00624B8D" w:rsidP="00624B8D">
      <w:pPr>
        <w:ind w:left="36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tbl>
      <w:tblPr>
        <w:tblW w:w="9371" w:type="dxa"/>
        <w:tblInd w:w="534" w:type="dxa"/>
        <w:tblLook w:val="04A0" w:firstRow="1" w:lastRow="0" w:firstColumn="1" w:lastColumn="0" w:noHBand="0" w:noVBand="1"/>
      </w:tblPr>
      <w:tblGrid>
        <w:gridCol w:w="3708"/>
        <w:gridCol w:w="4122"/>
        <w:gridCol w:w="1541"/>
      </w:tblGrid>
      <w:tr w:rsidR="00624B8D" w:rsidRPr="00DE5E2A" w:rsidTr="0012181C">
        <w:trPr>
          <w:trHeight w:val="305"/>
          <w:tblHeader/>
        </w:trPr>
        <w:tc>
          <w:tcPr>
            <w:tcW w:w="3708" w:type="dxa"/>
            <w:shd w:val="clear" w:color="auto" w:fill="auto"/>
            <w:vAlign w:val="bottom"/>
          </w:tcPr>
          <w:p w:rsidR="00624B8D" w:rsidRPr="008E5E81" w:rsidRDefault="00624B8D" w:rsidP="008E5E8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8E5E8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122" w:type="dxa"/>
            <w:shd w:val="clear" w:color="auto" w:fill="auto"/>
            <w:vAlign w:val="bottom"/>
          </w:tcPr>
          <w:p w:rsidR="00624B8D" w:rsidRPr="008E5E81" w:rsidRDefault="00624B8D" w:rsidP="008E5E81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E5E8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541" w:type="dxa"/>
            <w:shd w:val="clear" w:color="auto" w:fill="auto"/>
          </w:tcPr>
          <w:p w:rsidR="00624B8D" w:rsidRPr="008E5E81" w:rsidRDefault="00624B8D" w:rsidP="008E5E81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E5E8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624B8D" w:rsidRPr="00DE5E2A" w:rsidTr="0012181C">
        <w:tc>
          <w:tcPr>
            <w:tcW w:w="3708" w:type="dxa"/>
            <w:shd w:val="clear" w:color="auto" w:fill="auto"/>
          </w:tcPr>
          <w:p w:rsidR="00624B8D" w:rsidRPr="008E5E81" w:rsidRDefault="00624B8D" w:rsidP="008E5E81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8E5E8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E5E81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122" w:type="dxa"/>
            <w:shd w:val="clear" w:color="auto" w:fill="auto"/>
          </w:tcPr>
          <w:p w:rsidR="00624B8D" w:rsidRPr="008E5E81" w:rsidRDefault="00624B8D" w:rsidP="005555AE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E5E81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541" w:type="dxa"/>
            <w:shd w:val="clear" w:color="auto" w:fill="auto"/>
          </w:tcPr>
          <w:p w:rsidR="00624B8D" w:rsidRPr="008E5E81" w:rsidRDefault="00624B8D" w:rsidP="008E5E81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E5E81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24B8D" w:rsidRPr="00DE5E2A" w:rsidTr="0012181C">
        <w:tc>
          <w:tcPr>
            <w:tcW w:w="3708" w:type="dxa"/>
            <w:shd w:val="clear" w:color="auto" w:fill="auto"/>
          </w:tcPr>
          <w:p w:rsidR="00624B8D" w:rsidRPr="008E5E81" w:rsidRDefault="00624B8D" w:rsidP="008E5E81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E5E81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E5E81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122" w:type="dxa"/>
            <w:shd w:val="clear" w:color="auto" w:fill="auto"/>
          </w:tcPr>
          <w:p w:rsidR="00624B8D" w:rsidRPr="008E5E81" w:rsidRDefault="00624B8D" w:rsidP="00AB7BC6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E5E81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541" w:type="dxa"/>
            <w:shd w:val="clear" w:color="auto" w:fill="auto"/>
          </w:tcPr>
          <w:p w:rsidR="00624B8D" w:rsidRPr="008E5E81" w:rsidRDefault="00624B8D" w:rsidP="008E5E81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E5E81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24B8D" w:rsidRPr="00DE5E2A" w:rsidTr="0012181C">
        <w:tc>
          <w:tcPr>
            <w:tcW w:w="3708" w:type="dxa"/>
            <w:shd w:val="clear" w:color="auto" w:fill="auto"/>
          </w:tcPr>
          <w:p w:rsidR="00624B8D" w:rsidRPr="008E5E81" w:rsidRDefault="00624B8D" w:rsidP="008E5E81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E5E8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E5E81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122" w:type="dxa"/>
            <w:shd w:val="clear" w:color="auto" w:fill="auto"/>
          </w:tcPr>
          <w:p w:rsidR="00624B8D" w:rsidRPr="008E5E81" w:rsidRDefault="00624B8D" w:rsidP="00AB7BC6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8E5E81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541" w:type="dxa"/>
            <w:shd w:val="clear" w:color="auto" w:fill="auto"/>
          </w:tcPr>
          <w:p w:rsidR="00624B8D" w:rsidRPr="008E5E81" w:rsidRDefault="00624B8D" w:rsidP="008E5E81">
            <w:pPr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E5E81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624B8D" w:rsidRPr="00DE5E2A" w:rsidTr="0012181C">
        <w:tc>
          <w:tcPr>
            <w:tcW w:w="3708" w:type="dxa"/>
            <w:shd w:val="clear" w:color="auto" w:fill="auto"/>
          </w:tcPr>
          <w:p w:rsidR="00624B8D" w:rsidRPr="008E5E81" w:rsidRDefault="00624B8D" w:rsidP="008E5E81">
            <w:pPr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8E5E81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8E5E81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8E5E81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8E5E81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122" w:type="dxa"/>
            <w:shd w:val="clear" w:color="auto" w:fill="auto"/>
          </w:tcPr>
          <w:p w:rsidR="00624B8D" w:rsidRPr="008E5E81" w:rsidRDefault="00624B8D" w:rsidP="005555AE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8E5E81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541" w:type="dxa"/>
            <w:shd w:val="clear" w:color="auto" w:fill="auto"/>
          </w:tcPr>
          <w:p w:rsidR="00624B8D" w:rsidRPr="008E5E81" w:rsidRDefault="00624B8D" w:rsidP="008E5E81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E5E81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24B8D" w:rsidRPr="00DE5E2A" w:rsidTr="0012181C">
        <w:tc>
          <w:tcPr>
            <w:tcW w:w="3708" w:type="dxa"/>
            <w:shd w:val="clear" w:color="auto" w:fill="auto"/>
          </w:tcPr>
          <w:p w:rsidR="00624B8D" w:rsidRPr="008E5E81" w:rsidRDefault="00624B8D" w:rsidP="00CC02F1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5E81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8E5E81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122" w:type="dxa"/>
            <w:shd w:val="clear" w:color="auto" w:fill="auto"/>
          </w:tcPr>
          <w:p w:rsidR="00624B8D" w:rsidRPr="008E5E81" w:rsidRDefault="00624B8D" w:rsidP="008E5E8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5E81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541" w:type="dxa"/>
            <w:shd w:val="clear" w:color="auto" w:fill="auto"/>
          </w:tcPr>
          <w:p w:rsidR="00624B8D" w:rsidRPr="008E5E81" w:rsidRDefault="00624B8D" w:rsidP="008E5E81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E5E81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624B8D" w:rsidRPr="006E12DE" w:rsidRDefault="00624B8D" w:rsidP="00624B8D">
      <w:pPr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:rsidR="00AC23FE" w:rsidRDefault="00624B8D" w:rsidP="001957EC">
      <w:pPr>
        <w:ind w:firstLine="576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E5E2A">
        <w:rPr>
          <w:rFonts w:ascii="Angsana New" w:hAnsi="Angsana New"/>
          <w:i/>
          <w:iCs/>
          <w:sz w:val="30"/>
          <w:szCs w:val="30"/>
        </w:rPr>
        <w:t xml:space="preserve">* </w:t>
      </w:r>
      <w:r w:rsidRPr="00DE5E2A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AC23FE" w:rsidRDefault="00AC23FE">
      <w:pPr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E5E2A" w:rsidRPr="0029739E" w:rsidRDefault="00DE5E2A" w:rsidP="00F5478E">
      <w:pPr>
        <w:pStyle w:val="ListParagraph"/>
        <w:numPr>
          <w:ilvl w:val="0"/>
          <w:numId w:val="29"/>
        </w:numPr>
        <w:autoSpaceDE w:val="0"/>
        <w:autoSpaceDN w:val="0"/>
        <w:adjustRightInd w:val="0"/>
        <w:ind w:hanging="369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9739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29739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29739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794A9E" w:rsidRPr="00F5478E" w:rsidRDefault="00794A9E" w:rsidP="00F5478E">
      <w:pPr>
        <w:pStyle w:val="BodyText"/>
        <w:spacing w:after="0"/>
        <w:ind w:left="576" w:right="-115"/>
        <w:jc w:val="thaiDistribute"/>
        <w:rPr>
          <w:rFonts w:ascii="Angsana New" w:hAnsi="Angsana New"/>
          <w:sz w:val="28"/>
          <w:szCs w:val="28"/>
        </w:rPr>
      </w:pPr>
    </w:p>
    <w:p w:rsidR="00F5478E" w:rsidRDefault="00F5478E" w:rsidP="00F5478E">
      <w:pPr>
        <w:autoSpaceDE w:val="0"/>
        <w:autoSpaceDN w:val="0"/>
        <w:adjustRightInd w:val="0"/>
        <w:ind w:left="910"/>
        <w:jc w:val="thaiDistribute"/>
        <w:rPr>
          <w:rFonts w:ascii="Angsana New" w:hAnsi="Angsana New"/>
          <w:color w:val="000000"/>
          <w:sz w:val="30"/>
          <w:szCs w:val="30"/>
        </w:rPr>
      </w:pPr>
      <w:r w:rsidRPr="00244D30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</w:t>
      </w:r>
      <w:r>
        <w:rPr>
          <w:rFonts w:ascii="Angsana New" w:hAnsi="Angsana New"/>
          <w:color w:val="000000"/>
          <w:sz w:val="30"/>
          <w:szCs w:val="30"/>
          <w:cs/>
        </w:rPr>
        <w:t>การเงิน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15 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2F04C6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2F04C6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2F04C6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</w:t>
      </w:r>
      <w:r>
        <w:rPr>
          <w:rFonts w:ascii="Angsana New" w:hAnsi="Angsana New" w:hint="cs"/>
          <w:color w:val="000000"/>
          <w:sz w:val="30"/>
          <w:szCs w:val="30"/>
          <w:cs/>
        </w:rPr>
        <w:t>ขณะ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ที่) 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2F04C6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2F04C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F04C6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2F04C6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F5478E" w:rsidRPr="00F5478E" w:rsidRDefault="00F5478E" w:rsidP="00F5478E">
      <w:pPr>
        <w:autoSpaceDE w:val="0"/>
        <w:autoSpaceDN w:val="0"/>
        <w:adjustRightInd w:val="0"/>
        <w:ind w:left="910"/>
        <w:rPr>
          <w:rFonts w:ascii="Angsana New" w:hAnsi="Angsana New"/>
          <w:color w:val="000000"/>
          <w:sz w:val="28"/>
          <w:szCs w:val="28"/>
        </w:rPr>
      </w:pPr>
    </w:p>
    <w:p w:rsidR="00F5478E" w:rsidRDefault="00F5478E" w:rsidP="00F5478E">
      <w:pPr>
        <w:autoSpaceDE w:val="0"/>
        <w:autoSpaceDN w:val="0"/>
        <w:adjustRightInd w:val="0"/>
        <w:ind w:left="910"/>
        <w:rPr>
          <w:rFonts w:ascii="Angsana New" w:hAnsi="Angsana New"/>
          <w:color w:val="000000"/>
          <w:sz w:val="30"/>
          <w:szCs w:val="30"/>
        </w:rPr>
      </w:pPr>
      <w:r w:rsidRPr="00244D30">
        <w:rPr>
          <w:rFonts w:ascii="Angsana New" w:hAnsi="Angsana New" w:hint="cs"/>
          <w:sz w:val="30"/>
          <w:szCs w:val="30"/>
          <w:cs/>
        </w:rPr>
        <w:t>กลุ่มบริษัทได้ประเมินผลกระทบเบื้องต้น</w:t>
      </w:r>
      <w:r w:rsidRPr="00244D30">
        <w:rPr>
          <w:rFonts w:ascii="Angsana New" w:hAnsi="Angsana New"/>
          <w:sz w:val="30"/>
          <w:szCs w:val="30"/>
          <w:cs/>
        </w:rPr>
        <w:t>ที่อาจเกิดขึ้น</w:t>
      </w:r>
      <w:r w:rsidRPr="00244D30">
        <w:rPr>
          <w:rFonts w:ascii="Angsana New" w:hAnsi="Angsana New" w:hint="cs"/>
          <w:sz w:val="30"/>
          <w:szCs w:val="30"/>
          <w:cs/>
        </w:rPr>
        <w:t>จากการถือปฏิบัติตามมาตรฐานการรายงานทางการเงิน</w:t>
      </w:r>
      <w:r w:rsidRPr="00244D30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Pr="00244D30">
        <w:rPr>
          <w:rFonts w:ascii="Angsana New" w:hAnsi="Angsana New"/>
          <w:color w:val="000000"/>
          <w:sz w:val="30"/>
          <w:szCs w:val="30"/>
        </w:rPr>
        <w:t xml:space="preserve">15 </w:t>
      </w:r>
      <w:r w:rsidRPr="00244D30">
        <w:rPr>
          <w:rFonts w:ascii="Angsana New" w:hAnsi="Angsana New" w:hint="cs"/>
          <w:color w:val="000000"/>
          <w:sz w:val="30"/>
          <w:szCs w:val="30"/>
          <w:cs/>
        </w:rPr>
        <w:t>เป็นครั้งแรก</w:t>
      </w:r>
      <w:r w:rsidRPr="00244D30">
        <w:rPr>
          <w:rFonts w:ascii="Angsana New" w:hAnsi="Angsana New" w:hint="cs"/>
          <w:sz w:val="30"/>
          <w:szCs w:val="30"/>
          <w:cs/>
        </w:rPr>
        <w:t xml:space="preserve"> ซึ่งคาดว่าไม่มีผลกระทบที่มีสาระสำคัญ</w:t>
      </w:r>
      <w:r w:rsidRPr="00244D30">
        <w:rPr>
          <w:rFonts w:ascii="Angsana New" w:hAnsi="Angsana New"/>
          <w:sz w:val="30"/>
          <w:szCs w:val="30"/>
          <w:cs/>
        </w:rPr>
        <w:t>ต่องบการเงินรวม</w:t>
      </w:r>
      <w:r w:rsidRPr="00244D30">
        <w:rPr>
          <w:rFonts w:ascii="Angsana New" w:hAnsi="Angsana New" w:hint="cs"/>
          <w:sz w:val="30"/>
          <w:szCs w:val="30"/>
          <w:cs/>
        </w:rPr>
        <w:t>และ</w:t>
      </w:r>
      <w:r w:rsidRPr="00244D30">
        <w:rPr>
          <w:rFonts w:ascii="Angsana New" w:hAnsi="Angsana New"/>
          <w:sz w:val="30"/>
          <w:szCs w:val="30"/>
          <w:cs/>
        </w:rPr>
        <w:t>งบการเงินเฉพาะกิจการของบริษัท</w:t>
      </w:r>
      <w:r w:rsidRPr="00244D30">
        <w:rPr>
          <w:rFonts w:ascii="Angsana New" w:hAnsi="Angsana New" w:hint="cs"/>
          <w:sz w:val="30"/>
          <w:szCs w:val="30"/>
          <w:cs/>
        </w:rPr>
        <w:t>ในงวดแรกที่ถือปฏิบัติ</w:t>
      </w:r>
    </w:p>
    <w:p w:rsidR="00CE6A55" w:rsidRPr="00F5478E" w:rsidRDefault="00CE6A55" w:rsidP="00F5478E">
      <w:pPr>
        <w:tabs>
          <w:tab w:val="left" w:pos="540"/>
        </w:tabs>
        <w:jc w:val="both"/>
        <w:rPr>
          <w:rFonts w:ascii="Angsana New" w:hAnsi="Angsana New"/>
          <w:sz w:val="28"/>
          <w:szCs w:val="28"/>
        </w:rPr>
      </w:pPr>
    </w:p>
    <w:p w:rsidR="00BD0BC6" w:rsidRPr="00BD0BC6" w:rsidRDefault="00BD0BC6" w:rsidP="00CC02F1">
      <w:pPr>
        <w:pStyle w:val="ListParagraph"/>
        <w:numPr>
          <w:ilvl w:val="0"/>
          <w:numId w:val="29"/>
        </w:numPr>
        <w:autoSpaceDE w:val="0"/>
        <w:autoSpaceDN w:val="0"/>
        <w:adjustRightInd w:val="0"/>
        <w:ind w:hanging="369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D0BC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BD0BC6" w:rsidRPr="00F5478E" w:rsidRDefault="00BD0BC6" w:rsidP="00F547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28"/>
          <w:szCs w:val="28"/>
        </w:rPr>
      </w:pPr>
    </w:p>
    <w:p w:rsidR="00595C71" w:rsidRPr="00BD0BC6" w:rsidRDefault="00595C71" w:rsidP="00595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BD0BC6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595C71" w:rsidRPr="00F5478E" w:rsidRDefault="00595C71" w:rsidP="00F547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28"/>
          <w:szCs w:val="28"/>
        </w:rPr>
      </w:pPr>
    </w:p>
    <w:p w:rsidR="0029739E" w:rsidRDefault="00595C71" w:rsidP="00761B37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D0BC6">
        <w:rPr>
          <w:rFonts w:ascii="Angsana New" w:hAnsi="Angsana New" w:cs="Angsana New"/>
          <w:sz w:val="30"/>
          <w:szCs w:val="30"/>
          <w:cs/>
          <w:lang w:bidi="th-TH"/>
        </w:rPr>
        <w:t>ขณะนี้ผู้บริหาร</w:t>
      </w:r>
      <w:r w:rsidRPr="00BD0BC6">
        <w:rPr>
          <w:rFonts w:ascii="Angsana New" w:hAnsi="Angsana New" w:cs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BD0BC6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กลุ่มเครื่องมือทางการเงิน</w:t>
      </w:r>
      <w:r w:rsidRPr="00BD0BC6">
        <w:rPr>
          <w:rFonts w:ascii="Angsana New" w:hAnsi="Angsana New" w:cs="Angsana New"/>
          <w:sz w:val="30"/>
          <w:szCs w:val="30"/>
          <w:cs/>
          <w:lang w:val="en-US" w:bidi="th-TH"/>
        </w:rPr>
        <w:t>เป็นครั้งแรกต่อ</w:t>
      </w:r>
      <w:r w:rsidR="00761B37" w:rsidRPr="00761B37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</w:p>
    <w:p w:rsidR="006E12DE" w:rsidRDefault="006E12DE" w:rsidP="00761B37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701A7A" w:rsidRDefault="000035CC" w:rsidP="008E5E81">
      <w:pPr>
        <w:numPr>
          <w:ilvl w:val="0"/>
          <w:numId w:val="19"/>
        </w:numPr>
        <w:tabs>
          <w:tab w:val="left" w:pos="540"/>
          <w:tab w:val="left" w:pos="630"/>
        </w:tabs>
        <w:ind w:hanging="72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01A7A" w:rsidRPr="006336AA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การจัดประเภทรายการใหม่  </w:t>
      </w:r>
    </w:p>
    <w:p w:rsidR="002107D2" w:rsidRPr="00E54CEC" w:rsidRDefault="002107D2" w:rsidP="002107D2">
      <w:pPr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41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69"/>
        <w:gridCol w:w="900"/>
        <w:gridCol w:w="270"/>
        <w:gridCol w:w="900"/>
        <w:gridCol w:w="270"/>
        <w:gridCol w:w="900"/>
        <w:gridCol w:w="268"/>
        <w:gridCol w:w="902"/>
        <w:gridCol w:w="270"/>
        <w:gridCol w:w="900"/>
        <w:gridCol w:w="270"/>
        <w:gridCol w:w="900"/>
      </w:tblGrid>
      <w:tr w:rsidR="002107D2" w:rsidRPr="00E54CEC" w:rsidTr="00B372F4">
        <w:trPr>
          <w:tblHeader/>
        </w:trPr>
        <w:tc>
          <w:tcPr>
            <w:tcW w:w="2669" w:type="dxa"/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4CE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E6C18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2107D2" w:rsidRPr="00E54CEC" w:rsidTr="00B372F4">
        <w:trPr>
          <w:tblHeader/>
        </w:trPr>
        <w:tc>
          <w:tcPr>
            <w:tcW w:w="2669" w:type="dxa"/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4C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2" w:type="dxa"/>
            <w:gridSpan w:val="5"/>
            <w:tcBorders>
              <w:bottom w:val="single" w:sz="4" w:space="0" w:color="auto"/>
            </w:tcBorders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4C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07D2" w:rsidRPr="00E54CEC" w:rsidTr="00B372F4">
        <w:trPr>
          <w:tblHeader/>
        </w:trPr>
        <w:tc>
          <w:tcPr>
            <w:tcW w:w="2669" w:type="dxa"/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4CEC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107D2" w:rsidRPr="00E54CEC" w:rsidRDefault="002107D2" w:rsidP="000B1DF6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4CE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4CEC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4CEC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107D2" w:rsidRPr="00E54CEC" w:rsidRDefault="002107D2" w:rsidP="000B1DF6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4CE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4CEC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2107D2" w:rsidRPr="00E54CEC" w:rsidTr="00B372F4">
        <w:trPr>
          <w:tblHeader/>
        </w:trPr>
        <w:tc>
          <w:tcPr>
            <w:tcW w:w="2669" w:type="dxa"/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:rsidR="002107D2" w:rsidRPr="00E54CEC" w:rsidRDefault="002107D2" w:rsidP="000B1DF6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54C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07D2" w:rsidRPr="00E54CEC" w:rsidTr="00B372F4">
        <w:tc>
          <w:tcPr>
            <w:tcW w:w="2669" w:type="dxa"/>
          </w:tcPr>
          <w:p w:rsidR="002107D2" w:rsidRPr="00E54CEC" w:rsidRDefault="002107D2" w:rsidP="000B1DF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4C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:rsidR="002107D2" w:rsidRPr="00E54CEC" w:rsidRDefault="002107D2" w:rsidP="000B1DF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107D2" w:rsidRPr="00E54CEC" w:rsidRDefault="002107D2" w:rsidP="000B1DF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107D2" w:rsidRPr="00E54CEC" w:rsidRDefault="002107D2" w:rsidP="000B1DF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107D2" w:rsidRPr="00E54CEC" w:rsidRDefault="002107D2" w:rsidP="000B1DF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107D2" w:rsidRPr="00E54CEC" w:rsidRDefault="002107D2" w:rsidP="000B1DF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2107D2" w:rsidRPr="00E54CEC" w:rsidRDefault="002107D2" w:rsidP="000B1DF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2107D2" w:rsidRPr="00E54CEC" w:rsidRDefault="002107D2" w:rsidP="000B1DF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107D2" w:rsidRPr="00E54CEC" w:rsidRDefault="002107D2" w:rsidP="000B1DF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107D2" w:rsidRPr="00E54CEC" w:rsidRDefault="002107D2" w:rsidP="000B1DF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107D2" w:rsidRPr="00E54CEC" w:rsidRDefault="002107D2" w:rsidP="000B1DF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107D2" w:rsidRPr="00E54CEC" w:rsidRDefault="002107D2" w:rsidP="000B1DF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0CA" w:rsidRPr="00E54CEC" w:rsidTr="00B372F4">
        <w:tc>
          <w:tcPr>
            <w:tcW w:w="2669" w:type="dxa"/>
          </w:tcPr>
          <w:p w:rsidR="008650CA" w:rsidRPr="00BD13C6" w:rsidRDefault="008650CA" w:rsidP="008650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  <w:cs/>
              </w:rPr>
              <w:t>มูลค่างานระหว่างทำตามสัญญา</w:t>
            </w:r>
          </w:p>
          <w:p w:rsidR="008650CA" w:rsidRPr="00BD13C6" w:rsidRDefault="008650CA" w:rsidP="008650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D13C6">
              <w:rPr>
                <w:rFonts w:ascii="Angsana New" w:hAnsi="Angsana New"/>
                <w:sz w:val="30"/>
                <w:szCs w:val="30"/>
                <w:cs/>
              </w:rPr>
              <w:t>ที่ยังไม่เรียกเก็บจากลูกค้า</w:t>
            </w:r>
          </w:p>
        </w:tc>
        <w:tc>
          <w:tcPr>
            <w:tcW w:w="900" w:type="dxa"/>
          </w:tcPr>
          <w:p w:rsidR="008650CA" w:rsidRPr="00BD13C6" w:rsidRDefault="008650CA" w:rsidP="00530C99">
            <w:pPr>
              <w:pStyle w:val="BodyText"/>
              <w:tabs>
                <w:tab w:val="decimal" w:pos="63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8650CA" w:rsidRPr="00BD13C6" w:rsidRDefault="008650CA" w:rsidP="00530C99">
            <w:pPr>
              <w:pStyle w:val="BodyText"/>
              <w:tabs>
                <w:tab w:val="decimal" w:pos="63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81,490</w:t>
            </w:r>
          </w:p>
        </w:tc>
        <w:tc>
          <w:tcPr>
            <w:tcW w:w="270" w:type="dxa"/>
          </w:tcPr>
          <w:p w:rsidR="008650CA" w:rsidRPr="00BD13C6" w:rsidRDefault="008650CA" w:rsidP="008650CA">
            <w:pPr>
              <w:pStyle w:val="BodyText"/>
              <w:tabs>
                <w:tab w:val="decimal" w:pos="600"/>
              </w:tabs>
              <w:spacing w:after="0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650CA" w:rsidRPr="00BD13C6" w:rsidRDefault="008650CA" w:rsidP="008650CA">
            <w:pPr>
              <w:pStyle w:val="BodyText"/>
              <w:tabs>
                <w:tab w:val="decimal" w:pos="615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8650CA" w:rsidRPr="00BD13C6" w:rsidRDefault="008650CA" w:rsidP="008650CA">
            <w:pPr>
              <w:pStyle w:val="BodyText"/>
              <w:tabs>
                <w:tab w:val="decimal" w:pos="615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605</w:t>
            </w:r>
          </w:p>
        </w:tc>
        <w:tc>
          <w:tcPr>
            <w:tcW w:w="270" w:type="dxa"/>
          </w:tcPr>
          <w:p w:rsidR="008650CA" w:rsidRPr="00E54CEC" w:rsidRDefault="008650CA" w:rsidP="008650CA">
            <w:pPr>
              <w:pStyle w:val="BodyText"/>
              <w:tabs>
                <w:tab w:val="decimal" w:pos="702"/>
              </w:tabs>
              <w:spacing w:after="0"/>
              <w:ind w:left="-101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650CA" w:rsidRPr="00BD13C6" w:rsidRDefault="008650CA" w:rsidP="008650CA">
            <w:pPr>
              <w:pStyle w:val="BodyText"/>
              <w:tabs>
                <w:tab w:val="decimal" w:pos="615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8650CA" w:rsidRPr="00BD13C6" w:rsidRDefault="008650CA" w:rsidP="008650CA">
            <w:pPr>
              <w:pStyle w:val="BodyText"/>
              <w:tabs>
                <w:tab w:val="decimal" w:pos="615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82,095</w:t>
            </w:r>
          </w:p>
        </w:tc>
        <w:tc>
          <w:tcPr>
            <w:tcW w:w="268" w:type="dxa"/>
          </w:tcPr>
          <w:p w:rsidR="008650CA" w:rsidRPr="00BD13C6" w:rsidRDefault="008650CA" w:rsidP="008650CA">
            <w:pPr>
              <w:pStyle w:val="BodyText"/>
              <w:tabs>
                <w:tab w:val="decimal" w:pos="4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8650CA" w:rsidRPr="00BD13C6" w:rsidRDefault="008650CA" w:rsidP="000B195C">
            <w:pPr>
              <w:pStyle w:val="BodyText"/>
              <w:tabs>
                <w:tab w:val="decimal" w:pos="64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8650CA" w:rsidRPr="00BD13C6" w:rsidRDefault="008650CA" w:rsidP="000B195C">
            <w:pPr>
              <w:pStyle w:val="BodyText"/>
              <w:tabs>
                <w:tab w:val="decimal" w:pos="64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37,576</w:t>
            </w:r>
          </w:p>
        </w:tc>
        <w:tc>
          <w:tcPr>
            <w:tcW w:w="270" w:type="dxa"/>
          </w:tcPr>
          <w:p w:rsidR="008650CA" w:rsidRPr="00E54CEC" w:rsidRDefault="008650CA" w:rsidP="008650C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650CA" w:rsidRPr="00BD13C6" w:rsidRDefault="008650CA" w:rsidP="008650CA">
            <w:pPr>
              <w:pStyle w:val="BodyText"/>
              <w:tabs>
                <w:tab w:val="decimal" w:pos="600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8650CA" w:rsidRPr="00BD13C6" w:rsidRDefault="008650CA" w:rsidP="008650CA">
            <w:pPr>
              <w:pStyle w:val="BodyText"/>
              <w:tabs>
                <w:tab w:val="decimal" w:pos="600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:rsidR="008650CA" w:rsidRPr="00BD13C6" w:rsidRDefault="008650CA" w:rsidP="008650CA">
            <w:pPr>
              <w:pStyle w:val="BodyText"/>
              <w:tabs>
                <w:tab w:val="decimal" w:pos="600"/>
              </w:tabs>
              <w:spacing w:after="0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650CA" w:rsidRPr="00BD13C6" w:rsidRDefault="008650CA" w:rsidP="008650CA">
            <w:pPr>
              <w:pStyle w:val="BodyText"/>
              <w:tabs>
                <w:tab w:val="decimal" w:pos="666"/>
              </w:tabs>
              <w:spacing w:after="0"/>
              <w:ind w:left="-101" w:right="-43"/>
              <w:rPr>
                <w:rFonts w:ascii="Angsana New" w:hAnsi="Angsana New"/>
                <w:sz w:val="30"/>
                <w:szCs w:val="30"/>
              </w:rPr>
            </w:pPr>
          </w:p>
          <w:p w:rsidR="008650CA" w:rsidRPr="00BD13C6" w:rsidRDefault="008650CA" w:rsidP="008650CA">
            <w:pPr>
              <w:pStyle w:val="BodyText"/>
              <w:tabs>
                <w:tab w:val="decimal" w:pos="666"/>
              </w:tabs>
              <w:spacing w:after="0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37,611</w:t>
            </w:r>
          </w:p>
        </w:tc>
      </w:tr>
      <w:tr w:rsidR="008650CA" w:rsidRPr="00E54CEC" w:rsidTr="00B372F4">
        <w:tc>
          <w:tcPr>
            <w:tcW w:w="2669" w:type="dxa"/>
          </w:tcPr>
          <w:p w:rsidR="008650CA" w:rsidRPr="00BD13C6" w:rsidRDefault="008650CA" w:rsidP="008650C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:rsidR="008650CA" w:rsidRPr="00BD13C6" w:rsidRDefault="008650CA" w:rsidP="00530C99">
            <w:pPr>
              <w:pStyle w:val="BodyText"/>
              <w:tabs>
                <w:tab w:val="decimal" w:pos="63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(10,325)</w:t>
            </w:r>
          </w:p>
        </w:tc>
        <w:tc>
          <w:tcPr>
            <w:tcW w:w="270" w:type="dxa"/>
          </w:tcPr>
          <w:p w:rsidR="008650CA" w:rsidRPr="00BD13C6" w:rsidRDefault="008650CA" w:rsidP="008650CA">
            <w:pPr>
              <w:pStyle w:val="BodyText"/>
              <w:tabs>
                <w:tab w:val="decimal" w:pos="600"/>
              </w:tabs>
              <w:spacing w:after="0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650CA" w:rsidRPr="00BD13C6" w:rsidRDefault="008650CA" w:rsidP="008650CA">
            <w:pPr>
              <w:pStyle w:val="BodyText"/>
              <w:tabs>
                <w:tab w:val="decimal" w:pos="615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(605)</w:t>
            </w:r>
          </w:p>
        </w:tc>
        <w:tc>
          <w:tcPr>
            <w:tcW w:w="270" w:type="dxa"/>
          </w:tcPr>
          <w:p w:rsidR="008650CA" w:rsidRPr="00E54CEC" w:rsidRDefault="008650CA" w:rsidP="008650CA">
            <w:pPr>
              <w:pStyle w:val="BodyText"/>
              <w:tabs>
                <w:tab w:val="decimal" w:pos="702"/>
              </w:tabs>
              <w:spacing w:after="0"/>
              <w:ind w:left="-101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650CA" w:rsidRPr="00BD13C6" w:rsidRDefault="008650CA" w:rsidP="008650CA">
            <w:pPr>
              <w:pStyle w:val="BodyText"/>
              <w:tabs>
                <w:tab w:val="decimal" w:pos="615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(10,930)</w:t>
            </w:r>
          </w:p>
        </w:tc>
        <w:tc>
          <w:tcPr>
            <w:tcW w:w="268" w:type="dxa"/>
          </w:tcPr>
          <w:p w:rsidR="008650CA" w:rsidRPr="00BD13C6" w:rsidRDefault="008650CA" w:rsidP="008650CA">
            <w:pPr>
              <w:pStyle w:val="BodyText"/>
              <w:tabs>
                <w:tab w:val="decimal" w:pos="4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8650CA" w:rsidRPr="00BD13C6" w:rsidRDefault="008650CA" w:rsidP="000B195C">
            <w:pPr>
              <w:pStyle w:val="BodyText"/>
              <w:tabs>
                <w:tab w:val="decimal" w:pos="64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(6,744)</w:t>
            </w:r>
          </w:p>
        </w:tc>
        <w:tc>
          <w:tcPr>
            <w:tcW w:w="270" w:type="dxa"/>
          </w:tcPr>
          <w:p w:rsidR="008650CA" w:rsidRPr="004644AB" w:rsidRDefault="008650CA" w:rsidP="008650C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650CA" w:rsidRPr="00BD13C6" w:rsidRDefault="008650CA" w:rsidP="008650CA">
            <w:pPr>
              <w:pStyle w:val="BodyText"/>
              <w:tabs>
                <w:tab w:val="decimal" w:pos="600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(35)</w:t>
            </w:r>
          </w:p>
        </w:tc>
        <w:tc>
          <w:tcPr>
            <w:tcW w:w="270" w:type="dxa"/>
          </w:tcPr>
          <w:p w:rsidR="008650CA" w:rsidRPr="00BD13C6" w:rsidRDefault="008650CA" w:rsidP="008650CA">
            <w:pPr>
              <w:pStyle w:val="BodyText"/>
              <w:tabs>
                <w:tab w:val="decimal" w:pos="600"/>
              </w:tabs>
              <w:spacing w:after="0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650CA" w:rsidRPr="00BD13C6" w:rsidRDefault="008650CA" w:rsidP="008650CA">
            <w:pPr>
              <w:pStyle w:val="BodyText"/>
              <w:tabs>
                <w:tab w:val="decimal" w:pos="666"/>
              </w:tabs>
              <w:spacing w:after="0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</w:rPr>
              <w:t>(6,779)</w:t>
            </w:r>
          </w:p>
        </w:tc>
      </w:tr>
      <w:tr w:rsidR="008650CA" w:rsidRPr="00E54CEC" w:rsidTr="00B372F4">
        <w:tc>
          <w:tcPr>
            <w:tcW w:w="2669" w:type="dxa"/>
          </w:tcPr>
          <w:p w:rsidR="008650CA" w:rsidRPr="00E54CEC" w:rsidRDefault="008650CA" w:rsidP="008650C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650CA" w:rsidRPr="00E54CEC" w:rsidRDefault="008650CA" w:rsidP="00530C99">
            <w:pPr>
              <w:pStyle w:val="BodyText"/>
              <w:tabs>
                <w:tab w:val="decimal" w:pos="634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650CA" w:rsidRPr="00E54CEC" w:rsidRDefault="008650CA" w:rsidP="008650C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650CA" w:rsidRPr="00E54CEC" w:rsidRDefault="008650CA" w:rsidP="008650CA">
            <w:pPr>
              <w:pStyle w:val="BodyText"/>
              <w:tabs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650CA" w:rsidRPr="00E54CEC" w:rsidRDefault="008650CA" w:rsidP="008650CA">
            <w:pPr>
              <w:pStyle w:val="BodyText"/>
              <w:spacing w:after="0" w:line="340" w:lineRule="exac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650CA" w:rsidRPr="00E54CEC" w:rsidRDefault="008650CA" w:rsidP="008650CA">
            <w:pPr>
              <w:pStyle w:val="BodyText"/>
              <w:tabs>
                <w:tab w:val="decimal" w:pos="614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8650CA" w:rsidRPr="00E54CEC" w:rsidRDefault="008650CA" w:rsidP="008650CA">
            <w:pPr>
              <w:pStyle w:val="BodyText"/>
              <w:spacing w:after="0" w:line="340" w:lineRule="exac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8650CA" w:rsidRPr="00E54CEC" w:rsidRDefault="008650CA" w:rsidP="000B195C">
            <w:pPr>
              <w:pStyle w:val="BodyText"/>
              <w:tabs>
                <w:tab w:val="decimal" w:pos="596"/>
                <w:tab w:val="decimal" w:pos="644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650CA" w:rsidRPr="00E54CEC" w:rsidRDefault="008650CA" w:rsidP="008650CA">
            <w:pPr>
              <w:pStyle w:val="BodyText"/>
              <w:spacing w:after="0" w:line="340" w:lineRule="exac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650CA" w:rsidRPr="00BD13C6" w:rsidRDefault="008650CA" w:rsidP="00565A80">
            <w:pPr>
              <w:pStyle w:val="BodyText"/>
              <w:tabs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650CA" w:rsidRPr="00565A80" w:rsidRDefault="008650CA" w:rsidP="00565A80">
            <w:pPr>
              <w:pStyle w:val="BodyText"/>
              <w:spacing w:after="0" w:line="340" w:lineRule="exact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8650CA" w:rsidRPr="00BD13C6" w:rsidRDefault="008650CA" w:rsidP="008650CA">
            <w:pPr>
              <w:pStyle w:val="BodyText"/>
              <w:tabs>
                <w:tab w:val="decimal" w:pos="666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3B89" w:rsidRPr="00E54CEC" w:rsidTr="00B372F4">
        <w:tc>
          <w:tcPr>
            <w:tcW w:w="2669" w:type="dxa"/>
          </w:tcPr>
          <w:p w:rsidR="00053B89" w:rsidRPr="00E54CEC" w:rsidRDefault="00053B89" w:rsidP="00053B8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53B89" w:rsidRPr="00E54CEC" w:rsidRDefault="00053B89" w:rsidP="00530C99">
            <w:pPr>
              <w:pStyle w:val="BodyText"/>
              <w:tabs>
                <w:tab w:val="decimal" w:pos="634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3B89" w:rsidRPr="00E54CEC" w:rsidRDefault="00053B89" w:rsidP="00053B8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053B89" w:rsidRPr="00E54CEC" w:rsidRDefault="00053B89" w:rsidP="00053B89">
            <w:pPr>
              <w:pStyle w:val="BodyText"/>
              <w:tabs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3B89" w:rsidRPr="00E54CEC" w:rsidRDefault="00053B89" w:rsidP="00053B89">
            <w:pPr>
              <w:pStyle w:val="BodyText"/>
              <w:spacing w:after="0" w:line="340" w:lineRule="exac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53B89" w:rsidRPr="00E54CEC" w:rsidRDefault="00053B89" w:rsidP="00053B89">
            <w:pPr>
              <w:pStyle w:val="BodyText"/>
              <w:tabs>
                <w:tab w:val="decimal" w:pos="614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053B89" w:rsidRPr="00E54CEC" w:rsidRDefault="00053B89" w:rsidP="00053B89">
            <w:pPr>
              <w:pStyle w:val="BodyText"/>
              <w:spacing w:after="0" w:line="340" w:lineRule="exac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053B89" w:rsidRPr="00E54CEC" w:rsidRDefault="00053B89" w:rsidP="000B195C">
            <w:pPr>
              <w:pStyle w:val="BodyText"/>
              <w:tabs>
                <w:tab w:val="decimal" w:pos="596"/>
                <w:tab w:val="decimal" w:pos="644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3B89" w:rsidRPr="00E54CEC" w:rsidRDefault="00053B89" w:rsidP="00053B89">
            <w:pPr>
              <w:pStyle w:val="BodyText"/>
              <w:spacing w:after="0" w:line="340" w:lineRule="exac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053B89" w:rsidRPr="00E54CEC" w:rsidRDefault="00053B89" w:rsidP="00053B89">
            <w:pPr>
              <w:pStyle w:val="BodyText"/>
              <w:tabs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3B89" w:rsidRPr="00E54CEC" w:rsidRDefault="00053B89" w:rsidP="00053B8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53B89" w:rsidRPr="00E54CEC" w:rsidRDefault="00053B89" w:rsidP="00053B89">
            <w:pPr>
              <w:pStyle w:val="BodyText"/>
              <w:tabs>
                <w:tab w:val="decimal" w:pos="596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3B89" w:rsidRPr="00E54CEC" w:rsidTr="00CC02F1">
        <w:trPr>
          <w:trHeight w:val="443"/>
        </w:trPr>
        <w:tc>
          <w:tcPr>
            <w:tcW w:w="2669" w:type="dxa"/>
          </w:tcPr>
          <w:p w:rsidR="00053B89" w:rsidRPr="00761B37" w:rsidRDefault="00053B89" w:rsidP="00053B8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</w:tcPr>
          <w:p w:rsidR="00053B89" w:rsidRPr="00E54CEC" w:rsidRDefault="00053B89" w:rsidP="00530C99">
            <w:pPr>
              <w:pStyle w:val="BodyText"/>
              <w:tabs>
                <w:tab w:val="decimal" w:pos="634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3B89" w:rsidRPr="00E54CEC" w:rsidRDefault="00053B89" w:rsidP="00053B8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53B89" w:rsidRPr="00E54CEC" w:rsidRDefault="00053B89" w:rsidP="00053B89">
            <w:pPr>
              <w:pStyle w:val="BodyText"/>
              <w:tabs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3B89" w:rsidRPr="00E54CEC" w:rsidRDefault="00053B89" w:rsidP="00053B89">
            <w:pPr>
              <w:pStyle w:val="BodyText"/>
              <w:spacing w:after="0" w:line="340" w:lineRule="exac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53B89" w:rsidRPr="00E54CEC" w:rsidRDefault="00053B89" w:rsidP="00053B89">
            <w:pPr>
              <w:pStyle w:val="BodyText"/>
              <w:tabs>
                <w:tab w:val="decimal" w:pos="614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053B89" w:rsidRPr="00E54CEC" w:rsidRDefault="00053B89" w:rsidP="00053B89">
            <w:pPr>
              <w:pStyle w:val="BodyText"/>
              <w:spacing w:after="0" w:line="340" w:lineRule="exac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053B89" w:rsidRPr="00E54CEC" w:rsidRDefault="00053B89" w:rsidP="000B195C">
            <w:pPr>
              <w:pStyle w:val="BodyText"/>
              <w:tabs>
                <w:tab w:val="decimal" w:pos="596"/>
                <w:tab w:val="decimal" w:pos="644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3B89" w:rsidRPr="00E54CEC" w:rsidRDefault="00053B89" w:rsidP="00053B89">
            <w:pPr>
              <w:pStyle w:val="BodyText"/>
              <w:spacing w:after="0" w:line="340" w:lineRule="exac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53B89" w:rsidRPr="00E54CEC" w:rsidRDefault="00053B89" w:rsidP="00053B89">
            <w:pPr>
              <w:pStyle w:val="BodyText"/>
              <w:tabs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3B89" w:rsidRPr="00E54CEC" w:rsidRDefault="00053B89" w:rsidP="00053B8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53B89" w:rsidRPr="00E54CEC" w:rsidRDefault="00053B89" w:rsidP="00053B89">
            <w:pPr>
              <w:pStyle w:val="BodyText"/>
              <w:tabs>
                <w:tab w:val="decimal" w:pos="596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5A80" w:rsidRPr="00E54CEC" w:rsidTr="00B372F4">
        <w:tc>
          <w:tcPr>
            <w:tcW w:w="2669" w:type="dxa"/>
          </w:tcPr>
          <w:p w:rsidR="00565A80" w:rsidRPr="00BD13C6" w:rsidRDefault="00565A80" w:rsidP="00565A8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D13C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565A80" w:rsidRPr="00BD13C6" w:rsidRDefault="000B195C" w:rsidP="00530C99">
            <w:pPr>
              <w:pStyle w:val="BodyText"/>
              <w:tabs>
                <w:tab w:val="decimal" w:pos="63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(4,296)</w:t>
            </w:r>
          </w:p>
        </w:tc>
        <w:tc>
          <w:tcPr>
            <w:tcW w:w="270" w:type="dxa"/>
          </w:tcPr>
          <w:p w:rsidR="00565A80" w:rsidRPr="00BD13C6" w:rsidRDefault="00565A80" w:rsidP="00565A80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65A80" w:rsidRPr="00BD13C6" w:rsidRDefault="00504D32" w:rsidP="00565A80">
            <w:pPr>
              <w:pStyle w:val="BodyText"/>
              <w:tabs>
                <w:tab w:val="decimal" w:pos="615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:rsidR="00565A80" w:rsidRPr="00E54CEC" w:rsidRDefault="00565A80" w:rsidP="00565A80">
            <w:pPr>
              <w:pStyle w:val="BodyText"/>
              <w:tabs>
                <w:tab w:val="decimal" w:pos="702"/>
              </w:tabs>
              <w:spacing w:after="0"/>
              <w:ind w:left="-101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65A80" w:rsidRPr="00BD13C6" w:rsidRDefault="00504D32" w:rsidP="00565A80">
            <w:pPr>
              <w:pStyle w:val="BodyText"/>
              <w:tabs>
                <w:tab w:val="decimal" w:pos="615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(3,780)</w:t>
            </w:r>
          </w:p>
        </w:tc>
        <w:tc>
          <w:tcPr>
            <w:tcW w:w="268" w:type="dxa"/>
          </w:tcPr>
          <w:p w:rsidR="00565A80" w:rsidRPr="00BD13C6" w:rsidRDefault="00565A80" w:rsidP="00565A80">
            <w:pPr>
              <w:pStyle w:val="BodyText"/>
              <w:tabs>
                <w:tab w:val="decimal" w:pos="4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565A80" w:rsidRPr="00BD13C6" w:rsidRDefault="000B195C" w:rsidP="000B195C">
            <w:pPr>
              <w:pStyle w:val="BodyText"/>
              <w:tabs>
                <w:tab w:val="decimal" w:pos="644"/>
                <w:tab w:val="decimal" w:pos="699"/>
              </w:tabs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(25,309)</w:t>
            </w:r>
          </w:p>
        </w:tc>
        <w:tc>
          <w:tcPr>
            <w:tcW w:w="270" w:type="dxa"/>
          </w:tcPr>
          <w:p w:rsidR="00565A80" w:rsidRPr="00E54CEC" w:rsidRDefault="00565A80" w:rsidP="00565A80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65A80" w:rsidRPr="00BD13C6" w:rsidRDefault="00504D32" w:rsidP="00565A80">
            <w:pPr>
              <w:pStyle w:val="BodyText"/>
              <w:tabs>
                <w:tab w:val="decimal" w:pos="600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:rsidR="00565A80" w:rsidRPr="00BD13C6" w:rsidRDefault="00565A80" w:rsidP="00565A80">
            <w:pPr>
              <w:pStyle w:val="BodyText"/>
              <w:tabs>
                <w:tab w:val="decimal" w:pos="699"/>
              </w:tabs>
              <w:spacing w:after="0"/>
              <w:ind w:left="-101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65A80" w:rsidRPr="00BD13C6" w:rsidRDefault="00504D32" w:rsidP="00565A80">
            <w:pPr>
              <w:pStyle w:val="BodyText"/>
              <w:tabs>
                <w:tab w:val="decimal" w:pos="666"/>
              </w:tabs>
              <w:spacing w:after="0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(24,793)</w:t>
            </w:r>
          </w:p>
        </w:tc>
      </w:tr>
      <w:tr w:rsidR="00565A80" w:rsidRPr="00E54CEC" w:rsidTr="00B372F4">
        <w:tc>
          <w:tcPr>
            <w:tcW w:w="2669" w:type="dxa"/>
          </w:tcPr>
          <w:p w:rsidR="00565A80" w:rsidRPr="00BD13C6" w:rsidRDefault="00565A80" w:rsidP="00565A8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900" w:type="dxa"/>
          </w:tcPr>
          <w:p w:rsidR="00565A80" w:rsidRPr="00BD13C6" w:rsidRDefault="000B195C" w:rsidP="00530C99">
            <w:pPr>
              <w:pStyle w:val="BodyText"/>
              <w:tabs>
                <w:tab w:val="decimal" w:pos="63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333,135</w:t>
            </w:r>
          </w:p>
        </w:tc>
        <w:tc>
          <w:tcPr>
            <w:tcW w:w="270" w:type="dxa"/>
          </w:tcPr>
          <w:p w:rsidR="00565A80" w:rsidRPr="00BD13C6" w:rsidRDefault="00565A80" w:rsidP="00565A80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65A80" w:rsidRPr="00BD13C6" w:rsidRDefault="00504D32" w:rsidP="00565A80">
            <w:pPr>
              <w:pStyle w:val="BodyText"/>
              <w:tabs>
                <w:tab w:val="decimal" w:pos="615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(2,469)</w:t>
            </w:r>
          </w:p>
        </w:tc>
        <w:tc>
          <w:tcPr>
            <w:tcW w:w="270" w:type="dxa"/>
          </w:tcPr>
          <w:p w:rsidR="00565A80" w:rsidRPr="00E54CEC" w:rsidRDefault="00565A80" w:rsidP="00565A80">
            <w:pPr>
              <w:pStyle w:val="BodyText"/>
              <w:tabs>
                <w:tab w:val="decimal" w:pos="702"/>
              </w:tabs>
              <w:spacing w:after="0"/>
              <w:ind w:left="-101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65A80" w:rsidRPr="00BD13C6" w:rsidRDefault="00504D32" w:rsidP="00565A80">
            <w:pPr>
              <w:pStyle w:val="BodyText"/>
              <w:tabs>
                <w:tab w:val="decimal" w:pos="615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330,666</w:t>
            </w:r>
          </w:p>
        </w:tc>
        <w:tc>
          <w:tcPr>
            <w:tcW w:w="268" w:type="dxa"/>
          </w:tcPr>
          <w:p w:rsidR="00565A80" w:rsidRPr="00BD13C6" w:rsidRDefault="00565A80" w:rsidP="00565A80">
            <w:pPr>
              <w:pStyle w:val="BodyText"/>
              <w:tabs>
                <w:tab w:val="decimal" w:pos="4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565A80" w:rsidRPr="00BD13C6" w:rsidRDefault="000B195C" w:rsidP="000B195C">
            <w:pPr>
              <w:pStyle w:val="BodyText"/>
              <w:tabs>
                <w:tab w:val="decimal" w:pos="644"/>
                <w:tab w:val="decimal" w:pos="699"/>
              </w:tabs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213,863</w:t>
            </w:r>
          </w:p>
        </w:tc>
        <w:tc>
          <w:tcPr>
            <w:tcW w:w="270" w:type="dxa"/>
          </w:tcPr>
          <w:p w:rsidR="00565A80" w:rsidRPr="004644AB" w:rsidRDefault="00565A80" w:rsidP="00565A80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65A80" w:rsidRPr="00565A80" w:rsidRDefault="00504D32" w:rsidP="00565A80">
            <w:pPr>
              <w:pStyle w:val="BodyText"/>
              <w:tabs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65A80" w:rsidRPr="00BD13C6" w:rsidRDefault="00565A80" w:rsidP="00565A80">
            <w:pPr>
              <w:pStyle w:val="BodyText"/>
              <w:tabs>
                <w:tab w:val="decimal" w:pos="699"/>
              </w:tabs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65A80" w:rsidRPr="00BD13C6" w:rsidRDefault="00504D32" w:rsidP="00565A80">
            <w:pPr>
              <w:pStyle w:val="BodyText"/>
              <w:tabs>
                <w:tab w:val="decimal" w:pos="666"/>
              </w:tabs>
              <w:spacing w:after="0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213,863</w:t>
            </w:r>
          </w:p>
        </w:tc>
      </w:tr>
      <w:tr w:rsidR="00504D32" w:rsidRPr="00E54CEC" w:rsidTr="00B372F4">
        <w:tc>
          <w:tcPr>
            <w:tcW w:w="2669" w:type="dxa"/>
          </w:tcPr>
          <w:p w:rsidR="00504D32" w:rsidRPr="00BD13C6" w:rsidRDefault="00504D32" w:rsidP="00504D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900" w:type="dxa"/>
          </w:tcPr>
          <w:p w:rsidR="00504D32" w:rsidRPr="00BD13C6" w:rsidRDefault="00504D32" w:rsidP="00530C99">
            <w:pPr>
              <w:pStyle w:val="BodyText"/>
              <w:tabs>
                <w:tab w:val="decimal" w:pos="63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3,313</w:t>
            </w:r>
          </w:p>
        </w:tc>
        <w:tc>
          <w:tcPr>
            <w:tcW w:w="270" w:type="dxa"/>
          </w:tcPr>
          <w:p w:rsidR="00504D32" w:rsidRPr="00BD13C6" w:rsidRDefault="00504D32" w:rsidP="00504D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04D32" w:rsidRPr="00BD13C6" w:rsidRDefault="00504D32" w:rsidP="00504D32">
            <w:pPr>
              <w:pStyle w:val="BodyText"/>
              <w:tabs>
                <w:tab w:val="decimal" w:pos="615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(3,313)</w:t>
            </w:r>
          </w:p>
        </w:tc>
        <w:tc>
          <w:tcPr>
            <w:tcW w:w="270" w:type="dxa"/>
          </w:tcPr>
          <w:p w:rsidR="00504D32" w:rsidRPr="00E54CEC" w:rsidRDefault="00504D32" w:rsidP="00504D32">
            <w:pPr>
              <w:pStyle w:val="BodyText"/>
              <w:tabs>
                <w:tab w:val="decimal" w:pos="702"/>
              </w:tabs>
              <w:spacing w:after="0"/>
              <w:ind w:left="-101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04D32" w:rsidRPr="00BD13C6" w:rsidRDefault="00504D32" w:rsidP="00504D32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504D32" w:rsidRPr="00BD13C6" w:rsidRDefault="00504D32" w:rsidP="00504D32">
            <w:pPr>
              <w:pStyle w:val="BodyText"/>
              <w:tabs>
                <w:tab w:val="decimal" w:pos="4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504D32" w:rsidRPr="00BD13C6" w:rsidRDefault="00504D32" w:rsidP="00504D32">
            <w:pPr>
              <w:pStyle w:val="BodyText"/>
              <w:tabs>
                <w:tab w:val="decimal" w:pos="502"/>
              </w:tabs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2,225</w:t>
            </w:r>
          </w:p>
        </w:tc>
        <w:tc>
          <w:tcPr>
            <w:tcW w:w="270" w:type="dxa"/>
          </w:tcPr>
          <w:p w:rsidR="00504D32" w:rsidRPr="004644AB" w:rsidRDefault="00504D32" w:rsidP="00504D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04D32" w:rsidRPr="00BD13C6" w:rsidRDefault="00504D32" w:rsidP="00504D32">
            <w:pPr>
              <w:pStyle w:val="BodyText"/>
              <w:tabs>
                <w:tab w:val="decimal" w:pos="600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(2,225)</w:t>
            </w:r>
          </w:p>
        </w:tc>
        <w:tc>
          <w:tcPr>
            <w:tcW w:w="270" w:type="dxa"/>
          </w:tcPr>
          <w:p w:rsidR="00504D32" w:rsidRPr="00BD13C6" w:rsidRDefault="00504D32" w:rsidP="00504D32">
            <w:pPr>
              <w:pStyle w:val="BodyText"/>
              <w:tabs>
                <w:tab w:val="decimal" w:pos="699"/>
              </w:tabs>
              <w:spacing w:after="0"/>
              <w:ind w:left="-101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04D32" w:rsidRPr="00BD13C6" w:rsidRDefault="00504D32" w:rsidP="00504D32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195C" w:rsidRPr="00E54CEC" w:rsidTr="00B372F4">
        <w:tc>
          <w:tcPr>
            <w:tcW w:w="2669" w:type="dxa"/>
          </w:tcPr>
          <w:p w:rsidR="000B195C" w:rsidRPr="00BD13C6" w:rsidRDefault="000B195C" w:rsidP="000B195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13C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:rsidR="000B195C" w:rsidRPr="00BD13C6" w:rsidRDefault="000B195C" w:rsidP="00530C99">
            <w:pPr>
              <w:pStyle w:val="BodyText"/>
              <w:tabs>
                <w:tab w:val="decimal" w:pos="63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87,794</w:t>
            </w:r>
          </w:p>
        </w:tc>
        <w:tc>
          <w:tcPr>
            <w:tcW w:w="270" w:type="dxa"/>
          </w:tcPr>
          <w:p w:rsidR="000B195C" w:rsidRPr="00BD13C6" w:rsidRDefault="000B195C" w:rsidP="000B19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B195C" w:rsidRPr="00BD13C6" w:rsidRDefault="00D42B3C" w:rsidP="000B195C">
            <w:pPr>
              <w:pStyle w:val="BodyText"/>
              <w:tabs>
                <w:tab w:val="decimal" w:pos="615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5,266</w:t>
            </w:r>
          </w:p>
        </w:tc>
        <w:tc>
          <w:tcPr>
            <w:tcW w:w="270" w:type="dxa"/>
          </w:tcPr>
          <w:p w:rsidR="000B195C" w:rsidRPr="00E54CEC" w:rsidRDefault="000B195C" w:rsidP="000B195C">
            <w:pPr>
              <w:pStyle w:val="BodyText"/>
              <w:tabs>
                <w:tab w:val="decimal" w:pos="702"/>
              </w:tabs>
              <w:spacing w:after="0"/>
              <w:ind w:left="-101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B195C" w:rsidRPr="00BD13C6" w:rsidRDefault="00504D32" w:rsidP="000B195C">
            <w:pPr>
              <w:pStyle w:val="BodyText"/>
              <w:tabs>
                <w:tab w:val="decimal" w:pos="615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93,060</w:t>
            </w:r>
          </w:p>
        </w:tc>
        <w:tc>
          <w:tcPr>
            <w:tcW w:w="268" w:type="dxa"/>
          </w:tcPr>
          <w:p w:rsidR="000B195C" w:rsidRPr="00BD13C6" w:rsidRDefault="000B195C" w:rsidP="000B195C">
            <w:pPr>
              <w:pStyle w:val="BodyText"/>
              <w:tabs>
                <w:tab w:val="decimal" w:pos="4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0B195C" w:rsidRPr="00BD13C6" w:rsidRDefault="000B195C" w:rsidP="000B195C">
            <w:pPr>
              <w:pStyle w:val="BodyText"/>
              <w:tabs>
                <w:tab w:val="decimal" w:pos="502"/>
              </w:tabs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64,507</w:t>
            </w:r>
          </w:p>
        </w:tc>
        <w:tc>
          <w:tcPr>
            <w:tcW w:w="270" w:type="dxa"/>
          </w:tcPr>
          <w:p w:rsidR="000B195C" w:rsidRPr="004644AB" w:rsidRDefault="000B195C" w:rsidP="000B195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B195C" w:rsidRPr="00BD13C6" w:rsidRDefault="00504D32" w:rsidP="000B195C">
            <w:pPr>
              <w:pStyle w:val="BodyText"/>
              <w:tabs>
                <w:tab w:val="decimal" w:pos="600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1,709</w:t>
            </w:r>
          </w:p>
        </w:tc>
        <w:tc>
          <w:tcPr>
            <w:tcW w:w="270" w:type="dxa"/>
          </w:tcPr>
          <w:p w:rsidR="000B195C" w:rsidRPr="00BD13C6" w:rsidRDefault="000B195C" w:rsidP="000B195C">
            <w:pPr>
              <w:pStyle w:val="BodyText"/>
              <w:tabs>
                <w:tab w:val="decimal" w:pos="699"/>
              </w:tabs>
              <w:spacing w:after="0"/>
              <w:ind w:left="-101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B195C" w:rsidRPr="00BD13C6" w:rsidRDefault="00504D32" w:rsidP="000B195C">
            <w:pPr>
              <w:pStyle w:val="BodyText"/>
              <w:tabs>
                <w:tab w:val="decimal" w:pos="666"/>
              </w:tabs>
              <w:spacing w:after="0"/>
              <w:ind w:left="-101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66,216</w:t>
            </w:r>
          </w:p>
        </w:tc>
      </w:tr>
      <w:tr w:rsidR="00565A80" w:rsidRPr="00E54CEC" w:rsidTr="00B372F4">
        <w:tc>
          <w:tcPr>
            <w:tcW w:w="2669" w:type="dxa"/>
          </w:tcPr>
          <w:p w:rsidR="00565A80" w:rsidRPr="00E54CEC" w:rsidRDefault="00565A80" w:rsidP="00565A8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65A80" w:rsidRPr="00BD13C6" w:rsidRDefault="00565A80" w:rsidP="000B195C">
            <w:pPr>
              <w:pStyle w:val="BodyText"/>
              <w:tabs>
                <w:tab w:val="decimal" w:pos="608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65A80" w:rsidRPr="00BD13C6" w:rsidRDefault="00565A80" w:rsidP="00565A8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65A80" w:rsidRPr="00BD13C6" w:rsidRDefault="00565A80" w:rsidP="00565A80">
            <w:pPr>
              <w:pStyle w:val="BodyText"/>
              <w:tabs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65A80" w:rsidRPr="00E54CEC" w:rsidRDefault="00565A80" w:rsidP="00565A80">
            <w:pPr>
              <w:pStyle w:val="BodyText"/>
              <w:spacing w:after="0" w:line="340" w:lineRule="exac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65A80" w:rsidRPr="00BD13C6" w:rsidRDefault="00565A80" w:rsidP="00565A80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565A80" w:rsidRPr="00BD13C6" w:rsidRDefault="00565A80" w:rsidP="00565A8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565A80" w:rsidRPr="00BD13C6" w:rsidRDefault="00565A80" w:rsidP="00565A80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65A80" w:rsidRPr="00E54CEC" w:rsidRDefault="00565A80" w:rsidP="00565A80">
            <w:pPr>
              <w:pStyle w:val="BodyText"/>
              <w:spacing w:after="0" w:line="340" w:lineRule="exac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65A80" w:rsidRPr="00565A80" w:rsidRDefault="00565A80" w:rsidP="00565A80">
            <w:pPr>
              <w:pStyle w:val="BodyText"/>
              <w:tabs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A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65A80" w:rsidRPr="00BD13C6" w:rsidRDefault="00565A80" w:rsidP="00565A80">
            <w:pPr>
              <w:pStyle w:val="BodyText"/>
              <w:tabs>
                <w:tab w:val="decimal" w:pos="699"/>
              </w:tabs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65A80" w:rsidRPr="00565A80" w:rsidRDefault="00565A80" w:rsidP="00565A80">
            <w:pPr>
              <w:pStyle w:val="BodyText"/>
              <w:tabs>
                <w:tab w:val="decimal" w:pos="666"/>
                <w:tab w:val="decimal" w:pos="699"/>
              </w:tabs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B9112D" w:rsidRDefault="00B9112D" w:rsidP="002C4AAA">
      <w:pPr>
        <w:ind w:left="576"/>
        <w:jc w:val="thaiDistribute"/>
        <w:rPr>
          <w:rFonts w:ascii="Angsana New" w:hAnsi="Angsana New"/>
          <w:sz w:val="30"/>
          <w:szCs w:val="30"/>
        </w:rPr>
      </w:pPr>
    </w:p>
    <w:p w:rsidR="002107D2" w:rsidRDefault="002107D2" w:rsidP="00B74E01">
      <w:pPr>
        <w:ind w:left="576"/>
        <w:jc w:val="thaiDistribute"/>
        <w:rPr>
          <w:rFonts w:ascii="Angsana New" w:hAnsi="Angsana New"/>
          <w:sz w:val="30"/>
          <w:szCs w:val="30"/>
        </w:rPr>
      </w:pPr>
      <w:r w:rsidRPr="006D32E8">
        <w:rPr>
          <w:rFonts w:ascii="Angsana New" w:hAnsi="Angsana New"/>
          <w:sz w:val="30"/>
          <w:szCs w:val="30"/>
          <w:cs/>
        </w:rPr>
        <w:t>รายการบางรายการในงบ</w:t>
      </w:r>
      <w:r w:rsidRPr="006D32E8">
        <w:rPr>
          <w:rFonts w:ascii="Angsana New" w:hAnsi="Angsana New" w:hint="cs"/>
          <w:sz w:val="30"/>
          <w:szCs w:val="30"/>
          <w:cs/>
        </w:rPr>
        <w:t>การเงินปี</w:t>
      </w:r>
      <w:r w:rsidRPr="006D32E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="00053B89">
        <w:rPr>
          <w:rFonts w:ascii="Angsana New" w:hAnsi="Angsana New" w:hint="cs"/>
          <w:sz w:val="30"/>
          <w:szCs w:val="30"/>
          <w:cs/>
        </w:rPr>
        <w:t>60</w:t>
      </w:r>
      <w:r w:rsidRPr="006D32E8">
        <w:rPr>
          <w:rFonts w:ascii="Angsana New" w:hAnsi="Angsana New" w:hint="cs"/>
          <w:sz w:val="30"/>
          <w:szCs w:val="30"/>
          <w:cs/>
        </w:rPr>
        <w:t xml:space="preserve"> </w:t>
      </w:r>
      <w:r w:rsidRPr="006D32E8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2E3966">
        <w:rPr>
          <w:rFonts w:ascii="Angsana New" w:hAnsi="Angsana New"/>
          <w:sz w:val="30"/>
          <w:szCs w:val="30"/>
        </w:rPr>
        <w:br/>
      </w:r>
      <w:r w:rsidRPr="006D32E8">
        <w:rPr>
          <w:rFonts w:ascii="Angsana New" w:hAnsi="Angsana New"/>
          <w:sz w:val="30"/>
          <w:szCs w:val="30"/>
          <w:cs/>
        </w:rPr>
        <w:t xml:space="preserve">งบการเงินปี </w:t>
      </w:r>
      <w:r w:rsidR="00053B89">
        <w:rPr>
          <w:rFonts w:ascii="Angsana New" w:hAnsi="Angsana New"/>
          <w:sz w:val="30"/>
          <w:szCs w:val="30"/>
        </w:rPr>
        <w:t>256</w:t>
      </w:r>
      <w:r w:rsidR="00053B89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D32E8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2107D2">
        <w:rPr>
          <w:rFonts w:ascii="Angsana New" w:hAnsi="Angsana New"/>
          <w:sz w:val="30"/>
          <w:szCs w:val="30"/>
          <w:cs/>
        </w:rPr>
        <w:t>นื่องจากผู้บริหารเห็นว่ามีความเหมาะสมกับธุรกิจของกลุ่มบริษัทมากกว่า</w:t>
      </w:r>
    </w:p>
    <w:sectPr w:rsidR="002107D2" w:rsidSect="00771296"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630" w:rsidRDefault="00A65630">
      <w:r>
        <w:separator/>
      </w:r>
    </w:p>
  </w:endnote>
  <w:endnote w:type="continuationSeparator" w:id="0">
    <w:p w:rsidR="00A65630" w:rsidRDefault="00A65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56A" w:rsidRPr="00316F5C" w:rsidRDefault="002D056A">
    <w:pPr>
      <w:pStyle w:val="Footer"/>
      <w:jc w:val="center"/>
      <w:rPr>
        <w:rFonts w:ascii="Angsana New" w:hAnsi="Angsana New"/>
        <w:sz w:val="30"/>
        <w:szCs w:val="30"/>
      </w:rPr>
    </w:pPr>
    <w:r w:rsidRPr="00316F5C">
      <w:rPr>
        <w:rFonts w:ascii="Angsana New" w:hAnsi="Angsana New"/>
        <w:sz w:val="30"/>
        <w:szCs w:val="30"/>
      </w:rPr>
      <w:fldChar w:fldCharType="begin"/>
    </w:r>
    <w:r w:rsidRPr="00316F5C">
      <w:rPr>
        <w:rFonts w:ascii="Angsana New" w:hAnsi="Angsana New"/>
        <w:sz w:val="30"/>
        <w:szCs w:val="30"/>
      </w:rPr>
      <w:instrText xml:space="preserve"> PAGE   \* MERGEFORMAT </w:instrText>
    </w:r>
    <w:r w:rsidRPr="00316F5C">
      <w:rPr>
        <w:rFonts w:ascii="Angsana New" w:hAnsi="Angsana New"/>
        <w:sz w:val="30"/>
        <w:szCs w:val="30"/>
      </w:rPr>
      <w:fldChar w:fldCharType="separate"/>
    </w:r>
    <w:r w:rsidR="00BA44DD">
      <w:rPr>
        <w:rFonts w:ascii="Angsana New" w:hAnsi="Angsana New"/>
        <w:noProof/>
        <w:sz w:val="30"/>
        <w:szCs w:val="30"/>
      </w:rPr>
      <w:t>45</w:t>
    </w:r>
    <w:r w:rsidRPr="00316F5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56A" w:rsidRPr="00CC37F9" w:rsidRDefault="002D056A">
    <w:pPr>
      <w:pStyle w:val="Footer"/>
      <w:jc w:val="center"/>
      <w:rPr>
        <w:rFonts w:ascii="Angsana New" w:hAnsi="Angsana New"/>
        <w:sz w:val="30"/>
        <w:szCs w:val="30"/>
      </w:rPr>
    </w:pPr>
    <w:r w:rsidRPr="00CC37F9">
      <w:rPr>
        <w:rFonts w:ascii="Angsana New" w:hAnsi="Angsana New"/>
        <w:sz w:val="30"/>
        <w:szCs w:val="30"/>
      </w:rPr>
      <w:fldChar w:fldCharType="begin"/>
    </w:r>
    <w:r w:rsidRPr="00CC37F9">
      <w:rPr>
        <w:rFonts w:ascii="Angsana New" w:hAnsi="Angsana New"/>
        <w:sz w:val="30"/>
        <w:szCs w:val="30"/>
      </w:rPr>
      <w:instrText xml:space="preserve"> PAGE   \* MERGEFORMAT </w:instrText>
    </w:r>
    <w:r w:rsidRPr="00CC37F9">
      <w:rPr>
        <w:rFonts w:ascii="Angsana New" w:hAnsi="Angsana New"/>
        <w:sz w:val="30"/>
        <w:szCs w:val="30"/>
      </w:rPr>
      <w:fldChar w:fldCharType="separate"/>
    </w:r>
    <w:r w:rsidR="00BA44DD">
      <w:rPr>
        <w:rFonts w:ascii="Angsana New" w:hAnsi="Angsana New"/>
        <w:noProof/>
        <w:sz w:val="30"/>
        <w:szCs w:val="30"/>
      </w:rPr>
      <w:t>75</w:t>
    </w:r>
    <w:r w:rsidRPr="00CC37F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630" w:rsidRDefault="00A65630">
      <w:r>
        <w:separator/>
      </w:r>
    </w:p>
  </w:footnote>
  <w:footnote w:type="continuationSeparator" w:id="0">
    <w:p w:rsidR="00A65630" w:rsidRDefault="00A65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56A" w:rsidRDefault="002D056A" w:rsidP="00442C8A">
    <w:pPr>
      <w:rPr>
        <w:rFonts w:ascii="Angsana New" w:hAnsi="Angsana New"/>
        <w:b/>
        <w:bCs/>
        <w:sz w:val="32"/>
        <w:szCs w:val="32"/>
      </w:rPr>
    </w:pPr>
    <w:r w:rsidRPr="0077129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71296">
      <w:rPr>
        <w:rFonts w:ascii="Angsana New" w:hAnsi="Angsana New" w:hint="cs"/>
        <w:b/>
        <w:bCs/>
        <w:sz w:val="32"/>
        <w:szCs w:val="32"/>
        <w:cs/>
      </w:rPr>
      <w:t>สโตนเฮ้นจ์ อินเตอร์</w:t>
    </w:r>
    <w:r w:rsidRPr="00771296">
      <w:rPr>
        <w:rFonts w:ascii="Angsana New" w:hAnsi="Angsana New"/>
        <w:b/>
        <w:bCs/>
        <w:sz w:val="32"/>
        <w:szCs w:val="32"/>
        <w:cs/>
      </w:rPr>
      <w:t xml:space="preserve"> จำกัด </w:t>
    </w:r>
    <w:r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771296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2D056A" w:rsidRPr="00771296" w:rsidRDefault="002D056A" w:rsidP="00442C8A">
    <w:pPr>
      <w:rPr>
        <w:rFonts w:ascii="Angsana New" w:hAnsi="Angsana New"/>
        <w:b/>
        <w:bCs/>
        <w:sz w:val="32"/>
        <w:szCs w:val="32"/>
        <w:cs/>
      </w:rPr>
    </w:pPr>
    <w:r w:rsidRPr="007B6C8E">
      <w:rPr>
        <w:rFonts w:ascii="Angsana New" w:hAnsi="Angsana New"/>
        <w:b/>
        <w:bCs/>
        <w:sz w:val="32"/>
        <w:szCs w:val="32"/>
        <w:cs/>
      </w:rPr>
      <w:t>(เดิมชื่อ บริษัท สโตนเฮ้นจ์ อินเตอร์ จำกัด)</w:t>
    </w:r>
  </w:p>
  <w:p w:rsidR="002D056A" w:rsidRPr="00771296" w:rsidRDefault="002D056A" w:rsidP="00771296">
    <w:pPr>
      <w:rPr>
        <w:rFonts w:ascii="Angsana New" w:hAnsi="Angsana New"/>
        <w:b/>
        <w:bCs/>
        <w:sz w:val="32"/>
        <w:szCs w:val="32"/>
      </w:rPr>
    </w:pPr>
    <w:r w:rsidRPr="0077129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D056A" w:rsidRPr="00771296" w:rsidRDefault="002D056A" w:rsidP="00771296">
    <w:pPr>
      <w:rPr>
        <w:rFonts w:ascii="Angsana New" w:hAnsi="Angsana New"/>
        <w:b/>
        <w:bCs/>
        <w:sz w:val="32"/>
        <w:szCs w:val="32"/>
        <w:cs/>
      </w:rPr>
    </w:pPr>
    <w:r w:rsidRPr="0077129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71296">
      <w:rPr>
        <w:rFonts w:ascii="Angsana New" w:hAnsi="Angsana New"/>
        <w:b/>
        <w:bCs/>
        <w:sz w:val="32"/>
        <w:szCs w:val="32"/>
      </w:rPr>
      <w:t xml:space="preserve">31 </w:t>
    </w:r>
    <w:r w:rsidRPr="00771296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2D056A" w:rsidRPr="00771296" w:rsidRDefault="002D056A" w:rsidP="00771296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56A" w:rsidRDefault="002D056A" w:rsidP="00A1283F">
    <w:pPr>
      <w:rPr>
        <w:rFonts w:ascii="Angsana New" w:hAnsi="Angsana New"/>
        <w:b/>
        <w:bCs/>
        <w:sz w:val="32"/>
        <w:szCs w:val="32"/>
      </w:rPr>
    </w:pPr>
    <w:r w:rsidRPr="0077129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71296">
      <w:rPr>
        <w:rFonts w:ascii="Angsana New" w:hAnsi="Angsana New" w:hint="cs"/>
        <w:b/>
        <w:bCs/>
        <w:sz w:val="32"/>
        <w:szCs w:val="32"/>
        <w:cs/>
      </w:rPr>
      <w:t>สโตนเฮ้นจ์ อินเตอร์</w:t>
    </w:r>
    <w:r w:rsidRPr="00771296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771296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:rsidR="002D056A" w:rsidRPr="00771296" w:rsidRDefault="002D056A" w:rsidP="00A1283F">
    <w:pPr>
      <w:rPr>
        <w:rFonts w:ascii="Angsana New" w:hAnsi="Angsana New"/>
        <w:b/>
        <w:bCs/>
        <w:sz w:val="32"/>
        <w:szCs w:val="32"/>
        <w:cs/>
      </w:rPr>
    </w:pPr>
    <w:r w:rsidRPr="007B6C8E">
      <w:rPr>
        <w:rFonts w:ascii="Angsana New" w:hAnsi="Angsana New"/>
        <w:b/>
        <w:bCs/>
        <w:sz w:val="32"/>
        <w:szCs w:val="32"/>
        <w:cs/>
      </w:rPr>
      <w:t>(เดิมชื่อ บริษัท สโตนเฮ้นจ์ อินเตอร์ จำกัด)</w:t>
    </w:r>
  </w:p>
  <w:p w:rsidR="002D056A" w:rsidRPr="00771296" w:rsidRDefault="002D056A" w:rsidP="00771296">
    <w:pPr>
      <w:rPr>
        <w:rFonts w:ascii="Angsana New" w:hAnsi="Angsana New"/>
        <w:b/>
        <w:bCs/>
        <w:sz w:val="32"/>
        <w:szCs w:val="32"/>
      </w:rPr>
    </w:pPr>
    <w:r w:rsidRPr="0077129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D056A" w:rsidRDefault="002D056A" w:rsidP="00F92CFD">
    <w:pPr>
      <w:rPr>
        <w:rFonts w:ascii="Angsana New" w:hAnsi="Angsana New"/>
        <w:b/>
        <w:bCs/>
        <w:sz w:val="32"/>
        <w:szCs w:val="32"/>
      </w:rPr>
    </w:pPr>
    <w:r w:rsidRPr="0077129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71296">
      <w:rPr>
        <w:rFonts w:ascii="Angsana New" w:hAnsi="Angsana New"/>
        <w:b/>
        <w:bCs/>
        <w:sz w:val="32"/>
        <w:szCs w:val="32"/>
      </w:rPr>
      <w:t xml:space="preserve">31 </w:t>
    </w:r>
    <w:r w:rsidRPr="00771296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</w:p>
  <w:p w:rsidR="002D056A" w:rsidRPr="00F92CFD" w:rsidRDefault="002D056A" w:rsidP="00F92CFD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918C34E8"/>
    <w:lvl w:ilvl="0" w:tplc="0B5E84B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D61314"/>
    <w:multiLevelType w:val="hybridMultilevel"/>
    <w:tmpl w:val="A482C108"/>
    <w:lvl w:ilvl="0" w:tplc="053E622E">
      <w:start w:val="1"/>
      <w:numFmt w:val="thaiLetters"/>
      <w:pStyle w:val="AccPolicyHeading"/>
      <w:lvlText w:val="(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8AF7A89"/>
    <w:multiLevelType w:val="hybridMultilevel"/>
    <w:tmpl w:val="0406B42C"/>
    <w:lvl w:ilvl="0" w:tplc="6032E05E">
      <w:start w:val="1"/>
      <w:numFmt w:val="decimal"/>
      <w:lvlText w:val="(%1)"/>
      <w:lvlJc w:val="left"/>
      <w:pPr>
        <w:ind w:left="1161" w:hanging="58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295B3BA2"/>
    <w:multiLevelType w:val="hybridMultilevel"/>
    <w:tmpl w:val="DB249F1E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594E49"/>
    <w:multiLevelType w:val="hybridMultilevel"/>
    <w:tmpl w:val="146EFD7C"/>
    <w:lvl w:ilvl="0" w:tplc="2118DD74">
      <w:start w:val="3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8C3694F4"/>
    <w:lvl w:ilvl="0" w:tplc="E35AA5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B1936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A6760CF"/>
    <w:multiLevelType w:val="hybridMultilevel"/>
    <w:tmpl w:val="A8CE5FFE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C4F6B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751447FE"/>
    <w:multiLevelType w:val="multilevel"/>
    <w:tmpl w:val="C4CC81E0"/>
    <w:lvl w:ilvl="0">
      <w:start w:val="1"/>
      <w:numFmt w:val="thaiLetters"/>
      <w:lvlText w:val="(%1)"/>
      <w:lvlJc w:val="left"/>
      <w:pPr>
        <w:ind w:left="540" w:hanging="36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260" w:hanging="360"/>
      </w:pPr>
    </w:lvl>
    <w:lvl w:ilvl="2" w:tentative="1">
      <w:start w:val="1"/>
      <w:numFmt w:val="lowerRoman"/>
      <w:lvlText w:val="%3."/>
      <w:lvlJc w:val="right"/>
      <w:pPr>
        <w:ind w:left="1980" w:hanging="180"/>
      </w:pPr>
    </w:lvl>
    <w:lvl w:ilvl="3" w:tentative="1">
      <w:start w:val="1"/>
      <w:numFmt w:val="decimal"/>
      <w:lvlText w:val="%4."/>
      <w:lvlJc w:val="left"/>
      <w:pPr>
        <w:ind w:left="2700" w:hanging="360"/>
      </w:pPr>
    </w:lvl>
    <w:lvl w:ilvl="4" w:tentative="1">
      <w:start w:val="1"/>
      <w:numFmt w:val="lowerLetter"/>
      <w:lvlText w:val="%5."/>
      <w:lvlJc w:val="left"/>
      <w:pPr>
        <w:ind w:left="3420" w:hanging="360"/>
      </w:pPr>
    </w:lvl>
    <w:lvl w:ilvl="5" w:tentative="1">
      <w:start w:val="1"/>
      <w:numFmt w:val="lowerRoman"/>
      <w:lvlText w:val="%6."/>
      <w:lvlJc w:val="right"/>
      <w:pPr>
        <w:ind w:left="4140" w:hanging="180"/>
      </w:pPr>
    </w:lvl>
    <w:lvl w:ilvl="6" w:tentative="1">
      <w:start w:val="1"/>
      <w:numFmt w:val="decimal"/>
      <w:lvlText w:val="%7."/>
      <w:lvlJc w:val="left"/>
      <w:pPr>
        <w:ind w:left="4860" w:hanging="360"/>
      </w:pPr>
    </w:lvl>
    <w:lvl w:ilvl="7" w:tentative="1">
      <w:start w:val="1"/>
      <w:numFmt w:val="lowerLetter"/>
      <w:lvlText w:val="%8."/>
      <w:lvlJc w:val="left"/>
      <w:pPr>
        <w:ind w:left="5580" w:hanging="360"/>
      </w:pPr>
    </w:lvl>
    <w:lvl w:ilvl="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77497185"/>
    <w:multiLevelType w:val="hybridMultilevel"/>
    <w:tmpl w:val="14624D62"/>
    <w:lvl w:ilvl="0" w:tplc="8FA43002">
      <w:start w:val="1"/>
      <w:numFmt w:val="thaiLetters"/>
      <w:lvlText w:val="(%1)"/>
      <w:lvlJc w:val="left"/>
      <w:pPr>
        <w:ind w:left="9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6"/>
  </w:num>
  <w:num w:numId="13">
    <w:abstractNumId w:val="28"/>
  </w:num>
  <w:num w:numId="14">
    <w:abstractNumId w:val="20"/>
  </w:num>
  <w:num w:numId="15">
    <w:abstractNumId w:val="22"/>
  </w:num>
  <w:num w:numId="16">
    <w:abstractNumId w:val="10"/>
  </w:num>
  <w:num w:numId="17">
    <w:abstractNumId w:val="26"/>
  </w:num>
  <w:num w:numId="18">
    <w:abstractNumId w:val="23"/>
  </w:num>
  <w:num w:numId="19">
    <w:abstractNumId w:val="19"/>
  </w:num>
  <w:num w:numId="20">
    <w:abstractNumId w:val="12"/>
  </w:num>
  <w:num w:numId="21">
    <w:abstractNumId w:val="18"/>
  </w:num>
  <w:num w:numId="22">
    <w:abstractNumId w:val="25"/>
  </w:num>
  <w:num w:numId="23">
    <w:abstractNumId w:val="11"/>
  </w:num>
  <w:num w:numId="24">
    <w:abstractNumId w:val="29"/>
  </w:num>
  <w:num w:numId="25">
    <w:abstractNumId w:val="27"/>
  </w:num>
  <w:num w:numId="26">
    <w:abstractNumId w:val="24"/>
  </w:num>
  <w:num w:numId="27">
    <w:abstractNumId w:val="13"/>
  </w:num>
  <w:num w:numId="28">
    <w:abstractNumId w:val="15"/>
  </w:num>
  <w:num w:numId="29">
    <w:abstractNumId w:val="31"/>
  </w:num>
  <w:num w:numId="30">
    <w:abstractNumId w:val="17"/>
  </w:num>
  <w:num w:numId="31">
    <w:abstractNumId w:val="30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8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EBE"/>
    <w:rsid w:val="000006EA"/>
    <w:rsid w:val="000008E0"/>
    <w:rsid w:val="00000A23"/>
    <w:rsid w:val="00001049"/>
    <w:rsid w:val="0000143A"/>
    <w:rsid w:val="00002740"/>
    <w:rsid w:val="00003241"/>
    <w:rsid w:val="000035CC"/>
    <w:rsid w:val="00004B9B"/>
    <w:rsid w:val="0000507E"/>
    <w:rsid w:val="00005143"/>
    <w:rsid w:val="0000555A"/>
    <w:rsid w:val="00006E02"/>
    <w:rsid w:val="00006ED9"/>
    <w:rsid w:val="00006EF2"/>
    <w:rsid w:val="000073C6"/>
    <w:rsid w:val="000076BA"/>
    <w:rsid w:val="00010072"/>
    <w:rsid w:val="00011648"/>
    <w:rsid w:val="00011C99"/>
    <w:rsid w:val="00012D51"/>
    <w:rsid w:val="00013C2A"/>
    <w:rsid w:val="00014262"/>
    <w:rsid w:val="0001436A"/>
    <w:rsid w:val="00014A60"/>
    <w:rsid w:val="000166B1"/>
    <w:rsid w:val="0001786B"/>
    <w:rsid w:val="000178C7"/>
    <w:rsid w:val="00017BF8"/>
    <w:rsid w:val="00017C42"/>
    <w:rsid w:val="00017D71"/>
    <w:rsid w:val="00020A06"/>
    <w:rsid w:val="00020DA6"/>
    <w:rsid w:val="00020E0C"/>
    <w:rsid w:val="00021ED1"/>
    <w:rsid w:val="00022395"/>
    <w:rsid w:val="00022758"/>
    <w:rsid w:val="0002297F"/>
    <w:rsid w:val="00022D15"/>
    <w:rsid w:val="00022FED"/>
    <w:rsid w:val="000234AD"/>
    <w:rsid w:val="00023A4E"/>
    <w:rsid w:val="000241E5"/>
    <w:rsid w:val="000242C7"/>
    <w:rsid w:val="00024AC8"/>
    <w:rsid w:val="000254AC"/>
    <w:rsid w:val="00025A46"/>
    <w:rsid w:val="00025C88"/>
    <w:rsid w:val="00027C48"/>
    <w:rsid w:val="000302D3"/>
    <w:rsid w:val="000306FE"/>
    <w:rsid w:val="0003086F"/>
    <w:rsid w:val="000309A1"/>
    <w:rsid w:val="00030ADD"/>
    <w:rsid w:val="00031144"/>
    <w:rsid w:val="00032573"/>
    <w:rsid w:val="00032881"/>
    <w:rsid w:val="00032AC8"/>
    <w:rsid w:val="00032E27"/>
    <w:rsid w:val="000336AF"/>
    <w:rsid w:val="000344B6"/>
    <w:rsid w:val="0003704B"/>
    <w:rsid w:val="0003706C"/>
    <w:rsid w:val="0003752C"/>
    <w:rsid w:val="0004145C"/>
    <w:rsid w:val="00041A8B"/>
    <w:rsid w:val="00041B88"/>
    <w:rsid w:val="00041C4D"/>
    <w:rsid w:val="00042748"/>
    <w:rsid w:val="00042FBA"/>
    <w:rsid w:val="000432C1"/>
    <w:rsid w:val="00043474"/>
    <w:rsid w:val="00043A83"/>
    <w:rsid w:val="00044345"/>
    <w:rsid w:val="00044556"/>
    <w:rsid w:val="00044C28"/>
    <w:rsid w:val="0004559F"/>
    <w:rsid w:val="00046AB7"/>
    <w:rsid w:val="00046BBA"/>
    <w:rsid w:val="00046C9C"/>
    <w:rsid w:val="000477BC"/>
    <w:rsid w:val="00047D36"/>
    <w:rsid w:val="00047E0A"/>
    <w:rsid w:val="0005078A"/>
    <w:rsid w:val="000509C1"/>
    <w:rsid w:val="000514D6"/>
    <w:rsid w:val="0005291C"/>
    <w:rsid w:val="00052C7E"/>
    <w:rsid w:val="00052D6A"/>
    <w:rsid w:val="0005304F"/>
    <w:rsid w:val="00053B89"/>
    <w:rsid w:val="00056253"/>
    <w:rsid w:val="0005636A"/>
    <w:rsid w:val="000567E3"/>
    <w:rsid w:val="00056C16"/>
    <w:rsid w:val="00057CA4"/>
    <w:rsid w:val="00057CDF"/>
    <w:rsid w:val="00061EC9"/>
    <w:rsid w:val="0006255D"/>
    <w:rsid w:val="00062962"/>
    <w:rsid w:val="00062BD6"/>
    <w:rsid w:val="00062D4D"/>
    <w:rsid w:val="00063009"/>
    <w:rsid w:val="00063F64"/>
    <w:rsid w:val="00064100"/>
    <w:rsid w:val="000646F4"/>
    <w:rsid w:val="0006522F"/>
    <w:rsid w:val="000653E1"/>
    <w:rsid w:val="0006563C"/>
    <w:rsid w:val="0006572C"/>
    <w:rsid w:val="00065A2D"/>
    <w:rsid w:val="00066A24"/>
    <w:rsid w:val="00066F18"/>
    <w:rsid w:val="0006707A"/>
    <w:rsid w:val="0006755C"/>
    <w:rsid w:val="00067CE2"/>
    <w:rsid w:val="00067E38"/>
    <w:rsid w:val="000724A9"/>
    <w:rsid w:val="000727BB"/>
    <w:rsid w:val="00073FB9"/>
    <w:rsid w:val="00074587"/>
    <w:rsid w:val="00074F1D"/>
    <w:rsid w:val="00074F74"/>
    <w:rsid w:val="0007567D"/>
    <w:rsid w:val="0007572D"/>
    <w:rsid w:val="00076A0D"/>
    <w:rsid w:val="00076D3E"/>
    <w:rsid w:val="00080331"/>
    <w:rsid w:val="00080492"/>
    <w:rsid w:val="000814D1"/>
    <w:rsid w:val="00081A94"/>
    <w:rsid w:val="00082056"/>
    <w:rsid w:val="000821BC"/>
    <w:rsid w:val="000829B1"/>
    <w:rsid w:val="00083860"/>
    <w:rsid w:val="00085A43"/>
    <w:rsid w:val="0008615B"/>
    <w:rsid w:val="00087EC3"/>
    <w:rsid w:val="000909D1"/>
    <w:rsid w:val="0009168F"/>
    <w:rsid w:val="00092250"/>
    <w:rsid w:val="0009229F"/>
    <w:rsid w:val="00093062"/>
    <w:rsid w:val="00093817"/>
    <w:rsid w:val="00093950"/>
    <w:rsid w:val="00094974"/>
    <w:rsid w:val="00095471"/>
    <w:rsid w:val="00095647"/>
    <w:rsid w:val="000956EA"/>
    <w:rsid w:val="00096560"/>
    <w:rsid w:val="00096F4B"/>
    <w:rsid w:val="00097084"/>
    <w:rsid w:val="00097178"/>
    <w:rsid w:val="000974CA"/>
    <w:rsid w:val="000A12D1"/>
    <w:rsid w:val="000A1499"/>
    <w:rsid w:val="000A1935"/>
    <w:rsid w:val="000A2788"/>
    <w:rsid w:val="000A2A10"/>
    <w:rsid w:val="000A2C87"/>
    <w:rsid w:val="000A3192"/>
    <w:rsid w:val="000A35AD"/>
    <w:rsid w:val="000A3B03"/>
    <w:rsid w:val="000A3CC4"/>
    <w:rsid w:val="000A3F4B"/>
    <w:rsid w:val="000A5722"/>
    <w:rsid w:val="000A5A12"/>
    <w:rsid w:val="000A5B27"/>
    <w:rsid w:val="000A64D7"/>
    <w:rsid w:val="000A69FA"/>
    <w:rsid w:val="000A73B0"/>
    <w:rsid w:val="000A7485"/>
    <w:rsid w:val="000A7492"/>
    <w:rsid w:val="000A767C"/>
    <w:rsid w:val="000A7FB3"/>
    <w:rsid w:val="000B0538"/>
    <w:rsid w:val="000B0BD2"/>
    <w:rsid w:val="000B0FBD"/>
    <w:rsid w:val="000B18C4"/>
    <w:rsid w:val="000B195C"/>
    <w:rsid w:val="000B1DF6"/>
    <w:rsid w:val="000B2D72"/>
    <w:rsid w:val="000B3D12"/>
    <w:rsid w:val="000B3ECD"/>
    <w:rsid w:val="000B46A4"/>
    <w:rsid w:val="000B4BC9"/>
    <w:rsid w:val="000B4C3E"/>
    <w:rsid w:val="000B55C7"/>
    <w:rsid w:val="000B5B5F"/>
    <w:rsid w:val="000B72B9"/>
    <w:rsid w:val="000B7FF0"/>
    <w:rsid w:val="000C0537"/>
    <w:rsid w:val="000C095A"/>
    <w:rsid w:val="000C14A0"/>
    <w:rsid w:val="000C1F5E"/>
    <w:rsid w:val="000C40F7"/>
    <w:rsid w:val="000C41AF"/>
    <w:rsid w:val="000C626B"/>
    <w:rsid w:val="000C630A"/>
    <w:rsid w:val="000C6A1C"/>
    <w:rsid w:val="000C7083"/>
    <w:rsid w:val="000C7C6C"/>
    <w:rsid w:val="000C7CCA"/>
    <w:rsid w:val="000D03B7"/>
    <w:rsid w:val="000D0661"/>
    <w:rsid w:val="000D11CD"/>
    <w:rsid w:val="000D18E3"/>
    <w:rsid w:val="000D220D"/>
    <w:rsid w:val="000D339B"/>
    <w:rsid w:val="000D39EB"/>
    <w:rsid w:val="000D45F7"/>
    <w:rsid w:val="000D6CAC"/>
    <w:rsid w:val="000D6E3E"/>
    <w:rsid w:val="000D7D32"/>
    <w:rsid w:val="000D7FC3"/>
    <w:rsid w:val="000E008F"/>
    <w:rsid w:val="000E01C0"/>
    <w:rsid w:val="000E112F"/>
    <w:rsid w:val="000E174F"/>
    <w:rsid w:val="000E1E2E"/>
    <w:rsid w:val="000E22EF"/>
    <w:rsid w:val="000E3DC3"/>
    <w:rsid w:val="000E3F2E"/>
    <w:rsid w:val="000E4242"/>
    <w:rsid w:val="000E43BF"/>
    <w:rsid w:val="000E4A50"/>
    <w:rsid w:val="000E4D1D"/>
    <w:rsid w:val="000E54B3"/>
    <w:rsid w:val="000E5584"/>
    <w:rsid w:val="000E5FCB"/>
    <w:rsid w:val="000E6D79"/>
    <w:rsid w:val="000E7332"/>
    <w:rsid w:val="000E7534"/>
    <w:rsid w:val="000E7E5D"/>
    <w:rsid w:val="000F069B"/>
    <w:rsid w:val="000F0B21"/>
    <w:rsid w:val="000F12D2"/>
    <w:rsid w:val="000F14DE"/>
    <w:rsid w:val="000F25DD"/>
    <w:rsid w:val="000F2E3B"/>
    <w:rsid w:val="000F328F"/>
    <w:rsid w:val="000F32F0"/>
    <w:rsid w:val="000F3F8A"/>
    <w:rsid w:val="000F4EF4"/>
    <w:rsid w:val="000F577B"/>
    <w:rsid w:val="000F5BC6"/>
    <w:rsid w:val="000F5DC4"/>
    <w:rsid w:val="000F65A9"/>
    <w:rsid w:val="000F6779"/>
    <w:rsid w:val="000F6C5E"/>
    <w:rsid w:val="000F77D2"/>
    <w:rsid w:val="000F7E03"/>
    <w:rsid w:val="00100588"/>
    <w:rsid w:val="00100FFC"/>
    <w:rsid w:val="00101619"/>
    <w:rsid w:val="00104632"/>
    <w:rsid w:val="001047BC"/>
    <w:rsid w:val="00104ED4"/>
    <w:rsid w:val="0010529B"/>
    <w:rsid w:val="00105B56"/>
    <w:rsid w:val="00105E28"/>
    <w:rsid w:val="0010621C"/>
    <w:rsid w:val="001064B9"/>
    <w:rsid w:val="001073D8"/>
    <w:rsid w:val="001078D7"/>
    <w:rsid w:val="00110043"/>
    <w:rsid w:val="001102CF"/>
    <w:rsid w:val="0011048B"/>
    <w:rsid w:val="00111B09"/>
    <w:rsid w:val="00111DB1"/>
    <w:rsid w:val="00111E8A"/>
    <w:rsid w:val="00112239"/>
    <w:rsid w:val="0011287E"/>
    <w:rsid w:val="00113370"/>
    <w:rsid w:val="001151F1"/>
    <w:rsid w:val="00115860"/>
    <w:rsid w:val="0011646A"/>
    <w:rsid w:val="00116C98"/>
    <w:rsid w:val="0011734C"/>
    <w:rsid w:val="0011794A"/>
    <w:rsid w:val="00120BAB"/>
    <w:rsid w:val="00120CF0"/>
    <w:rsid w:val="00120E1A"/>
    <w:rsid w:val="00120EFC"/>
    <w:rsid w:val="00120F36"/>
    <w:rsid w:val="001213C8"/>
    <w:rsid w:val="0012181C"/>
    <w:rsid w:val="0012232C"/>
    <w:rsid w:val="001234D0"/>
    <w:rsid w:val="001240C8"/>
    <w:rsid w:val="0012462A"/>
    <w:rsid w:val="0012588D"/>
    <w:rsid w:val="00125961"/>
    <w:rsid w:val="00125A8F"/>
    <w:rsid w:val="0012675F"/>
    <w:rsid w:val="00126E6F"/>
    <w:rsid w:val="001273EF"/>
    <w:rsid w:val="00127507"/>
    <w:rsid w:val="001276E5"/>
    <w:rsid w:val="00131206"/>
    <w:rsid w:val="00131FD4"/>
    <w:rsid w:val="00132334"/>
    <w:rsid w:val="001324F0"/>
    <w:rsid w:val="001338FD"/>
    <w:rsid w:val="00133997"/>
    <w:rsid w:val="00133DC8"/>
    <w:rsid w:val="0013515C"/>
    <w:rsid w:val="001365FB"/>
    <w:rsid w:val="00136A28"/>
    <w:rsid w:val="001372C7"/>
    <w:rsid w:val="00137977"/>
    <w:rsid w:val="00137C8D"/>
    <w:rsid w:val="00137D23"/>
    <w:rsid w:val="00140167"/>
    <w:rsid w:val="00140181"/>
    <w:rsid w:val="001404D4"/>
    <w:rsid w:val="00140C90"/>
    <w:rsid w:val="00141E22"/>
    <w:rsid w:val="00142721"/>
    <w:rsid w:val="00142AD9"/>
    <w:rsid w:val="00142D8A"/>
    <w:rsid w:val="00144ACE"/>
    <w:rsid w:val="00145534"/>
    <w:rsid w:val="00145637"/>
    <w:rsid w:val="001457F3"/>
    <w:rsid w:val="00145B82"/>
    <w:rsid w:val="00145EC3"/>
    <w:rsid w:val="00146566"/>
    <w:rsid w:val="00146725"/>
    <w:rsid w:val="00146CF0"/>
    <w:rsid w:val="00146F9F"/>
    <w:rsid w:val="00147B1F"/>
    <w:rsid w:val="00147F07"/>
    <w:rsid w:val="00150AFA"/>
    <w:rsid w:val="00150FBA"/>
    <w:rsid w:val="001514E2"/>
    <w:rsid w:val="00151E83"/>
    <w:rsid w:val="00153472"/>
    <w:rsid w:val="00153660"/>
    <w:rsid w:val="001545E1"/>
    <w:rsid w:val="00155C9C"/>
    <w:rsid w:val="00156082"/>
    <w:rsid w:val="00156147"/>
    <w:rsid w:val="00156964"/>
    <w:rsid w:val="00156F1A"/>
    <w:rsid w:val="001577B5"/>
    <w:rsid w:val="00157936"/>
    <w:rsid w:val="00157F07"/>
    <w:rsid w:val="00160E70"/>
    <w:rsid w:val="0016156C"/>
    <w:rsid w:val="00161A41"/>
    <w:rsid w:val="00162125"/>
    <w:rsid w:val="001628CB"/>
    <w:rsid w:val="00163384"/>
    <w:rsid w:val="00163A3B"/>
    <w:rsid w:val="00163B7A"/>
    <w:rsid w:val="00163D2E"/>
    <w:rsid w:val="00164185"/>
    <w:rsid w:val="001641D8"/>
    <w:rsid w:val="001646ED"/>
    <w:rsid w:val="00164CEE"/>
    <w:rsid w:val="00164D8E"/>
    <w:rsid w:val="001651DF"/>
    <w:rsid w:val="00165860"/>
    <w:rsid w:val="00166EB2"/>
    <w:rsid w:val="00167753"/>
    <w:rsid w:val="001703B8"/>
    <w:rsid w:val="00170660"/>
    <w:rsid w:val="00170EEF"/>
    <w:rsid w:val="00170FB3"/>
    <w:rsid w:val="0017102D"/>
    <w:rsid w:val="001711FA"/>
    <w:rsid w:val="00173049"/>
    <w:rsid w:val="001734BB"/>
    <w:rsid w:val="00173DB7"/>
    <w:rsid w:val="00174EB6"/>
    <w:rsid w:val="00174FE3"/>
    <w:rsid w:val="00175C0B"/>
    <w:rsid w:val="00175CD6"/>
    <w:rsid w:val="00176E07"/>
    <w:rsid w:val="001775E2"/>
    <w:rsid w:val="001778A3"/>
    <w:rsid w:val="00180132"/>
    <w:rsid w:val="0018105E"/>
    <w:rsid w:val="001810ED"/>
    <w:rsid w:val="001816B4"/>
    <w:rsid w:val="00182E79"/>
    <w:rsid w:val="00184117"/>
    <w:rsid w:val="00184581"/>
    <w:rsid w:val="00184599"/>
    <w:rsid w:val="00184610"/>
    <w:rsid w:val="001846C2"/>
    <w:rsid w:val="0018501E"/>
    <w:rsid w:val="00186107"/>
    <w:rsid w:val="001870B8"/>
    <w:rsid w:val="001870CD"/>
    <w:rsid w:val="001872DC"/>
    <w:rsid w:val="00187962"/>
    <w:rsid w:val="00187CB3"/>
    <w:rsid w:val="00187D9F"/>
    <w:rsid w:val="00187F3B"/>
    <w:rsid w:val="00190EBA"/>
    <w:rsid w:val="00191110"/>
    <w:rsid w:val="00191AA0"/>
    <w:rsid w:val="00191AFF"/>
    <w:rsid w:val="00191EE1"/>
    <w:rsid w:val="00191FB9"/>
    <w:rsid w:val="001922F8"/>
    <w:rsid w:val="001925CD"/>
    <w:rsid w:val="00193221"/>
    <w:rsid w:val="00193337"/>
    <w:rsid w:val="00194C62"/>
    <w:rsid w:val="001955AD"/>
    <w:rsid w:val="001957EC"/>
    <w:rsid w:val="00195A14"/>
    <w:rsid w:val="001965C8"/>
    <w:rsid w:val="00196688"/>
    <w:rsid w:val="00196EF2"/>
    <w:rsid w:val="00197413"/>
    <w:rsid w:val="001A02A9"/>
    <w:rsid w:val="001A0956"/>
    <w:rsid w:val="001A0CC0"/>
    <w:rsid w:val="001A114C"/>
    <w:rsid w:val="001A1815"/>
    <w:rsid w:val="001A1C0D"/>
    <w:rsid w:val="001A1D68"/>
    <w:rsid w:val="001A1EDD"/>
    <w:rsid w:val="001A3243"/>
    <w:rsid w:val="001A39BA"/>
    <w:rsid w:val="001A434A"/>
    <w:rsid w:val="001A4E62"/>
    <w:rsid w:val="001A52CB"/>
    <w:rsid w:val="001A5EE8"/>
    <w:rsid w:val="001A6B75"/>
    <w:rsid w:val="001A6BC2"/>
    <w:rsid w:val="001A6D7B"/>
    <w:rsid w:val="001A769C"/>
    <w:rsid w:val="001A7F8D"/>
    <w:rsid w:val="001B0907"/>
    <w:rsid w:val="001B0B6D"/>
    <w:rsid w:val="001B0FED"/>
    <w:rsid w:val="001B100F"/>
    <w:rsid w:val="001B1177"/>
    <w:rsid w:val="001B18FB"/>
    <w:rsid w:val="001B21A2"/>
    <w:rsid w:val="001B23CD"/>
    <w:rsid w:val="001B2805"/>
    <w:rsid w:val="001B33F6"/>
    <w:rsid w:val="001B36A4"/>
    <w:rsid w:val="001B5421"/>
    <w:rsid w:val="001B55D8"/>
    <w:rsid w:val="001B5F8C"/>
    <w:rsid w:val="001B64FB"/>
    <w:rsid w:val="001B6534"/>
    <w:rsid w:val="001B6CC1"/>
    <w:rsid w:val="001B705D"/>
    <w:rsid w:val="001B7806"/>
    <w:rsid w:val="001C0606"/>
    <w:rsid w:val="001C08D9"/>
    <w:rsid w:val="001C092D"/>
    <w:rsid w:val="001C0BAF"/>
    <w:rsid w:val="001C1CF8"/>
    <w:rsid w:val="001C2B11"/>
    <w:rsid w:val="001C3310"/>
    <w:rsid w:val="001C36CE"/>
    <w:rsid w:val="001C3865"/>
    <w:rsid w:val="001C38B4"/>
    <w:rsid w:val="001C3B33"/>
    <w:rsid w:val="001C3D9D"/>
    <w:rsid w:val="001C435F"/>
    <w:rsid w:val="001C4987"/>
    <w:rsid w:val="001C4B7A"/>
    <w:rsid w:val="001C4BC8"/>
    <w:rsid w:val="001C4E3B"/>
    <w:rsid w:val="001C52CD"/>
    <w:rsid w:val="001C5A9D"/>
    <w:rsid w:val="001C671A"/>
    <w:rsid w:val="001C6BC4"/>
    <w:rsid w:val="001C6E22"/>
    <w:rsid w:val="001C73E0"/>
    <w:rsid w:val="001C7FDF"/>
    <w:rsid w:val="001D06F7"/>
    <w:rsid w:val="001D0FA5"/>
    <w:rsid w:val="001D1037"/>
    <w:rsid w:val="001D10F3"/>
    <w:rsid w:val="001D1A12"/>
    <w:rsid w:val="001D2A28"/>
    <w:rsid w:val="001D2C11"/>
    <w:rsid w:val="001D2E26"/>
    <w:rsid w:val="001D30DF"/>
    <w:rsid w:val="001D3141"/>
    <w:rsid w:val="001D3773"/>
    <w:rsid w:val="001D3B9C"/>
    <w:rsid w:val="001D3ED3"/>
    <w:rsid w:val="001D4472"/>
    <w:rsid w:val="001D46EE"/>
    <w:rsid w:val="001D4A09"/>
    <w:rsid w:val="001D4C60"/>
    <w:rsid w:val="001D4F5A"/>
    <w:rsid w:val="001D52F5"/>
    <w:rsid w:val="001D5798"/>
    <w:rsid w:val="001D5A6A"/>
    <w:rsid w:val="001D5DF4"/>
    <w:rsid w:val="001D6400"/>
    <w:rsid w:val="001D6513"/>
    <w:rsid w:val="001D6FAF"/>
    <w:rsid w:val="001D7285"/>
    <w:rsid w:val="001D7313"/>
    <w:rsid w:val="001D7604"/>
    <w:rsid w:val="001E054C"/>
    <w:rsid w:val="001E06C0"/>
    <w:rsid w:val="001E06E0"/>
    <w:rsid w:val="001E0B85"/>
    <w:rsid w:val="001E0E26"/>
    <w:rsid w:val="001E1EC6"/>
    <w:rsid w:val="001E1EF0"/>
    <w:rsid w:val="001E20B6"/>
    <w:rsid w:val="001E2188"/>
    <w:rsid w:val="001E2AD8"/>
    <w:rsid w:val="001E3545"/>
    <w:rsid w:val="001E388C"/>
    <w:rsid w:val="001E58E2"/>
    <w:rsid w:val="001E6064"/>
    <w:rsid w:val="001E692D"/>
    <w:rsid w:val="001E6A8B"/>
    <w:rsid w:val="001E74FF"/>
    <w:rsid w:val="001E7619"/>
    <w:rsid w:val="001E7720"/>
    <w:rsid w:val="001E79A0"/>
    <w:rsid w:val="001F188B"/>
    <w:rsid w:val="001F1F88"/>
    <w:rsid w:val="001F2560"/>
    <w:rsid w:val="001F261D"/>
    <w:rsid w:val="001F2A43"/>
    <w:rsid w:val="001F35BE"/>
    <w:rsid w:val="001F4E4F"/>
    <w:rsid w:val="001F6070"/>
    <w:rsid w:val="001F63CD"/>
    <w:rsid w:val="001F64B9"/>
    <w:rsid w:val="001F6938"/>
    <w:rsid w:val="001F7086"/>
    <w:rsid w:val="001F7107"/>
    <w:rsid w:val="001F763B"/>
    <w:rsid w:val="001F7DA9"/>
    <w:rsid w:val="002006D4"/>
    <w:rsid w:val="002010CA"/>
    <w:rsid w:val="00201320"/>
    <w:rsid w:val="0020218D"/>
    <w:rsid w:val="0020233E"/>
    <w:rsid w:val="00202DA1"/>
    <w:rsid w:val="00203E34"/>
    <w:rsid w:val="00205966"/>
    <w:rsid w:val="00205E52"/>
    <w:rsid w:val="00206A0E"/>
    <w:rsid w:val="00206D5C"/>
    <w:rsid w:val="00210116"/>
    <w:rsid w:val="00210161"/>
    <w:rsid w:val="002101EB"/>
    <w:rsid w:val="00210573"/>
    <w:rsid w:val="002107D2"/>
    <w:rsid w:val="00210FCC"/>
    <w:rsid w:val="0021204B"/>
    <w:rsid w:val="00212B5A"/>
    <w:rsid w:val="00212DDA"/>
    <w:rsid w:val="002149BE"/>
    <w:rsid w:val="00214DD1"/>
    <w:rsid w:val="00214FD9"/>
    <w:rsid w:val="00215517"/>
    <w:rsid w:val="002162FA"/>
    <w:rsid w:val="00216574"/>
    <w:rsid w:val="00216C44"/>
    <w:rsid w:val="00216D0D"/>
    <w:rsid w:val="002205B1"/>
    <w:rsid w:val="00222E40"/>
    <w:rsid w:val="00222F04"/>
    <w:rsid w:val="00223FC2"/>
    <w:rsid w:val="002249C6"/>
    <w:rsid w:val="00224CF4"/>
    <w:rsid w:val="00224EE0"/>
    <w:rsid w:val="00225107"/>
    <w:rsid w:val="0022514A"/>
    <w:rsid w:val="002251DE"/>
    <w:rsid w:val="002255E5"/>
    <w:rsid w:val="00225CE6"/>
    <w:rsid w:val="002260B7"/>
    <w:rsid w:val="0022620B"/>
    <w:rsid w:val="002266CF"/>
    <w:rsid w:val="002269A9"/>
    <w:rsid w:val="00226E83"/>
    <w:rsid w:val="002273D7"/>
    <w:rsid w:val="002278A6"/>
    <w:rsid w:val="00227DA6"/>
    <w:rsid w:val="00230031"/>
    <w:rsid w:val="00230113"/>
    <w:rsid w:val="0023032C"/>
    <w:rsid w:val="002322E2"/>
    <w:rsid w:val="00232442"/>
    <w:rsid w:val="002326C4"/>
    <w:rsid w:val="00232C3D"/>
    <w:rsid w:val="00232E23"/>
    <w:rsid w:val="00233536"/>
    <w:rsid w:val="00233726"/>
    <w:rsid w:val="00234274"/>
    <w:rsid w:val="00234F41"/>
    <w:rsid w:val="00234F50"/>
    <w:rsid w:val="0023557E"/>
    <w:rsid w:val="002355D0"/>
    <w:rsid w:val="0023566E"/>
    <w:rsid w:val="00235711"/>
    <w:rsid w:val="002357EE"/>
    <w:rsid w:val="00235819"/>
    <w:rsid w:val="00235B34"/>
    <w:rsid w:val="00235D9E"/>
    <w:rsid w:val="0023636F"/>
    <w:rsid w:val="002365DB"/>
    <w:rsid w:val="00236BBD"/>
    <w:rsid w:val="00237482"/>
    <w:rsid w:val="0023752C"/>
    <w:rsid w:val="002379AF"/>
    <w:rsid w:val="0024000F"/>
    <w:rsid w:val="002408AE"/>
    <w:rsid w:val="00240EBC"/>
    <w:rsid w:val="00241070"/>
    <w:rsid w:val="0024109C"/>
    <w:rsid w:val="002423E8"/>
    <w:rsid w:val="002426F5"/>
    <w:rsid w:val="00242891"/>
    <w:rsid w:val="002431D5"/>
    <w:rsid w:val="00243205"/>
    <w:rsid w:val="002434EB"/>
    <w:rsid w:val="00243C6B"/>
    <w:rsid w:val="00244940"/>
    <w:rsid w:val="0024598E"/>
    <w:rsid w:val="0024614D"/>
    <w:rsid w:val="002466E0"/>
    <w:rsid w:val="00246B4A"/>
    <w:rsid w:val="00246DBA"/>
    <w:rsid w:val="0024767D"/>
    <w:rsid w:val="00247825"/>
    <w:rsid w:val="002478E3"/>
    <w:rsid w:val="00247F6D"/>
    <w:rsid w:val="00250558"/>
    <w:rsid w:val="00251319"/>
    <w:rsid w:val="00251802"/>
    <w:rsid w:val="00251930"/>
    <w:rsid w:val="00251A49"/>
    <w:rsid w:val="00251AF4"/>
    <w:rsid w:val="002526BA"/>
    <w:rsid w:val="0025330A"/>
    <w:rsid w:val="002534AC"/>
    <w:rsid w:val="0025480F"/>
    <w:rsid w:val="0025492E"/>
    <w:rsid w:val="00254A20"/>
    <w:rsid w:val="00254DAB"/>
    <w:rsid w:val="00254E5C"/>
    <w:rsid w:val="002550BC"/>
    <w:rsid w:val="002558F5"/>
    <w:rsid w:val="00256A1D"/>
    <w:rsid w:val="00256C82"/>
    <w:rsid w:val="00256FFC"/>
    <w:rsid w:val="0026000F"/>
    <w:rsid w:val="00260BAC"/>
    <w:rsid w:val="00263B40"/>
    <w:rsid w:val="00263D92"/>
    <w:rsid w:val="00263F3E"/>
    <w:rsid w:val="0026442B"/>
    <w:rsid w:val="00264A9E"/>
    <w:rsid w:val="00264E4F"/>
    <w:rsid w:val="0026538F"/>
    <w:rsid w:val="00265C44"/>
    <w:rsid w:val="00265DEF"/>
    <w:rsid w:val="00266980"/>
    <w:rsid w:val="00267DB7"/>
    <w:rsid w:val="002705A2"/>
    <w:rsid w:val="00270D20"/>
    <w:rsid w:val="00271367"/>
    <w:rsid w:val="002719C1"/>
    <w:rsid w:val="00271AA4"/>
    <w:rsid w:val="0027210E"/>
    <w:rsid w:val="002733CD"/>
    <w:rsid w:val="00273B80"/>
    <w:rsid w:val="00273E90"/>
    <w:rsid w:val="00274AFE"/>
    <w:rsid w:val="002750A1"/>
    <w:rsid w:val="002753B4"/>
    <w:rsid w:val="002756FC"/>
    <w:rsid w:val="00276941"/>
    <w:rsid w:val="00277292"/>
    <w:rsid w:val="00280AA0"/>
    <w:rsid w:val="00280B40"/>
    <w:rsid w:val="00281175"/>
    <w:rsid w:val="00281713"/>
    <w:rsid w:val="00282C54"/>
    <w:rsid w:val="0028344C"/>
    <w:rsid w:val="00283910"/>
    <w:rsid w:val="00283B2F"/>
    <w:rsid w:val="00284EF2"/>
    <w:rsid w:val="0028511F"/>
    <w:rsid w:val="002851DB"/>
    <w:rsid w:val="002852C4"/>
    <w:rsid w:val="00285693"/>
    <w:rsid w:val="00285E3A"/>
    <w:rsid w:val="00286744"/>
    <w:rsid w:val="0028691A"/>
    <w:rsid w:val="00286CE9"/>
    <w:rsid w:val="00286EA3"/>
    <w:rsid w:val="00287393"/>
    <w:rsid w:val="00287843"/>
    <w:rsid w:val="00287AB8"/>
    <w:rsid w:val="00287EC4"/>
    <w:rsid w:val="00287EC6"/>
    <w:rsid w:val="00287EC9"/>
    <w:rsid w:val="002910D5"/>
    <w:rsid w:val="002911AE"/>
    <w:rsid w:val="00291F48"/>
    <w:rsid w:val="0029293D"/>
    <w:rsid w:val="00292CD7"/>
    <w:rsid w:val="00292D79"/>
    <w:rsid w:val="00293AFD"/>
    <w:rsid w:val="00293BE7"/>
    <w:rsid w:val="00293D5A"/>
    <w:rsid w:val="00294865"/>
    <w:rsid w:val="0029496D"/>
    <w:rsid w:val="00296500"/>
    <w:rsid w:val="00296D3A"/>
    <w:rsid w:val="00297051"/>
    <w:rsid w:val="0029739E"/>
    <w:rsid w:val="002975CE"/>
    <w:rsid w:val="002976D0"/>
    <w:rsid w:val="00297F22"/>
    <w:rsid w:val="00297FCB"/>
    <w:rsid w:val="002A0281"/>
    <w:rsid w:val="002A0BC2"/>
    <w:rsid w:val="002A19B9"/>
    <w:rsid w:val="002A1CB4"/>
    <w:rsid w:val="002A238D"/>
    <w:rsid w:val="002A2990"/>
    <w:rsid w:val="002A2BFB"/>
    <w:rsid w:val="002A47FA"/>
    <w:rsid w:val="002A528B"/>
    <w:rsid w:val="002A5D9E"/>
    <w:rsid w:val="002A6FB2"/>
    <w:rsid w:val="002A7206"/>
    <w:rsid w:val="002A778E"/>
    <w:rsid w:val="002A7C19"/>
    <w:rsid w:val="002A7FB9"/>
    <w:rsid w:val="002B29D0"/>
    <w:rsid w:val="002B2FA3"/>
    <w:rsid w:val="002B3277"/>
    <w:rsid w:val="002B3FAB"/>
    <w:rsid w:val="002B4375"/>
    <w:rsid w:val="002B5602"/>
    <w:rsid w:val="002B5C11"/>
    <w:rsid w:val="002B62C1"/>
    <w:rsid w:val="002B62E5"/>
    <w:rsid w:val="002B68B6"/>
    <w:rsid w:val="002B68DB"/>
    <w:rsid w:val="002B6FE0"/>
    <w:rsid w:val="002B7C57"/>
    <w:rsid w:val="002B7FD7"/>
    <w:rsid w:val="002C103D"/>
    <w:rsid w:val="002C11AD"/>
    <w:rsid w:val="002C1AC0"/>
    <w:rsid w:val="002C28F9"/>
    <w:rsid w:val="002C2EB6"/>
    <w:rsid w:val="002C3554"/>
    <w:rsid w:val="002C358A"/>
    <w:rsid w:val="002C36C6"/>
    <w:rsid w:val="002C4AAA"/>
    <w:rsid w:val="002C5172"/>
    <w:rsid w:val="002C517B"/>
    <w:rsid w:val="002C562D"/>
    <w:rsid w:val="002C6588"/>
    <w:rsid w:val="002C6F1A"/>
    <w:rsid w:val="002C6F95"/>
    <w:rsid w:val="002C793B"/>
    <w:rsid w:val="002D056A"/>
    <w:rsid w:val="002D0A00"/>
    <w:rsid w:val="002D0DFB"/>
    <w:rsid w:val="002D1E45"/>
    <w:rsid w:val="002D23F5"/>
    <w:rsid w:val="002D2797"/>
    <w:rsid w:val="002D2B9A"/>
    <w:rsid w:val="002D2BB7"/>
    <w:rsid w:val="002D3716"/>
    <w:rsid w:val="002D3C09"/>
    <w:rsid w:val="002D4D12"/>
    <w:rsid w:val="002D5067"/>
    <w:rsid w:val="002D6B24"/>
    <w:rsid w:val="002D76B3"/>
    <w:rsid w:val="002E0895"/>
    <w:rsid w:val="002E0A61"/>
    <w:rsid w:val="002E0CAC"/>
    <w:rsid w:val="002E0CF8"/>
    <w:rsid w:val="002E0E17"/>
    <w:rsid w:val="002E12CA"/>
    <w:rsid w:val="002E187A"/>
    <w:rsid w:val="002E1EAC"/>
    <w:rsid w:val="002E247E"/>
    <w:rsid w:val="002E2517"/>
    <w:rsid w:val="002E26A4"/>
    <w:rsid w:val="002E3966"/>
    <w:rsid w:val="002E4323"/>
    <w:rsid w:val="002E56CC"/>
    <w:rsid w:val="002E5B20"/>
    <w:rsid w:val="002E5B61"/>
    <w:rsid w:val="002E6149"/>
    <w:rsid w:val="002E6571"/>
    <w:rsid w:val="002E6707"/>
    <w:rsid w:val="002E6D40"/>
    <w:rsid w:val="002E6D4B"/>
    <w:rsid w:val="002E710A"/>
    <w:rsid w:val="002E784E"/>
    <w:rsid w:val="002E7D4E"/>
    <w:rsid w:val="002F079D"/>
    <w:rsid w:val="002F0B9B"/>
    <w:rsid w:val="002F0E3F"/>
    <w:rsid w:val="002F1073"/>
    <w:rsid w:val="002F1CCF"/>
    <w:rsid w:val="002F24BF"/>
    <w:rsid w:val="002F2585"/>
    <w:rsid w:val="002F28A0"/>
    <w:rsid w:val="002F2D40"/>
    <w:rsid w:val="002F302A"/>
    <w:rsid w:val="002F3043"/>
    <w:rsid w:val="002F322A"/>
    <w:rsid w:val="002F35A8"/>
    <w:rsid w:val="002F3664"/>
    <w:rsid w:val="002F3A07"/>
    <w:rsid w:val="002F3A4C"/>
    <w:rsid w:val="002F3A67"/>
    <w:rsid w:val="002F4093"/>
    <w:rsid w:val="002F608C"/>
    <w:rsid w:val="002F658A"/>
    <w:rsid w:val="002F6F5D"/>
    <w:rsid w:val="002F7639"/>
    <w:rsid w:val="002F7825"/>
    <w:rsid w:val="00300333"/>
    <w:rsid w:val="003014EB"/>
    <w:rsid w:val="0030169A"/>
    <w:rsid w:val="00301EA6"/>
    <w:rsid w:val="00303DAB"/>
    <w:rsid w:val="00304168"/>
    <w:rsid w:val="003047EE"/>
    <w:rsid w:val="003049B2"/>
    <w:rsid w:val="003050A8"/>
    <w:rsid w:val="00305301"/>
    <w:rsid w:val="00305FF7"/>
    <w:rsid w:val="003063D4"/>
    <w:rsid w:val="00306A40"/>
    <w:rsid w:val="0030737C"/>
    <w:rsid w:val="00307792"/>
    <w:rsid w:val="0031012D"/>
    <w:rsid w:val="00310EA9"/>
    <w:rsid w:val="003121B6"/>
    <w:rsid w:val="0031221C"/>
    <w:rsid w:val="0031286F"/>
    <w:rsid w:val="003132AA"/>
    <w:rsid w:val="00313811"/>
    <w:rsid w:val="00314C23"/>
    <w:rsid w:val="00314F22"/>
    <w:rsid w:val="00315545"/>
    <w:rsid w:val="003162B6"/>
    <w:rsid w:val="003162F8"/>
    <w:rsid w:val="00316367"/>
    <w:rsid w:val="00316F5C"/>
    <w:rsid w:val="003170C1"/>
    <w:rsid w:val="003175A2"/>
    <w:rsid w:val="003177BE"/>
    <w:rsid w:val="00317897"/>
    <w:rsid w:val="003202EE"/>
    <w:rsid w:val="0032073E"/>
    <w:rsid w:val="00320923"/>
    <w:rsid w:val="00320B5B"/>
    <w:rsid w:val="0032168A"/>
    <w:rsid w:val="003217C5"/>
    <w:rsid w:val="00321E32"/>
    <w:rsid w:val="00321E4D"/>
    <w:rsid w:val="0032220B"/>
    <w:rsid w:val="00322714"/>
    <w:rsid w:val="00322F73"/>
    <w:rsid w:val="0032313E"/>
    <w:rsid w:val="00323C95"/>
    <w:rsid w:val="00324476"/>
    <w:rsid w:val="0032478C"/>
    <w:rsid w:val="00324894"/>
    <w:rsid w:val="00324A91"/>
    <w:rsid w:val="00325866"/>
    <w:rsid w:val="00325FED"/>
    <w:rsid w:val="003274D7"/>
    <w:rsid w:val="00327A00"/>
    <w:rsid w:val="003302A8"/>
    <w:rsid w:val="00330418"/>
    <w:rsid w:val="003304E2"/>
    <w:rsid w:val="00330782"/>
    <w:rsid w:val="003307BF"/>
    <w:rsid w:val="003307CF"/>
    <w:rsid w:val="00330845"/>
    <w:rsid w:val="00330BAD"/>
    <w:rsid w:val="00331DBA"/>
    <w:rsid w:val="00331DFA"/>
    <w:rsid w:val="003329DB"/>
    <w:rsid w:val="00332EFE"/>
    <w:rsid w:val="00334DFA"/>
    <w:rsid w:val="003350BF"/>
    <w:rsid w:val="00335FFC"/>
    <w:rsid w:val="0033622E"/>
    <w:rsid w:val="003369D9"/>
    <w:rsid w:val="003372E3"/>
    <w:rsid w:val="003373E0"/>
    <w:rsid w:val="00337582"/>
    <w:rsid w:val="003402E1"/>
    <w:rsid w:val="00340CC1"/>
    <w:rsid w:val="00341B63"/>
    <w:rsid w:val="00343333"/>
    <w:rsid w:val="003441CA"/>
    <w:rsid w:val="00344504"/>
    <w:rsid w:val="00344649"/>
    <w:rsid w:val="00344EC0"/>
    <w:rsid w:val="00344FA3"/>
    <w:rsid w:val="00345843"/>
    <w:rsid w:val="003458DB"/>
    <w:rsid w:val="00346267"/>
    <w:rsid w:val="0034637D"/>
    <w:rsid w:val="0034641E"/>
    <w:rsid w:val="003465A6"/>
    <w:rsid w:val="0034693A"/>
    <w:rsid w:val="00346B22"/>
    <w:rsid w:val="00346FD1"/>
    <w:rsid w:val="00347E89"/>
    <w:rsid w:val="0035061B"/>
    <w:rsid w:val="0035085A"/>
    <w:rsid w:val="0035111E"/>
    <w:rsid w:val="00351B25"/>
    <w:rsid w:val="00351C89"/>
    <w:rsid w:val="00351D05"/>
    <w:rsid w:val="00351D27"/>
    <w:rsid w:val="00351EA9"/>
    <w:rsid w:val="0035206F"/>
    <w:rsid w:val="00352CDD"/>
    <w:rsid w:val="00353DAC"/>
    <w:rsid w:val="00354AEB"/>
    <w:rsid w:val="00354BAE"/>
    <w:rsid w:val="0035500B"/>
    <w:rsid w:val="0035549F"/>
    <w:rsid w:val="003556B9"/>
    <w:rsid w:val="003557B9"/>
    <w:rsid w:val="00355D43"/>
    <w:rsid w:val="003564C0"/>
    <w:rsid w:val="003566B5"/>
    <w:rsid w:val="00356717"/>
    <w:rsid w:val="00356A89"/>
    <w:rsid w:val="00356CF3"/>
    <w:rsid w:val="00357518"/>
    <w:rsid w:val="0036111F"/>
    <w:rsid w:val="003611C3"/>
    <w:rsid w:val="00361421"/>
    <w:rsid w:val="00361C7E"/>
    <w:rsid w:val="00362E7C"/>
    <w:rsid w:val="0036498A"/>
    <w:rsid w:val="00364E37"/>
    <w:rsid w:val="00364FA1"/>
    <w:rsid w:val="003663B4"/>
    <w:rsid w:val="003668D7"/>
    <w:rsid w:val="00366CDD"/>
    <w:rsid w:val="003675E1"/>
    <w:rsid w:val="00370602"/>
    <w:rsid w:val="003707BB"/>
    <w:rsid w:val="003719EC"/>
    <w:rsid w:val="00371D27"/>
    <w:rsid w:val="00372E9D"/>
    <w:rsid w:val="003733E4"/>
    <w:rsid w:val="00375172"/>
    <w:rsid w:val="003753AA"/>
    <w:rsid w:val="003754BA"/>
    <w:rsid w:val="00375617"/>
    <w:rsid w:val="0037593D"/>
    <w:rsid w:val="00375F45"/>
    <w:rsid w:val="003762AF"/>
    <w:rsid w:val="00376447"/>
    <w:rsid w:val="003776EF"/>
    <w:rsid w:val="00377E42"/>
    <w:rsid w:val="003801D6"/>
    <w:rsid w:val="00380CB2"/>
    <w:rsid w:val="00380DAE"/>
    <w:rsid w:val="003818EF"/>
    <w:rsid w:val="00381A13"/>
    <w:rsid w:val="00382019"/>
    <w:rsid w:val="0038249A"/>
    <w:rsid w:val="00383001"/>
    <w:rsid w:val="00383057"/>
    <w:rsid w:val="00383CE0"/>
    <w:rsid w:val="00383F3F"/>
    <w:rsid w:val="003844A8"/>
    <w:rsid w:val="003854DB"/>
    <w:rsid w:val="00386B8B"/>
    <w:rsid w:val="00386D89"/>
    <w:rsid w:val="00387264"/>
    <w:rsid w:val="003874B8"/>
    <w:rsid w:val="00387B85"/>
    <w:rsid w:val="00387BBB"/>
    <w:rsid w:val="003938BC"/>
    <w:rsid w:val="0039397B"/>
    <w:rsid w:val="00393EE6"/>
    <w:rsid w:val="0039411C"/>
    <w:rsid w:val="003944F6"/>
    <w:rsid w:val="0039471A"/>
    <w:rsid w:val="00394A2D"/>
    <w:rsid w:val="003957DE"/>
    <w:rsid w:val="003966EE"/>
    <w:rsid w:val="00396F10"/>
    <w:rsid w:val="003971B5"/>
    <w:rsid w:val="003977F7"/>
    <w:rsid w:val="003A017E"/>
    <w:rsid w:val="003A03E3"/>
    <w:rsid w:val="003A0F98"/>
    <w:rsid w:val="003A13F7"/>
    <w:rsid w:val="003A1E9F"/>
    <w:rsid w:val="003A2CDE"/>
    <w:rsid w:val="003A2FA3"/>
    <w:rsid w:val="003A3047"/>
    <w:rsid w:val="003A3229"/>
    <w:rsid w:val="003A3287"/>
    <w:rsid w:val="003A3939"/>
    <w:rsid w:val="003A3F5A"/>
    <w:rsid w:val="003A44EA"/>
    <w:rsid w:val="003A4748"/>
    <w:rsid w:val="003A478F"/>
    <w:rsid w:val="003A511F"/>
    <w:rsid w:val="003A5499"/>
    <w:rsid w:val="003A5F88"/>
    <w:rsid w:val="003A60D7"/>
    <w:rsid w:val="003A6911"/>
    <w:rsid w:val="003A6CD1"/>
    <w:rsid w:val="003A6D08"/>
    <w:rsid w:val="003A6F72"/>
    <w:rsid w:val="003B08A9"/>
    <w:rsid w:val="003B0CB0"/>
    <w:rsid w:val="003B120B"/>
    <w:rsid w:val="003B1A59"/>
    <w:rsid w:val="003B25F7"/>
    <w:rsid w:val="003B2EE4"/>
    <w:rsid w:val="003B33A3"/>
    <w:rsid w:val="003B39B7"/>
    <w:rsid w:val="003B3E86"/>
    <w:rsid w:val="003B4515"/>
    <w:rsid w:val="003B4720"/>
    <w:rsid w:val="003B49B5"/>
    <w:rsid w:val="003B5882"/>
    <w:rsid w:val="003B5D98"/>
    <w:rsid w:val="003B5DF3"/>
    <w:rsid w:val="003B5FB4"/>
    <w:rsid w:val="003B66B8"/>
    <w:rsid w:val="003B70DC"/>
    <w:rsid w:val="003B78B1"/>
    <w:rsid w:val="003B7B1F"/>
    <w:rsid w:val="003C2218"/>
    <w:rsid w:val="003C2943"/>
    <w:rsid w:val="003C3000"/>
    <w:rsid w:val="003C316E"/>
    <w:rsid w:val="003C374E"/>
    <w:rsid w:val="003C388D"/>
    <w:rsid w:val="003C403F"/>
    <w:rsid w:val="003C42CC"/>
    <w:rsid w:val="003C446B"/>
    <w:rsid w:val="003C4D98"/>
    <w:rsid w:val="003C5B4B"/>
    <w:rsid w:val="003C652F"/>
    <w:rsid w:val="003C6859"/>
    <w:rsid w:val="003D0349"/>
    <w:rsid w:val="003D05E8"/>
    <w:rsid w:val="003D1A3A"/>
    <w:rsid w:val="003D1D2C"/>
    <w:rsid w:val="003D2683"/>
    <w:rsid w:val="003D2F1A"/>
    <w:rsid w:val="003D2F76"/>
    <w:rsid w:val="003D4162"/>
    <w:rsid w:val="003D44C2"/>
    <w:rsid w:val="003D45E8"/>
    <w:rsid w:val="003D4754"/>
    <w:rsid w:val="003D4ACD"/>
    <w:rsid w:val="003D4CA7"/>
    <w:rsid w:val="003D574A"/>
    <w:rsid w:val="003D5969"/>
    <w:rsid w:val="003D5BBC"/>
    <w:rsid w:val="003D6333"/>
    <w:rsid w:val="003D709A"/>
    <w:rsid w:val="003D782C"/>
    <w:rsid w:val="003E044D"/>
    <w:rsid w:val="003E0763"/>
    <w:rsid w:val="003E0A4B"/>
    <w:rsid w:val="003E0B15"/>
    <w:rsid w:val="003E0F27"/>
    <w:rsid w:val="003E21F3"/>
    <w:rsid w:val="003E2275"/>
    <w:rsid w:val="003E2844"/>
    <w:rsid w:val="003E2862"/>
    <w:rsid w:val="003E2CD5"/>
    <w:rsid w:val="003E4661"/>
    <w:rsid w:val="003E46D8"/>
    <w:rsid w:val="003E4AC4"/>
    <w:rsid w:val="003E4B36"/>
    <w:rsid w:val="003E4E5B"/>
    <w:rsid w:val="003E4F7D"/>
    <w:rsid w:val="003E510E"/>
    <w:rsid w:val="003E51AF"/>
    <w:rsid w:val="003E53CC"/>
    <w:rsid w:val="003E5694"/>
    <w:rsid w:val="003E571E"/>
    <w:rsid w:val="003E5978"/>
    <w:rsid w:val="003E5F4B"/>
    <w:rsid w:val="003E5FB8"/>
    <w:rsid w:val="003E6206"/>
    <w:rsid w:val="003E6B3C"/>
    <w:rsid w:val="003E7A77"/>
    <w:rsid w:val="003E7F56"/>
    <w:rsid w:val="003F008E"/>
    <w:rsid w:val="003F04F3"/>
    <w:rsid w:val="003F1874"/>
    <w:rsid w:val="003F252E"/>
    <w:rsid w:val="003F2567"/>
    <w:rsid w:val="003F371B"/>
    <w:rsid w:val="003F388D"/>
    <w:rsid w:val="003F3DD4"/>
    <w:rsid w:val="003F41D4"/>
    <w:rsid w:val="003F4A40"/>
    <w:rsid w:val="003F4B8E"/>
    <w:rsid w:val="003F6462"/>
    <w:rsid w:val="003F652D"/>
    <w:rsid w:val="004005FC"/>
    <w:rsid w:val="0040111E"/>
    <w:rsid w:val="0040261A"/>
    <w:rsid w:val="00402C80"/>
    <w:rsid w:val="00402F06"/>
    <w:rsid w:val="00403920"/>
    <w:rsid w:val="00403C7D"/>
    <w:rsid w:val="00403F6E"/>
    <w:rsid w:val="004040E1"/>
    <w:rsid w:val="004041F7"/>
    <w:rsid w:val="004043A0"/>
    <w:rsid w:val="0040461F"/>
    <w:rsid w:val="0040579B"/>
    <w:rsid w:val="00405D40"/>
    <w:rsid w:val="00405FB2"/>
    <w:rsid w:val="00406A98"/>
    <w:rsid w:val="00406F4E"/>
    <w:rsid w:val="00406F71"/>
    <w:rsid w:val="00407BF4"/>
    <w:rsid w:val="00407FAF"/>
    <w:rsid w:val="0041014F"/>
    <w:rsid w:val="0041022B"/>
    <w:rsid w:val="004105D3"/>
    <w:rsid w:val="00410A81"/>
    <w:rsid w:val="0041107C"/>
    <w:rsid w:val="0041195E"/>
    <w:rsid w:val="004126CB"/>
    <w:rsid w:val="004135A1"/>
    <w:rsid w:val="00413A48"/>
    <w:rsid w:val="00413E81"/>
    <w:rsid w:val="00415003"/>
    <w:rsid w:val="004151C4"/>
    <w:rsid w:val="00415B21"/>
    <w:rsid w:val="00416364"/>
    <w:rsid w:val="0041673A"/>
    <w:rsid w:val="00416961"/>
    <w:rsid w:val="00420B62"/>
    <w:rsid w:val="00420E73"/>
    <w:rsid w:val="004223D3"/>
    <w:rsid w:val="00423048"/>
    <w:rsid w:val="0042357E"/>
    <w:rsid w:val="004240DB"/>
    <w:rsid w:val="004245A8"/>
    <w:rsid w:val="00424A2F"/>
    <w:rsid w:val="00424B2B"/>
    <w:rsid w:val="00424E04"/>
    <w:rsid w:val="00424E46"/>
    <w:rsid w:val="004254E7"/>
    <w:rsid w:val="00425D60"/>
    <w:rsid w:val="00426680"/>
    <w:rsid w:val="00426CC3"/>
    <w:rsid w:val="00427FF1"/>
    <w:rsid w:val="00430742"/>
    <w:rsid w:val="00431200"/>
    <w:rsid w:val="004315A4"/>
    <w:rsid w:val="00431E70"/>
    <w:rsid w:val="00432575"/>
    <w:rsid w:val="00432FE4"/>
    <w:rsid w:val="004334C1"/>
    <w:rsid w:val="00433630"/>
    <w:rsid w:val="00433803"/>
    <w:rsid w:val="004339BC"/>
    <w:rsid w:val="00433A1A"/>
    <w:rsid w:val="00433BC0"/>
    <w:rsid w:val="004354F2"/>
    <w:rsid w:val="00435955"/>
    <w:rsid w:val="004361EA"/>
    <w:rsid w:val="00436320"/>
    <w:rsid w:val="004378D7"/>
    <w:rsid w:val="004402E1"/>
    <w:rsid w:val="00440CCF"/>
    <w:rsid w:val="00440F57"/>
    <w:rsid w:val="00441203"/>
    <w:rsid w:val="00442C8A"/>
    <w:rsid w:val="004437D2"/>
    <w:rsid w:val="00445925"/>
    <w:rsid w:val="004459CE"/>
    <w:rsid w:val="00445A6B"/>
    <w:rsid w:val="00445C8C"/>
    <w:rsid w:val="00446058"/>
    <w:rsid w:val="00446424"/>
    <w:rsid w:val="0044798D"/>
    <w:rsid w:val="00447BAF"/>
    <w:rsid w:val="00450A04"/>
    <w:rsid w:val="00450B39"/>
    <w:rsid w:val="00450DD3"/>
    <w:rsid w:val="00451BB4"/>
    <w:rsid w:val="004522F3"/>
    <w:rsid w:val="00452B31"/>
    <w:rsid w:val="00452D09"/>
    <w:rsid w:val="0045472F"/>
    <w:rsid w:val="00454943"/>
    <w:rsid w:val="00454D49"/>
    <w:rsid w:val="00454FC2"/>
    <w:rsid w:val="004550C4"/>
    <w:rsid w:val="004551A1"/>
    <w:rsid w:val="00455202"/>
    <w:rsid w:val="00455F95"/>
    <w:rsid w:val="0045649B"/>
    <w:rsid w:val="00456F4F"/>
    <w:rsid w:val="0045775B"/>
    <w:rsid w:val="00457D1F"/>
    <w:rsid w:val="00457E14"/>
    <w:rsid w:val="004601B4"/>
    <w:rsid w:val="004602A0"/>
    <w:rsid w:val="0046048E"/>
    <w:rsid w:val="00460596"/>
    <w:rsid w:val="00461038"/>
    <w:rsid w:val="0046137F"/>
    <w:rsid w:val="00461A57"/>
    <w:rsid w:val="00461B24"/>
    <w:rsid w:val="00461E61"/>
    <w:rsid w:val="00462312"/>
    <w:rsid w:val="00462B4F"/>
    <w:rsid w:val="00462BA7"/>
    <w:rsid w:val="00463EC4"/>
    <w:rsid w:val="00464074"/>
    <w:rsid w:val="0046423E"/>
    <w:rsid w:val="004642DB"/>
    <w:rsid w:val="00464735"/>
    <w:rsid w:val="0046493D"/>
    <w:rsid w:val="00465070"/>
    <w:rsid w:val="004660F6"/>
    <w:rsid w:val="004662DE"/>
    <w:rsid w:val="004668DB"/>
    <w:rsid w:val="00467029"/>
    <w:rsid w:val="004679F3"/>
    <w:rsid w:val="00467B40"/>
    <w:rsid w:val="00467F0B"/>
    <w:rsid w:val="00467F5E"/>
    <w:rsid w:val="004707A7"/>
    <w:rsid w:val="00470D8C"/>
    <w:rsid w:val="0047190A"/>
    <w:rsid w:val="00471DB2"/>
    <w:rsid w:val="0047210F"/>
    <w:rsid w:val="0047220E"/>
    <w:rsid w:val="004725A0"/>
    <w:rsid w:val="004732CB"/>
    <w:rsid w:val="00473703"/>
    <w:rsid w:val="0047500B"/>
    <w:rsid w:val="00475D22"/>
    <w:rsid w:val="004763C2"/>
    <w:rsid w:val="0047648B"/>
    <w:rsid w:val="004764A4"/>
    <w:rsid w:val="00476622"/>
    <w:rsid w:val="00476B91"/>
    <w:rsid w:val="004779B9"/>
    <w:rsid w:val="00480944"/>
    <w:rsid w:val="00480D1A"/>
    <w:rsid w:val="00481625"/>
    <w:rsid w:val="00481BDF"/>
    <w:rsid w:val="00482792"/>
    <w:rsid w:val="00482C3F"/>
    <w:rsid w:val="00482FBF"/>
    <w:rsid w:val="0048347A"/>
    <w:rsid w:val="00483E8E"/>
    <w:rsid w:val="00484953"/>
    <w:rsid w:val="0048526D"/>
    <w:rsid w:val="0048669C"/>
    <w:rsid w:val="00486840"/>
    <w:rsid w:val="00486E1F"/>
    <w:rsid w:val="0048764F"/>
    <w:rsid w:val="00487EEC"/>
    <w:rsid w:val="0049023F"/>
    <w:rsid w:val="0049072E"/>
    <w:rsid w:val="00490BBD"/>
    <w:rsid w:val="004913C5"/>
    <w:rsid w:val="00491606"/>
    <w:rsid w:val="0049310A"/>
    <w:rsid w:val="0049330B"/>
    <w:rsid w:val="00493D51"/>
    <w:rsid w:val="00494F75"/>
    <w:rsid w:val="0049545B"/>
    <w:rsid w:val="0049636A"/>
    <w:rsid w:val="00496CDC"/>
    <w:rsid w:val="004970F4"/>
    <w:rsid w:val="004975AD"/>
    <w:rsid w:val="00497B1B"/>
    <w:rsid w:val="004A0006"/>
    <w:rsid w:val="004A10AD"/>
    <w:rsid w:val="004A16B0"/>
    <w:rsid w:val="004A1FF4"/>
    <w:rsid w:val="004A3087"/>
    <w:rsid w:val="004A3584"/>
    <w:rsid w:val="004A37AD"/>
    <w:rsid w:val="004A3E5D"/>
    <w:rsid w:val="004A49BF"/>
    <w:rsid w:val="004A765A"/>
    <w:rsid w:val="004B0791"/>
    <w:rsid w:val="004B1096"/>
    <w:rsid w:val="004B1927"/>
    <w:rsid w:val="004B2FBD"/>
    <w:rsid w:val="004B32B0"/>
    <w:rsid w:val="004B331A"/>
    <w:rsid w:val="004B35A4"/>
    <w:rsid w:val="004B3899"/>
    <w:rsid w:val="004B3AE3"/>
    <w:rsid w:val="004B50DF"/>
    <w:rsid w:val="004B58C8"/>
    <w:rsid w:val="004B59FE"/>
    <w:rsid w:val="004B5A03"/>
    <w:rsid w:val="004B5CB8"/>
    <w:rsid w:val="004B6382"/>
    <w:rsid w:val="004B6790"/>
    <w:rsid w:val="004B6946"/>
    <w:rsid w:val="004B694D"/>
    <w:rsid w:val="004B75C0"/>
    <w:rsid w:val="004C0492"/>
    <w:rsid w:val="004C14C2"/>
    <w:rsid w:val="004C1530"/>
    <w:rsid w:val="004C15F0"/>
    <w:rsid w:val="004C1666"/>
    <w:rsid w:val="004C1698"/>
    <w:rsid w:val="004C181E"/>
    <w:rsid w:val="004C20F3"/>
    <w:rsid w:val="004C2C63"/>
    <w:rsid w:val="004C2C73"/>
    <w:rsid w:val="004C2EFD"/>
    <w:rsid w:val="004C3AA4"/>
    <w:rsid w:val="004C427B"/>
    <w:rsid w:val="004C43D8"/>
    <w:rsid w:val="004C44A0"/>
    <w:rsid w:val="004C450A"/>
    <w:rsid w:val="004C53E3"/>
    <w:rsid w:val="004C619D"/>
    <w:rsid w:val="004C6DC6"/>
    <w:rsid w:val="004C78C0"/>
    <w:rsid w:val="004C7F15"/>
    <w:rsid w:val="004D0F13"/>
    <w:rsid w:val="004D1000"/>
    <w:rsid w:val="004D100F"/>
    <w:rsid w:val="004D2255"/>
    <w:rsid w:val="004D22F0"/>
    <w:rsid w:val="004D2BDD"/>
    <w:rsid w:val="004D30E4"/>
    <w:rsid w:val="004D39F0"/>
    <w:rsid w:val="004D4150"/>
    <w:rsid w:val="004D437F"/>
    <w:rsid w:val="004D476F"/>
    <w:rsid w:val="004D5898"/>
    <w:rsid w:val="004D5BC2"/>
    <w:rsid w:val="004D5D8B"/>
    <w:rsid w:val="004D6F83"/>
    <w:rsid w:val="004D6F86"/>
    <w:rsid w:val="004D70A9"/>
    <w:rsid w:val="004D7524"/>
    <w:rsid w:val="004D7A3D"/>
    <w:rsid w:val="004E0FD2"/>
    <w:rsid w:val="004E1310"/>
    <w:rsid w:val="004E132B"/>
    <w:rsid w:val="004E14D9"/>
    <w:rsid w:val="004E1562"/>
    <w:rsid w:val="004E38A8"/>
    <w:rsid w:val="004E38B6"/>
    <w:rsid w:val="004E3BBD"/>
    <w:rsid w:val="004E42ED"/>
    <w:rsid w:val="004E50A2"/>
    <w:rsid w:val="004E50BD"/>
    <w:rsid w:val="004E534B"/>
    <w:rsid w:val="004E5A37"/>
    <w:rsid w:val="004E5B02"/>
    <w:rsid w:val="004E5EA1"/>
    <w:rsid w:val="004E6182"/>
    <w:rsid w:val="004E64F5"/>
    <w:rsid w:val="004E6763"/>
    <w:rsid w:val="004E7887"/>
    <w:rsid w:val="004E7F69"/>
    <w:rsid w:val="004F137A"/>
    <w:rsid w:val="004F1F9C"/>
    <w:rsid w:val="004F2D98"/>
    <w:rsid w:val="004F33AA"/>
    <w:rsid w:val="004F3C91"/>
    <w:rsid w:val="004F4361"/>
    <w:rsid w:val="004F4C6E"/>
    <w:rsid w:val="004F5103"/>
    <w:rsid w:val="004F59B0"/>
    <w:rsid w:val="004F692E"/>
    <w:rsid w:val="004F6F22"/>
    <w:rsid w:val="004F74E2"/>
    <w:rsid w:val="004F757A"/>
    <w:rsid w:val="004F7D79"/>
    <w:rsid w:val="004F7F8B"/>
    <w:rsid w:val="00500251"/>
    <w:rsid w:val="00500389"/>
    <w:rsid w:val="00501422"/>
    <w:rsid w:val="00502092"/>
    <w:rsid w:val="00502A44"/>
    <w:rsid w:val="00502C3C"/>
    <w:rsid w:val="00502C78"/>
    <w:rsid w:val="005036E1"/>
    <w:rsid w:val="00503F3B"/>
    <w:rsid w:val="00504D05"/>
    <w:rsid w:val="00504D32"/>
    <w:rsid w:val="00504D3B"/>
    <w:rsid w:val="005055F2"/>
    <w:rsid w:val="005058AE"/>
    <w:rsid w:val="005063DD"/>
    <w:rsid w:val="0050735C"/>
    <w:rsid w:val="005073FC"/>
    <w:rsid w:val="00507F06"/>
    <w:rsid w:val="005109AE"/>
    <w:rsid w:val="00510D24"/>
    <w:rsid w:val="00510E59"/>
    <w:rsid w:val="005116DD"/>
    <w:rsid w:val="00511A6D"/>
    <w:rsid w:val="00512531"/>
    <w:rsid w:val="00512C99"/>
    <w:rsid w:val="00512F41"/>
    <w:rsid w:val="00513036"/>
    <w:rsid w:val="00513E02"/>
    <w:rsid w:val="00514198"/>
    <w:rsid w:val="00515700"/>
    <w:rsid w:val="00515F51"/>
    <w:rsid w:val="00516031"/>
    <w:rsid w:val="00516CAA"/>
    <w:rsid w:val="00517C17"/>
    <w:rsid w:val="00520239"/>
    <w:rsid w:val="00520433"/>
    <w:rsid w:val="00520A22"/>
    <w:rsid w:val="00520D00"/>
    <w:rsid w:val="0052100A"/>
    <w:rsid w:val="005215EB"/>
    <w:rsid w:val="005226A6"/>
    <w:rsid w:val="00522CF2"/>
    <w:rsid w:val="00522F37"/>
    <w:rsid w:val="00523144"/>
    <w:rsid w:val="00523CFB"/>
    <w:rsid w:val="00525664"/>
    <w:rsid w:val="00525854"/>
    <w:rsid w:val="00526057"/>
    <w:rsid w:val="0052687F"/>
    <w:rsid w:val="0052781B"/>
    <w:rsid w:val="005301EF"/>
    <w:rsid w:val="005301FC"/>
    <w:rsid w:val="00530BF2"/>
    <w:rsid w:val="00530C99"/>
    <w:rsid w:val="00530D1D"/>
    <w:rsid w:val="0053175C"/>
    <w:rsid w:val="005318F9"/>
    <w:rsid w:val="005325FE"/>
    <w:rsid w:val="00532C96"/>
    <w:rsid w:val="00533325"/>
    <w:rsid w:val="00533CF4"/>
    <w:rsid w:val="00534997"/>
    <w:rsid w:val="00535238"/>
    <w:rsid w:val="0053601B"/>
    <w:rsid w:val="00536582"/>
    <w:rsid w:val="0053675B"/>
    <w:rsid w:val="00536937"/>
    <w:rsid w:val="00536F07"/>
    <w:rsid w:val="00537B4B"/>
    <w:rsid w:val="0054130E"/>
    <w:rsid w:val="00541340"/>
    <w:rsid w:val="0054162D"/>
    <w:rsid w:val="00541865"/>
    <w:rsid w:val="00541CF2"/>
    <w:rsid w:val="00542137"/>
    <w:rsid w:val="005423E6"/>
    <w:rsid w:val="005424D5"/>
    <w:rsid w:val="005426FA"/>
    <w:rsid w:val="00542B4C"/>
    <w:rsid w:val="00542CF5"/>
    <w:rsid w:val="005433AB"/>
    <w:rsid w:val="005435E0"/>
    <w:rsid w:val="00543B07"/>
    <w:rsid w:val="00543C6E"/>
    <w:rsid w:val="00543D7D"/>
    <w:rsid w:val="00543F7B"/>
    <w:rsid w:val="00543FDD"/>
    <w:rsid w:val="00544166"/>
    <w:rsid w:val="005445A2"/>
    <w:rsid w:val="00544D29"/>
    <w:rsid w:val="00545085"/>
    <w:rsid w:val="005450EF"/>
    <w:rsid w:val="005451C8"/>
    <w:rsid w:val="00545596"/>
    <w:rsid w:val="00545BE6"/>
    <w:rsid w:val="00545DFB"/>
    <w:rsid w:val="005460B4"/>
    <w:rsid w:val="005473AD"/>
    <w:rsid w:val="005476C0"/>
    <w:rsid w:val="005477A6"/>
    <w:rsid w:val="00550648"/>
    <w:rsid w:val="00550B5B"/>
    <w:rsid w:val="005514EA"/>
    <w:rsid w:val="005525AD"/>
    <w:rsid w:val="00552C10"/>
    <w:rsid w:val="00553A1A"/>
    <w:rsid w:val="005547D7"/>
    <w:rsid w:val="00554BA5"/>
    <w:rsid w:val="005555AE"/>
    <w:rsid w:val="00555716"/>
    <w:rsid w:val="00555B8E"/>
    <w:rsid w:val="00555EB4"/>
    <w:rsid w:val="005563D8"/>
    <w:rsid w:val="00556D08"/>
    <w:rsid w:val="00556DE6"/>
    <w:rsid w:val="00557524"/>
    <w:rsid w:val="00557B6E"/>
    <w:rsid w:val="0056022E"/>
    <w:rsid w:val="005604BD"/>
    <w:rsid w:val="005604CD"/>
    <w:rsid w:val="005605D5"/>
    <w:rsid w:val="005606AE"/>
    <w:rsid w:val="00560E43"/>
    <w:rsid w:val="00561307"/>
    <w:rsid w:val="00561929"/>
    <w:rsid w:val="00561B81"/>
    <w:rsid w:val="00561CCE"/>
    <w:rsid w:val="00563515"/>
    <w:rsid w:val="005635B9"/>
    <w:rsid w:val="00564A70"/>
    <w:rsid w:val="00564A79"/>
    <w:rsid w:val="00564C07"/>
    <w:rsid w:val="005652F3"/>
    <w:rsid w:val="00565A80"/>
    <w:rsid w:val="0056712E"/>
    <w:rsid w:val="005674F3"/>
    <w:rsid w:val="005676D1"/>
    <w:rsid w:val="005677C8"/>
    <w:rsid w:val="005702BE"/>
    <w:rsid w:val="005702CD"/>
    <w:rsid w:val="00570DE3"/>
    <w:rsid w:val="00571C5C"/>
    <w:rsid w:val="00571E72"/>
    <w:rsid w:val="00572C28"/>
    <w:rsid w:val="0057341D"/>
    <w:rsid w:val="0057374B"/>
    <w:rsid w:val="005738A4"/>
    <w:rsid w:val="00573CF0"/>
    <w:rsid w:val="00573E42"/>
    <w:rsid w:val="005742D0"/>
    <w:rsid w:val="005742ED"/>
    <w:rsid w:val="005743FD"/>
    <w:rsid w:val="005746E4"/>
    <w:rsid w:val="0057474E"/>
    <w:rsid w:val="00575281"/>
    <w:rsid w:val="00575516"/>
    <w:rsid w:val="005759E6"/>
    <w:rsid w:val="00575BA2"/>
    <w:rsid w:val="00575DE2"/>
    <w:rsid w:val="005767F7"/>
    <w:rsid w:val="005768CD"/>
    <w:rsid w:val="00576BD8"/>
    <w:rsid w:val="005774E8"/>
    <w:rsid w:val="0057789D"/>
    <w:rsid w:val="00577D12"/>
    <w:rsid w:val="00577F82"/>
    <w:rsid w:val="005802E8"/>
    <w:rsid w:val="005803DF"/>
    <w:rsid w:val="00580501"/>
    <w:rsid w:val="0058061D"/>
    <w:rsid w:val="005808D6"/>
    <w:rsid w:val="00580B48"/>
    <w:rsid w:val="00582180"/>
    <w:rsid w:val="00582A16"/>
    <w:rsid w:val="00582C2C"/>
    <w:rsid w:val="00583677"/>
    <w:rsid w:val="00585A1B"/>
    <w:rsid w:val="005868CC"/>
    <w:rsid w:val="0058690A"/>
    <w:rsid w:val="005876D4"/>
    <w:rsid w:val="0059046F"/>
    <w:rsid w:val="00590630"/>
    <w:rsid w:val="00590DF9"/>
    <w:rsid w:val="00590EA8"/>
    <w:rsid w:val="005916E9"/>
    <w:rsid w:val="00591ABF"/>
    <w:rsid w:val="00592BAD"/>
    <w:rsid w:val="00593084"/>
    <w:rsid w:val="005931CE"/>
    <w:rsid w:val="0059376A"/>
    <w:rsid w:val="00594FEF"/>
    <w:rsid w:val="00595C71"/>
    <w:rsid w:val="0059637D"/>
    <w:rsid w:val="0059637F"/>
    <w:rsid w:val="0059643D"/>
    <w:rsid w:val="005973E8"/>
    <w:rsid w:val="00597BA5"/>
    <w:rsid w:val="00597F18"/>
    <w:rsid w:val="005A1822"/>
    <w:rsid w:val="005A1E03"/>
    <w:rsid w:val="005A2A67"/>
    <w:rsid w:val="005A2ACC"/>
    <w:rsid w:val="005A2B74"/>
    <w:rsid w:val="005A3A74"/>
    <w:rsid w:val="005A3B8D"/>
    <w:rsid w:val="005A3BDA"/>
    <w:rsid w:val="005A5126"/>
    <w:rsid w:val="005A597F"/>
    <w:rsid w:val="005A5AFC"/>
    <w:rsid w:val="005A5EDA"/>
    <w:rsid w:val="005A61DE"/>
    <w:rsid w:val="005A6E83"/>
    <w:rsid w:val="005A6EF5"/>
    <w:rsid w:val="005A743E"/>
    <w:rsid w:val="005A7CD1"/>
    <w:rsid w:val="005B036E"/>
    <w:rsid w:val="005B151C"/>
    <w:rsid w:val="005B1B22"/>
    <w:rsid w:val="005B203B"/>
    <w:rsid w:val="005B2498"/>
    <w:rsid w:val="005B2E56"/>
    <w:rsid w:val="005B2E61"/>
    <w:rsid w:val="005B3554"/>
    <w:rsid w:val="005B392D"/>
    <w:rsid w:val="005B3D78"/>
    <w:rsid w:val="005B3F7E"/>
    <w:rsid w:val="005B4904"/>
    <w:rsid w:val="005B493C"/>
    <w:rsid w:val="005B4DDE"/>
    <w:rsid w:val="005B4DF0"/>
    <w:rsid w:val="005B5CBF"/>
    <w:rsid w:val="005B5EDC"/>
    <w:rsid w:val="005B5F05"/>
    <w:rsid w:val="005B6E2B"/>
    <w:rsid w:val="005B78DF"/>
    <w:rsid w:val="005B7B81"/>
    <w:rsid w:val="005C0017"/>
    <w:rsid w:val="005C0229"/>
    <w:rsid w:val="005C075F"/>
    <w:rsid w:val="005C1375"/>
    <w:rsid w:val="005C1815"/>
    <w:rsid w:val="005C2A82"/>
    <w:rsid w:val="005C2BFC"/>
    <w:rsid w:val="005C2F91"/>
    <w:rsid w:val="005C3784"/>
    <w:rsid w:val="005C38A1"/>
    <w:rsid w:val="005C5207"/>
    <w:rsid w:val="005C53CF"/>
    <w:rsid w:val="005C58A6"/>
    <w:rsid w:val="005C6AF0"/>
    <w:rsid w:val="005C6FB1"/>
    <w:rsid w:val="005C73F1"/>
    <w:rsid w:val="005C7588"/>
    <w:rsid w:val="005C7CA4"/>
    <w:rsid w:val="005C7EFB"/>
    <w:rsid w:val="005D08B7"/>
    <w:rsid w:val="005D1855"/>
    <w:rsid w:val="005D200B"/>
    <w:rsid w:val="005D22D2"/>
    <w:rsid w:val="005D24DF"/>
    <w:rsid w:val="005D3462"/>
    <w:rsid w:val="005D3575"/>
    <w:rsid w:val="005D3DA4"/>
    <w:rsid w:val="005D443C"/>
    <w:rsid w:val="005D4475"/>
    <w:rsid w:val="005D4BED"/>
    <w:rsid w:val="005D5B7E"/>
    <w:rsid w:val="005D6563"/>
    <w:rsid w:val="005D6DAD"/>
    <w:rsid w:val="005D7413"/>
    <w:rsid w:val="005D797D"/>
    <w:rsid w:val="005D7D79"/>
    <w:rsid w:val="005E01BE"/>
    <w:rsid w:val="005E0AAD"/>
    <w:rsid w:val="005E0EF7"/>
    <w:rsid w:val="005E20E0"/>
    <w:rsid w:val="005E21E5"/>
    <w:rsid w:val="005E30BB"/>
    <w:rsid w:val="005E3112"/>
    <w:rsid w:val="005E3663"/>
    <w:rsid w:val="005E37DC"/>
    <w:rsid w:val="005E3AB0"/>
    <w:rsid w:val="005E412D"/>
    <w:rsid w:val="005E43FA"/>
    <w:rsid w:val="005E462E"/>
    <w:rsid w:val="005E5437"/>
    <w:rsid w:val="005E55E9"/>
    <w:rsid w:val="005E5F28"/>
    <w:rsid w:val="005E6A15"/>
    <w:rsid w:val="005E6C18"/>
    <w:rsid w:val="005E6C55"/>
    <w:rsid w:val="005E6ED8"/>
    <w:rsid w:val="005E7B4D"/>
    <w:rsid w:val="005E7E21"/>
    <w:rsid w:val="005E7EE8"/>
    <w:rsid w:val="005F07C8"/>
    <w:rsid w:val="005F0A42"/>
    <w:rsid w:val="005F15E4"/>
    <w:rsid w:val="005F162F"/>
    <w:rsid w:val="005F1A7C"/>
    <w:rsid w:val="005F2094"/>
    <w:rsid w:val="005F37C8"/>
    <w:rsid w:val="005F3B26"/>
    <w:rsid w:val="005F41ED"/>
    <w:rsid w:val="005F52EA"/>
    <w:rsid w:val="005F665A"/>
    <w:rsid w:val="005F66D1"/>
    <w:rsid w:val="005F6D8D"/>
    <w:rsid w:val="005F7350"/>
    <w:rsid w:val="005F78B9"/>
    <w:rsid w:val="005F7C08"/>
    <w:rsid w:val="0060004F"/>
    <w:rsid w:val="006006B1"/>
    <w:rsid w:val="006019A8"/>
    <w:rsid w:val="00602132"/>
    <w:rsid w:val="00602781"/>
    <w:rsid w:val="0060317B"/>
    <w:rsid w:val="00603468"/>
    <w:rsid w:val="0060359F"/>
    <w:rsid w:val="00603CBC"/>
    <w:rsid w:val="00603D07"/>
    <w:rsid w:val="00603E25"/>
    <w:rsid w:val="00604565"/>
    <w:rsid w:val="006054FE"/>
    <w:rsid w:val="00605D2F"/>
    <w:rsid w:val="00605FC7"/>
    <w:rsid w:val="00606310"/>
    <w:rsid w:val="00607F12"/>
    <w:rsid w:val="00610742"/>
    <w:rsid w:val="0061089F"/>
    <w:rsid w:val="006108FE"/>
    <w:rsid w:val="00610A5F"/>
    <w:rsid w:val="00610BE4"/>
    <w:rsid w:val="0061195F"/>
    <w:rsid w:val="0061256F"/>
    <w:rsid w:val="00612D97"/>
    <w:rsid w:val="00612F28"/>
    <w:rsid w:val="00613DA7"/>
    <w:rsid w:val="0061494C"/>
    <w:rsid w:val="00615636"/>
    <w:rsid w:val="0061579C"/>
    <w:rsid w:val="00616037"/>
    <w:rsid w:val="0061720B"/>
    <w:rsid w:val="00617C8F"/>
    <w:rsid w:val="006213A2"/>
    <w:rsid w:val="006217BE"/>
    <w:rsid w:val="00622196"/>
    <w:rsid w:val="00622388"/>
    <w:rsid w:val="0062241B"/>
    <w:rsid w:val="00623DF6"/>
    <w:rsid w:val="00624ACC"/>
    <w:rsid w:val="00624B8D"/>
    <w:rsid w:val="00624F6C"/>
    <w:rsid w:val="00626109"/>
    <w:rsid w:val="00627006"/>
    <w:rsid w:val="00627547"/>
    <w:rsid w:val="00627EBD"/>
    <w:rsid w:val="00630AFA"/>
    <w:rsid w:val="00631172"/>
    <w:rsid w:val="0063145A"/>
    <w:rsid w:val="006319AC"/>
    <w:rsid w:val="00632A97"/>
    <w:rsid w:val="00632FCF"/>
    <w:rsid w:val="00633277"/>
    <w:rsid w:val="006336AA"/>
    <w:rsid w:val="00633C0F"/>
    <w:rsid w:val="006346EE"/>
    <w:rsid w:val="00634719"/>
    <w:rsid w:val="00634870"/>
    <w:rsid w:val="00634F3A"/>
    <w:rsid w:val="00635BDB"/>
    <w:rsid w:val="00636EF8"/>
    <w:rsid w:val="0063711F"/>
    <w:rsid w:val="0063719E"/>
    <w:rsid w:val="0063754D"/>
    <w:rsid w:val="006400C0"/>
    <w:rsid w:val="00640DA9"/>
    <w:rsid w:val="0064134B"/>
    <w:rsid w:val="00641492"/>
    <w:rsid w:val="0064160F"/>
    <w:rsid w:val="00641B73"/>
    <w:rsid w:val="00642694"/>
    <w:rsid w:val="00642B1C"/>
    <w:rsid w:val="00642DB4"/>
    <w:rsid w:val="0064464F"/>
    <w:rsid w:val="00644E64"/>
    <w:rsid w:val="00644FE9"/>
    <w:rsid w:val="00645155"/>
    <w:rsid w:val="00646C04"/>
    <w:rsid w:val="006471EF"/>
    <w:rsid w:val="00647A20"/>
    <w:rsid w:val="00647C65"/>
    <w:rsid w:val="006503AF"/>
    <w:rsid w:val="00650C74"/>
    <w:rsid w:val="00650C9E"/>
    <w:rsid w:val="00651C23"/>
    <w:rsid w:val="006524A4"/>
    <w:rsid w:val="00653077"/>
    <w:rsid w:val="00653929"/>
    <w:rsid w:val="00653E1A"/>
    <w:rsid w:val="00653F70"/>
    <w:rsid w:val="00654364"/>
    <w:rsid w:val="00654823"/>
    <w:rsid w:val="00654BB4"/>
    <w:rsid w:val="00654E23"/>
    <w:rsid w:val="006563ED"/>
    <w:rsid w:val="00656A0A"/>
    <w:rsid w:val="00657012"/>
    <w:rsid w:val="00657461"/>
    <w:rsid w:val="00657C4B"/>
    <w:rsid w:val="00657FF9"/>
    <w:rsid w:val="006603F3"/>
    <w:rsid w:val="00661316"/>
    <w:rsid w:val="00661CE8"/>
    <w:rsid w:val="00662BC1"/>
    <w:rsid w:val="006631F5"/>
    <w:rsid w:val="006639EE"/>
    <w:rsid w:val="00663B9D"/>
    <w:rsid w:val="00663F04"/>
    <w:rsid w:val="0066403B"/>
    <w:rsid w:val="00665ED5"/>
    <w:rsid w:val="00666BCA"/>
    <w:rsid w:val="00666BEE"/>
    <w:rsid w:val="00670088"/>
    <w:rsid w:val="00670ADC"/>
    <w:rsid w:val="00670F24"/>
    <w:rsid w:val="006713AF"/>
    <w:rsid w:val="006714D9"/>
    <w:rsid w:val="00672897"/>
    <w:rsid w:val="00673291"/>
    <w:rsid w:val="006736FD"/>
    <w:rsid w:val="00674A19"/>
    <w:rsid w:val="006753F6"/>
    <w:rsid w:val="00675784"/>
    <w:rsid w:val="006757DF"/>
    <w:rsid w:val="006759F3"/>
    <w:rsid w:val="00676060"/>
    <w:rsid w:val="00676265"/>
    <w:rsid w:val="0067648F"/>
    <w:rsid w:val="00677275"/>
    <w:rsid w:val="0067789A"/>
    <w:rsid w:val="0068015C"/>
    <w:rsid w:val="0068115D"/>
    <w:rsid w:val="00681365"/>
    <w:rsid w:val="006821AD"/>
    <w:rsid w:val="0068347F"/>
    <w:rsid w:val="006837DD"/>
    <w:rsid w:val="00683F86"/>
    <w:rsid w:val="006855CC"/>
    <w:rsid w:val="006858AE"/>
    <w:rsid w:val="00685E57"/>
    <w:rsid w:val="006870EB"/>
    <w:rsid w:val="0068773C"/>
    <w:rsid w:val="006906FB"/>
    <w:rsid w:val="006907AA"/>
    <w:rsid w:val="00691154"/>
    <w:rsid w:val="0069122A"/>
    <w:rsid w:val="006923F2"/>
    <w:rsid w:val="00692773"/>
    <w:rsid w:val="0069323F"/>
    <w:rsid w:val="00693D95"/>
    <w:rsid w:val="0069405F"/>
    <w:rsid w:val="006941FD"/>
    <w:rsid w:val="006942E3"/>
    <w:rsid w:val="00695393"/>
    <w:rsid w:val="00696BB4"/>
    <w:rsid w:val="00696E80"/>
    <w:rsid w:val="006971CF"/>
    <w:rsid w:val="00697586"/>
    <w:rsid w:val="0069788B"/>
    <w:rsid w:val="00697C5F"/>
    <w:rsid w:val="00697C84"/>
    <w:rsid w:val="006A0349"/>
    <w:rsid w:val="006A0622"/>
    <w:rsid w:val="006A07DC"/>
    <w:rsid w:val="006A0871"/>
    <w:rsid w:val="006A14E0"/>
    <w:rsid w:val="006A351C"/>
    <w:rsid w:val="006A3AA3"/>
    <w:rsid w:val="006A3F19"/>
    <w:rsid w:val="006A3F66"/>
    <w:rsid w:val="006A4339"/>
    <w:rsid w:val="006A4AA0"/>
    <w:rsid w:val="006A4EAE"/>
    <w:rsid w:val="006A668A"/>
    <w:rsid w:val="006A6DD6"/>
    <w:rsid w:val="006A708B"/>
    <w:rsid w:val="006A7685"/>
    <w:rsid w:val="006B063C"/>
    <w:rsid w:val="006B0B1F"/>
    <w:rsid w:val="006B0F01"/>
    <w:rsid w:val="006B1366"/>
    <w:rsid w:val="006B182F"/>
    <w:rsid w:val="006B1A71"/>
    <w:rsid w:val="006B3240"/>
    <w:rsid w:val="006B389A"/>
    <w:rsid w:val="006B4344"/>
    <w:rsid w:val="006B48C9"/>
    <w:rsid w:val="006B5138"/>
    <w:rsid w:val="006B5222"/>
    <w:rsid w:val="006B58E4"/>
    <w:rsid w:val="006B607E"/>
    <w:rsid w:val="006B70BB"/>
    <w:rsid w:val="006B71B8"/>
    <w:rsid w:val="006B738A"/>
    <w:rsid w:val="006B7FF7"/>
    <w:rsid w:val="006C0011"/>
    <w:rsid w:val="006C0312"/>
    <w:rsid w:val="006C0645"/>
    <w:rsid w:val="006C0C58"/>
    <w:rsid w:val="006C0FBA"/>
    <w:rsid w:val="006C0FD9"/>
    <w:rsid w:val="006C10E1"/>
    <w:rsid w:val="006C1228"/>
    <w:rsid w:val="006C18D1"/>
    <w:rsid w:val="006C1DC0"/>
    <w:rsid w:val="006C3C0D"/>
    <w:rsid w:val="006C4858"/>
    <w:rsid w:val="006C4BAC"/>
    <w:rsid w:val="006C5371"/>
    <w:rsid w:val="006C5671"/>
    <w:rsid w:val="006C622F"/>
    <w:rsid w:val="006C660C"/>
    <w:rsid w:val="006C6811"/>
    <w:rsid w:val="006C6D3F"/>
    <w:rsid w:val="006C6F3B"/>
    <w:rsid w:val="006C732E"/>
    <w:rsid w:val="006C7DFE"/>
    <w:rsid w:val="006D0628"/>
    <w:rsid w:val="006D0ECB"/>
    <w:rsid w:val="006D118E"/>
    <w:rsid w:val="006D179E"/>
    <w:rsid w:val="006D1FA3"/>
    <w:rsid w:val="006D2154"/>
    <w:rsid w:val="006D3691"/>
    <w:rsid w:val="006D4E1D"/>
    <w:rsid w:val="006D551E"/>
    <w:rsid w:val="006D5DAB"/>
    <w:rsid w:val="006D5E3D"/>
    <w:rsid w:val="006D5FBD"/>
    <w:rsid w:val="006D6A6F"/>
    <w:rsid w:val="006D6A83"/>
    <w:rsid w:val="006E0025"/>
    <w:rsid w:val="006E12DE"/>
    <w:rsid w:val="006E174F"/>
    <w:rsid w:val="006E1833"/>
    <w:rsid w:val="006E1857"/>
    <w:rsid w:val="006E18D6"/>
    <w:rsid w:val="006E299F"/>
    <w:rsid w:val="006E2C0F"/>
    <w:rsid w:val="006E3160"/>
    <w:rsid w:val="006E3481"/>
    <w:rsid w:val="006E35A7"/>
    <w:rsid w:val="006E3E4F"/>
    <w:rsid w:val="006E409B"/>
    <w:rsid w:val="006E440C"/>
    <w:rsid w:val="006E477A"/>
    <w:rsid w:val="006E5C5E"/>
    <w:rsid w:val="006E618E"/>
    <w:rsid w:val="006E6D4E"/>
    <w:rsid w:val="006E6D79"/>
    <w:rsid w:val="006F00D8"/>
    <w:rsid w:val="006F14E1"/>
    <w:rsid w:val="006F1A26"/>
    <w:rsid w:val="006F2C06"/>
    <w:rsid w:val="006F39C2"/>
    <w:rsid w:val="006F3B63"/>
    <w:rsid w:val="006F473E"/>
    <w:rsid w:val="006F4E94"/>
    <w:rsid w:val="006F5881"/>
    <w:rsid w:val="006F62A6"/>
    <w:rsid w:val="006F6CC6"/>
    <w:rsid w:val="006F6E49"/>
    <w:rsid w:val="006F75EB"/>
    <w:rsid w:val="006F78BB"/>
    <w:rsid w:val="006F7A35"/>
    <w:rsid w:val="00700C6F"/>
    <w:rsid w:val="00701A68"/>
    <w:rsid w:val="00701A7A"/>
    <w:rsid w:val="00702898"/>
    <w:rsid w:val="00702C34"/>
    <w:rsid w:val="007030BE"/>
    <w:rsid w:val="00703E80"/>
    <w:rsid w:val="00705583"/>
    <w:rsid w:val="00705E1D"/>
    <w:rsid w:val="00706117"/>
    <w:rsid w:val="00706AC2"/>
    <w:rsid w:val="00706BF2"/>
    <w:rsid w:val="0070762C"/>
    <w:rsid w:val="00707B25"/>
    <w:rsid w:val="00710256"/>
    <w:rsid w:val="00710915"/>
    <w:rsid w:val="00711404"/>
    <w:rsid w:val="007116B4"/>
    <w:rsid w:val="00712A25"/>
    <w:rsid w:val="007130D4"/>
    <w:rsid w:val="00713795"/>
    <w:rsid w:val="007143CC"/>
    <w:rsid w:val="007147A2"/>
    <w:rsid w:val="00714F96"/>
    <w:rsid w:val="00715C65"/>
    <w:rsid w:val="00715D54"/>
    <w:rsid w:val="00715DAF"/>
    <w:rsid w:val="00716151"/>
    <w:rsid w:val="007161D0"/>
    <w:rsid w:val="007163BE"/>
    <w:rsid w:val="007164D1"/>
    <w:rsid w:val="00716E66"/>
    <w:rsid w:val="00717432"/>
    <w:rsid w:val="0071754A"/>
    <w:rsid w:val="00717B95"/>
    <w:rsid w:val="00717C89"/>
    <w:rsid w:val="00717D49"/>
    <w:rsid w:val="00721719"/>
    <w:rsid w:val="007217CF"/>
    <w:rsid w:val="00721DD2"/>
    <w:rsid w:val="007221AC"/>
    <w:rsid w:val="007223AB"/>
    <w:rsid w:val="0072263E"/>
    <w:rsid w:val="007227BA"/>
    <w:rsid w:val="00723072"/>
    <w:rsid w:val="00724062"/>
    <w:rsid w:val="007246B8"/>
    <w:rsid w:val="00724F8B"/>
    <w:rsid w:val="00725243"/>
    <w:rsid w:val="007258FD"/>
    <w:rsid w:val="00725A14"/>
    <w:rsid w:val="00725DF9"/>
    <w:rsid w:val="00725E74"/>
    <w:rsid w:val="0072617B"/>
    <w:rsid w:val="007266F8"/>
    <w:rsid w:val="00726890"/>
    <w:rsid w:val="007275BF"/>
    <w:rsid w:val="0072788A"/>
    <w:rsid w:val="00727893"/>
    <w:rsid w:val="00730E29"/>
    <w:rsid w:val="00730E2F"/>
    <w:rsid w:val="00730E38"/>
    <w:rsid w:val="007312C3"/>
    <w:rsid w:val="00731360"/>
    <w:rsid w:val="007313D2"/>
    <w:rsid w:val="007314AB"/>
    <w:rsid w:val="007314D2"/>
    <w:rsid w:val="0073219B"/>
    <w:rsid w:val="0073241F"/>
    <w:rsid w:val="007332B4"/>
    <w:rsid w:val="007337D7"/>
    <w:rsid w:val="00733802"/>
    <w:rsid w:val="00733B4D"/>
    <w:rsid w:val="00733DF9"/>
    <w:rsid w:val="0073455D"/>
    <w:rsid w:val="00734E03"/>
    <w:rsid w:val="00735656"/>
    <w:rsid w:val="00735EEF"/>
    <w:rsid w:val="00736AE5"/>
    <w:rsid w:val="00736B99"/>
    <w:rsid w:val="007372B3"/>
    <w:rsid w:val="00737568"/>
    <w:rsid w:val="00737994"/>
    <w:rsid w:val="007400C3"/>
    <w:rsid w:val="0074065F"/>
    <w:rsid w:val="00740AA1"/>
    <w:rsid w:val="007424B3"/>
    <w:rsid w:val="00742988"/>
    <w:rsid w:val="007429F0"/>
    <w:rsid w:val="0074442B"/>
    <w:rsid w:val="00744A57"/>
    <w:rsid w:val="00744AD8"/>
    <w:rsid w:val="00744F05"/>
    <w:rsid w:val="00744FE4"/>
    <w:rsid w:val="007455A0"/>
    <w:rsid w:val="0074572F"/>
    <w:rsid w:val="00745FC4"/>
    <w:rsid w:val="00746546"/>
    <w:rsid w:val="007466EC"/>
    <w:rsid w:val="007472CA"/>
    <w:rsid w:val="00747651"/>
    <w:rsid w:val="00747BA4"/>
    <w:rsid w:val="00750551"/>
    <w:rsid w:val="00750587"/>
    <w:rsid w:val="007515B8"/>
    <w:rsid w:val="007517CD"/>
    <w:rsid w:val="007527F9"/>
    <w:rsid w:val="0075316D"/>
    <w:rsid w:val="0075317F"/>
    <w:rsid w:val="0075481A"/>
    <w:rsid w:val="0075493B"/>
    <w:rsid w:val="00754FA1"/>
    <w:rsid w:val="007550C5"/>
    <w:rsid w:val="0075568B"/>
    <w:rsid w:val="00755EA0"/>
    <w:rsid w:val="007603FE"/>
    <w:rsid w:val="0076063C"/>
    <w:rsid w:val="00760D31"/>
    <w:rsid w:val="00761242"/>
    <w:rsid w:val="00761510"/>
    <w:rsid w:val="00761B37"/>
    <w:rsid w:val="007620DA"/>
    <w:rsid w:val="00762747"/>
    <w:rsid w:val="007627EC"/>
    <w:rsid w:val="00762879"/>
    <w:rsid w:val="00762ACE"/>
    <w:rsid w:val="00762D00"/>
    <w:rsid w:val="00762F58"/>
    <w:rsid w:val="00763AEC"/>
    <w:rsid w:val="007646A9"/>
    <w:rsid w:val="00764EC3"/>
    <w:rsid w:val="007653A8"/>
    <w:rsid w:val="00765A0C"/>
    <w:rsid w:val="00765ADC"/>
    <w:rsid w:val="00766888"/>
    <w:rsid w:val="007669EA"/>
    <w:rsid w:val="00770588"/>
    <w:rsid w:val="007708D9"/>
    <w:rsid w:val="00770D99"/>
    <w:rsid w:val="00771296"/>
    <w:rsid w:val="00771533"/>
    <w:rsid w:val="00771676"/>
    <w:rsid w:val="00771C97"/>
    <w:rsid w:val="00772385"/>
    <w:rsid w:val="00773256"/>
    <w:rsid w:val="007738EA"/>
    <w:rsid w:val="00773AAD"/>
    <w:rsid w:val="00773DA5"/>
    <w:rsid w:val="00773F5B"/>
    <w:rsid w:val="00773FA9"/>
    <w:rsid w:val="00774459"/>
    <w:rsid w:val="00774717"/>
    <w:rsid w:val="00774975"/>
    <w:rsid w:val="00775E39"/>
    <w:rsid w:val="00775EDD"/>
    <w:rsid w:val="007764AF"/>
    <w:rsid w:val="0077653B"/>
    <w:rsid w:val="007767C9"/>
    <w:rsid w:val="00776B30"/>
    <w:rsid w:val="00776D8A"/>
    <w:rsid w:val="0077772A"/>
    <w:rsid w:val="00777916"/>
    <w:rsid w:val="00777BD9"/>
    <w:rsid w:val="00777F9D"/>
    <w:rsid w:val="007802B0"/>
    <w:rsid w:val="00780E70"/>
    <w:rsid w:val="00780ED9"/>
    <w:rsid w:val="0078106E"/>
    <w:rsid w:val="007813F5"/>
    <w:rsid w:val="00782635"/>
    <w:rsid w:val="0078285E"/>
    <w:rsid w:val="007828DD"/>
    <w:rsid w:val="00782FDB"/>
    <w:rsid w:val="007840AE"/>
    <w:rsid w:val="00785229"/>
    <w:rsid w:val="00785856"/>
    <w:rsid w:val="00786B94"/>
    <w:rsid w:val="007870A1"/>
    <w:rsid w:val="007877B2"/>
    <w:rsid w:val="00790890"/>
    <w:rsid w:val="007908D4"/>
    <w:rsid w:val="00790A4B"/>
    <w:rsid w:val="00790E5B"/>
    <w:rsid w:val="007910A3"/>
    <w:rsid w:val="00791475"/>
    <w:rsid w:val="007914B4"/>
    <w:rsid w:val="00791808"/>
    <w:rsid w:val="00791B16"/>
    <w:rsid w:val="00791D54"/>
    <w:rsid w:val="00792CA6"/>
    <w:rsid w:val="00792EA8"/>
    <w:rsid w:val="00792ED5"/>
    <w:rsid w:val="00793DCB"/>
    <w:rsid w:val="00794A9E"/>
    <w:rsid w:val="00794CF3"/>
    <w:rsid w:val="00795195"/>
    <w:rsid w:val="00795DCC"/>
    <w:rsid w:val="00795E20"/>
    <w:rsid w:val="0079619A"/>
    <w:rsid w:val="00796D9E"/>
    <w:rsid w:val="0079731E"/>
    <w:rsid w:val="00797AED"/>
    <w:rsid w:val="007A0879"/>
    <w:rsid w:val="007A19F4"/>
    <w:rsid w:val="007A238D"/>
    <w:rsid w:val="007A24C9"/>
    <w:rsid w:val="007A2654"/>
    <w:rsid w:val="007A27B7"/>
    <w:rsid w:val="007A395C"/>
    <w:rsid w:val="007A3C3A"/>
    <w:rsid w:val="007A4944"/>
    <w:rsid w:val="007A4D19"/>
    <w:rsid w:val="007A4D8A"/>
    <w:rsid w:val="007A5AF3"/>
    <w:rsid w:val="007A6CA7"/>
    <w:rsid w:val="007A6F95"/>
    <w:rsid w:val="007A75AB"/>
    <w:rsid w:val="007A77E6"/>
    <w:rsid w:val="007A7865"/>
    <w:rsid w:val="007A7DCD"/>
    <w:rsid w:val="007B06C1"/>
    <w:rsid w:val="007B0A75"/>
    <w:rsid w:val="007B16D1"/>
    <w:rsid w:val="007B2A74"/>
    <w:rsid w:val="007B415B"/>
    <w:rsid w:val="007B548C"/>
    <w:rsid w:val="007B5581"/>
    <w:rsid w:val="007B5F1A"/>
    <w:rsid w:val="007B617B"/>
    <w:rsid w:val="007B6A51"/>
    <w:rsid w:val="007B6C9C"/>
    <w:rsid w:val="007B6FB6"/>
    <w:rsid w:val="007B7061"/>
    <w:rsid w:val="007B7134"/>
    <w:rsid w:val="007B7B9F"/>
    <w:rsid w:val="007C04CB"/>
    <w:rsid w:val="007C07EF"/>
    <w:rsid w:val="007C08C8"/>
    <w:rsid w:val="007C0D4B"/>
    <w:rsid w:val="007C0DEC"/>
    <w:rsid w:val="007C0EBE"/>
    <w:rsid w:val="007C1033"/>
    <w:rsid w:val="007C1DEC"/>
    <w:rsid w:val="007C22FC"/>
    <w:rsid w:val="007C329D"/>
    <w:rsid w:val="007C3673"/>
    <w:rsid w:val="007C37F7"/>
    <w:rsid w:val="007C3D1C"/>
    <w:rsid w:val="007C3E29"/>
    <w:rsid w:val="007C40B5"/>
    <w:rsid w:val="007C410C"/>
    <w:rsid w:val="007C4A0E"/>
    <w:rsid w:val="007C4BB7"/>
    <w:rsid w:val="007C57C5"/>
    <w:rsid w:val="007C5B69"/>
    <w:rsid w:val="007C6AF5"/>
    <w:rsid w:val="007D00CE"/>
    <w:rsid w:val="007D0F7C"/>
    <w:rsid w:val="007D14CB"/>
    <w:rsid w:val="007D15AA"/>
    <w:rsid w:val="007D1DDE"/>
    <w:rsid w:val="007D49FF"/>
    <w:rsid w:val="007D4BB6"/>
    <w:rsid w:val="007D5560"/>
    <w:rsid w:val="007D55E3"/>
    <w:rsid w:val="007D56BB"/>
    <w:rsid w:val="007D5A37"/>
    <w:rsid w:val="007D5EA1"/>
    <w:rsid w:val="007D6856"/>
    <w:rsid w:val="007D7F1A"/>
    <w:rsid w:val="007E0ABB"/>
    <w:rsid w:val="007E153B"/>
    <w:rsid w:val="007E2579"/>
    <w:rsid w:val="007E2F2A"/>
    <w:rsid w:val="007E34CA"/>
    <w:rsid w:val="007E3544"/>
    <w:rsid w:val="007E375A"/>
    <w:rsid w:val="007E3E3E"/>
    <w:rsid w:val="007E3EF0"/>
    <w:rsid w:val="007E47EB"/>
    <w:rsid w:val="007E5B65"/>
    <w:rsid w:val="007E5D96"/>
    <w:rsid w:val="007E6426"/>
    <w:rsid w:val="007E6D41"/>
    <w:rsid w:val="007E7404"/>
    <w:rsid w:val="007E7C2F"/>
    <w:rsid w:val="007E7CD8"/>
    <w:rsid w:val="007E7ECE"/>
    <w:rsid w:val="007E7F34"/>
    <w:rsid w:val="007F275C"/>
    <w:rsid w:val="007F2ACB"/>
    <w:rsid w:val="007F2F11"/>
    <w:rsid w:val="007F330A"/>
    <w:rsid w:val="007F384C"/>
    <w:rsid w:val="007F3A60"/>
    <w:rsid w:val="007F3C2D"/>
    <w:rsid w:val="007F41E2"/>
    <w:rsid w:val="007F45F6"/>
    <w:rsid w:val="007F46D6"/>
    <w:rsid w:val="007F49D7"/>
    <w:rsid w:val="007F4ADA"/>
    <w:rsid w:val="007F561E"/>
    <w:rsid w:val="007F5FDD"/>
    <w:rsid w:val="007F6110"/>
    <w:rsid w:val="007F6C49"/>
    <w:rsid w:val="007F773F"/>
    <w:rsid w:val="007F7974"/>
    <w:rsid w:val="007F7E4B"/>
    <w:rsid w:val="008006EB"/>
    <w:rsid w:val="00800829"/>
    <w:rsid w:val="00800B92"/>
    <w:rsid w:val="0080147F"/>
    <w:rsid w:val="00802555"/>
    <w:rsid w:val="00802932"/>
    <w:rsid w:val="00802A30"/>
    <w:rsid w:val="00802EE9"/>
    <w:rsid w:val="00803703"/>
    <w:rsid w:val="0080399D"/>
    <w:rsid w:val="008043ED"/>
    <w:rsid w:val="008045D2"/>
    <w:rsid w:val="00804DB2"/>
    <w:rsid w:val="008055F3"/>
    <w:rsid w:val="00805CA6"/>
    <w:rsid w:val="008063E0"/>
    <w:rsid w:val="0080661C"/>
    <w:rsid w:val="00806A5B"/>
    <w:rsid w:val="0080709B"/>
    <w:rsid w:val="0080753D"/>
    <w:rsid w:val="008079C1"/>
    <w:rsid w:val="00807DFD"/>
    <w:rsid w:val="008106CE"/>
    <w:rsid w:val="00810FB1"/>
    <w:rsid w:val="008114AA"/>
    <w:rsid w:val="008118E4"/>
    <w:rsid w:val="00811B82"/>
    <w:rsid w:val="008126A5"/>
    <w:rsid w:val="00812A02"/>
    <w:rsid w:val="00812B38"/>
    <w:rsid w:val="00812F9E"/>
    <w:rsid w:val="00813A37"/>
    <w:rsid w:val="0081413A"/>
    <w:rsid w:val="00814154"/>
    <w:rsid w:val="00814506"/>
    <w:rsid w:val="00814525"/>
    <w:rsid w:val="00814E63"/>
    <w:rsid w:val="00815006"/>
    <w:rsid w:val="00815717"/>
    <w:rsid w:val="00815CCE"/>
    <w:rsid w:val="00816192"/>
    <w:rsid w:val="008174D3"/>
    <w:rsid w:val="00820E0E"/>
    <w:rsid w:val="00820FF8"/>
    <w:rsid w:val="008219AB"/>
    <w:rsid w:val="00822C6B"/>
    <w:rsid w:val="00822D36"/>
    <w:rsid w:val="0082320C"/>
    <w:rsid w:val="008234B3"/>
    <w:rsid w:val="00823853"/>
    <w:rsid w:val="00823C2C"/>
    <w:rsid w:val="0082425F"/>
    <w:rsid w:val="00824796"/>
    <w:rsid w:val="00824816"/>
    <w:rsid w:val="00825EA4"/>
    <w:rsid w:val="00826C4B"/>
    <w:rsid w:val="00827876"/>
    <w:rsid w:val="00827F05"/>
    <w:rsid w:val="00830963"/>
    <w:rsid w:val="00830AAF"/>
    <w:rsid w:val="00831737"/>
    <w:rsid w:val="0083179C"/>
    <w:rsid w:val="0083187F"/>
    <w:rsid w:val="00831BDC"/>
    <w:rsid w:val="008320F1"/>
    <w:rsid w:val="00832429"/>
    <w:rsid w:val="00833653"/>
    <w:rsid w:val="00834670"/>
    <w:rsid w:val="00835CE9"/>
    <w:rsid w:val="00835F14"/>
    <w:rsid w:val="008364E6"/>
    <w:rsid w:val="00837580"/>
    <w:rsid w:val="008401B6"/>
    <w:rsid w:val="008402B3"/>
    <w:rsid w:val="00840500"/>
    <w:rsid w:val="00840D02"/>
    <w:rsid w:val="00841B31"/>
    <w:rsid w:val="008428D1"/>
    <w:rsid w:val="008432B2"/>
    <w:rsid w:val="00843DBA"/>
    <w:rsid w:val="00844257"/>
    <w:rsid w:val="008442E8"/>
    <w:rsid w:val="008445D8"/>
    <w:rsid w:val="00844E8A"/>
    <w:rsid w:val="00845F09"/>
    <w:rsid w:val="00845FBE"/>
    <w:rsid w:val="00846B7A"/>
    <w:rsid w:val="00846D7C"/>
    <w:rsid w:val="0084765B"/>
    <w:rsid w:val="00850020"/>
    <w:rsid w:val="00850109"/>
    <w:rsid w:val="00850208"/>
    <w:rsid w:val="0085056D"/>
    <w:rsid w:val="0085095F"/>
    <w:rsid w:val="00850A04"/>
    <w:rsid w:val="00850C69"/>
    <w:rsid w:val="00850D93"/>
    <w:rsid w:val="00850F3B"/>
    <w:rsid w:val="00851146"/>
    <w:rsid w:val="008512D6"/>
    <w:rsid w:val="00851AFB"/>
    <w:rsid w:val="00851E86"/>
    <w:rsid w:val="00851E9E"/>
    <w:rsid w:val="0085200F"/>
    <w:rsid w:val="008526EF"/>
    <w:rsid w:val="00852CD5"/>
    <w:rsid w:val="00853085"/>
    <w:rsid w:val="00853A4E"/>
    <w:rsid w:val="00854165"/>
    <w:rsid w:val="00854E0C"/>
    <w:rsid w:val="008553AE"/>
    <w:rsid w:val="00855D79"/>
    <w:rsid w:val="00856067"/>
    <w:rsid w:val="0085618E"/>
    <w:rsid w:val="008561AB"/>
    <w:rsid w:val="00856461"/>
    <w:rsid w:val="00857D4E"/>
    <w:rsid w:val="00857D97"/>
    <w:rsid w:val="008600C4"/>
    <w:rsid w:val="008609D2"/>
    <w:rsid w:val="00861826"/>
    <w:rsid w:val="00862F49"/>
    <w:rsid w:val="008637F6"/>
    <w:rsid w:val="00863E5E"/>
    <w:rsid w:val="0086404B"/>
    <w:rsid w:val="00864718"/>
    <w:rsid w:val="0086473E"/>
    <w:rsid w:val="00865038"/>
    <w:rsid w:val="008650CA"/>
    <w:rsid w:val="00865134"/>
    <w:rsid w:val="00865DBB"/>
    <w:rsid w:val="00866620"/>
    <w:rsid w:val="00867038"/>
    <w:rsid w:val="00867BAE"/>
    <w:rsid w:val="00867F38"/>
    <w:rsid w:val="00870389"/>
    <w:rsid w:val="00870466"/>
    <w:rsid w:val="00870F10"/>
    <w:rsid w:val="00871086"/>
    <w:rsid w:val="008711AC"/>
    <w:rsid w:val="0087149C"/>
    <w:rsid w:val="00871905"/>
    <w:rsid w:val="00871B87"/>
    <w:rsid w:val="00871BFB"/>
    <w:rsid w:val="008736C3"/>
    <w:rsid w:val="008745E6"/>
    <w:rsid w:val="00874DBC"/>
    <w:rsid w:val="008750CA"/>
    <w:rsid w:val="00875A24"/>
    <w:rsid w:val="00875F1B"/>
    <w:rsid w:val="008763F7"/>
    <w:rsid w:val="00876405"/>
    <w:rsid w:val="00877B34"/>
    <w:rsid w:val="00877B8D"/>
    <w:rsid w:val="008805EF"/>
    <w:rsid w:val="00880D0E"/>
    <w:rsid w:val="008824F0"/>
    <w:rsid w:val="00882914"/>
    <w:rsid w:val="008833DD"/>
    <w:rsid w:val="0088341D"/>
    <w:rsid w:val="00884BDA"/>
    <w:rsid w:val="00884F69"/>
    <w:rsid w:val="00885073"/>
    <w:rsid w:val="00886128"/>
    <w:rsid w:val="008865DC"/>
    <w:rsid w:val="00887816"/>
    <w:rsid w:val="00887987"/>
    <w:rsid w:val="00887DA4"/>
    <w:rsid w:val="00887F13"/>
    <w:rsid w:val="00890317"/>
    <w:rsid w:val="008904F7"/>
    <w:rsid w:val="00891247"/>
    <w:rsid w:val="0089126D"/>
    <w:rsid w:val="00891411"/>
    <w:rsid w:val="00891DCC"/>
    <w:rsid w:val="0089237E"/>
    <w:rsid w:val="00892DBF"/>
    <w:rsid w:val="0089435D"/>
    <w:rsid w:val="00894BEB"/>
    <w:rsid w:val="00895A5B"/>
    <w:rsid w:val="00897775"/>
    <w:rsid w:val="008A1DA4"/>
    <w:rsid w:val="008A242D"/>
    <w:rsid w:val="008A2C80"/>
    <w:rsid w:val="008A3842"/>
    <w:rsid w:val="008A4521"/>
    <w:rsid w:val="008A4B34"/>
    <w:rsid w:val="008A5625"/>
    <w:rsid w:val="008A6792"/>
    <w:rsid w:val="008A684C"/>
    <w:rsid w:val="008A6A31"/>
    <w:rsid w:val="008A7CE4"/>
    <w:rsid w:val="008B0CB4"/>
    <w:rsid w:val="008B1C5E"/>
    <w:rsid w:val="008B1F18"/>
    <w:rsid w:val="008B2281"/>
    <w:rsid w:val="008B2C97"/>
    <w:rsid w:val="008B3884"/>
    <w:rsid w:val="008B3FA5"/>
    <w:rsid w:val="008B420D"/>
    <w:rsid w:val="008B4888"/>
    <w:rsid w:val="008B59B4"/>
    <w:rsid w:val="008B6077"/>
    <w:rsid w:val="008B60C8"/>
    <w:rsid w:val="008B7360"/>
    <w:rsid w:val="008C0244"/>
    <w:rsid w:val="008C02CC"/>
    <w:rsid w:val="008C1038"/>
    <w:rsid w:val="008C20B2"/>
    <w:rsid w:val="008C267B"/>
    <w:rsid w:val="008C2B32"/>
    <w:rsid w:val="008C5028"/>
    <w:rsid w:val="008C7158"/>
    <w:rsid w:val="008C763C"/>
    <w:rsid w:val="008C7735"/>
    <w:rsid w:val="008C7BED"/>
    <w:rsid w:val="008D0C75"/>
    <w:rsid w:val="008D0F52"/>
    <w:rsid w:val="008D10A5"/>
    <w:rsid w:val="008D14E8"/>
    <w:rsid w:val="008D150B"/>
    <w:rsid w:val="008D1521"/>
    <w:rsid w:val="008D1A4F"/>
    <w:rsid w:val="008D31D0"/>
    <w:rsid w:val="008D3574"/>
    <w:rsid w:val="008D37D5"/>
    <w:rsid w:val="008D38A5"/>
    <w:rsid w:val="008D3A38"/>
    <w:rsid w:val="008D3B71"/>
    <w:rsid w:val="008D4181"/>
    <w:rsid w:val="008D55AB"/>
    <w:rsid w:val="008D61FD"/>
    <w:rsid w:val="008D644D"/>
    <w:rsid w:val="008D67AC"/>
    <w:rsid w:val="008D7373"/>
    <w:rsid w:val="008D7994"/>
    <w:rsid w:val="008E0017"/>
    <w:rsid w:val="008E139F"/>
    <w:rsid w:val="008E1511"/>
    <w:rsid w:val="008E1AC7"/>
    <w:rsid w:val="008E1CAB"/>
    <w:rsid w:val="008E2D55"/>
    <w:rsid w:val="008E30B8"/>
    <w:rsid w:val="008E3290"/>
    <w:rsid w:val="008E3411"/>
    <w:rsid w:val="008E35B5"/>
    <w:rsid w:val="008E38B4"/>
    <w:rsid w:val="008E39EB"/>
    <w:rsid w:val="008E45A5"/>
    <w:rsid w:val="008E5472"/>
    <w:rsid w:val="008E564E"/>
    <w:rsid w:val="008E5A8F"/>
    <w:rsid w:val="008E5C2E"/>
    <w:rsid w:val="008E5E81"/>
    <w:rsid w:val="008E695A"/>
    <w:rsid w:val="008E6AB2"/>
    <w:rsid w:val="008E7E1E"/>
    <w:rsid w:val="008F0BD2"/>
    <w:rsid w:val="008F0FA8"/>
    <w:rsid w:val="008F12B9"/>
    <w:rsid w:val="008F14DE"/>
    <w:rsid w:val="008F16DC"/>
    <w:rsid w:val="008F1C28"/>
    <w:rsid w:val="008F1D24"/>
    <w:rsid w:val="008F1E5B"/>
    <w:rsid w:val="008F20B4"/>
    <w:rsid w:val="008F2F64"/>
    <w:rsid w:val="008F31E9"/>
    <w:rsid w:val="008F3750"/>
    <w:rsid w:val="008F3D90"/>
    <w:rsid w:val="008F4151"/>
    <w:rsid w:val="008F5092"/>
    <w:rsid w:val="008F5168"/>
    <w:rsid w:val="008F559D"/>
    <w:rsid w:val="008F5D60"/>
    <w:rsid w:val="008F63A3"/>
    <w:rsid w:val="008F6547"/>
    <w:rsid w:val="008F6689"/>
    <w:rsid w:val="008F6ACF"/>
    <w:rsid w:val="008F7981"/>
    <w:rsid w:val="008F7C21"/>
    <w:rsid w:val="0090035B"/>
    <w:rsid w:val="009005D0"/>
    <w:rsid w:val="0090186E"/>
    <w:rsid w:val="00901D70"/>
    <w:rsid w:val="00902C31"/>
    <w:rsid w:val="00903226"/>
    <w:rsid w:val="00903749"/>
    <w:rsid w:val="00904012"/>
    <w:rsid w:val="009042DF"/>
    <w:rsid w:val="009047AD"/>
    <w:rsid w:val="00905441"/>
    <w:rsid w:val="009057A1"/>
    <w:rsid w:val="009060B6"/>
    <w:rsid w:val="00906676"/>
    <w:rsid w:val="009066D4"/>
    <w:rsid w:val="00906835"/>
    <w:rsid w:val="00906BDB"/>
    <w:rsid w:val="00907036"/>
    <w:rsid w:val="00907331"/>
    <w:rsid w:val="009076C1"/>
    <w:rsid w:val="00907D51"/>
    <w:rsid w:val="00907E32"/>
    <w:rsid w:val="00910A47"/>
    <w:rsid w:val="00910B74"/>
    <w:rsid w:val="00910C8B"/>
    <w:rsid w:val="00910C90"/>
    <w:rsid w:val="00910DE2"/>
    <w:rsid w:val="009110DF"/>
    <w:rsid w:val="0091174A"/>
    <w:rsid w:val="009119CF"/>
    <w:rsid w:val="009123B2"/>
    <w:rsid w:val="0091286A"/>
    <w:rsid w:val="00912CAB"/>
    <w:rsid w:val="009131F5"/>
    <w:rsid w:val="00913858"/>
    <w:rsid w:val="009138F5"/>
    <w:rsid w:val="00913A73"/>
    <w:rsid w:val="00914FEF"/>
    <w:rsid w:val="009160FA"/>
    <w:rsid w:val="00917078"/>
    <w:rsid w:val="009172E8"/>
    <w:rsid w:val="00917B48"/>
    <w:rsid w:val="009205D8"/>
    <w:rsid w:val="00920738"/>
    <w:rsid w:val="00920D1F"/>
    <w:rsid w:val="00920F1B"/>
    <w:rsid w:val="00921058"/>
    <w:rsid w:val="0092124D"/>
    <w:rsid w:val="00921422"/>
    <w:rsid w:val="00921782"/>
    <w:rsid w:val="009218D4"/>
    <w:rsid w:val="00921993"/>
    <w:rsid w:val="00921CD6"/>
    <w:rsid w:val="00921FA7"/>
    <w:rsid w:val="00921FF8"/>
    <w:rsid w:val="009225F4"/>
    <w:rsid w:val="0092454A"/>
    <w:rsid w:val="00926C76"/>
    <w:rsid w:val="0092739E"/>
    <w:rsid w:val="0092760F"/>
    <w:rsid w:val="00927E65"/>
    <w:rsid w:val="00927FD5"/>
    <w:rsid w:val="00930C64"/>
    <w:rsid w:val="00931979"/>
    <w:rsid w:val="00932007"/>
    <w:rsid w:val="00932614"/>
    <w:rsid w:val="009329DF"/>
    <w:rsid w:val="00932CA9"/>
    <w:rsid w:val="00933F75"/>
    <w:rsid w:val="009340DD"/>
    <w:rsid w:val="0093463C"/>
    <w:rsid w:val="0093480E"/>
    <w:rsid w:val="009367AC"/>
    <w:rsid w:val="00936DEA"/>
    <w:rsid w:val="00936E8A"/>
    <w:rsid w:val="00936E90"/>
    <w:rsid w:val="009372B0"/>
    <w:rsid w:val="009379E0"/>
    <w:rsid w:val="00937BB8"/>
    <w:rsid w:val="00937ECC"/>
    <w:rsid w:val="00940B22"/>
    <w:rsid w:val="00940B7D"/>
    <w:rsid w:val="00941122"/>
    <w:rsid w:val="009412DC"/>
    <w:rsid w:val="00941570"/>
    <w:rsid w:val="00942051"/>
    <w:rsid w:val="00942C11"/>
    <w:rsid w:val="00942CB9"/>
    <w:rsid w:val="00943413"/>
    <w:rsid w:val="00943A1A"/>
    <w:rsid w:val="00945DEA"/>
    <w:rsid w:val="00945F7A"/>
    <w:rsid w:val="00946A31"/>
    <w:rsid w:val="00947127"/>
    <w:rsid w:val="0094723B"/>
    <w:rsid w:val="00947DB5"/>
    <w:rsid w:val="0095001B"/>
    <w:rsid w:val="0095003F"/>
    <w:rsid w:val="00950659"/>
    <w:rsid w:val="009510A5"/>
    <w:rsid w:val="0095179F"/>
    <w:rsid w:val="00951BC5"/>
    <w:rsid w:val="00951BD3"/>
    <w:rsid w:val="00951CCE"/>
    <w:rsid w:val="00951EF6"/>
    <w:rsid w:val="009521FD"/>
    <w:rsid w:val="009522A5"/>
    <w:rsid w:val="00952E98"/>
    <w:rsid w:val="00953D93"/>
    <w:rsid w:val="009549A9"/>
    <w:rsid w:val="00956504"/>
    <w:rsid w:val="0095680E"/>
    <w:rsid w:val="00956EEA"/>
    <w:rsid w:val="00957001"/>
    <w:rsid w:val="00957ED5"/>
    <w:rsid w:val="00961387"/>
    <w:rsid w:val="009613FC"/>
    <w:rsid w:val="00961C70"/>
    <w:rsid w:val="009625B2"/>
    <w:rsid w:val="00962820"/>
    <w:rsid w:val="009629F8"/>
    <w:rsid w:val="0096347E"/>
    <w:rsid w:val="009640ED"/>
    <w:rsid w:val="00965A1B"/>
    <w:rsid w:val="00965BBB"/>
    <w:rsid w:val="009664E5"/>
    <w:rsid w:val="00967088"/>
    <w:rsid w:val="00967337"/>
    <w:rsid w:val="00967B35"/>
    <w:rsid w:val="00967DD0"/>
    <w:rsid w:val="00967E08"/>
    <w:rsid w:val="00970072"/>
    <w:rsid w:val="00970BE0"/>
    <w:rsid w:val="009719D9"/>
    <w:rsid w:val="00972035"/>
    <w:rsid w:val="00972DF5"/>
    <w:rsid w:val="00973B51"/>
    <w:rsid w:val="00973B63"/>
    <w:rsid w:val="00973C35"/>
    <w:rsid w:val="00974EE8"/>
    <w:rsid w:val="00975A88"/>
    <w:rsid w:val="009762E8"/>
    <w:rsid w:val="00976408"/>
    <w:rsid w:val="0097682E"/>
    <w:rsid w:val="00977356"/>
    <w:rsid w:val="009775B5"/>
    <w:rsid w:val="00980A19"/>
    <w:rsid w:val="00980C31"/>
    <w:rsid w:val="00981934"/>
    <w:rsid w:val="00981F5A"/>
    <w:rsid w:val="00982498"/>
    <w:rsid w:val="00982911"/>
    <w:rsid w:val="00982EC4"/>
    <w:rsid w:val="009830E4"/>
    <w:rsid w:val="009838B2"/>
    <w:rsid w:val="00983925"/>
    <w:rsid w:val="00984A52"/>
    <w:rsid w:val="0098510E"/>
    <w:rsid w:val="009856AF"/>
    <w:rsid w:val="00985714"/>
    <w:rsid w:val="00986620"/>
    <w:rsid w:val="009867A8"/>
    <w:rsid w:val="009868A8"/>
    <w:rsid w:val="009877A3"/>
    <w:rsid w:val="00987F64"/>
    <w:rsid w:val="00990144"/>
    <w:rsid w:val="00990152"/>
    <w:rsid w:val="009916B8"/>
    <w:rsid w:val="00991C87"/>
    <w:rsid w:val="00991CC0"/>
    <w:rsid w:val="009924E8"/>
    <w:rsid w:val="00992CFA"/>
    <w:rsid w:val="00993BF2"/>
    <w:rsid w:val="00994099"/>
    <w:rsid w:val="00994BB4"/>
    <w:rsid w:val="0099664B"/>
    <w:rsid w:val="00996717"/>
    <w:rsid w:val="00996F36"/>
    <w:rsid w:val="00997268"/>
    <w:rsid w:val="009976AE"/>
    <w:rsid w:val="009A0499"/>
    <w:rsid w:val="009A0D39"/>
    <w:rsid w:val="009A17CB"/>
    <w:rsid w:val="009A194B"/>
    <w:rsid w:val="009A1FFD"/>
    <w:rsid w:val="009A215E"/>
    <w:rsid w:val="009A26FF"/>
    <w:rsid w:val="009A29FD"/>
    <w:rsid w:val="009A3564"/>
    <w:rsid w:val="009A35DA"/>
    <w:rsid w:val="009A39D0"/>
    <w:rsid w:val="009A3F96"/>
    <w:rsid w:val="009A4216"/>
    <w:rsid w:val="009A44C5"/>
    <w:rsid w:val="009A4571"/>
    <w:rsid w:val="009A49FE"/>
    <w:rsid w:val="009A55BC"/>
    <w:rsid w:val="009A6110"/>
    <w:rsid w:val="009A75ED"/>
    <w:rsid w:val="009B03D2"/>
    <w:rsid w:val="009B0992"/>
    <w:rsid w:val="009B0B33"/>
    <w:rsid w:val="009B10D2"/>
    <w:rsid w:val="009B1392"/>
    <w:rsid w:val="009B14B8"/>
    <w:rsid w:val="009B1CBE"/>
    <w:rsid w:val="009B1F6C"/>
    <w:rsid w:val="009B2383"/>
    <w:rsid w:val="009B239B"/>
    <w:rsid w:val="009B25B0"/>
    <w:rsid w:val="009B2EBA"/>
    <w:rsid w:val="009B41D3"/>
    <w:rsid w:val="009B552F"/>
    <w:rsid w:val="009B6114"/>
    <w:rsid w:val="009B617B"/>
    <w:rsid w:val="009B6269"/>
    <w:rsid w:val="009B6769"/>
    <w:rsid w:val="009B6B46"/>
    <w:rsid w:val="009C07AC"/>
    <w:rsid w:val="009C0AB2"/>
    <w:rsid w:val="009C25BF"/>
    <w:rsid w:val="009C39CB"/>
    <w:rsid w:val="009C45BC"/>
    <w:rsid w:val="009C47D4"/>
    <w:rsid w:val="009C4CF0"/>
    <w:rsid w:val="009C5F36"/>
    <w:rsid w:val="009C6B10"/>
    <w:rsid w:val="009C6F67"/>
    <w:rsid w:val="009D024E"/>
    <w:rsid w:val="009D03C6"/>
    <w:rsid w:val="009D0B39"/>
    <w:rsid w:val="009D0C12"/>
    <w:rsid w:val="009D101A"/>
    <w:rsid w:val="009D14F9"/>
    <w:rsid w:val="009D19B7"/>
    <w:rsid w:val="009D19D6"/>
    <w:rsid w:val="009D3615"/>
    <w:rsid w:val="009D371D"/>
    <w:rsid w:val="009D4756"/>
    <w:rsid w:val="009D48CC"/>
    <w:rsid w:val="009D5028"/>
    <w:rsid w:val="009D52D2"/>
    <w:rsid w:val="009D5E82"/>
    <w:rsid w:val="009D64D1"/>
    <w:rsid w:val="009D6A0A"/>
    <w:rsid w:val="009D6FBC"/>
    <w:rsid w:val="009D70FF"/>
    <w:rsid w:val="009D7ABC"/>
    <w:rsid w:val="009D7AFF"/>
    <w:rsid w:val="009E17E9"/>
    <w:rsid w:val="009E19E2"/>
    <w:rsid w:val="009E1C62"/>
    <w:rsid w:val="009E1F09"/>
    <w:rsid w:val="009E23FA"/>
    <w:rsid w:val="009E25EA"/>
    <w:rsid w:val="009E2F54"/>
    <w:rsid w:val="009E310A"/>
    <w:rsid w:val="009E3740"/>
    <w:rsid w:val="009E406D"/>
    <w:rsid w:val="009E4170"/>
    <w:rsid w:val="009E41B7"/>
    <w:rsid w:val="009E4476"/>
    <w:rsid w:val="009E52D4"/>
    <w:rsid w:val="009E58CE"/>
    <w:rsid w:val="009E6F8F"/>
    <w:rsid w:val="009E73F3"/>
    <w:rsid w:val="009E7788"/>
    <w:rsid w:val="009E7905"/>
    <w:rsid w:val="009E7B4D"/>
    <w:rsid w:val="009E7B9C"/>
    <w:rsid w:val="009E7D62"/>
    <w:rsid w:val="009F013D"/>
    <w:rsid w:val="009F0189"/>
    <w:rsid w:val="009F106C"/>
    <w:rsid w:val="009F2A7D"/>
    <w:rsid w:val="009F2F94"/>
    <w:rsid w:val="009F349E"/>
    <w:rsid w:val="009F3A39"/>
    <w:rsid w:val="009F4093"/>
    <w:rsid w:val="009F43C8"/>
    <w:rsid w:val="009F4432"/>
    <w:rsid w:val="009F478A"/>
    <w:rsid w:val="009F4FD7"/>
    <w:rsid w:val="009F759A"/>
    <w:rsid w:val="009F7E85"/>
    <w:rsid w:val="00A00052"/>
    <w:rsid w:val="00A00C7B"/>
    <w:rsid w:val="00A01554"/>
    <w:rsid w:val="00A01C8C"/>
    <w:rsid w:val="00A01DD7"/>
    <w:rsid w:val="00A01F49"/>
    <w:rsid w:val="00A02728"/>
    <w:rsid w:val="00A02DB7"/>
    <w:rsid w:val="00A03799"/>
    <w:rsid w:val="00A038DD"/>
    <w:rsid w:val="00A045B5"/>
    <w:rsid w:val="00A047B5"/>
    <w:rsid w:val="00A04AB6"/>
    <w:rsid w:val="00A059AF"/>
    <w:rsid w:val="00A05B16"/>
    <w:rsid w:val="00A05FDF"/>
    <w:rsid w:val="00A072D1"/>
    <w:rsid w:val="00A078FB"/>
    <w:rsid w:val="00A07B34"/>
    <w:rsid w:val="00A10BBA"/>
    <w:rsid w:val="00A11971"/>
    <w:rsid w:val="00A12243"/>
    <w:rsid w:val="00A12285"/>
    <w:rsid w:val="00A1229C"/>
    <w:rsid w:val="00A1283F"/>
    <w:rsid w:val="00A12AD8"/>
    <w:rsid w:val="00A130A3"/>
    <w:rsid w:val="00A13692"/>
    <w:rsid w:val="00A13982"/>
    <w:rsid w:val="00A150E2"/>
    <w:rsid w:val="00A15621"/>
    <w:rsid w:val="00A15836"/>
    <w:rsid w:val="00A15850"/>
    <w:rsid w:val="00A15939"/>
    <w:rsid w:val="00A15B67"/>
    <w:rsid w:val="00A15E5C"/>
    <w:rsid w:val="00A167A9"/>
    <w:rsid w:val="00A16980"/>
    <w:rsid w:val="00A1718C"/>
    <w:rsid w:val="00A1750D"/>
    <w:rsid w:val="00A17A84"/>
    <w:rsid w:val="00A17B17"/>
    <w:rsid w:val="00A17FBD"/>
    <w:rsid w:val="00A20683"/>
    <w:rsid w:val="00A21155"/>
    <w:rsid w:val="00A21320"/>
    <w:rsid w:val="00A215E0"/>
    <w:rsid w:val="00A21D70"/>
    <w:rsid w:val="00A21E63"/>
    <w:rsid w:val="00A2215E"/>
    <w:rsid w:val="00A2216D"/>
    <w:rsid w:val="00A2217C"/>
    <w:rsid w:val="00A228D6"/>
    <w:rsid w:val="00A2316F"/>
    <w:rsid w:val="00A23208"/>
    <w:rsid w:val="00A23302"/>
    <w:rsid w:val="00A2342A"/>
    <w:rsid w:val="00A23D60"/>
    <w:rsid w:val="00A23F92"/>
    <w:rsid w:val="00A25F6D"/>
    <w:rsid w:val="00A260D2"/>
    <w:rsid w:val="00A26B41"/>
    <w:rsid w:val="00A26D03"/>
    <w:rsid w:val="00A275E0"/>
    <w:rsid w:val="00A275EB"/>
    <w:rsid w:val="00A27B36"/>
    <w:rsid w:val="00A30074"/>
    <w:rsid w:val="00A305CA"/>
    <w:rsid w:val="00A30F79"/>
    <w:rsid w:val="00A316ED"/>
    <w:rsid w:val="00A31E8E"/>
    <w:rsid w:val="00A320F5"/>
    <w:rsid w:val="00A321DB"/>
    <w:rsid w:val="00A3237C"/>
    <w:rsid w:val="00A323FB"/>
    <w:rsid w:val="00A339D0"/>
    <w:rsid w:val="00A33DA3"/>
    <w:rsid w:val="00A34BEE"/>
    <w:rsid w:val="00A358DB"/>
    <w:rsid w:val="00A35C6D"/>
    <w:rsid w:val="00A35F53"/>
    <w:rsid w:val="00A35FE0"/>
    <w:rsid w:val="00A36457"/>
    <w:rsid w:val="00A36E34"/>
    <w:rsid w:val="00A371D5"/>
    <w:rsid w:val="00A37A17"/>
    <w:rsid w:val="00A40839"/>
    <w:rsid w:val="00A41103"/>
    <w:rsid w:val="00A41689"/>
    <w:rsid w:val="00A41A9B"/>
    <w:rsid w:val="00A41B9C"/>
    <w:rsid w:val="00A42635"/>
    <w:rsid w:val="00A44723"/>
    <w:rsid w:val="00A4530A"/>
    <w:rsid w:val="00A47330"/>
    <w:rsid w:val="00A47716"/>
    <w:rsid w:val="00A4783F"/>
    <w:rsid w:val="00A47F25"/>
    <w:rsid w:val="00A50753"/>
    <w:rsid w:val="00A50E5D"/>
    <w:rsid w:val="00A52751"/>
    <w:rsid w:val="00A53195"/>
    <w:rsid w:val="00A5368F"/>
    <w:rsid w:val="00A537B7"/>
    <w:rsid w:val="00A53FFD"/>
    <w:rsid w:val="00A55214"/>
    <w:rsid w:val="00A552C8"/>
    <w:rsid w:val="00A55C91"/>
    <w:rsid w:val="00A560DF"/>
    <w:rsid w:val="00A56CD2"/>
    <w:rsid w:val="00A57630"/>
    <w:rsid w:val="00A60AD4"/>
    <w:rsid w:val="00A61464"/>
    <w:rsid w:val="00A61885"/>
    <w:rsid w:val="00A61BCF"/>
    <w:rsid w:val="00A61BFC"/>
    <w:rsid w:val="00A61ED9"/>
    <w:rsid w:val="00A62F58"/>
    <w:rsid w:val="00A638D2"/>
    <w:rsid w:val="00A63B88"/>
    <w:rsid w:val="00A64249"/>
    <w:rsid w:val="00A64B47"/>
    <w:rsid w:val="00A65171"/>
    <w:rsid w:val="00A65630"/>
    <w:rsid w:val="00A662E0"/>
    <w:rsid w:val="00A66877"/>
    <w:rsid w:val="00A66927"/>
    <w:rsid w:val="00A66A42"/>
    <w:rsid w:val="00A66EE7"/>
    <w:rsid w:val="00A701EA"/>
    <w:rsid w:val="00A70378"/>
    <w:rsid w:val="00A7044C"/>
    <w:rsid w:val="00A71212"/>
    <w:rsid w:val="00A716D7"/>
    <w:rsid w:val="00A718EB"/>
    <w:rsid w:val="00A7298B"/>
    <w:rsid w:val="00A729EF"/>
    <w:rsid w:val="00A72B41"/>
    <w:rsid w:val="00A738ED"/>
    <w:rsid w:val="00A73D59"/>
    <w:rsid w:val="00A7564A"/>
    <w:rsid w:val="00A75A9E"/>
    <w:rsid w:val="00A75ED3"/>
    <w:rsid w:val="00A7737C"/>
    <w:rsid w:val="00A775CD"/>
    <w:rsid w:val="00A77CE2"/>
    <w:rsid w:val="00A80C66"/>
    <w:rsid w:val="00A81975"/>
    <w:rsid w:val="00A81C81"/>
    <w:rsid w:val="00A81F5B"/>
    <w:rsid w:val="00A8225A"/>
    <w:rsid w:val="00A8226E"/>
    <w:rsid w:val="00A82503"/>
    <w:rsid w:val="00A82A48"/>
    <w:rsid w:val="00A82DD7"/>
    <w:rsid w:val="00A83200"/>
    <w:rsid w:val="00A8369A"/>
    <w:rsid w:val="00A836D3"/>
    <w:rsid w:val="00A83ACB"/>
    <w:rsid w:val="00A83EBB"/>
    <w:rsid w:val="00A846C5"/>
    <w:rsid w:val="00A847DA"/>
    <w:rsid w:val="00A84993"/>
    <w:rsid w:val="00A849AC"/>
    <w:rsid w:val="00A85A27"/>
    <w:rsid w:val="00A85AF1"/>
    <w:rsid w:val="00A85EA1"/>
    <w:rsid w:val="00A86088"/>
    <w:rsid w:val="00A860E8"/>
    <w:rsid w:val="00A86779"/>
    <w:rsid w:val="00A868EC"/>
    <w:rsid w:val="00A86F72"/>
    <w:rsid w:val="00A87647"/>
    <w:rsid w:val="00A90183"/>
    <w:rsid w:val="00A9040F"/>
    <w:rsid w:val="00A9058C"/>
    <w:rsid w:val="00A90647"/>
    <w:rsid w:val="00A90DD3"/>
    <w:rsid w:val="00A9136E"/>
    <w:rsid w:val="00A91976"/>
    <w:rsid w:val="00A91A9B"/>
    <w:rsid w:val="00A91F0B"/>
    <w:rsid w:val="00A920E9"/>
    <w:rsid w:val="00A925C6"/>
    <w:rsid w:val="00A92F38"/>
    <w:rsid w:val="00A935E9"/>
    <w:rsid w:val="00A93B71"/>
    <w:rsid w:val="00A944B3"/>
    <w:rsid w:val="00A94DC8"/>
    <w:rsid w:val="00A95009"/>
    <w:rsid w:val="00A95046"/>
    <w:rsid w:val="00A950F7"/>
    <w:rsid w:val="00A95257"/>
    <w:rsid w:val="00A9590B"/>
    <w:rsid w:val="00A96595"/>
    <w:rsid w:val="00A96DA2"/>
    <w:rsid w:val="00AA044B"/>
    <w:rsid w:val="00AA0AE8"/>
    <w:rsid w:val="00AA0C51"/>
    <w:rsid w:val="00AA1620"/>
    <w:rsid w:val="00AA1708"/>
    <w:rsid w:val="00AA2304"/>
    <w:rsid w:val="00AA24AD"/>
    <w:rsid w:val="00AA32F2"/>
    <w:rsid w:val="00AA3370"/>
    <w:rsid w:val="00AA3507"/>
    <w:rsid w:val="00AA3525"/>
    <w:rsid w:val="00AA3A4A"/>
    <w:rsid w:val="00AA3CFB"/>
    <w:rsid w:val="00AA48BF"/>
    <w:rsid w:val="00AA4A44"/>
    <w:rsid w:val="00AA4DE5"/>
    <w:rsid w:val="00AA50A9"/>
    <w:rsid w:val="00AA60AF"/>
    <w:rsid w:val="00AA6A5A"/>
    <w:rsid w:val="00AA714D"/>
    <w:rsid w:val="00AA72A6"/>
    <w:rsid w:val="00AA742F"/>
    <w:rsid w:val="00AA7C24"/>
    <w:rsid w:val="00AA7C28"/>
    <w:rsid w:val="00AB04A9"/>
    <w:rsid w:val="00AB0D31"/>
    <w:rsid w:val="00AB186E"/>
    <w:rsid w:val="00AB1E9A"/>
    <w:rsid w:val="00AB3209"/>
    <w:rsid w:val="00AB3CE2"/>
    <w:rsid w:val="00AB4F66"/>
    <w:rsid w:val="00AB510A"/>
    <w:rsid w:val="00AB617B"/>
    <w:rsid w:val="00AB6B00"/>
    <w:rsid w:val="00AB6FB4"/>
    <w:rsid w:val="00AB7BC6"/>
    <w:rsid w:val="00AC0098"/>
    <w:rsid w:val="00AC1170"/>
    <w:rsid w:val="00AC1C32"/>
    <w:rsid w:val="00AC1D47"/>
    <w:rsid w:val="00AC20B7"/>
    <w:rsid w:val="00AC23FE"/>
    <w:rsid w:val="00AC39E5"/>
    <w:rsid w:val="00AC48F3"/>
    <w:rsid w:val="00AC55E2"/>
    <w:rsid w:val="00AC5A20"/>
    <w:rsid w:val="00AC5E30"/>
    <w:rsid w:val="00AC5EC8"/>
    <w:rsid w:val="00AC63C1"/>
    <w:rsid w:val="00AC6F09"/>
    <w:rsid w:val="00AC70D4"/>
    <w:rsid w:val="00AD02A8"/>
    <w:rsid w:val="00AD03E3"/>
    <w:rsid w:val="00AD048C"/>
    <w:rsid w:val="00AD139D"/>
    <w:rsid w:val="00AD1B9B"/>
    <w:rsid w:val="00AD2845"/>
    <w:rsid w:val="00AD2BA8"/>
    <w:rsid w:val="00AD2FEA"/>
    <w:rsid w:val="00AD3209"/>
    <w:rsid w:val="00AD36E9"/>
    <w:rsid w:val="00AD3DCD"/>
    <w:rsid w:val="00AD44EA"/>
    <w:rsid w:val="00AD45B8"/>
    <w:rsid w:val="00AD4854"/>
    <w:rsid w:val="00AD4BE5"/>
    <w:rsid w:val="00AD4E40"/>
    <w:rsid w:val="00AD5123"/>
    <w:rsid w:val="00AD5CE6"/>
    <w:rsid w:val="00AD6D89"/>
    <w:rsid w:val="00AD7D64"/>
    <w:rsid w:val="00AE13CB"/>
    <w:rsid w:val="00AE1808"/>
    <w:rsid w:val="00AE1C77"/>
    <w:rsid w:val="00AE1EE3"/>
    <w:rsid w:val="00AE1F94"/>
    <w:rsid w:val="00AE2325"/>
    <w:rsid w:val="00AE2B9C"/>
    <w:rsid w:val="00AE325C"/>
    <w:rsid w:val="00AE3799"/>
    <w:rsid w:val="00AE37E9"/>
    <w:rsid w:val="00AE3B1D"/>
    <w:rsid w:val="00AE3FE7"/>
    <w:rsid w:val="00AE4B22"/>
    <w:rsid w:val="00AE545B"/>
    <w:rsid w:val="00AE58EB"/>
    <w:rsid w:val="00AE5909"/>
    <w:rsid w:val="00AE5F06"/>
    <w:rsid w:val="00AE66C5"/>
    <w:rsid w:val="00AE6BE9"/>
    <w:rsid w:val="00AE6CB2"/>
    <w:rsid w:val="00AE7335"/>
    <w:rsid w:val="00AF0537"/>
    <w:rsid w:val="00AF09A5"/>
    <w:rsid w:val="00AF0E91"/>
    <w:rsid w:val="00AF0F34"/>
    <w:rsid w:val="00AF2378"/>
    <w:rsid w:val="00AF2800"/>
    <w:rsid w:val="00AF2C05"/>
    <w:rsid w:val="00AF2C85"/>
    <w:rsid w:val="00AF3B96"/>
    <w:rsid w:val="00AF51E9"/>
    <w:rsid w:val="00AF5847"/>
    <w:rsid w:val="00AF7121"/>
    <w:rsid w:val="00B00641"/>
    <w:rsid w:val="00B006DE"/>
    <w:rsid w:val="00B00E81"/>
    <w:rsid w:val="00B00FD1"/>
    <w:rsid w:val="00B018EC"/>
    <w:rsid w:val="00B0207A"/>
    <w:rsid w:val="00B02080"/>
    <w:rsid w:val="00B02701"/>
    <w:rsid w:val="00B02F69"/>
    <w:rsid w:val="00B0359B"/>
    <w:rsid w:val="00B03920"/>
    <w:rsid w:val="00B03C68"/>
    <w:rsid w:val="00B043A4"/>
    <w:rsid w:val="00B04630"/>
    <w:rsid w:val="00B04881"/>
    <w:rsid w:val="00B04E1E"/>
    <w:rsid w:val="00B0507E"/>
    <w:rsid w:val="00B05C11"/>
    <w:rsid w:val="00B0632C"/>
    <w:rsid w:val="00B06B9D"/>
    <w:rsid w:val="00B07189"/>
    <w:rsid w:val="00B07235"/>
    <w:rsid w:val="00B0778D"/>
    <w:rsid w:val="00B1020D"/>
    <w:rsid w:val="00B1063A"/>
    <w:rsid w:val="00B10734"/>
    <w:rsid w:val="00B119C0"/>
    <w:rsid w:val="00B11ED3"/>
    <w:rsid w:val="00B11FCB"/>
    <w:rsid w:val="00B122DC"/>
    <w:rsid w:val="00B134A2"/>
    <w:rsid w:val="00B13668"/>
    <w:rsid w:val="00B13DC1"/>
    <w:rsid w:val="00B1441C"/>
    <w:rsid w:val="00B14E4C"/>
    <w:rsid w:val="00B153CF"/>
    <w:rsid w:val="00B161A8"/>
    <w:rsid w:val="00B16B40"/>
    <w:rsid w:val="00B175CA"/>
    <w:rsid w:val="00B17C71"/>
    <w:rsid w:val="00B17FB2"/>
    <w:rsid w:val="00B21138"/>
    <w:rsid w:val="00B21D23"/>
    <w:rsid w:val="00B22671"/>
    <w:rsid w:val="00B22AC2"/>
    <w:rsid w:val="00B230DC"/>
    <w:rsid w:val="00B231DC"/>
    <w:rsid w:val="00B23A8A"/>
    <w:rsid w:val="00B2417F"/>
    <w:rsid w:val="00B2468D"/>
    <w:rsid w:val="00B2490E"/>
    <w:rsid w:val="00B24D50"/>
    <w:rsid w:val="00B24DD7"/>
    <w:rsid w:val="00B25376"/>
    <w:rsid w:val="00B255BB"/>
    <w:rsid w:val="00B25793"/>
    <w:rsid w:val="00B26BD4"/>
    <w:rsid w:val="00B2724B"/>
    <w:rsid w:val="00B27465"/>
    <w:rsid w:val="00B275A0"/>
    <w:rsid w:val="00B30639"/>
    <w:rsid w:val="00B306E1"/>
    <w:rsid w:val="00B3116C"/>
    <w:rsid w:val="00B3183E"/>
    <w:rsid w:val="00B31C63"/>
    <w:rsid w:val="00B31C75"/>
    <w:rsid w:val="00B31F82"/>
    <w:rsid w:val="00B32344"/>
    <w:rsid w:val="00B32640"/>
    <w:rsid w:val="00B32EB5"/>
    <w:rsid w:val="00B32EF6"/>
    <w:rsid w:val="00B332F1"/>
    <w:rsid w:val="00B33D9A"/>
    <w:rsid w:val="00B3443B"/>
    <w:rsid w:val="00B3463B"/>
    <w:rsid w:val="00B34B42"/>
    <w:rsid w:val="00B34F90"/>
    <w:rsid w:val="00B36776"/>
    <w:rsid w:val="00B36B9A"/>
    <w:rsid w:val="00B36BE9"/>
    <w:rsid w:val="00B37028"/>
    <w:rsid w:val="00B372D1"/>
    <w:rsid w:val="00B372F4"/>
    <w:rsid w:val="00B3734C"/>
    <w:rsid w:val="00B379FB"/>
    <w:rsid w:val="00B37C92"/>
    <w:rsid w:val="00B400EC"/>
    <w:rsid w:val="00B40C49"/>
    <w:rsid w:val="00B425D9"/>
    <w:rsid w:val="00B4295F"/>
    <w:rsid w:val="00B4310A"/>
    <w:rsid w:val="00B432A4"/>
    <w:rsid w:val="00B436CE"/>
    <w:rsid w:val="00B441EE"/>
    <w:rsid w:val="00B44630"/>
    <w:rsid w:val="00B4482C"/>
    <w:rsid w:val="00B4591A"/>
    <w:rsid w:val="00B45EAB"/>
    <w:rsid w:val="00B4666B"/>
    <w:rsid w:val="00B4680A"/>
    <w:rsid w:val="00B46A75"/>
    <w:rsid w:val="00B46C38"/>
    <w:rsid w:val="00B46CC5"/>
    <w:rsid w:val="00B476CE"/>
    <w:rsid w:val="00B47809"/>
    <w:rsid w:val="00B47A8A"/>
    <w:rsid w:val="00B5068E"/>
    <w:rsid w:val="00B50979"/>
    <w:rsid w:val="00B512B5"/>
    <w:rsid w:val="00B51A4A"/>
    <w:rsid w:val="00B51B1D"/>
    <w:rsid w:val="00B51C21"/>
    <w:rsid w:val="00B51DEE"/>
    <w:rsid w:val="00B5230D"/>
    <w:rsid w:val="00B52D9A"/>
    <w:rsid w:val="00B53026"/>
    <w:rsid w:val="00B534A5"/>
    <w:rsid w:val="00B53ECE"/>
    <w:rsid w:val="00B5469B"/>
    <w:rsid w:val="00B54FD2"/>
    <w:rsid w:val="00B5701B"/>
    <w:rsid w:val="00B57631"/>
    <w:rsid w:val="00B6027F"/>
    <w:rsid w:val="00B60923"/>
    <w:rsid w:val="00B61A96"/>
    <w:rsid w:val="00B61ACB"/>
    <w:rsid w:val="00B61D16"/>
    <w:rsid w:val="00B62463"/>
    <w:rsid w:val="00B625C4"/>
    <w:rsid w:val="00B627FA"/>
    <w:rsid w:val="00B6299B"/>
    <w:rsid w:val="00B632F0"/>
    <w:rsid w:val="00B6370B"/>
    <w:rsid w:val="00B63787"/>
    <w:rsid w:val="00B63B07"/>
    <w:rsid w:val="00B65AF9"/>
    <w:rsid w:val="00B65B82"/>
    <w:rsid w:val="00B660D6"/>
    <w:rsid w:val="00B66128"/>
    <w:rsid w:val="00B6650C"/>
    <w:rsid w:val="00B665AA"/>
    <w:rsid w:val="00B66958"/>
    <w:rsid w:val="00B66C85"/>
    <w:rsid w:val="00B674B7"/>
    <w:rsid w:val="00B675EE"/>
    <w:rsid w:val="00B67B0A"/>
    <w:rsid w:val="00B70B49"/>
    <w:rsid w:val="00B7109B"/>
    <w:rsid w:val="00B73A76"/>
    <w:rsid w:val="00B73A92"/>
    <w:rsid w:val="00B74E01"/>
    <w:rsid w:val="00B75BDB"/>
    <w:rsid w:val="00B75F32"/>
    <w:rsid w:val="00B76BB7"/>
    <w:rsid w:val="00B775A9"/>
    <w:rsid w:val="00B77F03"/>
    <w:rsid w:val="00B8047A"/>
    <w:rsid w:val="00B8048D"/>
    <w:rsid w:val="00B817A2"/>
    <w:rsid w:val="00B8307F"/>
    <w:rsid w:val="00B83A26"/>
    <w:rsid w:val="00B84531"/>
    <w:rsid w:val="00B84B52"/>
    <w:rsid w:val="00B8528B"/>
    <w:rsid w:val="00B85350"/>
    <w:rsid w:val="00B858B5"/>
    <w:rsid w:val="00B85CBB"/>
    <w:rsid w:val="00B876D5"/>
    <w:rsid w:val="00B877DE"/>
    <w:rsid w:val="00B901CE"/>
    <w:rsid w:val="00B90216"/>
    <w:rsid w:val="00B90878"/>
    <w:rsid w:val="00B909B8"/>
    <w:rsid w:val="00B90BDF"/>
    <w:rsid w:val="00B9112D"/>
    <w:rsid w:val="00B91C60"/>
    <w:rsid w:val="00B928DC"/>
    <w:rsid w:val="00B92C94"/>
    <w:rsid w:val="00B9340A"/>
    <w:rsid w:val="00B9388B"/>
    <w:rsid w:val="00B940C0"/>
    <w:rsid w:val="00B94440"/>
    <w:rsid w:val="00B95371"/>
    <w:rsid w:val="00B953B3"/>
    <w:rsid w:val="00B9588C"/>
    <w:rsid w:val="00B95DD6"/>
    <w:rsid w:val="00B973FA"/>
    <w:rsid w:val="00B97459"/>
    <w:rsid w:val="00B976C5"/>
    <w:rsid w:val="00BA023C"/>
    <w:rsid w:val="00BA0F58"/>
    <w:rsid w:val="00BA1CE3"/>
    <w:rsid w:val="00BA1F94"/>
    <w:rsid w:val="00BA2837"/>
    <w:rsid w:val="00BA2D3F"/>
    <w:rsid w:val="00BA3D0F"/>
    <w:rsid w:val="00BA44DD"/>
    <w:rsid w:val="00BA46B2"/>
    <w:rsid w:val="00BA4B06"/>
    <w:rsid w:val="00BA4CA8"/>
    <w:rsid w:val="00BA4EE3"/>
    <w:rsid w:val="00BA5B1D"/>
    <w:rsid w:val="00BA6326"/>
    <w:rsid w:val="00BA6466"/>
    <w:rsid w:val="00BB026E"/>
    <w:rsid w:val="00BB0D0B"/>
    <w:rsid w:val="00BB11E0"/>
    <w:rsid w:val="00BB1748"/>
    <w:rsid w:val="00BB1AA3"/>
    <w:rsid w:val="00BB290F"/>
    <w:rsid w:val="00BB3562"/>
    <w:rsid w:val="00BB4108"/>
    <w:rsid w:val="00BB41AA"/>
    <w:rsid w:val="00BB4C42"/>
    <w:rsid w:val="00BB5187"/>
    <w:rsid w:val="00BB5448"/>
    <w:rsid w:val="00BB57F0"/>
    <w:rsid w:val="00BB5B20"/>
    <w:rsid w:val="00BB6102"/>
    <w:rsid w:val="00BB62D1"/>
    <w:rsid w:val="00BB641E"/>
    <w:rsid w:val="00BB682A"/>
    <w:rsid w:val="00BB69C6"/>
    <w:rsid w:val="00BB6E39"/>
    <w:rsid w:val="00BB7125"/>
    <w:rsid w:val="00BC061E"/>
    <w:rsid w:val="00BC0AC1"/>
    <w:rsid w:val="00BC0CEE"/>
    <w:rsid w:val="00BC11E2"/>
    <w:rsid w:val="00BC13F3"/>
    <w:rsid w:val="00BC251C"/>
    <w:rsid w:val="00BC2604"/>
    <w:rsid w:val="00BC29B0"/>
    <w:rsid w:val="00BC2AD6"/>
    <w:rsid w:val="00BC4300"/>
    <w:rsid w:val="00BC4ADD"/>
    <w:rsid w:val="00BC4CEA"/>
    <w:rsid w:val="00BC4FA0"/>
    <w:rsid w:val="00BC5014"/>
    <w:rsid w:val="00BC5364"/>
    <w:rsid w:val="00BC5B53"/>
    <w:rsid w:val="00BC75E2"/>
    <w:rsid w:val="00BC7C00"/>
    <w:rsid w:val="00BC7EA6"/>
    <w:rsid w:val="00BD05DB"/>
    <w:rsid w:val="00BD0BC6"/>
    <w:rsid w:val="00BD1DBB"/>
    <w:rsid w:val="00BD265C"/>
    <w:rsid w:val="00BD268B"/>
    <w:rsid w:val="00BD2A28"/>
    <w:rsid w:val="00BD2EDF"/>
    <w:rsid w:val="00BD493F"/>
    <w:rsid w:val="00BD4D87"/>
    <w:rsid w:val="00BD50DF"/>
    <w:rsid w:val="00BD52A6"/>
    <w:rsid w:val="00BD6D0E"/>
    <w:rsid w:val="00BD731F"/>
    <w:rsid w:val="00BD777A"/>
    <w:rsid w:val="00BD7CEA"/>
    <w:rsid w:val="00BE01CB"/>
    <w:rsid w:val="00BE0737"/>
    <w:rsid w:val="00BE098F"/>
    <w:rsid w:val="00BE136E"/>
    <w:rsid w:val="00BE14CB"/>
    <w:rsid w:val="00BE1569"/>
    <w:rsid w:val="00BE1F29"/>
    <w:rsid w:val="00BE26BB"/>
    <w:rsid w:val="00BE330D"/>
    <w:rsid w:val="00BE3A28"/>
    <w:rsid w:val="00BE3D60"/>
    <w:rsid w:val="00BE3F5F"/>
    <w:rsid w:val="00BE4BAB"/>
    <w:rsid w:val="00BE4D35"/>
    <w:rsid w:val="00BE578E"/>
    <w:rsid w:val="00BE57CF"/>
    <w:rsid w:val="00BE5A6A"/>
    <w:rsid w:val="00BE636F"/>
    <w:rsid w:val="00BE6853"/>
    <w:rsid w:val="00BE6935"/>
    <w:rsid w:val="00BE757F"/>
    <w:rsid w:val="00BE78FE"/>
    <w:rsid w:val="00BE79FB"/>
    <w:rsid w:val="00BF01B6"/>
    <w:rsid w:val="00BF05AD"/>
    <w:rsid w:val="00BF159B"/>
    <w:rsid w:val="00BF2159"/>
    <w:rsid w:val="00BF2B29"/>
    <w:rsid w:val="00BF2DB8"/>
    <w:rsid w:val="00BF44B4"/>
    <w:rsid w:val="00BF49A6"/>
    <w:rsid w:val="00BF4BDF"/>
    <w:rsid w:val="00BF4EEF"/>
    <w:rsid w:val="00BF5131"/>
    <w:rsid w:val="00BF54E7"/>
    <w:rsid w:val="00BF71C6"/>
    <w:rsid w:val="00C0216B"/>
    <w:rsid w:val="00C02FA2"/>
    <w:rsid w:val="00C03411"/>
    <w:rsid w:val="00C035FD"/>
    <w:rsid w:val="00C03867"/>
    <w:rsid w:val="00C044B4"/>
    <w:rsid w:val="00C04552"/>
    <w:rsid w:val="00C05510"/>
    <w:rsid w:val="00C060CA"/>
    <w:rsid w:val="00C0611A"/>
    <w:rsid w:val="00C06161"/>
    <w:rsid w:val="00C06B76"/>
    <w:rsid w:val="00C06D3C"/>
    <w:rsid w:val="00C0729B"/>
    <w:rsid w:val="00C10983"/>
    <w:rsid w:val="00C10AEE"/>
    <w:rsid w:val="00C11410"/>
    <w:rsid w:val="00C11B04"/>
    <w:rsid w:val="00C11F8B"/>
    <w:rsid w:val="00C120B1"/>
    <w:rsid w:val="00C120EB"/>
    <w:rsid w:val="00C12195"/>
    <w:rsid w:val="00C12323"/>
    <w:rsid w:val="00C1266B"/>
    <w:rsid w:val="00C1368E"/>
    <w:rsid w:val="00C14201"/>
    <w:rsid w:val="00C14CA3"/>
    <w:rsid w:val="00C1523B"/>
    <w:rsid w:val="00C15345"/>
    <w:rsid w:val="00C1552A"/>
    <w:rsid w:val="00C158C2"/>
    <w:rsid w:val="00C15B68"/>
    <w:rsid w:val="00C15E7D"/>
    <w:rsid w:val="00C160BF"/>
    <w:rsid w:val="00C16621"/>
    <w:rsid w:val="00C16F07"/>
    <w:rsid w:val="00C17AAA"/>
    <w:rsid w:val="00C17AD6"/>
    <w:rsid w:val="00C17B32"/>
    <w:rsid w:val="00C17F07"/>
    <w:rsid w:val="00C2066F"/>
    <w:rsid w:val="00C2131B"/>
    <w:rsid w:val="00C21F60"/>
    <w:rsid w:val="00C22927"/>
    <w:rsid w:val="00C23443"/>
    <w:rsid w:val="00C239A4"/>
    <w:rsid w:val="00C24AE2"/>
    <w:rsid w:val="00C24B82"/>
    <w:rsid w:val="00C24C44"/>
    <w:rsid w:val="00C24CBA"/>
    <w:rsid w:val="00C24EE1"/>
    <w:rsid w:val="00C2518E"/>
    <w:rsid w:val="00C2577C"/>
    <w:rsid w:val="00C25E15"/>
    <w:rsid w:val="00C25F59"/>
    <w:rsid w:val="00C2630E"/>
    <w:rsid w:val="00C26440"/>
    <w:rsid w:val="00C26EF2"/>
    <w:rsid w:val="00C26F5B"/>
    <w:rsid w:val="00C2772D"/>
    <w:rsid w:val="00C27C8D"/>
    <w:rsid w:val="00C30946"/>
    <w:rsid w:val="00C31219"/>
    <w:rsid w:val="00C31775"/>
    <w:rsid w:val="00C31894"/>
    <w:rsid w:val="00C32CD9"/>
    <w:rsid w:val="00C34871"/>
    <w:rsid w:val="00C34F26"/>
    <w:rsid w:val="00C35E6A"/>
    <w:rsid w:val="00C363DF"/>
    <w:rsid w:val="00C366BA"/>
    <w:rsid w:val="00C36FE1"/>
    <w:rsid w:val="00C371E0"/>
    <w:rsid w:val="00C37B3A"/>
    <w:rsid w:val="00C40837"/>
    <w:rsid w:val="00C41386"/>
    <w:rsid w:val="00C41D74"/>
    <w:rsid w:val="00C423A9"/>
    <w:rsid w:val="00C42687"/>
    <w:rsid w:val="00C42EF4"/>
    <w:rsid w:val="00C4310A"/>
    <w:rsid w:val="00C434DB"/>
    <w:rsid w:val="00C43555"/>
    <w:rsid w:val="00C43908"/>
    <w:rsid w:val="00C43E19"/>
    <w:rsid w:val="00C4451E"/>
    <w:rsid w:val="00C44677"/>
    <w:rsid w:val="00C44B0D"/>
    <w:rsid w:val="00C45438"/>
    <w:rsid w:val="00C45C6E"/>
    <w:rsid w:val="00C46233"/>
    <w:rsid w:val="00C46312"/>
    <w:rsid w:val="00C46A26"/>
    <w:rsid w:val="00C46E1C"/>
    <w:rsid w:val="00C4794C"/>
    <w:rsid w:val="00C5099D"/>
    <w:rsid w:val="00C50E6F"/>
    <w:rsid w:val="00C51283"/>
    <w:rsid w:val="00C5213A"/>
    <w:rsid w:val="00C521A4"/>
    <w:rsid w:val="00C522F3"/>
    <w:rsid w:val="00C524DC"/>
    <w:rsid w:val="00C52D73"/>
    <w:rsid w:val="00C53480"/>
    <w:rsid w:val="00C5367E"/>
    <w:rsid w:val="00C536AD"/>
    <w:rsid w:val="00C53AB0"/>
    <w:rsid w:val="00C54268"/>
    <w:rsid w:val="00C54595"/>
    <w:rsid w:val="00C54FB1"/>
    <w:rsid w:val="00C55612"/>
    <w:rsid w:val="00C55F5B"/>
    <w:rsid w:val="00C60814"/>
    <w:rsid w:val="00C61203"/>
    <w:rsid w:val="00C627A7"/>
    <w:rsid w:val="00C62F81"/>
    <w:rsid w:val="00C64B1F"/>
    <w:rsid w:val="00C64F6F"/>
    <w:rsid w:val="00C652F2"/>
    <w:rsid w:val="00C65F67"/>
    <w:rsid w:val="00C662E3"/>
    <w:rsid w:val="00C67339"/>
    <w:rsid w:val="00C67806"/>
    <w:rsid w:val="00C70480"/>
    <w:rsid w:val="00C7077F"/>
    <w:rsid w:val="00C71014"/>
    <w:rsid w:val="00C71F9C"/>
    <w:rsid w:val="00C7226E"/>
    <w:rsid w:val="00C7250F"/>
    <w:rsid w:val="00C7395B"/>
    <w:rsid w:val="00C73EC8"/>
    <w:rsid w:val="00C74095"/>
    <w:rsid w:val="00C74300"/>
    <w:rsid w:val="00C74FD5"/>
    <w:rsid w:val="00C76A87"/>
    <w:rsid w:val="00C80FA6"/>
    <w:rsid w:val="00C813B1"/>
    <w:rsid w:val="00C814A2"/>
    <w:rsid w:val="00C81C2E"/>
    <w:rsid w:val="00C83B5E"/>
    <w:rsid w:val="00C83BAC"/>
    <w:rsid w:val="00C83C73"/>
    <w:rsid w:val="00C849B2"/>
    <w:rsid w:val="00C854BB"/>
    <w:rsid w:val="00C85D65"/>
    <w:rsid w:val="00C864F9"/>
    <w:rsid w:val="00C865B5"/>
    <w:rsid w:val="00C86F9C"/>
    <w:rsid w:val="00C8718F"/>
    <w:rsid w:val="00C8771C"/>
    <w:rsid w:val="00C9024F"/>
    <w:rsid w:val="00C904E0"/>
    <w:rsid w:val="00C90D22"/>
    <w:rsid w:val="00C91784"/>
    <w:rsid w:val="00C923B9"/>
    <w:rsid w:val="00C92957"/>
    <w:rsid w:val="00C9319D"/>
    <w:rsid w:val="00C9329B"/>
    <w:rsid w:val="00C9442E"/>
    <w:rsid w:val="00C94832"/>
    <w:rsid w:val="00C94CE8"/>
    <w:rsid w:val="00C96D36"/>
    <w:rsid w:val="00C979BF"/>
    <w:rsid w:val="00C97E8D"/>
    <w:rsid w:val="00CA0385"/>
    <w:rsid w:val="00CA0ADF"/>
    <w:rsid w:val="00CA11B9"/>
    <w:rsid w:val="00CA1695"/>
    <w:rsid w:val="00CA2BB8"/>
    <w:rsid w:val="00CA2E5E"/>
    <w:rsid w:val="00CA3A2C"/>
    <w:rsid w:val="00CA3AEE"/>
    <w:rsid w:val="00CA461E"/>
    <w:rsid w:val="00CA494E"/>
    <w:rsid w:val="00CA50E3"/>
    <w:rsid w:val="00CA51CB"/>
    <w:rsid w:val="00CA55F4"/>
    <w:rsid w:val="00CA5891"/>
    <w:rsid w:val="00CA6474"/>
    <w:rsid w:val="00CA64B1"/>
    <w:rsid w:val="00CA6F9D"/>
    <w:rsid w:val="00CA794F"/>
    <w:rsid w:val="00CA7F6C"/>
    <w:rsid w:val="00CA7FFE"/>
    <w:rsid w:val="00CB24D7"/>
    <w:rsid w:val="00CB24F1"/>
    <w:rsid w:val="00CB2DBF"/>
    <w:rsid w:val="00CB38AA"/>
    <w:rsid w:val="00CB4A8B"/>
    <w:rsid w:val="00CB4B6C"/>
    <w:rsid w:val="00CC0102"/>
    <w:rsid w:val="00CC02F1"/>
    <w:rsid w:val="00CC0BE7"/>
    <w:rsid w:val="00CC12BC"/>
    <w:rsid w:val="00CC136C"/>
    <w:rsid w:val="00CC1732"/>
    <w:rsid w:val="00CC1CEC"/>
    <w:rsid w:val="00CC260D"/>
    <w:rsid w:val="00CC2649"/>
    <w:rsid w:val="00CC2EEC"/>
    <w:rsid w:val="00CC361A"/>
    <w:rsid w:val="00CC37CB"/>
    <w:rsid w:val="00CC4A17"/>
    <w:rsid w:val="00CC5512"/>
    <w:rsid w:val="00CC6BA1"/>
    <w:rsid w:val="00CC6DA9"/>
    <w:rsid w:val="00CC6F51"/>
    <w:rsid w:val="00CC7AAB"/>
    <w:rsid w:val="00CD0DF1"/>
    <w:rsid w:val="00CD0EBD"/>
    <w:rsid w:val="00CD0F52"/>
    <w:rsid w:val="00CD10E9"/>
    <w:rsid w:val="00CD3231"/>
    <w:rsid w:val="00CD3A79"/>
    <w:rsid w:val="00CD3D37"/>
    <w:rsid w:val="00CD5196"/>
    <w:rsid w:val="00CD51B6"/>
    <w:rsid w:val="00CD5A7E"/>
    <w:rsid w:val="00CD5F6F"/>
    <w:rsid w:val="00CD6214"/>
    <w:rsid w:val="00CD6885"/>
    <w:rsid w:val="00CD6B15"/>
    <w:rsid w:val="00CD71FB"/>
    <w:rsid w:val="00CD799B"/>
    <w:rsid w:val="00CD7D32"/>
    <w:rsid w:val="00CD7E7B"/>
    <w:rsid w:val="00CD7FCF"/>
    <w:rsid w:val="00CE02A3"/>
    <w:rsid w:val="00CE06D0"/>
    <w:rsid w:val="00CE1067"/>
    <w:rsid w:val="00CE1382"/>
    <w:rsid w:val="00CE1566"/>
    <w:rsid w:val="00CE16A3"/>
    <w:rsid w:val="00CE1B6F"/>
    <w:rsid w:val="00CE1D07"/>
    <w:rsid w:val="00CE34CE"/>
    <w:rsid w:val="00CE3E0B"/>
    <w:rsid w:val="00CE3FAD"/>
    <w:rsid w:val="00CE4C8F"/>
    <w:rsid w:val="00CE4EA7"/>
    <w:rsid w:val="00CE51A4"/>
    <w:rsid w:val="00CE54CF"/>
    <w:rsid w:val="00CE57FC"/>
    <w:rsid w:val="00CE582A"/>
    <w:rsid w:val="00CE5925"/>
    <w:rsid w:val="00CE60CB"/>
    <w:rsid w:val="00CE654D"/>
    <w:rsid w:val="00CE673D"/>
    <w:rsid w:val="00CE6A55"/>
    <w:rsid w:val="00CE792E"/>
    <w:rsid w:val="00CF07DC"/>
    <w:rsid w:val="00CF0856"/>
    <w:rsid w:val="00CF1536"/>
    <w:rsid w:val="00CF1B17"/>
    <w:rsid w:val="00CF2D15"/>
    <w:rsid w:val="00CF2DA4"/>
    <w:rsid w:val="00CF317D"/>
    <w:rsid w:val="00CF3266"/>
    <w:rsid w:val="00CF4413"/>
    <w:rsid w:val="00CF44FB"/>
    <w:rsid w:val="00CF4888"/>
    <w:rsid w:val="00CF4954"/>
    <w:rsid w:val="00CF5C0D"/>
    <w:rsid w:val="00CF6525"/>
    <w:rsid w:val="00CF70F0"/>
    <w:rsid w:val="00CF75BA"/>
    <w:rsid w:val="00D00297"/>
    <w:rsid w:val="00D00A4C"/>
    <w:rsid w:val="00D00DEC"/>
    <w:rsid w:val="00D0113F"/>
    <w:rsid w:val="00D016BE"/>
    <w:rsid w:val="00D024FD"/>
    <w:rsid w:val="00D0260B"/>
    <w:rsid w:val="00D02B7C"/>
    <w:rsid w:val="00D02CC7"/>
    <w:rsid w:val="00D0324D"/>
    <w:rsid w:val="00D0357A"/>
    <w:rsid w:val="00D04574"/>
    <w:rsid w:val="00D04873"/>
    <w:rsid w:val="00D048C8"/>
    <w:rsid w:val="00D04B07"/>
    <w:rsid w:val="00D04C00"/>
    <w:rsid w:val="00D0530C"/>
    <w:rsid w:val="00D057B4"/>
    <w:rsid w:val="00D05C32"/>
    <w:rsid w:val="00D06259"/>
    <w:rsid w:val="00D064D1"/>
    <w:rsid w:val="00D06A34"/>
    <w:rsid w:val="00D06C29"/>
    <w:rsid w:val="00D06D6F"/>
    <w:rsid w:val="00D07299"/>
    <w:rsid w:val="00D07888"/>
    <w:rsid w:val="00D078A5"/>
    <w:rsid w:val="00D07927"/>
    <w:rsid w:val="00D07C80"/>
    <w:rsid w:val="00D109AE"/>
    <w:rsid w:val="00D10E66"/>
    <w:rsid w:val="00D11E2E"/>
    <w:rsid w:val="00D11F50"/>
    <w:rsid w:val="00D122A4"/>
    <w:rsid w:val="00D122AB"/>
    <w:rsid w:val="00D1261E"/>
    <w:rsid w:val="00D12D24"/>
    <w:rsid w:val="00D1306D"/>
    <w:rsid w:val="00D13ABA"/>
    <w:rsid w:val="00D13B50"/>
    <w:rsid w:val="00D13E82"/>
    <w:rsid w:val="00D158B9"/>
    <w:rsid w:val="00D15C67"/>
    <w:rsid w:val="00D164A8"/>
    <w:rsid w:val="00D16B74"/>
    <w:rsid w:val="00D16EE6"/>
    <w:rsid w:val="00D17131"/>
    <w:rsid w:val="00D1779F"/>
    <w:rsid w:val="00D20938"/>
    <w:rsid w:val="00D20A9A"/>
    <w:rsid w:val="00D220DF"/>
    <w:rsid w:val="00D220E9"/>
    <w:rsid w:val="00D229F1"/>
    <w:rsid w:val="00D2320A"/>
    <w:rsid w:val="00D234CD"/>
    <w:rsid w:val="00D240EB"/>
    <w:rsid w:val="00D2485E"/>
    <w:rsid w:val="00D24B8A"/>
    <w:rsid w:val="00D24FB8"/>
    <w:rsid w:val="00D2626B"/>
    <w:rsid w:val="00D26A40"/>
    <w:rsid w:val="00D26C17"/>
    <w:rsid w:val="00D30185"/>
    <w:rsid w:val="00D308AC"/>
    <w:rsid w:val="00D311E5"/>
    <w:rsid w:val="00D31930"/>
    <w:rsid w:val="00D32065"/>
    <w:rsid w:val="00D323F7"/>
    <w:rsid w:val="00D32835"/>
    <w:rsid w:val="00D32B53"/>
    <w:rsid w:val="00D32BEA"/>
    <w:rsid w:val="00D33005"/>
    <w:rsid w:val="00D330E0"/>
    <w:rsid w:val="00D3357F"/>
    <w:rsid w:val="00D3382B"/>
    <w:rsid w:val="00D33DC3"/>
    <w:rsid w:val="00D33DEB"/>
    <w:rsid w:val="00D34F02"/>
    <w:rsid w:val="00D351BD"/>
    <w:rsid w:val="00D3547C"/>
    <w:rsid w:val="00D36046"/>
    <w:rsid w:val="00D366A4"/>
    <w:rsid w:val="00D36874"/>
    <w:rsid w:val="00D37C8C"/>
    <w:rsid w:val="00D37DCF"/>
    <w:rsid w:val="00D41052"/>
    <w:rsid w:val="00D413D7"/>
    <w:rsid w:val="00D414A5"/>
    <w:rsid w:val="00D41501"/>
    <w:rsid w:val="00D41692"/>
    <w:rsid w:val="00D417EA"/>
    <w:rsid w:val="00D42167"/>
    <w:rsid w:val="00D42890"/>
    <w:rsid w:val="00D42A98"/>
    <w:rsid w:val="00D42B3C"/>
    <w:rsid w:val="00D42BD7"/>
    <w:rsid w:val="00D43072"/>
    <w:rsid w:val="00D4346F"/>
    <w:rsid w:val="00D43AB3"/>
    <w:rsid w:val="00D43F75"/>
    <w:rsid w:val="00D44647"/>
    <w:rsid w:val="00D4476A"/>
    <w:rsid w:val="00D44FEA"/>
    <w:rsid w:val="00D46018"/>
    <w:rsid w:val="00D461AD"/>
    <w:rsid w:val="00D46A65"/>
    <w:rsid w:val="00D46F0C"/>
    <w:rsid w:val="00D470AF"/>
    <w:rsid w:val="00D471B3"/>
    <w:rsid w:val="00D474DC"/>
    <w:rsid w:val="00D47746"/>
    <w:rsid w:val="00D4799A"/>
    <w:rsid w:val="00D47C01"/>
    <w:rsid w:val="00D47D5E"/>
    <w:rsid w:val="00D50047"/>
    <w:rsid w:val="00D50BFE"/>
    <w:rsid w:val="00D50E77"/>
    <w:rsid w:val="00D50EA3"/>
    <w:rsid w:val="00D51366"/>
    <w:rsid w:val="00D52664"/>
    <w:rsid w:val="00D528F1"/>
    <w:rsid w:val="00D52B7A"/>
    <w:rsid w:val="00D52B9F"/>
    <w:rsid w:val="00D542BB"/>
    <w:rsid w:val="00D54B8F"/>
    <w:rsid w:val="00D54BE4"/>
    <w:rsid w:val="00D558C5"/>
    <w:rsid w:val="00D55B9F"/>
    <w:rsid w:val="00D55D4B"/>
    <w:rsid w:val="00D56549"/>
    <w:rsid w:val="00D56674"/>
    <w:rsid w:val="00D57CCD"/>
    <w:rsid w:val="00D605A9"/>
    <w:rsid w:val="00D607FE"/>
    <w:rsid w:val="00D61783"/>
    <w:rsid w:val="00D618FD"/>
    <w:rsid w:val="00D61A43"/>
    <w:rsid w:val="00D62291"/>
    <w:rsid w:val="00D6295B"/>
    <w:rsid w:val="00D62C17"/>
    <w:rsid w:val="00D647D8"/>
    <w:rsid w:val="00D65350"/>
    <w:rsid w:val="00D65A8F"/>
    <w:rsid w:val="00D667CF"/>
    <w:rsid w:val="00D6703A"/>
    <w:rsid w:val="00D671E6"/>
    <w:rsid w:val="00D674F8"/>
    <w:rsid w:val="00D7040A"/>
    <w:rsid w:val="00D7095C"/>
    <w:rsid w:val="00D70A7E"/>
    <w:rsid w:val="00D7125D"/>
    <w:rsid w:val="00D71532"/>
    <w:rsid w:val="00D71BDB"/>
    <w:rsid w:val="00D72F81"/>
    <w:rsid w:val="00D72FDF"/>
    <w:rsid w:val="00D73910"/>
    <w:rsid w:val="00D73B8F"/>
    <w:rsid w:val="00D742B2"/>
    <w:rsid w:val="00D74397"/>
    <w:rsid w:val="00D74475"/>
    <w:rsid w:val="00D75EFF"/>
    <w:rsid w:val="00D76367"/>
    <w:rsid w:val="00D768C1"/>
    <w:rsid w:val="00D772A3"/>
    <w:rsid w:val="00D774D1"/>
    <w:rsid w:val="00D77624"/>
    <w:rsid w:val="00D77A6A"/>
    <w:rsid w:val="00D77D49"/>
    <w:rsid w:val="00D77EC7"/>
    <w:rsid w:val="00D802C6"/>
    <w:rsid w:val="00D8233F"/>
    <w:rsid w:val="00D82BD2"/>
    <w:rsid w:val="00D83510"/>
    <w:rsid w:val="00D84487"/>
    <w:rsid w:val="00D846C9"/>
    <w:rsid w:val="00D85114"/>
    <w:rsid w:val="00D8526A"/>
    <w:rsid w:val="00D85542"/>
    <w:rsid w:val="00D85F43"/>
    <w:rsid w:val="00D86891"/>
    <w:rsid w:val="00D87A19"/>
    <w:rsid w:val="00D87CDE"/>
    <w:rsid w:val="00D90AA1"/>
    <w:rsid w:val="00D90B45"/>
    <w:rsid w:val="00D90F25"/>
    <w:rsid w:val="00D9101E"/>
    <w:rsid w:val="00D934A1"/>
    <w:rsid w:val="00D93C72"/>
    <w:rsid w:val="00D93C7F"/>
    <w:rsid w:val="00D94391"/>
    <w:rsid w:val="00D94DA9"/>
    <w:rsid w:val="00D96035"/>
    <w:rsid w:val="00D96FCA"/>
    <w:rsid w:val="00D97BA0"/>
    <w:rsid w:val="00D97FC6"/>
    <w:rsid w:val="00DA1C99"/>
    <w:rsid w:val="00DA1EE1"/>
    <w:rsid w:val="00DA2122"/>
    <w:rsid w:val="00DA24EC"/>
    <w:rsid w:val="00DA265C"/>
    <w:rsid w:val="00DA2BE5"/>
    <w:rsid w:val="00DA2CC7"/>
    <w:rsid w:val="00DA41F4"/>
    <w:rsid w:val="00DA4A2D"/>
    <w:rsid w:val="00DA4D57"/>
    <w:rsid w:val="00DA5CFC"/>
    <w:rsid w:val="00DA5E4B"/>
    <w:rsid w:val="00DA603C"/>
    <w:rsid w:val="00DA612B"/>
    <w:rsid w:val="00DA6A8A"/>
    <w:rsid w:val="00DB06D5"/>
    <w:rsid w:val="00DB1348"/>
    <w:rsid w:val="00DB1BD3"/>
    <w:rsid w:val="00DB2136"/>
    <w:rsid w:val="00DB262D"/>
    <w:rsid w:val="00DB32D5"/>
    <w:rsid w:val="00DB3D89"/>
    <w:rsid w:val="00DB4E2A"/>
    <w:rsid w:val="00DB53EB"/>
    <w:rsid w:val="00DB5D86"/>
    <w:rsid w:val="00DB60AB"/>
    <w:rsid w:val="00DB6797"/>
    <w:rsid w:val="00DB67B0"/>
    <w:rsid w:val="00DB72FD"/>
    <w:rsid w:val="00DB744A"/>
    <w:rsid w:val="00DB7517"/>
    <w:rsid w:val="00DB7B40"/>
    <w:rsid w:val="00DC04F0"/>
    <w:rsid w:val="00DC0F02"/>
    <w:rsid w:val="00DC0F48"/>
    <w:rsid w:val="00DC10B6"/>
    <w:rsid w:val="00DC10D7"/>
    <w:rsid w:val="00DC113E"/>
    <w:rsid w:val="00DC1F6E"/>
    <w:rsid w:val="00DC24F1"/>
    <w:rsid w:val="00DC2544"/>
    <w:rsid w:val="00DC29D8"/>
    <w:rsid w:val="00DC2A64"/>
    <w:rsid w:val="00DC3229"/>
    <w:rsid w:val="00DC3772"/>
    <w:rsid w:val="00DC397C"/>
    <w:rsid w:val="00DC4061"/>
    <w:rsid w:val="00DC5014"/>
    <w:rsid w:val="00DC6498"/>
    <w:rsid w:val="00DC696C"/>
    <w:rsid w:val="00DC6983"/>
    <w:rsid w:val="00DC6E27"/>
    <w:rsid w:val="00DC6FAA"/>
    <w:rsid w:val="00DC7503"/>
    <w:rsid w:val="00DC7827"/>
    <w:rsid w:val="00DC79F7"/>
    <w:rsid w:val="00DC7F2B"/>
    <w:rsid w:val="00DD18EE"/>
    <w:rsid w:val="00DD1E1E"/>
    <w:rsid w:val="00DD1FB0"/>
    <w:rsid w:val="00DD21E3"/>
    <w:rsid w:val="00DD3687"/>
    <w:rsid w:val="00DD376A"/>
    <w:rsid w:val="00DD3E9D"/>
    <w:rsid w:val="00DD4029"/>
    <w:rsid w:val="00DD4271"/>
    <w:rsid w:val="00DD4462"/>
    <w:rsid w:val="00DD4C96"/>
    <w:rsid w:val="00DD4CC3"/>
    <w:rsid w:val="00DD524F"/>
    <w:rsid w:val="00DD5502"/>
    <w:rsid w:val="00DD5BA9"/>
    <w:rsid w:val="00DD7196"/>
    <w:rsid w:val="00DD745D"/>
    <w:rsid w:val="00DD750A"/>
    <w:rsid w:val="00DD7A6E"/>
    <w:rsid w:val="00DD7E4E"/>
    <w:rsid w:val="00DD7EAF"/>
    <w:rsid w:val="00DD7EF0"/>
    <w:rsid w:val="00DE01DC"/>
    <w:rsid w:val="00DE055A"/>
    <w:rsid w:val="00DE0975"/>
    <w:rsid w:val="00DE0A93"/>
    <w:rsid w:val="00DE152A"/>
    <w:rsid w:val="00DE21BA"/>
    <w:rsid w:val="00DE414B"/>
    <w:rsid w:val="00DE42FC"/>
    <w:rsid w:val="00DE457B"/>
    <w:rsid w:val="00DE4626"/>
    <w:rsid w:val="00DE4783"/>
    <w:rsid w:val="00DE5E2A"/>
    <w:rsid w:val="00DE63EE"/>
    <w:rsid w:val="00DE6BE9"/>
    <w:rsid w:val="00DE6D7B"/>
    <w:rsid w:val="00DE772D"/>
    <w:rsid w:val="00DE7B8E"/>
    <w:rsid w:val="00DF00B0"/>
    <w:rsid w:val="00DF045B"/>
    <w:rsid w:val="00DF04B4"/>
    <w:rsid w:val="00DF2521"/>
    <w:rsid w:val="00DF26EB"/>
    <w:rsid w:val="00DF2CA3"/>
    <w:rsid w:val="00DF2F72"/>
    <w:rsid w:val="00DF3D1A"/>
    <w:rsid w:val="00DF3E56"/>
    <w:rsid w:val="00DF4D97"/>
    <w:rsid w:val="00DF56B4"/>
    <w:rsid w:val="00DF6B45"/>
    <w:rsid w:val="00DF7652"/>
    <w:rsid w:val="00DF7B18"/>
    <w:rsid w:val="00E009B4"/>
    <w:rsid w:val="00E01112"/>
    <w:rsid w:val="00E01CAD"/>
    <w:rsid w:val="00E02335"/>
    <w:rsid w:val="00E03436"/>
    <w:rsid w:val="00E037E6"/>
    <w:rsid w:val="00E04D76"/>
    <w:rsid w:val="00E04F69"/>
    <w:rsid w:val="00E068C4"/>
    <w:rsid w:val="00E070C3"/>
    <w:rsid w:val="00E07353"/>
    <w:rsid w:val="00E07676"/>
    <w:rsid w:val="00E10092"/>
    <w:rsid w:val="00E10553"/>
    <w:rsid w:val="00E10C4F"/>
    <w:rsid w:val="00E1113B"/>
    <w:rsid w:val="00E1175D"/>
    <w:rsid w:val="00E11C0D"/>
    <w:rsid w:val="00E13264"/>
    <w:rsid w:val="00E13603"/>
    <w:rsid w:val="00E143E0"/>
    <w:rsid w:val="00E1468A"/>
    <w:rsid w:val="00E1477F"/>
    <w:rsid w:val="00E15B8C"/>
    <w:rsid w:val="00E15BAC"/>
    <w:rsid w:val="00E15D8B"/>
    <w:rsid w:val="00E16032"/>
    <w:rsid w:val="00E16053"/>
    <w:rsid w:val="00E16287"/>
    <w:rsid w:val="00E16794"/>
    <w:rsid w:val="00E16838"/>
    <w:rsid w:val="00E17683"/>
    <w:rsid w:val="00E17BE2"/>
    <w:rsid w:val="00E21D87"/>
    <w:rsid w:val="00E224AD"/>
    <w:rsid w:val="00E228FD"/>
    <w:rsid w:val="00E22E08"/>
    <w:rsid w:val="00E231EC"/>
    <w:rsid w:val="00E24D27"/>
    <w:rsid w:val="00E25469"/>
    <w:rsid w:val="00E26B4D"/>
    <w:rsid w:val="00E26C15"/>
    <w:rsid w:val="00E26C54"/>
    <w:rsid w:val="00E26FA8"/>
    <w:rsid w:val="00E30F8F"/>
    <w:rsid w:val="00E31C9A"/>
    <w:rsid w:val="00E324D9"/>
    <w:rsid w:val="00E326FE"/>
    <w:rsid w:val="00E330E4"/>
    <w:rsid w:val="00E337A2"/>
    <w:rsid w:val="00E33A56"/>
    <w:rsid w:val="00E34447"/>
    <w:rsid w:val="00E347E7"/>
    <w:rsid w:val="00E3516E"/>
    <w:rsid w:val="00E3540F"/>
    <w:rsid w:val="00E36022"/>
    <w:rsid w:val="00E36621"/>
    <w:rsid w:val="00E37AB8"/>
    <w:rsid w:val="00E37D00"/>
    <w:rsid w:val="00E37D20"/>
    <w:rsid w:val="00E37DE8"/>
    <w:rsid w:val="00E400CF"/>
    <w:rsid w:val="00E401BA"/>
    <w:rsid w:val="00E4036D"/>
    <w:rsid w:val="00E4040D"/>
    <w:rsid w:val="00E40B21"/>
    <w:rsid w:val="00E40E9B"/>
    <w:rsid w:val="00E40EC3"/>
    <w:rsid w:val="00E40FF5"/>
    <w:rsid w:val="00E410A2"/>
    <w:rsid w:val="00E417A4"/>
    <w:rsid w:val="00E418CB"/>
    <w:rsid w:val="00E42930"/>
    <w:rsid w:val="00E44D3B"/>
    <w:rsid w:val="00E44D5B"/>
    <w:rsid w:val="00E45463"/>
    <w:rsid w:val="00E459A6"/>
    <w:rsid w:val="00E464E2"/>
    <w:rsid w:val="00E4673D"/>
    <w:rsid w:val="00E4725B"/>
    <w:rsid w:val="00E47B62"/>
    <w:rsid w:val="00E47D8F"/>
    <w:rsid w:val="00E5009D"/>
    <w:rsid w:val="00E50787"/>
    <w:rsid w:val="00E50DC9"/>
    <w:rsid w:val="00E51072"/>
    <w:rsid w:val="00E51FDE"/>
    <w:rsid w:val="00E52293"/>
    <w:rsid w:val="00E53DFF"/>
    <w:rsid w:val="00E540EF"/>
    <w:rsid w:val="00E54B38"/>
    <w:rsid w:val="00E554E3"/>
    <w:rsid w:val="00E55A1A"/>
    <w:rsid w:val="00E569D3"/>
    <w:rsid w:val="00E61620"/>
    <w:rsid w:val="00E6184A"/>
    <w:rsid w:val="00E620CF"/>
    <w:rsid w:val="00E625CF"/>
    <w:rsid w:val="00E6274D"/>
    <w:rsid w:val="00E62E6A"/>
    <w:rsid w:val="00E632E6"/>
    <w:rsid w:val="00E636AA"/>
    <w:rsid w:val="00E63ACA"/>
    <w:rsid w:val="00E64346"/>
    <w:rsid w:val="00E64AAB"/>
    <w:rsid w:val="00E656A5"/>
    <w:rsid w:val="00E65730"/>
    <w:rsid w:val="00E65DAC"/>
    <w:rsid w:val="00E665F7"/>
    <w:rsid w:val="00E6673F"/>
    <w:rsid w:val="00E6677C"/>
    <w:rsid w:val="00E67E9C"/>
    <w:rsid w:val="00E707CD"/>
    <w:rsid w:val="00E70CE5"/>
    <w:rsid w:val="00E715DA"/>
    <w:rsid w:val="00E72077"/>
    <w:rsid w:val="00E72A39"/>
    <w:rsid w:val="00E72BEF"/>
    <w:rsid w:val="00E72D2A"/>
    <w:rsid w:val="00E72DE2"/>
    <w:rsid w:val="00E73469"/>
    <w:rsid w:val="00E73946"/>
    <w:rsid w:val="00E73D56"/>
    <w:rsid w:val="00E74337"/>
    <w:rsid w:val="00E75F41"/>
    <w:rsid w:val="00E76997"/>
    <w:rsid w:val="00E775A8"/>
    <w:rsid w:val="00E77817"/>
    <w:rsid w:val="00E80672"/>
    <w:rsid w:val="00E806FF"/>
    <w:rsid w:val="00E80CD0"/>
    <w:rsid w:val="00E80F1F"/>
    <w:rsid w:val="00E8132F"/>
    <w:rsid w:val="00E82A41"/>
    <w:rsid w:val="00E82EFF"/>
    <w:rsid w:val="00E833FB"/>
    <w:rsid w:val="00E83D99"/>
    <w:rsid w:val="00E84211"/>
    <w:rsid w:val="00E8429F"/>
    <w:rsid w:val="00E84987"/>
    <w:rsid w:val="00E85D0F"/>
    <w:rsid w:val="00E867EE"/>
    <w:rsid w:val="00E8714D"/>
    <w:rsid w:val="00E90165"/>
    <w:rsid w:val="00E90D13"/>
    <w:rsid w:val="00E9121F"/>
    <w:rsid w:val="00E9177D"/>
    <w:rsid w:val="00E930BF"/>
    <w:rsid w:val="00E9382C"/>
    <w:rsid w:val="00E93BCD"/>
    <w:rsid w:val="00E93C5D"/>
    <w:rsid w:val="00E940DD"/>
    <w:rsid w:val="00E95BB4"/>
    <w:rsid w:val="00E963D4"/>
    <w:rsid w:val="00E965DF"/>
    <w:rsid w:val="00E96720"/>
    <w:rsid w:val="00E968B5"/>
    <w:rsid w:val="00E96B01"/>
    <w:rsid w:val="00E97432"/>
    <w:rsid w:val="00E97831"/>
    <w:rsid w:val="00EA07AF"/>
    <w:rsid w:val="00EA082A"/>
    <w:rsid w:val="00EA0F5C"/>
    <w:rsid w:val="00EA12EC"/>
    <w:rsid w:val="00EA16DA"/>
    <w:rsid w:val="00EA183B"/>
    <w:rsid w:val="00EA233B"/>
    <w:rsid w:val="00EA23AC"/>
    <w:rsid w:val="00EA269A"/>
    <w:rsid w:val="00EA27E3"/>
    <w:rsid w:val="00EA2A90"/>
    <w:rsid w:val="00EA3030"/>
    <w:rsid w:val="00EA30FF"/>
    <w:rsid w:val="00EA3766"/>
    <w:rsid w:val="00EA4453"/>
    <w:rsid w:val="00EA48E3"/>
    <w:rsid w:val="00EA4D95"/>
    <w:rsid w:val="00EA6F59"/>
    <w:rsid w:val="00EA7B79"/>
    <w:rsid w:val="00EA7BB5"/>
    <w:rsid w:val="00EA7E58"/>
    <w:rsid w:val="00EB03FE"/>
    <w:rsid w:val="00EB0584"/>
    <w:rsid w:val="00EB083E"/>
    <w:rsid w:val="00EB085A"/>
    <w:rsid w:val="00EB0DBB"/>
    <w:rsid w:val="00EB1309"/>
    <w:rsid w:val="00EB13D3"/>
    <w:rsid w:val="00EB17E2"/>
    <w:rsid w:val="00EB1B6D"/>
    <w:rsid w:val="00EB1C01"/>
    <w:rsid w:val="00EB1C78"/>
    <w:rsid w:val="00EB2F8C"/>
    <w:rsid w:val="00EB4470"/>
    <w:rsid w:val="00EB4F9B"/>
    <w:rsid w:val="00EB5074"/>
    <w:rsid w:val="00EB6404"/>
    <w:rsid w:val="00EB6604"/>
    <w:rsid w:val="00EB6881"/>
    <w:rsid w:val="00EB712A"/>
    <w:rsid w:val="00EC0263"/>
    <w:rsid w:val="00EC05FB"/>
    <w:rsid w:val="00EC15D4"/>
    <w:rsid w:val="00EC1778"/>
    <w:rsid w:val="00EC2FCD"/>
    <w:rsid w:val="00EC3189"/>
    <w:rsid w:val="00EC3C62"/>
    <w:rsid w:val="00EC440B"/>
    <w:rsid w:val="00EC4912"/>
    <w:rsid w:val="00EC4E6C"/>
    <w:rsid w:val="00EC5460"/>
    <w:rsid w:val="00EC635D"/>
    <w:rsid w:val="00EC6BEE"/>
    <w:rsid w:val="00EC6F86"/>
    <w:rsid w:val="00EC7048"/>
    <w:rsid w:val="00EC709D"/>
    <w:rsid w:val="00ED03DF"/>
    <w:rsid w:val="00ED068E"/>
    <w:rsid w:val="00ED1600"/>
    <w:rsid w:val="00ED172A"/>
    <w:rsid w:val="00ED18A6"/>
    <w:rsid w:val="00ED22E0"/>
    <w:rsid w:val="00ED22E1"/>
    <w:rsid w:val="00ED27D5"/>
    <w:rsid w:val="00ED2D84"/>
    <w:rsid w:val="00ED2DCE"/>
    <w:rsid w:val="00ED30B1"/>
    <w:rsid w:val="00ED4CC9"/>
    <w:rsid w:val="00ED5D1D"/>
    <w:rsid w:val="00ED61E6"/>
    <w:rsid w:val="00ED7233"/>
    <w:rsid w:val="00ED78CA"/>
    <w:rsid w:val="00ED7BAF"/>
    <w:rsid w:val="00EE01CB"/>
    <w:rsid w:val="00EE06A9"/>
    <w:rsid w:val="00EE0BC5"/>
    <w:rsid w:val="00EE1CE2"/>
    <w:rsid w:val="00EE1EF4"/>
    <w:rsid w:val="00EE228A"/>
    <w:rsid w:val="00EE2BD2"/>
    <w:rsid w:val="00EE2DEB"/>
    <w:rsid w:val="00EE3053"/>
    <w:rsid w:val="00EE4BDD"/>
    <w:rsid w:val="00EE6148"/>
    <w:rsid w:val="00EE6353"/>
    <w:rsid w:val="00EE6B22"/>
    <w:rsid w:val="00EE6E0B"/>
    <w:rsid w:val="00EE6E37"/>
    <w:rsid w:val="00EE7049"/>
    <w:rsid w:val="00EE73A3"/>
    <w:rsid w:val="00EF0141"/>
    <w:rsid w:val="00EF25BC"/>
    <w:rsid w:val="00EF2B85"/>
    <w:rsid w:val="00EF2FE4"/>
    <w:rsid w:val="00EF3988"/>
    <w:rsid w:val="00EF3B4F"/>
    <w:rsid w:val="00EF43EF"/>
    <w:rsid w:val="00EF5BB1"/>
    <w:rsid w:val="00EF5C2F"/>
    <w:rsid w:val="00EF5FC7"/>
    <w:rsid w:val="00EF6859"/>
    <w:rsid w:val="00EF6A93"/>
    <w:rsid w:val="00EF7EC9"/>
    <w:rsid w:val="00F00E24"/>
    <w:rsid w:val="00F020EB"/>
    <w:rsid w:val="00F024BD"/>
    <w:rsid w:val="00F026B4"/>
    <w:rsid w:val="00F03414"/>
    <w:rsid w:val="00F054D3"/>
    <w:rsid w:val="00F05538"/>
    <w:rsid w:val="00F055C6"/>
    <w:rsid w:val="00F055F4"/>
    <w:rsid w:val="00F05821"/>
    <w:rsid w:val="00F05F38"/>
    <w:rsid w:val="00F065C8"/>
    <w:rsid w:val="00F06FD1"/>
    <w:rsid w:val="00F07332"/>
    <w:rsid w:val="00F0766C"/>
    <w:rsid w:val="00F07A09"/>
    <w:rsid w:val="00F07AF8"/>
    <w:rsid w:val="00F07FAE"/>
    <w:rsid w:val="00F10ACD"/>
    <w:rsid w:val="00F10C32"/>
    <w:rsid w:val="00F10E30"/>
    <w:rsid w:val="00F130E4"/>
    <w:rsid w:val="00F13121"/>
    <w:rsid w:val="00F131FA"/>
    <w:rsid w:val="00F13415"/>
    <w:rsid w:val="00F13711"/>
    <w:rsid w:val="00F13AB1"/>
    <w:rsid w:val="00F13DC6"/>
    <w:rsid w:val="00F13ECC"/>
    <w:rsid w:val="00F13ED5"/>
    <w:rsid w:val="00F14AA2"/>
    <w:rsid w:val="00F15507"/>
    <w:rsid w:val="00F156D4"/>
    <w:rsid w:val="00F16811"/>
    <w:rsid w:val="00F169FA"/>
    <w:rsid w:val="00F16CE6"/>
    <w:rsid w:val="00F16FF8"/>
    <w:rsid w:val="00F17278"/>
    <w:rsid w:val="00F17656"/>
    <w:rsid w:val="00F17DED"/>
    <w:rsid w:val="00F203DE"/>
    <w:rsid w:val="00F20E4C"/>
    <w:rsid w:val="00F20FDA"/>
    <w:rsid w:val="00F21950"/>
    <w:rsid w:val="00F22F10"/>
    <w:rsid w:val="00F23A0C"/>
    <w:rsid w:val="00F23BAD"/>
    <w:rsid w:val="00F23E21"/>
    <w:rsid w:val="00F23EDE"/>
    <w:rsid w:val="00F258A3"/>
    <w:rsid w:val="00F25C3B"/>
    <w:rsid w:val="00F260C0"/>
    <w:rsid w:val="00F306F8"/>
    <w:rsid w:val="00F30DBF"/>
    <w:rsid w:val="00F31DCA"/>
    <w:rsid w:val="00F31F90"/>
    <w:rsid w:val="00F32839"/>
    <w:rsid w:val="00F33781"/>
    <w:rsid w:val="00F337AA"/>
    <w:rsid w:val="00F3382F"/>
    <w:rsid w:val="00F3385E"/>
    <w:rsid w:val="00F349D9"/>
    <w:rsid w:val="00F3502B"/>
    <w:rsid w:val="00F353CB"/>
    <w:rsid w:val="00F356D9"/>
    <w:rsid w:val="00F35769"/>
    <w:rsid w:val="00F36683"/>
    <w:rsid w:val="00F3684F"/>
    <w:rsid w:val="00F36B0B"/>
    <w:rsid w:val="00F36D58"/>
    <w:rsid w:val="00F370FF"/>
    <w:rsid w:val="00F376F1"/>
    <w:rsid w:val="00F405C0"/>
    <w:rsid w:val="00F40AD1"/>
    <w:rsid w:val="00F40B59"/>
    <w:rsid w:val="00F40E4D"/>
    <w:rsid w:val="00F41524"/>
    <w:rsid w:val="00F42274"/>
    <w:rsid w:val="00F42482"/>
    <w:rsid w:val="00F42ACB"/>
    <w:rsid w:val="00F42CAC"/>
    <w:rsid w:val="00F42EC5"/>
    <w:rsid w:val="00F433E5"/>
    <w:rsid w:val="00F43C67"/>
    <w:rsid w:val="00F448DF"/>
    <w:rsid w:val="00F44D1B"/>
    <w:rsid w:val="00F44E33"/>
    <w:rsid w:val="00F4517A"/>
    <w:rsid w:val="00F4574E"/>
    <w:rsid w:val="00F4582D"/>
    <w:rsid w:val="00F46531"/>
    <w:rsid w:val="00F46578"/>
    <w:rsid w:val="00F4661F"/>
    <w:rsid w:val="00F46987"/>
    <w:rsid w:val="00F46A81"/>
    <w:rsid w:val="00F50BE5"/>
    <w:rsid w:val="00F51415"/>
    <w:rsid w:val="00F51876"/>
    <w:rsid w:val="00F52829"/>
    <w:rsid w:val="00F52857"/>
    <w:rsid w:val="00F52BF2"/>
    <w:rsid w:val="00F52E34"/>
    <w:rsid w:val="00F54274"/>
    <w:rsid w:val="00F54322"/>
    <w:rsid w:val="00F54541"/>
    <w:rsid w:val="00F5478E"/>
    <w:rsid w:val="00F54BF2"/>
    <w:rsid w:val="00F5518E"/>
    <w:rsid w:val="00F5565C"/>
    <w:rsid w:val="00F56431"/>
    <w:rsid w:val="00F56908"/>
    <w:rsid w:val="00F56CF2"/>
    <w:rsid w:val="00F5776C"/>
    <w:rsid w:val="00F57C5C"/>
    <w:rsid w:val="00F57F82"/>
    <w:rsid w:val="00F608DF"/>
    <w:rsid w:val="00F60A12"/>
    <w:rsid w:val="00F61183"/>
    <w:rsid w:val="00F6262E"/>
    <w:rsid w:val="00F62BF0"/>
    <w:rsid w:val="00F62EFD"/>
    <w:rsid w:val="00F632CF"/>
    <w:rsid w:val="00F63EC6"/>
    <w:rsid w:val="00F63F54"/>
    <w:rsid w:val="00F64367"/>
    <w:rsid w:val="00F64F1F"/>
    <w:rsid w:val="00F6569E"/>
    <w:rsid w:val="00F65910"/>
    <w:rsid w:val="00F65CE5"/>
    <w:rsid w:val="00F66056"/>
    <w:rsid w:val="00F6664D"/>
    <w:rsid w:val="00F669E2"/>
    <w:rsid w:val="00F66AF6"/>
    <w:rsid w:val="00F7088A"/>
    <w:rsid w:val="00F71591"/>
    <w:rsid w:val="00F71807"/>
    <w:rsid w:val="00F71E39"/>
    <w:rsid w:val="00F722E3"/>
    <w:rsid w:val="00F72621"/>
    <w:rsid w:val="00F72DFB"/>
    <w:rsid w:val="00F735F8"/>
    <w:rsid w:val="00F74B91"/>
    <w:rsid w:val="00F74F2C"/>
    <w:rsid w:val="00F751ED"/>
    <w:rsid w:val="00F75B70"/>
    <w:rsid w:val="00F75EA8"/>
    <w:rsid w:val="00F76DC7"/>
    <w:rsid w:val="00F772C3"/>
    <w:rsid w:val="00F77BF9"/>
    <w:rsid w:val="00F803CF"/>
    <w:rsid w:val="00F806EB"/>
    <w:rsid w:val="00F80AFC"/>
    <w:rsid w:val="00F81606"/>
    <w:rsid w:val="00F81A3F"/>
    <w:rsid w:val="00F82AC9"/>
    <w:rsid w:val="00F82C10"/>
    <w:rsid w:val="00F83C71"/>
    <w:rsid w:val="00F83D77"/>
    <w:rsid w:val="00F83FD4"/>
    <w:rsid w:val="00F848F7"/>
    <w:rsid w:val="00F84A28"/>
    <w:rsid w:val="00F84EFE"/>
    <w:rsid w:val="00F851EF"/>
    <w:rsid w:val="00F85ED3"/>
    <w:rsid w:val="00F86173"/>
    <w:rsid w:val="00F86253"/>
    <w:rsid w:val="00F86666"/>
    <w:rsid w:val="00F868F5"/>
    <w:rsid w:val="00F871D4"/>
    <w:rsid w:val="00F873D7"/>
    <w:rsid w:val="00F87655"/>
    <w:rsid w:val="00F87893"/>
    <w:rsid w:val="00F9001A"/>
    <w:rsid w:val="00F90546"/>
    <w:rsid w:val="00F906E4"/>
    <w:rsid w:val="00F909D2"/>
    <w:rsid w:val="00F909E3"/>
    <w:rsid w:val="00F90B55"/>
    <w:rsid w:val="00F917E9"/>
    <w:rsid w:val="00F918E7"/>
    <w:rsid w:val="00F91DE8"/>
    <w:rsid w:val="00F923E8"/>
    <w:rsid w:val="00F92CFD"/>
    <w:rsid w:val="00F936F4"/>
    <w:rsid w:val="00F93F92"/>
    <w:rsid w:val="00F943E1"/>
    <w:rsid w:val="00F944B9"/>
    <w:rsid w:val="00F9484A"/>
    <w:rsid w:val="00F94DA3"/>
    <w:rsid w:val="00F952DE"/>
    <w:rsid w:val="00F95C94"/>
    <w:rsid w:val="00F95DD4"/>
    <w:rsid w:val="00F96030"/>
    <w:rsid w:val="00F96058"/>
    <w:rsid w:val="00F9633C"/>
    <w:rsid w:val="00F96532"/>
    <w:rsid w:val="00F96539"/>
    <w:rsid w:val="00F97103"/>
    <w:rsid w:val="00F9755E"/>
    <w:rsid w:val="00FA0014"/>
    <w:rsid w:val="00FA00A9"/>
    <w:rsid w:val="00FA06A9"/>
    <w:rsid w:val="00FA0C20"/>
    <w:rsid w:val="00FA0CF2"/>
    <w:rsid w:val="00FA11F0"/>
    <w:rsid w:val="00FA21F9"/>
    <w:rsid w:val="00FA31BB"/>
    <w:rsid w:val="00FA3924"/>
    <w:rsid w:val="00FA3D0B"/>
    <w:rsid w:val="00FA402F"/>
    <w:rsid w:val="00FA469B"/>
    <w:rsid w:val="00FA4EF4"/>
    <w:rsid w:val="00FA527A"/>
    <w:rsid w:val="00FA5955"/>
    <w:rsid w:val="00FA5D9F"/>
    <w:rsid w:val="00FA619D"/>
    <w:rsid w:val="00FA64F1"/>
    <w:rsid w:val="00FA64F4"/>
    <w:rsid w:val="00FA7D62"/>
    <w:rsid w:val="00FB0534"/>
    <w:rsid w:val="00FB0BE7"/>
    <w:rsid w:val="00FB0EC2"/>
    <w:rsid w:val="00FB0FBA"/>
    <w:rsid w:val="00FB0FBE"/>
    <w:rsid w:val="00FB215B"/>
    <w:rsid w:val="00FB2227"/>
    <w:rsid w:val="00FB222E"/>
    <w:rsid w:val="00FB2669"/>
    <w:rsid w:val="00FB269A"/>
    <w:rsid w:val="00FB2D3A"/>
    <w:rsid w:val="00FB3ACF"/>
    <w:rsid w:val="00FB3E1A"/>
    <w:rsid w:val="00FB4111"/>
    <w:rsid w:val="00FB48E1"/>
    <w:rsid w:val="00FB4EA3"/>
    <w:rsid w:val="00FB4F73"/>
    <w:rsid w:val="00FB5463"/>
    <w:rsid w:val="00FB5691"/>
    <w:rsid w:val="00FB57B0"/>
    <w:rsid w:val="00FB6C27"/>
    <w:rsid w:val="00FB713F"/>
    <w:rsid w:val="00FB74B0"/>
    <w:rsid w:val="00FB7521"/>
    <w:rsid w:val="00FB792D"/>
    <w:rsid w:val="00FC0754"/>
    <w:rsid w:val="00FC0896"/>
    <w:rsid w:val="00FC0E9D"/>
    <w:rsid w:val="00FC0F72"/>
    <w:rsid w:val="00FC0FDD"/>
    <w:rsid w:val="00FC1197"/>
    <w:rsid w:val="00FC18C3"/>
    <w:rsid w:val="00FC1FA6"/>
    <w:rsid w:val="00FC2B51"/>
    <w:rsid w:val="00FC37D7"/>
    <w:rsid w:val="00FC3F8D"/>
    <w:rsid w:val="00FC4616"/>
    <w:rsid w:val="00FC5181"/>
    <w:rsid w:val="00FC54A9"/>
    <w:rsid w:val="00FC5C15"/>
    <w:rsid w:val="00FC625B"/>
    <w:rsid w:val="00FC692E"/>
    <w:rsid w:val="00FC6A0B"/>
    <w:rsid w:val="00FC6D95"/>
    <w:rsid w:val="00FC7368"/>
    <w:rsid w:val="00FC7B36"/>
    <w:rsid w:val="00FC7ED8"/>
    <w:rsid w:val="00FD00CB"/>
    <w:rsid w:val="00FD08E4"/>
    <w:rsid w:val="00FD0FF2"/>
    <w:rsid w:val="00FD1198"/>
    <w:rsid w:val="00FD1480"/>
    <w:rsid w:val="00FD1872"/>
    <w:rsid w:val="00FD1BFE"/>
    <w:rsid w:val="00FD1D8D"/>
    <w:rsid w:val="00FD1DE6"/>
    <w:rsid w:val="00FD41FA"/>
    <w:rsid w:val="00FD53EB"/>
    <w:rsid w:val="00FD5F6B"/>
    <w:rsid w:val="00FD6772"/>
    <w:rsid w:val="00FD67EE"/>
    <w:rsid w:val="00FD78A8"/>
    <w:rsid w:val="00FD7C14"/>
    <w:rsid w:val="00FD7E9E"/>
    <w:rsid w:val="00FE01A7"/>
    <w:rsid w:val="00FE1626"/>
    <w:rsid w:val="00FE17B2"/>
    <w:rsid w:val="00FE1A17"/>
    <w:rsid w:val="00FE1DE8"/>
    <w:rsid w:val="00FE25A4"/>
    <w:rsid w:val="00FE291F"/>
    <w:rsid w:val="00FE29B2"/>
    <w:rsid w:val="00FE2B28"/>
    <w:rsid w:val="00FE2BA7"/>
    <w:rsid w:val="00FE3498"/>
    <w:rsid w:val="00FE3530"/>
    <w:rsid w:val="00FE356F"/>
    <w:rsid w:val="00FE39A7"/>
    <w:rsid w:val="00FE4038"/>
    <w:rsid w:val="00FE4ADB"/>
    <w:rsid w:val="00FE5A7A"/>
    <w:rsid w:val="00FE6432"/>
    <w:rsid w:val="00FE737C"/>
    <w:rsid w:val="00FF05DD"/>
    <w:rsid w:val="00FF0FC1"/>
    <w:rsid w:val="00FF11F2"/>
    <w:rsid w:val="00FF1645"/>
    <w:rsid w:val="00FF1998"/>
    <w:rsid w:val="00FF1A25"/>
    <w:rsid w:val="00FF1A43"/>
    <w:rsid w:val="00FF1F05"/>
    <w:rsid w:val="00FF1F65"/>
    <w:rsid w:val="00FF257A"/>
    <w:rsid w:val="00FF2FC4"/>
    <w:rsid w:val="00FF336F"/>
    <w:rsid w:val="00FF43AB"/>
    <w:rsid w:val="00FF46DB"/>
    <w:rsid w:val="00FF4A8B"/>
    <w:rsid w:val="00FF4FDC"/>
    <w:rsid w:val="00FF5DDD"/>
    <w:rsid w:val="00FF5FB8"/>
    <w:rsid w:val="00FF6091"/>
    <w:rsid w:val="00FF6662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  <w15:chartTrackingRefBased/>
  <w15:docId w15:val="{1E669890-F5E9-40E9-B15F-489F538A6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092"/>
    <w:rPr>
      <w:rFonts w:ascii="Arial" w:hAnsi="Arial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uiPriority w:val="99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uiPriority w:val="99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left" w:pos="540"/>
      </w:tabs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uiPriority w:val="99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0260B"/>
    <w:pPr>
      <w:numPr>
        <w:numId w:val="20"/>
      </w:numPr>
      <w:tabs>
        <w:tab w:val="left" w:pos="540"/>
      </w:tabs>
      <w:spacing w:after="0"/>
      <w:ind w:right="27" w:hanging="117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0260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left" w:pos="1080"/>
      </w:tabs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56F4F"/>
    <w:pPr>
      <w:tabs>
        <w:tab w:val="left" w:pos="360"/>
        <w:tab w:val="left" w:pos="720"/>
      </w:tabs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56F4F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F23EDE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uiPriority w:val="99"/>
    <w:rsid w:val="00F23EDE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4257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844257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996717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B0791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paragraph" w:styleId="BodyText3">
    <w:name w:val="Body Text 3"/>
    <w:basedOn w:val="Normal"/>
    <w:link w:val="BodyText3Char"/>
    <w:rsid w:val="004C78C0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4C78C0"/>
    <w:rPr>
      <w:rFonts w:ascii="Arial" w:hAnsi="Arial"/>
      <w:sz w:val="16"/>
    </w:rPr>
  </w:style>
  <w:style w:type="character" w:customStyle="1" w:styleId="Heading3Char">
    <w:name w:val="Heading 3 Char"/>
    <w:link w:val="Heading3"/>
    <w:locked/>
    <w:rsid w:val="004C78C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C78C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4C78C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C78C0"/>
    <w:rPr>
      <w:rFonts w:cs="EucrosiaUPC"/>
      <w:b/>
      <w:bCs/>
      <w:sz w:val="30"/>
      <w:szCs w:val="30"/>
    </w:rPr>
  </w:style>
  <w:style w:type="character" w:customStyle="1" w:styleId="Heading7Char">
    <w:name w:val="Heading 7 Char"/>
    <w:link w:val="Heading7"/>
    <w:locked/>
    <w:rsid w:val="004C78C0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locked/>
    <w:rsid w:val="004C78C0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4C78C0"/>
    <w:rPr>
      <w:rFonts w:cs="EucrosiaUPC"/>
      <w:sz w:val="28"/>
      <w:szCs w:val="28"/>
      <w:lang w:val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4C78C0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4C78C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4C78C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4C78C0"/>
    <w:rPr>
      <w:rFonts w:ascii="Angsana New" w:hAnsi="Angsana New"/>
      <w:sz w:val="30"/>
      <w:szCs w:val="30"/>
    </w:rPr>
  </w:style>
  <w:style w:type="paragraph" w:customStyle="1" w:styleId="T0">
    <w:name w:val="????? T"/>
    <w:basedOn w:val="Normal"/>
    <w:uiPriority w:val="99"/>
    <w:rsid w:val="004C78C0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4C78C0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4C78C0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C78C0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4C78C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4C78C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"/>
    <w:rsid w:val="004C78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cs="Times New Roman"/>
    </w:rPr>
  </w:style>
  <w:style w:type="character" w:customStyle="1" w:styleId="SignatureChar">
    <w:name w:val="Signature Char"/>
    <w:link w:val="Signature"/>
    <w:rsid w:val="004C78C0"/>
    <w:rPr>
      <w:rFonts w:ascii="Arial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4C78C0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C78C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C78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C78C0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C78C0"/>
    <w:pPr>
      <w:spacing w:after="0"/>
    </w:pPr>
  </w:style>
  <w:style w:type="paragraph" w:customStyle="1" w:styleId="acctdividends">
    <w:name w:val="acct dividends"/>
    <w:aliases w:val="ad"/>
    <w:basedOn w:val="Normal"/>
    <w:rsid w:val="004C78C0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C78C0"/>
    <w:pPr>
      <w:spacing w:after="0"/>
    </w:pPr>
  </w:style>
  <w:style w:type="paragraph" w:customStyle="1" w:styleId="acctindent">
    <w:name w:val="acct indent"/>
    <w:aliases w:val="ai"/>
    <w:basedOn w:val="BodyText"/>
    <w:rsid w:val="004C78C0"/>
    <w:pPr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C78C0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C78C0"/>
    <w:pPr>
      <w:framePr w:hSpace="180" w:vSpace="180" w:wrap="auto" w:hAnchor="margin" w:yAlign="bottom"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C78C0"/>
    <w:pPr>
      <w:tabs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C78C0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C78C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C78C0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C78C0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C78C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C78C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C78C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C78C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C78C0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C78C0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C78C0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C78C0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C78C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C78C0"/>
    <w:pPr>
      <w:spacing w:after="0"/>
    </w:pPr>
  </w:style>
  <w:style w:type="paragraph" w:customStyle="1" w:styleId="List1a">
    <w:name w:val="List 1a"/>
    <w:aliases w:val="1a"/>
    <w:basedOn w:val="Normal"/>
    <w:rsid w:val="004C78C0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C78C0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4C78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eastAsia="en-US" w:bidi="ar-SA"/>
    </w:rPr>
  </w:style>
  <w:style w:type="character" w:customStyle="1" w:styleId="MacroTextChar">
    <w:name w:val="Macro Text Char"/>
    <w:link w:val="MacroText"/>
    <w:rsid w:val="004C78C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C78C0"/>
    <w:pPr>
      <w:framePr w:w="4536" w:wrap="around" w:vAnchor="page" w:hAnchor="page" w:xAlign="center" w:y="3993"/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C78C0"/>
  </w:style>
  <w:style w:type="paragraph" w:customStyle="1" w:styleId="zreportaddinfo">
    <w:name w:val="zreport addinfo"/>
    <w:basedOn w:val="Normal"/>
    <w:rsid w:val="004C78C0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C78C0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C78C0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C78C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C78C0"/>
    <w:pPr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C78C0"/>
    <w:pPr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C78C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C78C0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C78C0"/>
    <w:rPr>
      <w:b/>
      <w:bCs/>
    </w:rPr>
  </w:style>
  <w:style w:type="paragraph" w:customStyle="1" w:styleId="nineptbodytext">
    <w:name w:val="nine pt body text"/>
    <w:aliases w:val="9bt"/>
    <w:basedOn w:val="nineptnormal"/>
    <w:rsid w:val="004C78C0"/>
    <w:pPr>
      <w:spacing w:after="220"/>
    </w:pPr>
  </w:style>
  <w:style w:type="paragraph" w:customStyle="1" w:styleId="nineptnormal">
    <w:name w:val="nine pt normal"/>
    <w:aliases w:val="9n"/>
    <w:basedOn w:val="Normal"/>
    <w:rsid w:val="004C78C0"/>
    <w:pPr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C78C0"/>
    <w:pPr>
      <w:jc w:val="center"/>
    </w:pPr>
  </w:style>
  <w:style w:type="paragraph" w:customStyle="1" w:styleId="heading">
    <w:name w:val="heading"/>
    <w:aliases w:val="h"/>
    <w:basedOn w:val="BodyText"/>
    <w:rsid w:val="004C78C0"/>
    <w:pPr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C78C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C78C0"/>
  </w:style>
  <w:style w:type="paragraph" w:customStyle="1" w:styleId="nineptheadingcentredbold">
    <w:name w:val="nine pt heading centred bold"/>
    <w:aliases w:val="9hcb"/>
    <w:basedOn w:val="Normal"/>
    <w:rsid w:val="004C78C0"/>
    <w:pPr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C78C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C78C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C78C0"/>
    <w:rPr>
      <w:b/>
    </w:rPr>
  </w:style>
  <w:style w:type="paragraph" w:customStyle="1" w:styleId="nineptcolumntab1">
    <w:name w:val="nine pt column tab1"/>
    <w:aliases w:val="a91"/>
    <w:basedOn w:val="nineptnormal"/>
    <w:rsid w:val="004C78C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C78C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C78C0"/>
    <w:pPr>
      <w:jc w:val="center"/>
    </w:pPr>
  </w:style>
  <w:style w:type="paragraph" w:customStyle="1" w:styleId="Normalheading">
    <w:name w:val="Normal heading"/>
    <w:aliases w:val="nh"/>
    <w:basedOn w:val="Normal"/>
    <w:rsid w:val="004C78C0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C78C0"/>
    <w:pPr>
      <w:numPr>
        <w:numId w:val="0"/>
      </w:num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C78C0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C78C0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C78C0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C78C0"/>
    <w:pPr>
      <w:numPr>
        <w:numId w:val="0"/>
      </w:num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C78C0"/>
    <w:pPr>
      <w:numPr>
        <w:numId w:val="0"/>
      </w:num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C78C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C78C0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C78C0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C78C0"/>
    <w:p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C78C0"/>
    <w:pPr>
      <w:keepNext/>
      <w:keepLines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C78C0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C78C0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C78C0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C78C0"/>
    <w:pPr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C78C0"/>
    <w:pPr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C78C0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C78C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C78C0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C78C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C78C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C78C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C78C0"/>
    <w:pPr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C78C0"/>
    <w:pPr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C78C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C78C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C78C0"/>
    <w:pPr>
      <w:tabs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C78C0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C78C0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C78C0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C78C0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C78C0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C78C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C78C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C78C0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C78C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C78C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C78C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C78C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C78C0"/>
    <w:pPr>
      <w:spacing w:after="0"/>
    </w:pPr>
  </w:style>
  <w:style w:type="paragraph" w:customStyle="1" w:styleId="smallreturn">
    <w:name w:val="small return"/>
    <w:aliases w:val="sr"/>
    <w:basedOn w:val="Normal"/>
    <w:rsid w:val="004C78C0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C78C0"/>
    <w:pPr>
      <w:spacing w:after="0"/>
    </w:pPr>
  </w:style>
  <w:style w:type="paragraph" w:customStyle="1" w:styleId="headingbolditalic">
    <w:name w:val="heading bold italic"/>
    <w:aliases w:val="hbi"/>
    <w:basedOn w:val="heading"/>
    <w:rsid w:val="004C78C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C78C0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C78C0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C78C0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C78C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C78C0"/>
    <w:pPr>
      <w:spacing w:after="0"/>
    </w:pPr>
  </w:style>
  <w:style w:type="paragraph" w:customStyle="1" w:styleId="blockbullet">
    <w:name w:val="block bullet"/>
    <w:aliases w:val="bb"/>
    <w:basedOn w:val="block"/>
    <w:rsid w:val="004C78C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C78C0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C78C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C78C0"/>
    <w:pPr>
      <w:spacing w:after="0"/>
    </w:pPr>
  </w:style>
  <w:style w:type="paragraph" w:customStyle="1" w:styleId="eightptnormal">
    <w:name w:val="eight pt normal"/>
    <w:aliases w:val="8n"/>
    <w:basedOn w:val="Normal"/>
    <w:rsid w:val="004C78C0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C78C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C78C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C78C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C78C0"/>
    <w:rPr>
      <w:b/>
      <w:bCs/>
    </w:rPr>
  </w:style>
  <w:style w:type="paragraph" w:customStyle="1" w:styleId="eightptbodytext">
    <w:name w:val="eight pt body text"/>
    <w:aliases w:val="8bt"/>
    <w:basedOn w:val="eightptnormal"/>
    <w:rsid w:val="004C78C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C78C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C78C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C78C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C78C0"/>
    <w:pPr>
      <w:spacing w:after="0"/>
    </w:pPr>
  </w:style>
  <w:style w:type="paragraph" w:customStyle="1" w:styleId="eightptblock">
    <w:name w:val="eight pt block"/>
    <w:aliases w:val="8b"/>
    <w:basedOn w:val="Normal"/>
    <w:rsid w:val="004C78C0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C78C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C78C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C78C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C78C0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C78C0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C78C0"/>
    <w:pPr>
      <w:spacing w:after="0"/>
    </w:pPr>
  </w:style>
  <w:style w:type="paragraph" w:customStyle="1" w:styleId="blockindent">
    <w:name w:val="block indent"/>
    <w:aliases w:val="bi"/>
    <w:basedOn w:val="block"/>
    <w:rsid w:val="004C78C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C78C0"/>
    <w:pPr>
      <w:jc w:val="center"/>
    </w:pPr>
  </w:style>
  <w:style w:type="paragraph" w:customStyle="1" w:styleId="nineptcol">
    <w:name w:val="nine pt %col"/>
    <w:aliases w:val="9%"/>
    <w:basedOn w:val="nineptnormal"/>
    <w:rsid w:val="004C78C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C78C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C78C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C78C0"/>
    <w:pPr>
      <w:spacing w:after="0"/>
    </w:pPr>
  </w:style>
  <w:style w:type="paragraph" w:customStyle="1" w:styleId="nineptblocklist">
    <w:name w:val="nine pt block list"/>
    <w:aliases w:val="9bl"/>
    <w:basedOn w:val="nineptblock"/>
    <w:rsid w:val="004C78C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C78C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C78C0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C78C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C78C0"/>
    <w:pPr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C78C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C78C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C78C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C78C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C78C0"/>
    <w:pPr>
      <w:spacing w:after="20"/>
    </w:pPr>
  </w:style>
  <w:style w:type="paragraph" w:customStyle="1" w:styleId="blockbulletnospaceafter">
    <w:name w:val="block bullet no space after"/>
    <w:aliases w:val="bbn,block bullet no sp"/>
    <w:rsid w:val="004C78C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C78C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C78C0"/>
    <w:pPr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C78C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C78C0"/>
    <w:pPr>
      <w:spacing w:after="80"/>
    </w:pPr>
  </w:style>
  <w:style w:type="paragraph" w:customStyle="1" w:styleId="nineptratecol">
    <w:name w:val="nine pt rate col"/>
    <w:aliases w:val="a9r"/>
    <w:basedOn w:val="nineptnormal"/>
    <w:rsid w:val="004C78C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C78C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C78C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C78C0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C78C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C78C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C78C0"/>
    <w:pPr>
      <w:tabs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C78C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C78C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C78C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C78C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C78C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C78C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C78C0"/>
    <w:pPr>
      <w:ind w:left="907" w:hanging="340"/>
    </w:pPr>
  </w:style>
  <w:style w:type="paragraph" w:customStyle="1" w:styleId="List3i">
    <w:name w:val="List 3i"/>
    <w:aliases w:val="3i"/>
    <w:basedOn w:val="List2i"/>
    <w:rsid w:val="004C78C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C78C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C78C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C78C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C78C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C78C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C78C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C78C0"/>
    <w:pPr>
      <w:spacing w:after="80"/>
    </w:pPr>
  </w:style>
  <w:style w:type="paragraph" w:customStyle="1" w:styleId="blockbullet2">
    <w:name w:val="block bullet 2"/>
    <w:aliases w:val="bb2"/>
    <w:basedOn w:val="BodyText"/>
    <w:rsid w:val="004C78C0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C78C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C78C0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C78C0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C78C0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C78C0"/>
    <w:pPr>
      <w:spacing w:after="120" w:line="260" w:lineRule="atLeast"/>
      <w:ind w:left="1134" w:right="389"/>
      <w:jc w:val="both"/>
    </w:pPr>
    <w:rPr>
      <w:rFonts w:ascii="Times New Roman" w:eastAsia="Times New Roman" w:hAnsi="Times New Roman" w:cs="Times New Roman"/>
      <w:bCs/>
      <w:i w:val="0"/>
      <w:iCs w:val="0"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locked/>
    <w:rsid w:val="004C78C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4C78C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C78C0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C78C0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C78C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C78C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C78C0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4C78C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C78C0"/>
    <w:rPr>
      <w:rFonts w:cs="Times New Roman"/>
      <w:sz w:val="29"/>
      <w:szCs w:val="29"/>
    </w:rPr>
  </w:style>
  <w:style w:type="character" w:customStyle="1" w:styleId="hps">
    <w:name w:val="hps"/>
    <w:uiPriority w:val="99"/>
    <w:rsid w:val="004C78C0"/>
    <w:rPr>
      <w:rFonts w:cs="Times New Roman"/>
    </w:rPr>
  </w:style>
  <w:style w:type="character" w:customStyle="1" w:styleId="gt-icon-text1">
    <w:name w:val="gt-icon-text1"/>
    <w:uiPriority w:val="99"/>
    <w:rsid w:val="004C78C0"/>
    <w:rPr>
      <w:rFonts w:cs="Times New Roman"/>
    </w:rPr>
  </w:style>
  <w:style w:type="character" w:customStyle="1" w:styleId="shorttext">
    <w:name w:val="short_text"/>
    <w:uiPriority w:val="99"/>
    <w:rsid w:val="004C78C0"/>
    <w:rPr>
      <w:rFonts w:cs="Times New Roman"/>
    </w:rPr>
  </w:style>
  <w:style w:type="character" w:customStyle="1" w:styleId="longtext">
    <w:name w:val="long_text"/>
    <w:uiPriority w:val="99"/>
    <w:rsid w:val="004C78C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C78C0"/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4C78C0"/>
    <w:rPr>
      <w:rFonts w:ascii="Consolas" w:hAnsi="Consolas"/>
      <w:sz w:val="21"/>
      <w:szCs w:val="26"/>
    </w:rPr>
  </w:style>
  <w:style w:type="character" w:styleId="CommentReference">
    <w:name w:val="annotation reference"/>
    <w:rsid w:val="004C78C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4C78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20"/>
      <w:szCs w:val="25"/>
    </w:rPr>
  </w:style>
  <w:style w:type="character" w:customStyle="1" w:styleId="CommentTextChar">
    <w:name w:val="Comment Text Char"/>
    <w:link w:val="CommentText"/>
    <w:rsid w:val="004C78C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C78C0"/>
    <w:rPr>
      <w:b/>
      <w:bCs/>
    </w:rPr>
  </w:style>
  <w:style w:type="character" w:customStyle="1" w:styleId="CommentSubjectChar">
    <w:name w:val="Comment Subject Char"/>
    <w:link w:val="CommentSubject"/>
    <w:rsid w:val="004C78C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4C78C0"/>
    <w:rPr>
      <w:rFonts w:ascii="Arial" w:hAnsi="Arial"/>
      <w:sz w:val="18"/>
      <w:szCs w:val="22"/>
      <w:lang w:val="en-US" w:eastAsia="en-US"/>
    </w:rPr>
  </w:style>
  <w:style w:type="paragraph" w:customStyle="1" w:styleId="AccountingPolicy">
    <w:name w:val="Accounting Policy"/>
    <w:basedOn w:val="Normal"/>
    <w:link w:val="AccountingPolicyChar1"/>
    <w:rsid w:val="004C78C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C78C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C78C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C78C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C78C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C78C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C78C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C78C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C78C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C78C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C78C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C78C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C78C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C78C0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uiPriority w:val="20"/>
    <w:qFormat/>
    <w:rsid w:val="004C78C0"/>
    <w:rPr>
      <w:i/>
      <w:iCs/>
    </w:rPr>
  </w:style>
  <w:style w:type="character" w:customStyle="1" w:styleId="apple-converted-space">
    <w:name w:val="apple-converted-space"/>
    <w:rsid w:val="004C78C0"/>
  </w:style>
  <w:style w:type="table" w:styleId="Table3Deffects2">
    <w:name w:val="Table 3D effects 2"/>
    <w:basedOn w:val="TableNormal"/>
    <w:rsid w:val="004C78C0"/>
    <w:pPr>
      <w:spacing w:line="260" w:lineRule="atLeast"/>
    </w:pPr>
    <w:rPr>
      <w:rFonts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Spacing">
    <w:name w:val="No Spacing"/>
    <w:uiPriority w:val="1"/>
    <w:qFormat/>
    <w:rsid w:val="00B3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val="en-US" w:eastAsia="en-US"/>
    </w:rPr>
  </w:style>
  <w:style w:type="character" w:styleId="FootnoteReference">
    <w:name w:val="footnote reference"/>
    <w:uiPriority w:val="99"/>
    <w:unhideWhenUsed/>
    <w:rsid w:val="00D308AC"/>
    <w:rPr>
      <w:vertAlign w:val="superscript"/>
    </w:rPr>
  </w:style>
  <w:style w:type="paragraph" w:customStyle="1" w:styleId="1-Number">
    <w:name w:val="1-Number"/>
    <w:basedOn w:val="BodyText"/>
    <w:link w:val="1-NumberChar"/>
    <w:qFormat/>
    <w:rsid w:val="00891411"/>
    <w:pPr>
      <w:tabs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891411"/>
    <w:rPr>
      <w:rFonts w:ascii="Angsana New" w:hAnsi="Angsana New"/>
      <w:sz w:val="30"/>
      <w:szCs w:val="30"/>
    </w:rPr>
  </w:style>
  <w:style w:type="paragraph" w:styleId="NormalWeb">
    <w:name w:val="Normal (Web)"/>
    <w:basedOn w:val="Normal"/>
    <w:uiPriority w:val="99"/>
    <w:rsid w:val="00A2215E"/>
    <w:pPr>
      <w:spacing w:before="100" w:beforeAutospacing="1" w:after="100" w:afterAutospacing="1"/>
    </w:pPr>
    <w:rPr>
      <w:rFonts w:ascii="Thonburi" w:hAnsi="Thonburi" w:cs="Tahoma"/>
      <w:sz w:val="20"/>
      <w:szCs w:val="20"/>
    </w:rPr>
  </w:style>
  <w:style w:type="paragraph" w:customStyle="1" w:styleId="RNormal">
    <w:name w:val="RNormal"/>
    <w:basedOn w:val="Normal"/>
    <w:rsid w:val="003202EE"/>
    <w:pPr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Bo-C1Content">
    <w:name w:val="Bo-C1 Content"/>
    <w:basedOn w:val="BodyText"/>
    <w:link w:val="Bo-C1ContentChar"/>
    <w:qFormat/>
    <w:rsid w:val="000336AF"/>
    <w:pPr>
      <w:spacing w:after="0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336AF"/>
    <w:rPr>
      <w:rFonts w:ascii="Angsana New" w:hAnsi="Angsana New"/>
      <w:sz w:val="30"/>
      <w:szCs w:val="30"/>
      <w:lang w:val="en-GB"/>
    </w:rPr>
  </w:style>
  <w:style w:type="paragraph" w:customStyle="1" w:styleId="Bo-Blankline">
    <w:name w:val="Bo-Blank line"/>
    <w:basedOn w:val="Normal"/>
    <w:link w:val="Bo-BlanklineChar"/>
    <w:qFormat/>
    <w:rsid w:val="000336AF"/>
    <w:pPr>
      <w:ind w:left="540" w:right="-25"/>
      <w:jc w:val="both"/>
    </w:pPr>
    <w:rPr>
      <w:rFonts w:ascii="Angsana New" w:hAnsi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0336AF"/>
    <w:rPr>
      <w:rFonts w:ascii="Angsana New" w:hAnsi="Angsana New"/>
      <w:lang w:val="en-GB" w:eastAsia="x-none"/>
    </w:rPr>
  </w:style>
  <w:style w:type="character" w:styleId="Hyperlink">
    <w:name w:val="Hyperlink"/>
    <w:uiPriority w:val="99"/>
    <w:unhideWhenUsed/>
    <w:rsid w:val="001D7604"/>
    <w:rPr>
      <w:color w:val="0000FF"/>
      <w:u w:val="single"/>
    </w:rPr>
  </w:style>
  <w:style w:type="paragraph" w:customStyle="1" w:styleId="a6">
    <w:name w:val="เนื้อเรื่อง"/>
    <w:rsid w:val="00936E90"/>
    <w:pPr>
      <w:ind w:right="386"/>
    </w:pPr>
    <w:rPr>
      <w:rFonts w:eastAsia="Cordia New"/>
      <w:sz w:val="28"/>
      <w:szCs w:val="28"/>
      <w:lang w:val="en-US" w:eastAsia="th-TH"/>
    </w:rPr>
  </w:style>
  <w:style w:type="character" w:customStyle="1" w:styleId="blockChar">
    <w:name w:val="block Char"/>
    <w:aliases w:val="b Char"/>
    <w:link w:val="block"/>
    <w:locked/>
    <w:rsid w:val="00D97FC6"/>
    <w:rPr>
      <w:rFonts w:cs="Times New Roman"/>
      <w:sz w:val="22"/>
      <w:lang w:val="en-GB" w:bidi="ar-SA"/>
    </w:rPr>
  </w:style>
  <w:style w:type="paragraph" w:customStyle="1" w:styleId="FSBlank">
    <w:name w:val="FS_Blank"/>
    <w:basedOn w:val="Normal"/>
    <w:link w:val="FSBlankChar"/>
    <w:qFormat/>
    <w:rsid w:val="002107D2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val="x-none" w:eastAsia="x-none"/>
    </w:rPr>
  </w:style>
  <w:style w:type="character" w:customStyle="1" w:styleId="FSBlankChar">
    <w:name w:val="FS_Blank Char"/>
    <w:link w:val="FSBlank"/>
    <w:rsid w:val="002107D2"/>
    <w:rPr>
      <w:rFonts w:ascii="Angsana New" w:eastAsia="MS Mincho" w:hAnsi="Angsana New"/>
      <w:lang w:val="x-none" w:eastAsia="x-none"/>
    </w:rPr>
  </w:style>
  <w:style w:type="paragraph" w:customStyle="1" w:styleId="Nomal">
    <w:name w:val="Nomal"/>
    <w:basedOn w:val="Normal"/>
    <w:rsid w:val="00617C8F"/>
    <w:rPr>
      <w:rFonts w:ascii="Angsana New" w:hAnsi="Angsana New"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980A19"/>
    <w:rPr>
      <w:rFonts w:ascii="Arial" w:hAnsi="Arial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elink.net/company/integrated-design-office-co-ltd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BB769-6A68-42B9-BD46-E9AD5F4B5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67</Pages>
  <Words>11570</Words>
  <Characters>65950</Characters>
  <Application>Microsoft Office Word</Application>
  <DocSecurity>0</DocSecurity>
  <Lines>549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สระบุรีเทคนิคคอนกรีต จำกัด</vt:lpstr>
    </vt:vector>
  </TitlesOfParts>
  <Company>KPMG</Company>
  <LinksUpToDate>false</LinksUpToDate>
  <CharactersWithSpaces>77366</CharactersWithSpaces>
  <SharedDoc>false</SharedDoc>
  <HLinks>
    <vt:vector size="6" baseType="variant">
      <vt:variant>
        <vt:i4>1441868</vt:i4>
      </vt:variant>
      <vt:variant>
        <vt:i4>0</vt:i4>
      </vt:variant>
      <vt:variant>
        <vt:i4>0</vt:i4>
      </vt:variant>
      <vt:variant>
        <vt:i4>5</vt:i4>
      </vt:variant>
      <vt:variant>
        <vt:lpwstr>https://smelink.net/company/integrated-design-office-co-ltd.html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subject/>
  <dc:creator>AA</dc:creator>
  <cp:keywords/>
  <dc:description/>
  <cp:lastModifiedBy>Touchanon, Phongkunawut</cp:lastModifiedBy>
  <cp:revision>5</cp:revision>
  <cp:lastPrinted>2019-02-25T03:04:00Z</cp:lastPrinted>
  <dcterms:created xsi:type="dcterms:W3CDTF">2019-02-27T10:26:00Z</dcterms:created>
  <dcterms:modified xsi:type="dcterms:W3CDTF">2019-02-27T10:45:00Z</dcterms:modified>
</cp:coreProperties>
</file>