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88142C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88142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88142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88142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09267B" w:rsidRPr="0088142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:rsidR="0009267B" w:rsidRPr="0088142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09267B" w:rsidRPr="0088142C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73369C" w:rsidRPr="0088142C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09267B" w:rsidRPr="0088142C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73369C" w:rsidRPr="0088142C" w:rsidRDefault="0009267B" w:rsidP="00B80A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08214C"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A36D93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851DE0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851DE0" w:rsidRPr="0088142C" w:rsidRDefault="00851DE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851DE0" w:rsidRPr="0088142C" w:rsidRDefault="00851DE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851DE0" w:rsidRPr="0088142C" w:rsidRDefault="00C255A5" w:rsidP="00CF2934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6433B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6433B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6433B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6433B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6433B0" w:rsidRPr="0088142C" w:rsidRDefault="006433B0" w:rsidP="006433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6433B0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CF2934" w:rsidP="00A36D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33B0"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33B0"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อุปกรณ์</w:t>
            </w:r>
          </w:p>
        </w:tc>
      </w:tr>
      <w:tr w:rsidR="00CF293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433B0"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CF2934" w:rsidRPr="0088142C" w:rsidRDefault="00CF2934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F2934" w:rsidRPr="0088142C" w:rsidRDefault="00C677F5" w:rsidP="00CF29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  <w:r w:rsidR="008D4311"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395DD3" w:rsidP="00395DD3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  <w:vAlign w:val="center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31E8E"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77F5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931E8E"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C677F5" w:rsidRPr="0088142C" w:rsidRDefault="00C677F5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123140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123140" w:rsidRPr="0088142C" w:rsidRDefault="00123140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:rsidR="00123140" w:rsidRPr="0088142C" w:rsidRDefault="00123140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123140" w:rsidRPr="0088142C" w:rsidRDefault="00123140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66284" w:rsidRPr="0088142C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:rsidR="00F66284" w:rsidRPr="0088142C" w:rsidRDefault="00395DD3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123140" w:rsidRPr="0088142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F66284" w:rsidRPr="0088142C" w:rsidRDefault="00F66284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85" w:type="dxa"/>
          </w:tcPr>
          <w:p w:rsidR="00F66284" w:rsidRPr="0088142C" w:rsidRDefault="00F66284" w:rsidP="00C677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814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09267B" w:rsidRPr="0088142C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B5211">
        <w:br w:type="page"/>
      </w:r>
      <w:r w:rsidRPr="0088142C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Pr="0088142C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:rsidR="0009267B" w:rsidRPr="0088142C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9267B" w:rsidRPr="0088142C" w:rsidRDefault="009E0362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งบการเงิน</w:t>
      </w:r>
      <w:r w:rsidR="0009267B" w:rsidRPr="0088142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1686A" w:rsidRPr="0088142C">
        <w:rPr>
          <w:rFonts w:ascii="Angsana New" w:hAnsi="Angsana New"/>
          <w:sz w:val="30"/>
          <w:szCs w:val="30"/>
          <w:cs/>
        </w:rPr>
        <w:t>เมื่อวันที่</w:t>
      </w:r>
      <w:r w:rsidR="00FB2A4E" w:rsidRPr="0088142C">
        <w:rPr>
          <w:rFonts w:ascii="Angsana New" w:hAnsi="Angsana New"/>
          <w:sz w:val="30"/>
          <w:szCs w:val="30"/>
        </w:rPr>
        <w:t xml:space="preserve"> </w:t>
      </w:r>
      <w:r w:rsidR="008941B1" w:rsidRPr="0088142C">
        <w:rPr>
          <w:rFonts w:ascii="Angsana New" w:hAnsi="Angsana New"/>
          <w:sz w:val="30"/>
          <w:szCs w:val="30"/>
        </w:rPr>
        <w:t>2</w:t>
      </w:r>
      <w:r w:rsidR="00B51DDF" w:rsidRPr="0088142C">
        <w:rPr>
          <w:rFonts w:ascii="Angsana New" w:hAnsi="Angsana New"/>
          <w:sz w:val="30"/>
          <w:szCs w:val="30"/>
        </w:rPr>
        <w:t>7</w:t>
      </w:r>
      <w:r w:rsidR="00D42191" w:rsidRPr="0088142C">
        <w:rPr>
          <w:rFonts w:ascii="Angsana New" w:hAnsi="Angsana New"/>
          <w:sz w:val="30"/>
          <w:szCs w:val="30"/>
        </w:rPr>
        <w:t xml:space="preserve"> </w:t>
      </w:r>
      <w:r w:rsidR="00D42191" w:rsidRPr="0088142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D40D4" w:rsidRPr="0088142C">
        <w:rPr>
          <w:rFonts w:ascii="Angsana New" w:hAnsi="Angsana New"/>
          <w:sz w:val="30"/>
          <w:szCs w:val="30"/>
        </w:rPr>
        <w:t>2562</w:t>
      </w:r>
    </w:p>
    <w:p w:rsidR="0009267B" w:rsidRPr="0088142C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9267B" w:rsidRPr="0088142C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b/>
          <w:bCs/>
          <w:sz w:val="30"/>
          <w:szCs w:val="30"/>
        </w:rPr>
        <w:t>1</w:t>
      </w:r>
      <w:r w:rsidRPr="0088142C">
        <w:rPr>
          <w:rFonts w:ascii="Angsana New" w:hAnsi="Angsana New"/>
          <w:b/>
          <w:bCs/>
          <w:sz w:val="30"/>
          <w:szCs w:val="30"/>
        </w:rPr>
        <w:tab/>
      </w:r>
      <w:r w:rsidRPr="0088142C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88142C" w:rsidRDefault="0009267B" w:rsidP="00652ED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:rsidR="0009267B" w:rsidRPr="0088142C" w:rsidRDefault="00874D2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บริษัท วิ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นท์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คอม เทคโนโลยี จำกัด (มหาชน)</w:t>
      </w:r>
      <w:r w:rsidR="0009267B" w:rsidRPr="0088142C">
        <w:rPr>
          <w:rFonts w:ascii="Angsana New" w:hAnsi="Angsana New"/>
          <w:sz w:val="30"/>
          <w:szCs w:val="30"/>
        </w:rPr>
        <w:t xml:space="preserve"> </w:t>
      </w:r>
      <w:r w:rsidR="0009267B" w:rsidRPr="0088142C">
        <w:rPr>
          <w:rFonts w:ascii="Angsana New" w:hAnsi="Angsana New"/>
          <w:sz w:val="30"/>
          <w:szCs w:val="30"/>
          <w:cs/>
        </w:rPr>
        <w:t>(</w:t>
      </w:r>
      <w:r w:rsidR="0009267B" w:rsidRPr="0088142C">
        <w:rPr>
          <w:rFonts w:ascii="Angsana New" w:hAnsi="Angsana New"/>
          <w:sz w:val="30"/>
          <w:szCs w:val="30"/>
        </w:rPr>
        <w:t>“</w:t>
      </w:r>
      <w:r w:rsidR="0009267B" w:rsidRPr="0088142C">
        <w:rPr>
          <w:rFonts w:ascii="Angsana New" w:hAnsi="Angsana New"/>
          <w:sz w:val="30"/>
          <w:szCs w:val="30"/>
          <w:cs/>
        </w:rPr>
        <w:t>บริษัท</w:t>
      </w:r>
      <w:r w:rsidR="0009267B" w:rsidRPr="0088142C">
        <w:rPr>
          <w:rFonts w:ascii="Angsana New" w:hAnsi="Angsana New"/>
          <w:sz w:val="30"/>
          <w:szCs w:val="30"/>
        </w:rPr>
        <w:t xml:space="preserve">”) </w:t>
      </w:r>
      <w:r w:rsidR="0009267B" w:rsidRPr="0088142C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และมีที่อยู่</w:t>
      </w:r>
      <w:r w:rsidR="003D5A59" w:rsidRPr="0088142C">
        <w:rPr>
          <w:rFonts w:ascii="Angsana New" w:hAnsi="Angsana New"/>
          <w:sz w:val="30"/>
          <w:szCs w:val="30"/>
        </w:rPr>
        <w:t xml:space="preserve">    </w:t>
      </w:r>
      <w:r w:rsidR="0009267B" w:rsidRPr="0088142C">
        <w:rPr>
          <w:rFonts w:ascii="Angsana New" w:hAnsi="Angsana New"/>
          <w:sz w:val="30"/>
          <w:szCs w:val="30"/>
          <w:cs/>
        </w:rPr>
        <w:t>จดทะเบียนตั้งอยู่</w:t>
      </w:r>
      <w:r w:rsidRPr="0088142C">
        <w:rPr>
          <w:rFonts w:ascii="Angsana New" w:hAnsi="Angsana New"/>
          <w:sz w:val="30"/>
          <w:szCs w:val="30"/>
          <w:cs/>
        </w:rPr>
        <w:t>เลขที่</w:t>
      </w:r>
      <w:r w:rsidR="003D5A59" w:rsidRPr="0088142C">
        <w:rPr>
          <w:rFonts w:ascii="Angsana New" w:hAnsi="Angsana New"/>
          <w:sz w:val="30"/>
          <w:szCs w:val="30"/>
          <w:cs/>
        </w:rPr>
        <w:t xml:space="preserve"> 159/21</w:t>
      </w:r>
      <w:r w:rsidRPr="0088142C">
        <w:rPr>
          <w:rFonts w:ascii="Angsana New" w:hAnsi="Angsana New"/>
          <w:sz w:val="30"/>
          <w:szCs w:val="30"/>
          <w:cs/>
        </w:rPr>
        <w:t xml:space="preserve"> อาคารเสริมมิตร ทาว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เวอร์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ชั้น</w:t>
      </w:r>
      <w:r w:rsidR="003D5A59" w:rsidRPr="0088142C">
        <w:rPr>
          <w:rFonts w:ascii="Angsana New" w:hAnsi="Angsana New"/>
          <w:sz w:val="30"/>
          <w:szCs w:val="30"/>
          <w:cs/>
        </w:rPr>
        <w:t xml:space="preserve"> 14</w:t>
      </w:r>
      <w:r w:rsidRPr="0088142C">
        <w:rPr>
          <w:rFonts w:ascii="Angsana New" w:hAnsi="Angsana New"/>
          <w:sz w:val="30"/>
          <w:szCs w:val="30"/>
          <w:cs/>
        </w:rPr>
        <w:t xml:space="preserve"> ถนนสุขุมวิท 21 (อโศก)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แขวงคลองเตยเหนือ  เขตวัฒนา</w:t>
      </w:r>
      <w:r w:rsidR="003D5A59"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EB7C46" w:rsidRPr="0088142C" w:rsidRDefault="00EB7C46" w:rsidP="004E1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EB7C46" w:rsidRPr="0088142C" w:rsidRDefault="00EB7C46" w:rsidP="00EB7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บริษัทจดทะเบียนกับ</w:t>
      </w:r>
      <w:r w:rsidR="00A11A24" w:rsidRPr="0088142C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</w:t>
      </w:r>
      <w:r w:rsidR="00A11A24" w:rsidRPr="0088142C">
        <w:rPr>
          <w:rFonts w:ascii="Angsana New" w:hAnsi="Angsana New" w:hint="cs"/>
          <w:sz w:val="30"/>
          <w:szCs w:val="30"/>
          <w:cs/>
        </w:rPr>
        <w:t>อเดือนธั</w:t>
      </w:r>
      <w:r w:rsidRPr="0088142C">
        <w:rPr>
          <w:rFonts w:ascii="Angsana New" w:hAnsi="Angsana New" w:hint="cs"/>
          <w:sz w:val="30"/>
          <w:szCs w:val="30"/>
          <w:cs/>
        </w:rPr>
        <w:t xml:space="preserve">นวาคม </w:t>
      </w:r>
      <w:r w:rsidRPr="0088142C">
        <w:rPr>
          <w:rFonts w:ascii="Angsana New" w:hAnsi="Angsana New"/>
          <w:sz w:val="30"/>
          <w:szCs w:val="30"/>
        </w:rPr>
        <w:t>2560</w:t>
      </w:r>
    </w:p>
    <w:p w:rsidR="0009267B" w:rsidRPr="0088142C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9267B" w:rsidRPr="0088142C" w:rsidRDefault="00DF42A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บริษัท</w:t>
      </w:r>
      <w:r w:rsidR="004C3001" w:rsidRPr="0088142C">
        <w:rPr>
          <w:rFonts w:ascii="Angsana New" w:hAnsi="Angsana New"/>
          <w:sz w:val="30"/>
          <w:szCs w:val="30"/>
          <w:cs/>
        </w:rPr>
        <w:t>ใหญ่ในระหว่าง</w:t>
      </w:r>
      <w:r w:rsidR="004C3001" w:rsidRPr="0088142C">
        <w:rPr>
          <w:rFonts w:ascii="Angsana New" w:hAnsi="Angsana New" w:hint="cs"/>
          <w:sz w:val="30"/>
          <w:szCs w:val="30"/>
          <w:cs/>
        </w:rPr>
        <w:t>ปี</w:t>
      </w:r>
      <w:r w:rsidR="0009267B" w:rsidRPr="0088142C">
        <w:rPr>
          <w:rFonts w:ascii="Angsana New" w:hAnsi="Angsana New"/>
          <w:sz w:val="30"/>
          <w:szCs w:val="30"/>
          <w:cs/>
        </w:rPr>
        <w:t xml:space="preserve">ได้แก่ </w:t>
      </w:r>
      <w:r w:rsidR="00874D2C" w:rsidRPr="0088142C">
        <w:rPr>
          <w:rFonts w:ascii="Angsana New" w:hAnsi="Angsana New"/>
          <w:sz w:val="30"/>
          <w:szCs w:val="30"/>
          <w:cs/>
        </w:rPr>
        <w:t xml:space="preserve">บริษัท วีเน็ท </w:t>
      </w:r>
      <w:proofErr w:type="spellStart"/>
      <w:r w:rsidR="00874D2C" w:rsidRPr="0088142C">
        <w:rPr>
          <w:rFonts w:ascii="Angsana New" w:hAnsi="Angsana New"/>
          <w:sz w:val="30"/>
          <w:szCs w:val="30"/>
          <w:cs/>
        </w:rPr>
        <w:t>แคปปิทอล</w:t>
      </w:r>
      <w:proofErr w:type="spellEnd"/>
      <w:r w:rsidR="00874D2C" w:rsidRPr="0088142C">
        <w:rPr>
          <w:rFonts w:ascii="Angsana New" w:hAnsi="Angsana New"/>
          <w:sz w:val="30"/>
          <w:szCs w:val="30"/>
          <w:cs/>
        </w:rPr>
        <w:t xml:space="preserve"> จำกัด</w:t>
      </w:r>
      <w:r w:rsidR="00D15177" w:rsidRPr="0088142C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4E1375" w:rsidRPr="0088142C">
        <w:rPr>
          <w:rFonts w:ascii="Angsana New" w:hAnsi="Angsana New"/>
          <w:sz w:val="30"/>
          <w:szCs w:val="30"/>
        </w:rPr>
        <w:t>73</w:t>
      </w:r>
      <w:r w:rsidR="0009267B" w:rsidRPr="0088142C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09267B" w:rsidRPr="0088142C" w:rsidRDefault="0009267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09267B" w:rsidRPr="0088142C" w:rsidRDefault="00D1517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บริษัท</w:t>
      </w:r>
      <w:r w:rsidR="009C729E" w:rsidRPr="0088142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88142C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874D2C" w:rsidRPr="0088142C">
        <w:rPr>
          <w:rFonts w:ascii="Angsana New" w:hAnsi="Angsana New"/>
          <w:sz w:val="30"/>
          <w:szCs w:val="30"/>
          <w:cs/>
        </w:rPr>
        <w:t>ขายเครื่องคอมพิวเตอร์และอุปกรณ์</w:t>
      </w:r>
      <w:r w:rsidR="00F0232F" w:rsidRPr="0088142C">
        <w:rPr>
          <w:rFonts w:ascii="Angsana New" w:hAnsi="Angsana New"/>
          <w:sz w:val="30"/>
          <w:szCs w:val="30"/>
          <w:cs/>
        </w:rPr>
        <w:t>รวมทั้งซอฟต์แวร์ที่เกี่ยวข้อง</w:t>
      </w:r>
      <w:r w:rsidR="00874D2C" w:rsidRPr="0088142C">
        <w:rPr>
          <w:rFonts w:ascii="Angsana New" w:hAnsi="Angsana New"/>
          <w:sz w:val="30"/>
          <w:szCs w:val="30"/>
          <w:cs/>
        </w:rPr>
        <w:t xml:space="preserve"> และ</w:t>
      </w:r>
      <w:r w:rsidR="004C3001" w:rsidRPr="0088142C">
        <w:rPr>
          <w:rFonts w:ascii="Angsana New" w:hAnsi="Angsana New" w:hint="cs"/>
          <w:sz w:val="30"/>
          <w:szCs w:val="30"/>
          <w:cs/>
        </w:rPr>
        <w:t>การ</w:t>
      </w:r>
      <w:r w:rsidR="00874D2C" w:rsidRPr="0088142C">
        <w:rPr>
          <w:rFonts w:ascii="Angsana New" w:hAnsi="Angsana New"/>
          <w:sz w:val="30"/>
          <w:szCs w:val="30"/>
          <w:cs/>
        </w:rPr>
        <w:t>ให้บริการเกี่ยวกับคอมพิวเตอร์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="009C729E" w:rsidRPr="0088142C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9C729E" w:rsidRPr="0088142C">
        <w:rPr>
          <w:rFonts w:ascii="Angsana New" w:hAnsi="Angsana New"/>
          <w:sz w:val="30"/>
          <w:szCs w:val="30"/>
        </w:rPr>
        <w:t>3</w:t>
      </w:r>
      <w:r w:rsidR="009E0362" w:rsidRPr="0088142C">
        <w:rPr>
          <w:rFonts w:ascii="Angsana New" w:hAnsi="Angsana New"/>
          <w:sz w:val="30"/>
          <w:szCs w:val="30"/>
        </w:rPr>
        <w:t>1</w:t>
      </w:r>
      <w:r w:rsidR="009C729E" w:rsidRPr="0088142C">
        <w:rPr>
          <w:rFonts w:ascii="Angsana New" w:hAnsi="Angsana New"/>
          <w:sz w:val="30"/>
          <w:szCs w:val="30"/>
        </w:rPr>
        <w:t xml:space="preserve"> </w:t>
      </w:r>
      <w:r w:rsidR="009C729E" w:rsidRPr="0088142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40D4" w:rsidRPr="0088142C">
        <w:rPr>
          <w:rFonts w:ascii="Angsana New" w:hAnsi="Angsana New"/>
          <w:sz w:val="30"/>
          <w:szCs w:val="30"/>
        </w:rPr>
        <w:t xml:space="preserve">2561 </w:t>
      </w:r>
      <w:r w:rsidR="00AD40D4" w:rsidRPr="0088142C">
        <w:rPr>
          <w:rFonts w:ascii="Angsana New" w:hAnsi="Angsana New"/>
          <w:sz w:val="30"/>
          <w:szCs w:val="30"/>
          <w:cs/>
        </w:rPr>
        <w:t xml:space="preserve">และ </w:t>
      </w:r>
      <w:r w:rsidR="00AD40D4" w:rsidRPr="0088142C">
        <w:rPr>
          <w:rFonts w:ascii="Angsana New" w:hAnsi="Angsana New"/>
          <w:sz w:val="30"/>
          <w:szCs w:val="30"/>
        </w:rPr>
        <w:t>2560</w:t>
      </w:r>
      <w:r w:rsidR="009C729E" w:rsidRPr="0088142C">
        <w:rPr>
          <w:rFonts w:ascii="Angsana New" w:hAnsi="Angsana New"/>
          <w:sz w:val="30"/>
          <w:szCs w:val="30"/>
        </w:rPr>
        <w:t xml:space="preserve"> </w:t>
      </w:r>
      <w:r w:rsidR="009C729E" w:rsidRPr="0088142C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C255A5" w:rsidRPr="0088142C">
        <w:rPr>
          <w:rFonts w:ascii="Angsana New" w:hAnsi="Angsana New"/>
          <w:sz w:val="30"/>
          <w:szCs w:val="30"/>
        </w:rPr>
        <w:t>5</w:t>
      </w:r>
      <w:r w:rsidR="009C729E" w:rsidRPr="0088142C">
        <w:rPr>
          <w:rFonts w:ascii="Angsana New" w:hAnsi="Angsana New"/>
          <w:sz w:val="30"/>
          <w:szCs w:val="30"/>
        </w:rPr>
        <w:t xml:space="preserve"> </w:t>
      </w:r>
      <w:r w:rsidR="009C729E" w:rsidRPr="008814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D6336D" w:rsidRPr="0088142C">
        <w:rPr>
          <w:rFonts w:ascii="Angsana New" w:hAnsi="Angsana New"/>
          <w:sz w:val="30"/>
          <w:szCs w:val="30"/>
        </w:rPr>
        <w:t>10</w:t>
      </w:r>
    </w:p>
    <w:p w:rsidR="009C729E" w:rsidRPr="0088142C" w:rsidRDefault="009C729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9267B" w:rsidRPr="0088142C" w:rsidRDefault="005756D0" w:rsidP="00652ED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88142C">
        <w:rPr>
          <w:rFonts w:ascii="Angsana New" w:hAnsi="Angsana New"/>
          <w:sz w:val="30"/>
          <w:szCs w:val="30"/>
          <w:cs/>
        </w:rPr>
        <w:t>เกณฑ์</w:t>
      </w:r>
      <w:r w:rsidR="00C714EB" w:rsidRPr="0088142C">
        <w:rPr>
          <w:rFonts w:ascii="Angsana New" w:hAnsi="Angsana New"/>
          <w:sz w:val="30"/>
          <w:szCs w:val="30"/>
          <w:cs/>
        </w:rPr>
        <w:t>การจัดทำ</w:t>
      </w:r>
      <w:r w:rsidR="00120E21" w:rsidRPr="0088142C">
        <w:rPr>
          <w:rFonts w:ascii="Angsana New" w:hAnsi="Angsana New"/>
          <w:sz w:val="30"/>
          <w:szCs w:val="30"/>
          <w:cs/>
        </w:rPr>
        <w:t>งบการเงิน</w:t>
      </w:r>
    </w:p>
    <w:p w:rsidR="0098009E" w:rsidRPr="0088142C" w:rsidRDefault="0098009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C714EB" w:rsidRPr="0088142C" w:rsidRDefault="00C714EB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C714EB" w:rsidRPr="0088142C" w:rsidRDefault="00C714E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A2320" w:rsidRPr="0088142C" w:rsidRDefault="00464E83" w:rsidP="009A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  <w:lang w:val="en-GB"/>
        </w:rPr>
      </w:pPr>
      <w:r w:rsidRPr="0088142C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A292F" w:rsidRPr="0088142C">
        <w:rPr>
          <w:rFonts w:ascii="Angsana New" w:hAnsi="Angsana New"/>
          <w:sz w:val="30"/>
          <w:szCs w:val="30"/>
        </w:rPr>
        <w:t xml:space="preserve">  </w:t>
      </w:r>
      <w:r w:rsidRPr="0088142C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88142C">
        <w:rPr>
          <w:rFonts w:ascii="Angsana New" w:hAnsi="Angsana New"/>
          <w:sz w:val="30"/>
          <w:szCs w:val="30"/>
        </w:rPr>
        <w:t>“</w:t>
      </w:r>
      <w:r w:rsidRPr="0088142C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88142C">
        <w:rPr>
          <w:rFonts w:ascii="Angsana New" w:hAnsi="Angsana New"/>
          <w:sz w:val="30"/>
          <w:szCs w:val="30"/>
        </w:rPr>
        <w:t>”</w:t>
      </w:r>
      <w:r w:rsidRPr="0088142C">
        <w:rPr>
          <w:rFonts w:ascii="Angsana New" w:hAnsi="Angsana New"/>
          <w:sz w:val="30"/>
          <w:szCs w:val="30"/>
          <w:cs/>
        </w:rPr>
        <w:t xml:space="preserve">) </w:t>
      </w:r>
      <w:r w:rsidR="009A2320" w:rsidRPr="0088142C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  </w:t>
      </w:r>
    </w:p>
    <w:p w:rsidR="00A20D14" w:rsidRPr="0088142C" w:rsidRDefault="00A20D14" w:rsidP="004E137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0C1F8F" w:rsidRPr="0088142C" w:rsidRDefault="00652EDE" w:rsidP="00944CC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 w:hint="cs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88142C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88142C">
        <w:rPr>
          <w:rFonts w:ascii="Angsana New" w:hAnsi="Angsana New"/>
          <w:sz w:val="30"/>
          <w:szCs w:val="30"/>
          <w:lang w:val="en-US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6F7A23" w:rsidRPr="0088142C">
        <w:rPr>
          <w:rFonts w:ascii="Angsana New" w:hAnsi="Angsana New" w:hint="cs"/>
          <w:sz w:val="30"/>
          <w:szCs w:val="30"/>
        </w:rPr>
        <w:t>25</w:t>
      </w:r>
      <w:r w:rsidR="0009196E" w:rsidRPr="0088142C">
        <w:rPr>
          <w:rFonts w:ascii="Angsana New" w:hAnsi="Angsana New" w:hint="cs"/>
          <w:sz w:val="30"/>
          <w:szCs w:val="30"/>
          <w:cs/>
          <w:lang w:bidi="th-TH"/>
        </w:rPr>
        <w:t>6</w:t>
      </w:r>
      <w:r w:rsidR="0009196E" w:rsidRPr="0088142C">
        <w:rPr>
          <w:rFonts w:ascii="Angsana New" w:hAnsi="Angsana New"/>
          <w:sz w:val="30"/>
          <w:szCs w:val="30"/>
          <w:lang w:bidi="th-TH"/>
        </w:rPr>
        <w:t>1</w:t>
      </w:r>
      <w:r w:rsidRPr="0088142C">
        <w:rPr>
          <w:rFonts w:ascii="Angsana New" w:hAnsi="Angsana New"/>
          <w:sz w:val="30"/>
          <w:szCs w:val="30"/>
          <w:lang w:val="en-US"/>
        </w:rPr>
        <w:t xml:space="preserve"> </w:t>
      </w:r>
      <w:r w:rsidR="0009196E" w:rsidRPr="0088142C">
        <w:rPr>
          <w:rFonts w:ascii="Angsana New" w:hAnsi="Angsana New" w:hint="cs"/>
          <w:sz w:val="30"/>
          <w:szCs w:val="30"/>
          <w:cs/>
          <w:lang w:val="en-US" w:bidi="th-TH"/>
        </w:rPr>
        <w:t>การถือ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="00E04F37"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="0009196E" w:rsidRPr="0088142C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="00944CC2" w:rsidRPr="0088142C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การเปลี่ยนแปลงดังกล่าวไม่มีผลกระทบอย่างเป็น</w:t>
      </w:r>
      <w:r w:rsidR="00F43654" w:rsidRPr="0088142C">
        <w:rPr>
          <w:rFonts w:ascii="Angsana New" w:hAnsi="Angsana New" w:hint="cs"/>
          <w:sz w:val="30"/>
          <w:szCs w:val="30"/>
          <w:cs/>
          <w:lang w:bidi="th-TH"/>
        </w:rPr>
        <w:t>สาระสำคัญต่องบการเงิน</w:t>
      </w:r>
    </w:p>
    <w:p w:rsidR="00944CC2" w:rsidRPr="0088142C" w:rsidRDefault="00944CC2" w:rsidP="00944CC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Cs w:val="22"/>
          <w:lang w:bidi="th-TH"/>
        </w:rPr>
      </w:pPr>
    </w:p>
    <w:p w:rsidR="008D4311" w:rsidRPr="0088142C" w:rsidRDefault="008D4311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5177CC" w:rsidRPr="0088142C" w:rsidRDefault="00E04F37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lastRenderedPageBreak/>
        <w:tab/>
      </w:r>
      <w:r w:rsidRPr="0088142C">
        <w:rPr>
          <w:rFonts w:ascii="Angsana New" w:hAnsi="Angsana New"/>
          <w:sz w:val="30"/>
          <w:szCs w:val="30"/>
          <w:cs/>
        </w:rPr>
        <w:t>นอกเหนือจาก</w:t>
      </w:r>
      <w:r w:rsidRPr="0088142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88142C">
        <w:rPr>
          <w:rFonts w:ascii="Angsana New" w:hAnsi="Angsana New"/>
          <w:sz w:val="30"/>
          <w:szCs w:val="30"/>
          <w:cs/>
        </w:rPr>
        <w:t>ข้างต้น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สภาวิชาชีพบัญชีได้</w:t>
      </w:r>
      <w:r w:rsidR="007C7451" w:rsidRPr="0088142C">
        <w:rPr>
          <w:rFonts w:ascii="Angsana New" w:hAnsi="Angsana New" w:hint="cs"/>
          <w:sz w:val="30"/>
          <w:szCs w:val="30"/>
          <w:cs/>
        </w:rPr>
        <w:t>ออก</w:t>
      </w:r>
      <w:r w:rsidR="00F66284" w:rsidRPr="0088142C">
        <w:rPr>
          <w:rFonts w:ascii="Angsana New" w:hAnsi="Angsana New" w:hint="cs"/>
          <w:sz w:val="30"/>
          <w:szCs w:val="30"/>
          <w:cs/>
        </w:rPr>
        <w:t>และ</w:t>
      </w:r>
      <w:r w:rsidRPr="0088142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</w:t>
      </w:r>
      <w:r w:rsidR="007C7451" w:rsidRPr="0088142C">
        <w:rPr>
          <w:rFonts w:ascii="Angsana New" w:hAnsi="Angsana New"/>
          <w:sz w:val="30"/>
          <w:szCs w:val="30"/>
          <w:cs/>
        </w:rPr>
        <w:t>รเงิน</w:t>
      </w:r>
      <w:r w:rsidR="007C7451" w:rsidRPr="0088142C">
        <w:rPr>
          <w:rFonts w:ascii="Angsana New" w:hAnsi="Angsana New" w:hint="cs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ซึ่ง</w:t>
      </w:r>
      <w:r w:rsidR="007C7451" w:rsidRPr="0088142C">
        <w:rPr>
          <w:rFonts w:ascii="Angsana New" w:hAnsi="Angsana New" w:hint="cs"/>
          <w:sz w:val="30"/>
          <w:szCs w:val="30"/>
          <w:cs/>
        </w:rPr>
        <w:t>ยังไม่มีผล</w:t>
      </w:r>
      <w:r w:rsidRPr="0088142C">
        <w:rPr>
          <w:rFonts w:ascii="Angsana New" w:hAnsi="Angsana New"/>
          <w:sz w:val="30"/>
          <w:szCs w:val="30"/>
          <w:cs/>
        </w:rPr>
        <w:t>บังคับ</w:t>
      </w:r>
      <w:r w:rsidR="007C7451" w:rsidRPr="0088142C">
        <w:rPr>
          <w:rFonts w:ascii="Angsana New" w:hAnsi="Angsana New" w:hint="cs"/>
          <w:sz w:val="30"/>
          <w:szCs w:val="30"/>
          <w:cs/>
        </w:rPr>
        <w:t>ในปัจจุบันและกลุ่มบริษัทไม่ได้ใช้มาตรฐานการรายงานทาง</w:t>
      </w:r>
      <w:r w:rsidR="001A26CF" w:rsidRPr="0088142C">
        <w:rPr>
          <w:rFonts w:ascii="Angsana New" w:hAnsi="Angsana New" w:hint="cs"/>
          <w:sz w:val="30"/>
          <w:szCs w:val="30"/>
          <w:cs/>
        </w:rPr>
        <w:t>การ</w:t>
      </w:r>
      <w:r w:rsidR="007C7451" w:rsidRPr="0088142C">
        <w:rPr>
          <w:rFonts w:ascii="Angsana New" w:hAnsi="Angsana New" w:hint="cs"/>
          <w:sz w:val="30"/>
          <w:szCs w:val="30"/>
          <w:cs/>
        </w:rPr>
        <w:t>เงินดังกล่าวในการจัดทำงบการเงินก่อนวันที่มีผลบังคับใช้ มาตรฐานการรายงานทางเงินที่ออกและปรับปรุงใหม่ที่เกี่ยวกับการดำเนินงานของกลุ่มบริษัท ได้เปิดเผยในหมายเหตุ</w:t>
      </w:r>
      <w:r w:rsidR="00F66284" w:rsidRPr="0088142C">
        <w:rPr>
          <w:rFonts w:ascii="Angsana New" w:hAnsi="Angsana New" w:hint="cs"/>
          <w:sz w:val="30"/>
          <w:szCs w:val="30"/>
          <w:cs/>
        </w:rPr>
        <w:t>ข้อ</w:t>
      </w:r>
      <w:r w:rsidR="004B6325" w:rsidRPr="0088142C">
        <w:rPr>
          <w:rFonts w:ascii="Angsana New" w:hAnsi="Angsana New"/>
          <w:sz w:val="30"/>
          <w:szCs w:val="30"/>
        </w:rPr>
        <w:t xml:space="preserve"> </w:t>
      </w:r>
      <w:r w:rsidR="009F1441" w:rsidRPr="0088142C">
        <w:rPr>
          <w:rFonts w:ascii="Angsana New" w:hAnsi="Angsana New"/>
          <w:sz w:val="30"/>
          <w:szCs w:val="30"/>
        </w:rPr>
        <w:t>33</w:t>
      </w:r>
    </w:p>
    <w:p w:rsidR="00E04F37" w:rsidRPr="0088142C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:rsidR="00E04F37" w:rsidRPr="0088142C" w:rsidRDefault="00044F70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88142C">
        <w:rPr>
          <w:rFonts w:ascii="Angsana New" w:hAnsi="Angsana New"/>
          <w:b/>
          <w:bCs/>
          <w:sz w:val="30"/>
          <w:szCs w:val="30"/>
          <w:cs/>
        </w:rPr>
        <w:tab/>
      </w:r>
      <w:r w:rsidR="00E04F37"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:rsidR="00E04F37" w:rsidRPr="0088142C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:rsidR="00E04F37" w:rsidRPr="0088142C" w:rsidRDefault="00E04F37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Pr="0088142C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:rsidR="00E04F37" w:rsidRPr="0088142C" w:rsidRDefault="00E04F37" w:rsidP="00E04F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8976" w:type="dxa"/>
        <w:tblInd w:w="450" w:type="dxa"/>
        <w:tblLook w:val="04A0" w:firstRow="1" w:lastRow="0" w:firstColumn="1" w:lastColumn="0" w:noHBand="0" w:noVBand="1"/>
      </w:tblPr>
      <w:tblGrid>
        <w:gridCol w:w="4590"/>
        <w:gridCol w:w="4386"/>
      </w:tblGrid>
      <w:tr w:rsidR="00BB7EB9" w:rsidRPr="0088142C" w:rsidTr="008E3C7E">
        <w:tc>
          <w:tcPr>
            <w:tcW w:w="4590" w:type="dxa"/>
            <w:shd w:val="clear" w:color="auto" w:fill="auto"/>
          </w:tcPr>
          <w:p w:rsidR="00E04F37" w:rsidRPr="0088142C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86" w:type="dxa"/>
            <w:shd w:val="clear" w:color="auto" w:fill="auto"/>
          </w:tcPr>
          <w:p w:rsidR="00E04F37" w:rsidRPr="0088142C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BB7EB9" w:rsidRPr="0088142C" w:rsidTr="008E3C7E">
        <w:tc>
          <w:tcPr>
            <w:tcW w:w="4590" w:type="dxa"/>
            <w:shd w:val="clear" w:color="auto" w:fill="auto"/>
          </w:tcPr>
          <w:p w:rsidR="00E04F37" w:rsidRPr="0088142C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386" w:type="dxa"/>
            <w:shd w:val="clear" w:color="auto" w:fill="auto"/>
          </w:tcPr>
          <w:p w:rsidR="00E04F37" w:rsidRPr="0088142C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7EB9" w:rsidRPr="0088142C" w:rsidTr="008E3C7E">
        <w:tc>
          <w:tcPr>
            <w:tcW w:w="4590" w:type="dxa"/>
            <w:shd w:val="clear" w:color="auto" w:fill="auto"/>
          </w:tcPr>
          <w:p w:rsidR="00E04F37" w:rsidRPr="0088142C" w:rsidRDefault="00E04F37" w:rsidP="00BB7E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  <w:shd w:val="clear" w:color="auto" w:fill="auto"/>
          </w:tcPr>
          <w:p w:rsidR="00E04F37" w:rsidRPr="0088142C" w:rsidRDefault="00E04F37" w:rsidP="006F7A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2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ได้เปิดเผยในหมายเหตุ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3654"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671DA" w:rsidRPr="0088142C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E04F37" w:rsidRPr="0088142C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:rsidR="00044F70" w:rsidRPr="0088142C" w:rsidRDefault="00E04F37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44F70"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044F70" w:rsidRPr="0088142C" w:rsidRDefault="00044F70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E04F37" w:rsidRPr="0088142C" w:rsidRDefault="00E04F3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A20D14" w:rsidRPr="0088142C" w:rsidRDefault="00A20D14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44F70" w:rsidRPr="0088142C" w:rsidRDefault="004C3001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044F70"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44F70"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:rsidR="00A20D14" w:rsidRPr="0088142C" w:rsidRDefault="00A20D14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color w:val="0000FF"/>
          <w:sz w:val="24"/>
          <w:szCs w:val="24"/>
        </w:rPr>
      </w:pPr>
    </w:p>
    <w:p w:rsidR="009003A1" w:rsidRPr="0088142C" w:rsidRDefault="009003A1" w:rsidP="0090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การจัดทำงบการเงินให้เป็นไปตามมาตรฐานการรายงานทางการเงิน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ผู้บริหารต้องใช้วิจารณญาณ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การประมาณและข้อสมมติหลายประการ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สินทรัพย์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หนี้สิน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รายได้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และค่าใช้จ่าย</w:t>
      </w:r>
      <w:r w:rsidRPr="0088142C">
        <w:rPr>
          <w:rFonts w:ascii="Angsana New" w:hAnsi="Angsana New"/>
          <w:sz w:val="30"/>
          <w:szCs w:val="30"/>
          <w:cs/>
        </w:rPr>
        <w:t xml:space="preserve">  </w:t>
      </w:r>
      <w:r w:rsidRPr="0088142C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3D1BAF" w:rsidRPr="0088142C" w:rsidRDefault="003D1BAF" w:rsidP="0090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003A1" w:rsidRPr="0088142C" w:rsidRDefault="009003A1" w:rsidP="0090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88142C">
        <w:rPr>
          <w:rFonts w:ascii="Angsana New" w:hAnsi="Angsana New"/>
          <w:sz w:val="30"/>
          <w:szCs w:val="30"/>
          <w:cs/>
        </w:rPr>
        <w:t xml:space="preserve">  </w:t>
      </w:r>
      <w:r w:rsidRPr="0088142C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4C3001" w:rsidRPr="0088142C" w:rsidRDefault="004C3001" w:rsidP="004C3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0"/>
        <w:jc w:val="thaiDistribute"/>
        <w:rPr>
          <w:rFonts w:ascii="Angsana New" w:hAnsi="Angsana New"/>
          <w:sz w:val="24"/>
          <w:szCs w:val="24"/>
        </w:rPr>
      </w:pPr>
    </w:p>
    <w:p w:rsidR="008B7B12" w:rsidRPr="0088142C" w:rsidRDefault="008B7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br w:type="page"/>
      </w:r>
    </w:p>
    <w:p w:rsidR="005B6960" w:rsidRPr="0088142C" w:rsidRDefault="005B6960" w:rsidP="005B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5B6960" w:rsidRPr="0088142C" w:rsidRDefault="005B6960" w:rsidP="005B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5B6960" w:rsidRPr="0088142C" w:rsidRDefault="005B6960" w:rsidP="005B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ภายในปีบัญชีสิ้นสุดวันที่ </w:t>
      </w:r>
      <w:r w:rsidRPr="0088142C">
        <w:rPr>
          <w:rFonts w:ascii="Angsana New" w:hAnsi="Angsana New"/>
          <w:sz w:val="30"/>
          <w:szCs w:val="30"/>
        </w:rPr>
        <w:t>31</w:t>
      </w:r>
      <w:r w:rsidRPr="0088142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8142C">
        <w:rPr>
          <w:rFonts w:ascii="Angsana New" w:hAnsi="Angsana New"/>
          <w:sz w:val="30"/>
          <w:szCs w:val="30"/>
        </w:rPr>
        <w:t>2562</w:t>
      </w:r>
      <w:r w:rsidRPr="0088142C">
        <w:rPr>
          <w:rFonts w:ascii="Angsana New" w:hAnsi="Angsana New" w:hint="cs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:rsidR="0023431E" w:rsidRPr="0088142C" w:rsidRDefault="0023431E" w:rsidP="002343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2700"/>
        <w:gridCol w:w="6318"/>
      </w:tblGrid>
      <w:tr w:rsidR="0091119C" w:rsidRPr="0088142C" w:rsidTr="00B96AF7">
        <w:tc>
          <w:tcPr>
            <w:tcW w:w="2700" w:type="dxa"/>
          </w:tcPr>
          <w:p w:rsidR="00CF2E7D" w:rsidRPr="0088142C" w:rsidRDefault="0091119C" w:rsidP="0091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88142C">
              <w:rPr>
                <w:rFonts w:ascii="Angsana New" w:hAnsi="Angsana New"/>
                <w:sz w:val="30"/>
                <w:szCs w:val="30"/>
              </w:rPr>
              <w:t>3 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  <w:r w:rsidR="00CF2E7D" w:rsidRPr="0088142C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="00DA2B27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6AF7" w:rsidRPr="0088142C">
              <w:rPr>
                <w:rFonts w:ascii="Angsana New" w:hAnsi="Angsana New"/>
                <w:sz w:val="30"/>
                <w:szCs w:val="30"/>
              </w:rPr>
              <w:t>13</w:t>
            </w:r>
          </w:p>
          <w:p w:rsidR="0091119C" w:rsidRPr="0088142C" w:rsidRDefault="00B96AF7" w:rsidP="00133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F2E7D" w:rsidRPr="0088142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A2B27" w:rsidRPr="0088142C">
              <w:rPr>
                <w:rFonts w:ascii="Angsana New" w:hAnsi="Angsana New"/>
                <w:sz w:val="30"/>
                <w:szCs w:val="30"/>
              </w:rPr>
              <w:t xml:space="preserve"> 14</w:t>
            </w:r>
          </w:p>
        </w:tc>
        <w:tc>
          <w:tcPr>
            <w:tcW w:w="6318" w:type="dxa"/>
          </w:tcPr>
          <w:p w:rsidR="0091119C" w:rsidRPr="0088142C" w:rsidRDefault="0091119C" w:rsidP="0091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91119C" w:rsidRPr="0088142C" w:rsidTr="00B96AF7">
        <w:tc>
          <w:tcPr>
            <w:tcW w:w="2700" w:type="dxa"/>
          </w:tcPr>
          <w:p w:rsidR="0091119C" w:rsidRPr="0088142C" w:rsidRDefault="0091119C" w:rsidP="0091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(ฒ)</w:t>
            </w:r>
          </w:p>
        </w:tc>
        <w:tc>
          <w:tcPr>
            <w:tcW w:w="6318" w:type="dxa"/>
          </w:tcPr>
          <w:p w:rsidR="0091119C" w:rsidRPr="0088142C" w:rsidRDefault="0091119C" w:rsidP="00911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การรับรู้รายได้ของสัญญาที่มีหลายส่วนประกอบ</w:t>
            </w:r>
          </w:p>
        </w:tc>
      </w:tr>
      <w:tr w:rsidR="00A80445" w:rsidRPr="0088142C" w:rsidTr="00B96AF7">
        <w:tc>
          <w:tcPr>
            <w:tcW w:w="2700" w:type="dxa"/>
          </w:tcPr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18" w:type="dxa"/>
          </w:tcPr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การซื้อบริษัทย่อย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ซึ่งการวัดมูลค่ายุติธรรมของสิ่งตอบแทนที่โอนให้</w:t>
            </w:r>
          </w:p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รวมสิ่งตอบแทนที่คาดว่าจะต้องจ่าย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และมูลค่ายุติธรรมของ</w:t>
            </w:r>
          </w:p>
          <w:p w:rsidR="00A80445" w:rsidRPr="0088142C" w:rsidRDefault="00DA2B27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80445" w:rsidRPr="0088142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สินทรัพย์ที่ได้มาและหนี้สินที่รับมาวัดมูลค่าโดยใช้เกณฑ์การประมาณการ</w:t>
            </w:r>
          </w:p>
        </w:tc>
      </w:tr>
      <w:tr w:rsidR="00A80445" w:rsidRPr="0088142C" w:rsidTr="00B96AF7">
        <w:tc>
          <w:tcPr>
            <w:tcW w:w="2700" w:type="dxa"/>
          </w:tcPr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="00C4592A" w:rsidRPr="008814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318" w:type="dxa"/>
          </w:tcPr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 และ</w:t>
            </w:r>
          </w:p>
        </w:tc>
      </w:tr>
      <w:tr w:rsidR="00A80445" w:rsidRPr="0088142C" w:rsidTr="00B96AF7">
        <w:tc>
          <w:tcPr>
            <w:tcW w:w="2700" w:type="dxa"/>
          </w:tcPr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6336D"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="004B6325" w:rsidRPr="0088142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318" w:type="dxa"/>
          </w:tcPr>
          <w:p w:rsidR="00A80445" w:rsidRPr="0088142C" w:rsidRDefault="00A80445" w:rsidP="00A80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การรับรู้รายการและการวัดมูลค่าหนี้สินที่อาจเกิดขึ้น</w:t>
            </w:r>
          </w:p>
        </w:tc>
      </w:tr>
    </w:tbl>
    <w:p w:rsidR="0023431E" w:rsidRPr="0088142C" w:rsidRDefault="0023431E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shd w:val="clear" w:color="auto" w:fill="D9D9D9"/>
          <w:cs/>
        </w:rPr>
      </w:pPr>
    </w:p>
    <w:p w:rsidR="0023431E" w:rsidRPr="0088142C" w:rsidRDefault="004C3001" w:rsidP="00F43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88142C"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 w:rsidR="0023431E" w:rsidRPr="0088142C">
        <w:rPr>
          <w:rFonts w:ascii="Angsana New" w:hAnsi="Angsana New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:rsidR="0023431E" w:rsidRPr="0088142C" w:rsidRDefault="0023431E" w:rsidP="00A2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</w:p>
    <w:p w:rsidR="0023431E" w:rsidRPr="0088142C" w:rsidRDefault="0023431E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  <w:lang w:val="en-GB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:rsidR="0023431E" w:rsidRPr="0088142C" w:rsidRDefault="0023431E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23431E" w:rsidRPr="0088142C" w:rsidRDefault="0023431E" w:rsidP="004C3001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กลุ่มบริษัทกำหนดกรอบแนวคิดของการควบคุมเกี่ยวกับการวัดมูลค่ายุติธรรม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กรอบแนวคิดนี้รวมถึงกลุ่ม</w:t>
      </w:r>
      <w:r w:rsidR="00D75055"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        </w:t>
      </w: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3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และรายงานโดยตรงต่อผู้บริหารสูงสุดทางด้านการเงิน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23431E" w:rsidRPr="0088142C" w:rsidRDefault="0023431E" w:rsidP="0023431E">
      <w:pPr>
        <w:pStyle w:val="BodyText"/>
        <w:spacing w:after="0" w:line="240" w:lineRule="auto"/>
        <w:ind w:left="1080"/>
        <w:jc w:val="both"/>
        <w:rPr>
          <w:rFonts w:ascii="Angsana New" w:hAnsi="Angsana New"/>
          <w:sz w:val="24"/>
          <w:szCs w:val="24"/>
          <w:lang w:val="en-GB"/>
        </w:rPr>
      </w:pPr>
    </w:p>
    <w:p w:rsidR="0023431E" w:rsidRPr="0088142C" w:rsidRDefault="0023431E" w:rsidP="004C3001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D75055" w:rsidRPr="0088142C">
        <w:rPr>
          <w:rFonts w:ascii="Angsana New" w:hAnsi="Angsana New"/>
          <w:sz w:val="30"/>
          <w:szCs w:val="30"/>
          <w:cs/>
          <w:lang w:bidi="th-TH"/>
        </w:rPr>
        <w:t>การจัดลำ</w:t>
      </w: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4C3001" w:rsidRPr="0088142C" w:rsidRDefault="004C3001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24"/>
          <w:szCs w:val="24"/>
          <w:lang w:val="en-GB"/>
        </w:rPr>
      </w:pPr>
    </w:p>
    <w:p w:rsidR="0023431E" w:rsidRPr="0088142C" w:rsidRDefault="0023431E" w:rsidP="004C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  <w:lang w:val="en-GB"/>
        </w:rPr>
      </w:pPr>
      <w:r w:rsidRPr="0088142C">
        <w:rPr>
          <w:rFonts w:ascii="Angsana New" w:hAnsi="Angsana New"/>
          <w:sz w:val="30"/>
          <w:szCs w:val="30"/>
          <w:cs/>
          <w:lang w:val="en-GB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6424EF" w:rsidRPr="0088142C" w:rsidRDefault="006424EF" w:rsidP="004C3001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:rsidR="008B7B12" w:rsidRPr="0088142C" w:rsidRDefault="008B7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br w:type="page"/>
      </w:r>
    </w:p>
    <w:p w:rsidR="004C3001" w:rsidRPr="0088142C" w:rsidRDefault="0023431E" w:rsidP="004C300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lastRenderedPageBreak/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="004C3001" w:rsidRPr="0088142C">
        <w:rPr>
          <w:rFonts w:ascii="Angsana New" w:hAnsi="Angsana New"/>
          <w:sz w:val="30"/>
          <w:szCs w:val="30"/>
          <w:cs/>
        </w:rPr>
        <w:t>ดังนี้</w:t>
      </w:r>
    </w:p>
    <w:p w:rsidR="0023431E" w:rsidRPr="0088142C" w:rsidRDefault="0023431E" w:rsidP="0050614A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1  </w:t>
      </w: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8142C">
        <w:rPr>
          <w:rFonts w:ascii="Angsana New" w:hAnsi="Angsana New"/>
          <w:sz w:val="30"/>
          <w:szCs w:val="30"/>
          <w:lang w:bidi="th-TH"/>
        </w:rPr>
        <w:t>(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)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ในตลาดท</w:t>
      </w:r>
      <w:r w:rsidR="00640D99" w:rsidRPr="0088142C">
        <w:rPr>
          <w:rFonts w:ascii="Angsana New" w:hAnsi="Angsana New"/>
          <w:sz w:val="30"/>
          <w:szCs w:val="30"/>
          <w:cs/>
          <w:lang w:bidi="th-TH"/>
        </w:rPr>
        <w:t>ี่มีสภาพคล่องสำหรับสินทรัพย์หรือ</w:t>
      </w:r>
      <w:r w:rsidR="00D50267"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หนี้สินอย่างเดียวกัน</w:t>
      </w:r>
    </w:p>
    <w:p w:rsidR="00D50267" w:rsidRPr="0088142C" w:rsidRDefault="0023431E" w:rsidP="00D50267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2  </w:t>
      </w: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88142C">
        <w:rPr>
          <w:rFonts w:ascii="Angsana New" w:hAnsi="Angsana New"/>
          <w:sz w:val="30"/>
          <w:szCs w:val="30"/>
          <w:lang w:bidi="th-TH"/>
        </w:rPr>
        <w:t>(</w:t>
      </w: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8142C">
        <w:rPr>
          <w:rFonts w:ascii="Angsana New" w:hAnsi="Angsana New"/>
          <w:sz w:val="30"/>
          <w:szCs w:val="30"/>
          <w:lang w:bidi="th-TH"/>
        </w:rPr>
        <w:t>1</w:t>
      </w:r>
    </w:p>
    <w:p w:rsidR="0023431E" w:rsidRPr="0088142C" w:rsidRDefault="0023431E" w:rsidP="00D50267">
      <w:pPr>
        <w:pStyle w:val="block"/>
        <w:numPr>
          <w:ilvl w:val="0"/>
          <w:numId w:val="21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3 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</w:t>
      </w:r>
      <w:r w:rsidR="00640D99" w:rsidRPr="0088142C">
        <w:rPr>
          <w:rFonts w:ascii="Angsana New" w:hAnsi="Angsana New"/>
          <w:sz w:val="30"/>
          <w:szCs w:val="30"/>
          <w:cs/>
          <w:lang w:bidi="th-TH"/>
        </w:rPr>
        <w:t>ที่</w:t>
      </w:r>
      <w:r w:rsidR="00276ED0" w:rsidRPr="0088142C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="00640D99" w:rsidRPr="0088142C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สังเกตได้)</w:t>
      </w:r>
    </w:p>
    <w:p w:rsidR="0023431E" w:rsidRPr="0088142C" w:rsidRDefault="0023431E" w:rsidP="0023431E">
      <w:pPr>
        <w:pStyle w:val="BodyText"/>
        <w:shd w:val="clear" w:color="auto" w:fill="FFFFFF"/>
        <w:spacing w:after="0" w:line="240" w:lineRule="auto"/>
        <w:ind w:left="1080"/>
        <w:jc w:val="both"/>
        <w:rPr>
          <w:rFonts w:ascii="Angsana New" w:hAnsi="Angsana New"/>
          <w:sz w:val="24"/>
          <w:szCs w:val="24"/>
        </w:rPr>
      </w:pPr>
    </w:p>
    <w:p w:rsidR="0023431E" w:rsidRPr="0088142C" w:rsidRDefault="0023431E" w:rsidP="00036C87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3431E" w:rsidRPr="0088142C" w:rsidRDefault="0023431E" w:rsidP="00603BEB">
      <w:pPr>
        <w:pStyle w:val="BodyText"/>
        <w:shd w:val="clear" w:color="auto" w:fill="FFFFFF"/>
        <w:tabs>
          <w:tab w:val="clear" w:pos="454"/>
        </w:tabs>
        <w:spacing w:after="0"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:rsidR="0023431E" w:rsidRPr="0088142C" w:rsidRDefault="00640D99" w:rsidP="00276ED0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ab/>
      </w:r>
      <w:r w:rsidRPr="0088142C">
        <w:rPr>
          <w:rFonts w:ascii="Angsana New" w:hAnsi="Angsana New"/>
          <w:sz w:val="30"/>
          <w:szCs w:val="30"/>
          <w:cs/>
        </w:rPr>
        <w:tab/>
      </w:r>
      <w:r w:rsidR="0023431E" w:rsidRPr="0088142C">
        <w:rPr>
          <w:rFonts w:ascii="Angsana New" w:hAnsi="Angsana New"/>
          <w:sz w:val="30"/>
          <w:szCs w:val="30"/>
          <w:cs/>
        </w:rPr>
        <w:t>กลุ่มบริษัทรับรู้การโอนระ</w:t>
      </w:r>
      <w:r w:rsidR="00695087" w:rsidRPr="0088142C">
        <w:rPr>
          <w:rFonts w:ascii="Angsana New" w:hAnsi="Angsana New"/>
          <w:sz w:val="30"/>
          <w:szCs w:val="30"/>
          <w:cs/>
        </w:rPr>
        <w:t>หว่างลำดับชั้นของมูลค่ายุติธรรม</w:t>
      </w:r>
      <w:r w:rsidR="00695087" w:rsidRPr="0088142C">
        <w:rPr>
          <w:rFonts w:ascii="Angsana New" w:hAnsi="Angsana New"/>
          <w:sz w:val="30"/>
          <w:szCs w:val="30"/>
        </w:rPr>
        <w:t xml:space="preserve"> </w:t>
      </w:r>
      <w:r w:rsidR="00695087" w:rsidRPr="0088142C">
        <w:rPr>
          <w:rFonts w:ascii="Angsana New" w:hAnsi="Angsana New"/>
          <w:sz w:val="30"/>
          <w:szCs w:val="30"/>
          <w:cs/>
        </w:rPr>
        <w:t>ณ</w:t>
      </w:r>
      <w:r w:rsidR="00695087" w:rsidRPr="0088142C">
        <w:rPr>
          <w:rFonts w:ascii="Angsana New" w:hAnsi="Angsana New"/>
          <w:sz w:val="30"/>
          <w:szCs w:val="30"/>
        </w:rPr>
        <w:t xml:space="preserve"> </w:t>
      </w:r>
      <w:r w:rsidR="0023431E" w:rsidRPr="0088142C">
        <w:rPr>
          <w:rFonts w:ascii="Angsana New" w:hAnsi="Angsana New"/>
          <w:sz w:val="30"/>
          <w:szCs w:val="30"/>
          <w:cs/>
        </w:rPr>
        <w:t>วันสิ้นรอบระยะเวลารายงานที่เกิดการโอนขึ้น</w:t>
      </w:r>
      <w:r w:rsidR="0023431E" w:rsidRPr="0088142C">
        <w:rPr>
          <w:rFonts w:ascii="Angsana New" w:hAnsi="Angsana New"/>
          <w:sz w:val="30"/>
          <w:szCs w:val="30"/>
        </w:rPr>
        <w:t xml:space="preserve"> </w:t>
      </w:r>
    </w:p>
    <w:p w:rsidR="0023431E" w:rsidRPr="0088142C" w:rsidRDefault="0023431E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23431E" w:rsidRPr="0088142C" w:rsidRDefault="00640D99" w:rsidP="00640D99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ab/>
      </w:r>
      <w:r w:rsidRPr="0088142C">
        <w:rPr>
          <w:rFonts w:ascii="Angsana New" w:hAnsi="Angsana New"/>
          <w:sz w:val="30"/>
          <w:szCs w:val="30"/>
          <w:cs/>
        </w:rPr>
        <w:tab/>
      </w:r>
      <w:r w:rsidR="0023431E" w:rsidRPr="0088142C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23431E" w:rsidRPr="0088142C" w:rsidRDefault="0023431E" w:rsidP="0023431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1080"/>
        <w:jc w:val="both"/>
        <w:rPr>
          <w:rFonts w:ascii="Angsana New" w:hAnsi="Angsana New"/>
          <w:sz w:val="24"/>
          <w:szCs w:val="24"/>
        </w:rPr>
      </w:pPr>
    </w:p>
    <w:p w:rsidR="00DA2B27" w:rsidRPr="0088142C" w:rsidRDefault="00DA2B27" w:rsidP="00063C64">
      <w:pPr>
        <w:pStyle w:val="block"/>
        <w:numPr>
          <w:ilvl w:val="0"/>
          <w:numId w:val="24"/>
        </w:numPr>
        <w:tabs>
          <w:tab w:val="left" w:pos="990"/>
        </w:tabs>
        <w:spacing w:after="0" w:line="240" w:lineRule="auto"/>
        <w:ind w:left="1440" w:right="-7" w:hanging="900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หมายเหตุข้อ </w:t>
      </w:r>
      <w:r w:rsidRPr="0088142C">
        <w:rPr>
          <w:rFonts w:ascii="Angsana New" w:hAnsi="Angsana New"/>
          <w:sz w:val="30"/>
          <w:szCs w:val="30"/>
        </w:rPr>
        <w:t>4</w:t>
      </w: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การซื้อบริษัทย่อย</w:t>
      </w:r>
    </w:p>
    <w:p w:rsidR="00FB4054" w:rsidRPr="0088142C" w:rsidRDefault="0023431E" w:rsidP="00063C64">
      <w:pPr>
        <w:pStyle w:val="block"/>
        <w:numPr>
          <w:ilvl w:val="0"/>
          <w:numId w:val="24"/>
        </w:numPr>
        <w:tabs>
          <w:tab w:val="left" w:pos="990"/>
        </w:tabs>
        <w:spacing w:after="0" w:line="240" w:lineRule="auto"/>
        <w:ind w:left="1440" w:right="-7" w:hanging="900"/>
        <w:rPr>
          <w:rFonts w:ascii="Angsana New" w:hAnsi="Angsana New"/>
          <w:sz w:val="30"/>
          <w:szCs w:val="30"/>
          <w:rtl/>
          <w:cs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หมายเหตุข้อ</w:t>
      </w:r>
      <w:r w:rsidRPr="0088142C">
        <w:rPr>
          <w:rFonts w:ascii="Angsana New" w:hAnsi="Angsana New"/>
          <w:sz w:val="30"/>
          <w:szCs w:val="30"/>
          <w:rtl/>
        </w:rPr>
        <w:t xml:space="preserve"> </w:t>
      </w:r>
      <w:r w:rsidR="00695087" w:rsidRPr="0088142C">
        <w:rPr>
          <w:rFonts w:ascii="Angsana New" w:hAnsi="Angsana New"/>
          <w:sz w:val="30"/>
          <w:szCs w:val="30"/>
          <w:lang w:val="en-US"/>
        </w:rPr>
        <w:t>2</w:t>
      </w:r>
      <w:r w:rsidR="00C4592A" w:rsidRPr="0088142C">
        <w:rPr>
          <w:rFonts w:ascii="Angsana New" w:hAnsi="Angsana New"/>
          <w:sz w:val="30"/>
          <w:szCs w:val="30"/>
          <w:lang w:val="en-US" w:bidi="th-TH"/>
        </w:rPr>
        <w:t>9</w:t>
      </w:r>
      <w:r w:rsidR="00603BEB"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  <w:lang w:bidi="th-TH"/>
        </w:rPr>
        <w:tab/>
        <w:t>เครื่องมือทางการเงิน</w:t>
      </w:r>
    </w:p>
    <w:p w:rsidR="001618A0" w:rsidRPr="0088142C" w:rsidRDefault="001618A0" w:rsidP="0023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:rsidR="00603BEB" w:rsidRPr="0088142C" w:rsidRDefault="005177CC" w:rsidP="00F66284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น</w:t>
      </w:r>
      <w:r w:rsidR="00603BEB" w:rsidRPr="0088142C">
        <w:rPr>
          <w:rFonts w:ascii="Angsana New" w:hAnsi="Angsana New"/>
          <w:sz w:val="30"/>
          <w:szCs w:val="30"/>
          <w:cs/>
        </w:rPr>
        <w:t>โยบายการบัญชีที่สำคัญ</w:t>
      </w:r>
    </w:p>
    <w:p w:rsidR="00603BEB" w:rsidRPr="0088142C" w:rsidRDefault="00603BEB" w:rsidP="00603BEB">
      <w:pPr>
        <w:rPr>
          <w:rFonts w:ascii="Angsana New" w:hAnsi="Angsana New"/>
          <w:sz w:val="24"/>
          <w:szCs w:val="24"/>
          <w:lang w:val="x-none" w:eastAsia="x-none"/>
        </w:rPr>
      </w:pPr>
    </w:p>
    <w:p w:rsidR="00603BEB" w:rsidRPr="0088142C" w:rsidRDefault="00603BEB" w:rsidP="00AE3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lang w:val="x-none" w:eastAsia="x-none"/>
        </w:rPr>
      </w:pPr>
      <w:r w:rsidRPr="0088142C">
        <w:rPr>
          <w:rFonts w:ascii="Angsana New" w:hAnsi="Angsana New"/>
          <w:sz w:val="30"/>
          <w:szCs w:val="30"/>
          <w:lang w:val="x-none" w:eastAsia="x-none"/>
        </w:rPr>
        <w:tab/>
      </w:r>
      <w:r w:rsidRPr="0088142C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603BEB" w:rsidRPr="0088142C" w:rsidRDefault="00603BEB" w:rsidP="00F33742">
      <w:pPr>
        <w:pStyle w:val="BodyText2"/>
        <w:tabs>
          <w:tab w:val="left" w:pos="540"/>
        </w:tabs>
        <w:ind w:right="63"/>
        <w:rPr>
          <w:b/>
          <w:bCs/>
          <w:i/>
          <w:iCs/>
          <w:sz w:val="24"/>
          <w:szCs w:val="24"/>
          <w:cs/>
        </w:rPr>
      </w:pPr>
    </w:p>
    <w:p w:rsidR="00603BEB" w:rsidRPr="0088142C" w:rsidRDefault="00603BEB" w:rsidP="00235E33">
      <w:pPr>
        <w:pStyle w:val="Heading8"/>
        <w:numPr>
          <w:ilvl w:val="0"/>
          <w:numId w:val="29"/>
        </w:numPr>
        <w:ind w:left="540" w:right="63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AE375C" w:rsidRPr="0088142C" w:rsidRDefault="00AE375C" w:rsidP="00AE375C">
      <w:pPr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88142C">
        <w:rPr>
          <w:rFonts w:ascii="Angsana New" w:hAnsi="Angsana New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88142C">
        <w:rPr>
          <w:rFonts w:ascii="Angsana New" w:hAnsi="Angsana New"/>
          <w:sz w:val="30"/>
          <w:szCs w:val="30"/>
        </w:rPr>
        <w:t>“</w:t>
      </w:r>
      <w:r w:rsidRPr="0088142C">
        <w:rPr>
          <w:rFonts w:ascii="Angsana New" w:hAnsi="Angsana New"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sz w:val="30"/>
          <w:szCs w:val="30"/>
        </w:rPr>
        <w:t>”</w:t>
      </w:r>
      <w:r w:rsidRPr="0088142C">
        <w:rPr>
          <w:rFonts w:ascii="Angsana New" w:hAnsi="Angsana New"/>
          <w:sz w:val="30"/>
          <w:szCs w:val="30"/>
          <w:cs/>
        </w:rPr>
        <w:t>)</w:t>
      </w:r>
    </w:p>
    <w:p w:rsidR="00603BEB" w:rsidRPr="0088142C" w:rsidRDefault="00603BEB" w:rsidP="00F33742">
      <w:pPr>
        <w:pStyle w:val="BodyText2"/>
        <w:ind w:left="540" w:right="47"/>
        <w:jc w:val="thaiDistribute"/>
        <w:rPr>
          <w:i/>
          <w:iCs/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ind w:left="540" w:right="47"/>
        <w:jc w:val="thaiDistribute"/>
        <w:rPr>
          <w:i/>
          <w:iCs/>
          <w:cs/>
        </w:rPr>
      </w:pPr>
      <w:r w:rsidRPr="0088142C">
        <w:rPr>
          <w:i/>
          <w:iCs/>
          <w:cs/>
        </w:rPr>
        <w:t>การรวมธุรกิจ</w:t>
      </w:r>
    </w:p>
    <w:p w:rsidR="00F33742" w:rsidRPr="0088142C" w:rsidRDefault="00F33742" w:rsidP="00F33742">
      <w:pPr>
        <w:pStyle w:val="BodyText2"/>
        <w:ind w:left="540" w:right="47"/>
        <w:jc w:val="thaiDistribute"/>
        <w:rPr>
          <w:i/>
          <w:iCs/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/>
        <w:jc w:val="thaiDistribute"/>
        <w:rPr>
          <w:cs/>
        </w:rPr>
      </w:pPr>
      <w:r w:rsidRPr="0088142C">
        <w:rPr>
          <w:cs/>
        </w:rPr>
        <w:t>กลุ่มบริษัทบันทึกบัญชีสำหรับการรวมธุรกิจตามวิธีซื้อ เมื่อการควบคุม</w:t>
      </w:r>
      <w:r w:rsidR="004D6B97" w:rsidRPr="0088142C">
        <w:rPr>
          <w:rFonts w:hint="cs"/>
          <w:cs/>
        </w:rPr>
        <w:t xml:space="preserve"> (ตามที่กล่าวไว้ในส่วนของบริษัทย่อย) </w:t>
      </w:r>
      <w:r w:rsidRPr="0088142C">
        <w:rPr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4D6B97" w:rsidRPr="0088142C" w:rsidRDefault="004D6B97" w:rsidP="00F33742">
      <w:pPr>
        <w:pStyle w:val="BodyText2"/>
        <w:tabs>
          <w:tab w:val="left" w:pos="540"/>
        </w:tabs>
        <w:ind w:left="540"/>
        <w:jc w:val="thaiDistribute"/>
        <w:rPr>
          <w:cs/>
        </w:rPr>
      </w:pPr>
    </w:p>
    <w:p w:rsidR="00472C26" w:rsidRPr="0088142C" w:rsidRDefault="00472C26" w:rsidP="00472C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lastRenderedPageBreak/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A52017" w:rsidRPr="0088142C" w:rsidRDefault="00A52017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0B6511" w:rsidRPr="0088142C">
        <w:rPr>
          <w:rFonts w:ascii="Angsana New" w:hAnsi="Angsana New" w:hint="cs"/>
          <w:sz w:val="30"/>
          <w:szCs w:val="30"/>
          <w:cs/>
        </w:rPr>
        <w:t xml:space="preserve"> กำไรจากการซื้อ</w:t>
      </w:r>
      <w:r w:rsidR="00EA26EC" w:rsidRPr="0088142C">
        <w:rPr>
          <w:rFonts w:ascii="Angsana New" w:hAnsi="Angsana New" w:hint="cs"/>
          <w:sz w:val="30"/>
          <w:szCs w:val="30"/>
          <w:cs/>
        </w:rPr>
        <w:t>ในราคาต่ำกว่ามูลค่ายุติธรรม</w:t>
      </w:r>
      <w:r w:rsidR="000B6511" w:rsidRPr="0088142C">
        <w:rPr>
          <w:rFonts w:ascii="Angsana New" w:hAnsi="Angsana New" w:hint="cs"/>
          <w:sz w:val="30"/>
          <w:szCs w:val="30"/>
          <w:cs/>
        </w:rPr>
        <w:t>บันทึกในกำไรหรือขาดทุนทันที</w:t>
      </w: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2A67CE" w:rsidRPr="0088142C">
        <w:rPr>
          <w:rFonts w:ascii="Angsana New" w:hAnsi="Angsana New" w:hint="cs"/>
          <w:sz w:val="30"/>
          <w:szCs w:val="30"/>
          <w:cs/>
        </w:rPr>
        <w:t xml:space="preserve">   </w:t>
      </w:r>
      <w:r w:rsidRPr="0088142C">
        <w:rPr>
          <w:rFonts w:ascii="Angsana New" w:hAnsi="Angsana New"/>
          <w:sz w:val="30"/>
          <w:szCs w:val="30"/>
          <w:cs/>
        </w:rPr>
        <w:t xml:space="preserve">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63C64" w:rsidRPr="0088142C" w:rsidRDefault="00603BEB" w:rsidP="0031724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063C64" w:rsidRPr="0088142C" w:rsidRDefault="00063C64" w:rsidP="0031724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4D6B9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</w:t>
      </w:r>
      <w:r w:rsidR="00F33742" w:rsidRPr="0088142C">
        <w:rPr>
          <w:rFonts w:ascii="Angsana New" w:hAnsi="Angsana New"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sz w:val="30"/>
          <w:szCs w:val="30"/>
          <w:cs/>
        </w:rPr>
        <w:t>ที่เกิดขึ้นซึ่งเป็นผลมาจากการรว</w:t>
      </w:r>
      <w:r w:rsidR="004D6B97" w:rsidRPr="0088142C">
        <w:rPr>
          <w:rFonts w:ascii="Angsana New" w:hAnsi="Angsana New"/>
          <w:sz w:val="30"/>
          <w:szCs w:val="30"/>
          <w:cs/>
        </w:rPr>
        <w:t>มธุรกิจ เช่น ค่าที่ปรึกษากฎหมา</w:t>
      </w:r>
      <w:r w:rsidR="004D6B97" w:rsidRPr="0088142C">
        <w:rPr>
          <w:rFonts w:ascii="Angsana New" w:hAnsi="Angsana New" w:hint="cs"/>
          <w:sz w:val="30"/>
          <w:szCs w:val="30"/>
          <w:cs/>
        </w:rPr>
        <w:t>ย</w:t>
      </w:r>
      <w:r w:rsidRPr="0088142C">
        <w:rPr>
          <w:rFonts w:ascii="Angsana New" w:hAnsi="Angsana New"/>
          <w:sz w:val="30"/>
          <w:szCs w:val="30"/>
          <w:cs/>
        </w:rPr>
        <w:t>ค่าธรรมเนียมวิชาชีพและค่าที่ปรึกษาอื่นๆ ถือเป็นค่าใช้จ่ายเมื่อเกิดขึ้น</w:t>
      </w: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DA4C58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i/>
          <w:iCs/>
          <w:cs/>
        </w:rPr>
      </w:pPr>
      <w:r w:rsidRPr="0088142C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13346B" w:rsidRPr="0013346B" w:rsidRDefault="0013346B" w:rsidP="00940E17">
      <w:pPr>
        <w:pStyle w:val="BodyText2"/>
        <w:spacing w:line="240" w:lineRule="atLeast"/>
        <w:ind w:left="540" w:right="47"/>
        <w:jc w:val="thaiDistribute"/>
        <w:rPr>
          <w:i/>
          <w:iCs/>
          <w:sz w:val="28"/>
          <w:szCs w:val="28"/>
          <w:cs/>
        </w:rPr>
      </w:pPr>
    </w:p>
    <w:p w:rsidR="0013346B" w:rsidRDefault="00133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>
        <w:rPr>
          <w:i/>
          <w:iCs/>
          <w:cs/>
        </w:rPr>
        <w:br w:type="page"/>
      </w:r>
    </w:p>
    <w:p w:rsidR="00940E17" w:rsidRPr="0088142C" w:rsidRDefault="00940E17" w:rsidP="00940E17">
      <w:pPr>
        <w:pStyle w:val="BodyText2"/>
        <w:spacing w:line="240" w:lineRule="atLeast"/>
        <w:ind w:left="540" w:right="47"/>
        <w:jc w:val="thaiDistribute"/>
        <w:rPr>
          <w:i/>
          <w:iCs/>
          <w:cs/>
        </w:rPr>
      </w:pPr>
      <w:r w:rsidRPr="0088142C">
        <w:rPr>
          <w:rFonts w:hint="cs"/>
          <w:i/>
          <w:iCs/>
          <w:cs/>
        </w:rPr>
        <w:lastRenderedPageBreak/>
        <w:t xml:space="preserve">การรวมธุรกิจภายใต้การควบคุมเดียวกัน </w:t>
      </w:r>
    </w:p>
    <w:p w:rsidR="00940E17" w:rsidRPr="0088142C" w:rsidRDefault="00940E17" w:rsidP="00940E17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sz w:val="24"/>
          <w:szCs w:val="24"/>
          <w:cs/>
        </w:rPr>
      </w:pPr>
    </w:p>
    <w:p w:rsidR="00472C26" w:rsidRPr="0088142C" w:rsidRDefault="00472C26" w:rsidP="00472C2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88142C">
        <w:rPr>
          <w:rFonts w:ascii="Angsana New" w:hAnsi="Angsana New"/>
          <w:sz w:val="30"/>
          <w:szCs w:val="30"/>
          <w:cs/>
        </w:rPr>
        <w:t>บันทึก</w:t>
      </w:r>
      <w:r w:rsidRPr="0088142C">
        <w:rPr>
          <w:rFonts w:ascii="Angsana New" w:hAnsi="Angsana New" w:hint="cs"/>
          <w:sz w:val="30"/>
          <w:szCs w:val="30"/>
          <w:cs/>
        </w:rPr>
        <w:t>บัญชี</w:t>
      </w:r>
      <w:r w:rsidRPr="0088142C">
        <w:rPr>
          <w:rFonts w:ascii="Angsana New" w:hAnsi="Angsana New"/>
          <w:sz w:val="30"/>
          <w:szCs w:val="30"/>
          <w:cs/>
        </w:rPr>
        <w:t>โดย</w:t>
      </w:r>
      <w:r w:rsidRPr="0088142C">
        <w:rPr>
          <w:rFonts w:ascii="Angsana New" w:hAnsi="Angsana New" w:hint="cs"/>
          <w:sz w:val="30"/>
          <w:szCs w:val="30"/>
          <w:cs/>
        </w:rPr>
        <w:t>ใช้วิธี</w:t>
      </w:r>
      <w:r w:rsidRPr="0088142C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88142C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88142C">
        <w:rPr>
          <w:rFonts w:ascii="Angsana New" w:hAnsi="Angsana New"/>
          <w:sz w:val="30"/>
          <w:szCs w:val="30"/>
          <w:cs/>
        </w:rPr>
        <w:t>ทรัพย์และ</w:t>
      </w:r>
      <w:r w:rsidRPr="0088142C">
        <w:rPr>
          <w:rFonts w:ascii="Angsana New" w:hAnsi="Angsana New" w:hint="cs"/>
          <w:sz w:val="30"/>
          <w:szCs w:val="30"/>
          <w:cs/>
        </w:rPr>
        <w:t>หนี้สิน</w:t>
      </w:r>
      <w:r w:rsidRPr="0088142C">
        <w:rPr>
          <w:rFonts w:ascii="Angsana New" w:hAnsi="Angsana New"/>
          <w:sz w:val="30"/>
          <w:szCs w:val="30"/>
          <w:cs/>
        </w:rPr>
        <w:t>ของ</w:t>
      </w:r>
      <w:r w:rsidRPr="0088142C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88142C">
        <w:rPr>
          <w:rFonts w:ascii="Angsana New" w:hAnsi="Angsana New"/>
          <w:sz w:val="30"/>
          <w:szCs w:val="30"/>
          <w:cs/>
        </w:rPr>
        <w:t>มูลค่าตามบัญชี</w:t>
      </w:r>
      <w:r w:rsidRPr="0088142C">
        <w:rPr>
          <w:rFonts w:ascii="Angsana New" w:hAnsi="Angsana New" w:hint="cs"/>
          <w:sz w:val="30"/>
          <w:szCs w:val="30"/>
          <w:cs/>
        </w:rPr>
        <w:t>ขอ</w:t>
      </w:r>
      <w:r w:rsidRPr="0088142C">
        <w:rPr>
          <w:rFonts w:ascii="Angsana New" w:hAnsi="Angsana New"/>
          <w:sz w:val="30"/>
          <w:szCs w:val="30"/>
          <w:cs/>
        </w:rPr>
        <w:t>ง</w:t>
      </w:r>
      <w:r w:rsidRPr="0088142C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88142C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88142C">
        <w:rPr>
          <w:rFonts w:ascii="Angsana New" w:hAnsi="Angsana New" w:hint="cs"/>
          <w:sz w:val="30"/>
          <w:szCs w:val="30"/>
          <w:cs/>
        </w:rPr>
        <w:t>ในลำ</w:t>
      </w:r>
      <w:r w:rsidRPr="0088142C">
        <w:rPr>
          <w:rFonts w:ascii="Angsana New" w:hAnsi="Angsana New"/>
          <w:sz w:val="30"/>
          <w:szCs w:val="30"/>
          <w:cs/>
        </w:rPr>
        <w:t>ดับสูงสุด</w:t>
      </w:r>
      <w:r w:rsidRPr="0088142C">
        <w:rPr>
          <w:rFonts w:ascii="Angsana New" w:hAnsi="Angsana New" w:hint="cs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ณ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88142C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88142C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88142C">
        <w:rPr>
          <w:rFonts w:ascii="Angsana New" w:hAnsi="Angsana New"/>
          <w:sz w:val="30"/>
          <w:szCs w:val="30"/>
          <w:cs/>
        </w:rPr>
        <w:t>ของ</w:t>
      </w:r>
      <w:r w:rsidRPr="0088142C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88142C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88142C">
        <w:rPr>
          <w:rFonts w:ascii="Angsana New" w:hAnsi="Angsana New" w:hint="cs"/>
          <w:sz w:val="30"/>
          <w:szCs w:val="30"/>
          <w:cs/>
        </w:rPr>
        <w:t>ที่จ่าย</w:t>
      </w:r>
      <w:r w:rsidRPr="0088142C">
        <w:rPr>
          <w:rFonts w:ascii="Angsana New" w:hAnsi="Angsana New"/>
          <w:sz w:val="30"/>
          <w:szCs w:val="30"/>
          <w:cs/>
        </w:rPr>
        <w:t>รับ</w:t>
      </w:r>
      <w:r w:rsidRPr="0088142C">
        <w:rPr>
          <w:rFonts w:ascii="Angsana New" w:hAnsi="Angsana New" w:hint="cs"/>
          <w:sz w:val="30"/>
          <w:szCs w:val="30"/>
          <w:cs/>
        </w:rPr>
        <w:t>รู้เป็น</w:t>
      </w:r>
      <w:r w:rsidRPr="0088142C">
        <w:rPr>
          <w:rFonts w:ascii="Angsana New" w:hAnsi="Angsana New"/>
          <w:sz w:val="30"/>
          <w:szCs w:val="30"/>
          <w:cs/>
        </w:rPr>
        <w:t>ส่วน</w:t>
      </w:r>
      <w:r w:rsidRPr="0088142C">
        <w:rPr>
          <w:rFonts w:ascii="Angsana New" w:hAnsi="Angsana New" w:hint="cs"/>
          <w:sz w:val="30"/>
          <w:szCs w:val="30"/>
          <w:cs/>
        </w:rPr>
        <w:t>เกินหรือ</w:t>
      </w:r>
      <w:r w:rsidRPr="0088142C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88142C">
        <w:rPr>
          <w:rFonts w:ascii="Angsana New" w:hAnsi="Angsana New" w:hint="cs"/>
          <w:sz w:val="30"/>
          <w:szCs w:val="30"/>
          <w:cs/>
        </w:rPr>
        <w:t>ใต้การ</w:t>
      </w:r>
      <w:r w:rsidRPr="0088142C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88142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รายการส่วนเกิน</w:t>
      </w:r>
      <w:r w:rsidRPr="0088142C">
        <w:rPr>
          <w:rFonts w:ascii="Angsana New" w:hAnsi="Angsana New" w:hint="cs"/>
          <w:sz w:val="30"/>
          <w:szCs w:val="30"/>
          <w:cs/>
        </w:rPr>
        <w:t>หรือ</w:t>
      </w:r>
      <w:r w:rsidRPr="0088142C">
        <w:rPr>
          <w:rFonts w:ascii="Angsana New" w:hAnsi="Angsana New"/>
          <w:sz w:val="30"/>
          <w:szCs w:val="30"/>
          <w:cs/>
        </w:rPr>
        <w:t>ส่วนขาดจะถูก</w:t>
      </w:r>
      <w:r w:rsidRPr="0088142C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88142C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88142C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88142C">
        <w:rPr>
          <w:rFonts w:ascii="Angsana New" w:hAnsi="Angsana New"/>
          <w:sz w:val="30"/>
          <w:szCs w:val="30"/>
          <w:cs/>
        </w:rPr>
        <w:t>ดังกล่าวไป</w:t>
      </w:r>
      <w:r w:rsidRPr="0088142C">
        <w:rPr>
          <w:rFonts w:ascii="Angsana New" w:hAnsi="Angsana New" w:hint="cs"/>
          <w:sz w:val="30"/>
          <w:szCs w:val="30"/>
          <w:cs/>
        </w:rPr>
        <w:t xml:space="preserve"> </w:t>
      </w:r>
    </w:p>
    <w:p w:rsidR="00472C26" w:rsidRPr="0088142C" w:rsidRDefault="00472C26" w:rsidP="00472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472C26" w:rsidRPr="0088142C" w:rsidRDefault="00472C26" w:rsidP="00472C26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cs/>
        </w:rPr>
      </w:pPr>
      <w:r w:rsidRPr="0088142C">
        <w:rPr>
          <w:cs/>
        </w:rPr>
        <w:t>ผลการดำเนินงานของ</w:t>
      </w:r>
      <w:r w:rsidRPr="0088142C">
        <w:rPr>
          <w:rFonts w:hint="cs"/>
          <w:cs/>
        </w:rPr>
        <w:t>ธุรกิจที่ถูกซื้อ</w:t>
      </w:r>
      <w:r w:rsidRPr="0088142C">
        <w:rPr>
          <w:cs/>
        </w:rPr>
        <w:t>จะรวม</w:t>
      </w:r>
      <w:r w:rsidRPr="0088142C">
        <w:rPr>
          <w:rFonts w:hint="cs"/>
          <w:cs/>
        </w:rPr>
        <w:t>อยู่ใน</w:t>
      </w:r>
      <w:r w:rsidRPr="0088142C">
        <w:rPr>
          <w:cs/>
        </w:rPr>
        <w:t>งบการเงินรวม</w:t>
      </w:r>
      <w:r w:rsidRPr="0088142C">
        <w:rPr>
          <w:rFonts w:hint="cs"/>
          <w:cs/>
        </w:rPr>
        <w:t>ของผู้ซื้อ</w:t>
      </w:r>
      <w:r w:rsidRPr="0088142C">
        <w:rPr>
          <w:cs/>
        </w:rPr>
        <w:t>นับตั้งแต่วัน</w:t>
      </w:r>
      <w:r w:rsidRPr="0088142C">
        <w:rPr>
          <w:rFonts w:hint="cs"/>
          <w:cs/>
        </w:rPr>
        <w:t>ที่ต้น</w:t>
      </w:r>
      <w:r w:rsidRPr="0088142C">
        <w:rPr>
          <w:cs/>
        </w:rPr>
        <w:t>งวดของงบการเงินเปรียบเทียบ</w:t>
      </w:r>
      <w:r w:rsidRPr="0088142C">
        <w:rPr>
          <w:rFonts w:hint="cs"/>
          <w:cs/>
        </w:rPr>
        <w:t>หรือ</w:t>
      </w:r>
      <w:r w:rsidRPr="0088142C">
        <w:rPr>
          <w:cs/>
        </w:rPr>
        <w:t>วัน</w:t>
      </w:r>
      <w:r w:rsidRPr="0088142C">
        <w:rPr>
          <w:rFonts w:hint="cs"/>
          <w:cs/>
        </w:rPr>
        <w:t>ที่ธุรกิจ</w:t>
      </w:r>
      <w:r w:rsidRPr="0088142C">
        <w:rPr>
          <w:cs/>
        </w:rPr>
        <w:t>เหล่านั้น</w:t>
      </w:r>
      <w:r w:rsidRPr="0088142C">
        <w:rPr>
          <w:rFonts w:hint="cs"/>
          <w:cs/>
        </w:rPr>
        <w:t>อยู่ภายใต้การ</w:t>
      </w:r>
      <w:r w:rsidRPr="0088142C">
        <w:rPr>
          <w:cs/>
        </w:rPr>
        <w:t>ควบคุมเดียวกัน</w:t>
      </w:r>
      <w:r w:rsidRPr="0088142C">
        <w:rPr>
          <w:rFonts w:hint="cs"/>
          <w:cs/>
        </w:rPr>
        <w:t>แล้ว</w:t>
      </w:r>
      <w:r w:rsidRPr="0088142C">
        <w:rPr>
          <w:cs/>
        </w:rPr>
        <w:t>แต่</w:t>
      </w:r>
      <w:r w:rsidRPr="0088142C">
        <w:rPr>
          <w:rFonts w:hint="cs"/>
          <w:cs/>
        </w:rPr>
        <w:t>ระยะเวลาใดจะสั้นกว่า</w:t>
      </w:r>
      <w:r w:rsidRPr="0088142C">
        <w:rPr>
          <w:cs/>
        </w:rPr>
        <w:t xml:space="preserve"> จนถึง</w:t>
      </w:r>
      <w:r w:rsidRPr="0088142C">
        <w:rPr>
          <w:rFonts w:hint="cs"/>
          <w:cs/>
        </w:rPr>
        <w:t>วันที่การ</w:t>
      </w:r>
      <w:r w:rsidRPr="0088142C">
        <w:rPr>
          <w:cs/>
        </w:rPr>
        <w:t>ควบคุม</w:t>
      </w:r>
      <w:r w:rsidRPr="0088142C">
        <w:rPr>
          <w:rFonts w:hint="cs"/>
          <w:cs/>
        </w:rPr>
        <w:t>สิ้น</w:t>
      </w:r>
      <w:r w:rsidRPr="0088142C">
        <w:rPr>
          <w:cs/>
        </w:rPr>
        <w:t>สุด</w:t>
      </w:r>
    </w:p>
    <w:p w:rsidR="00472C26" w:rsidRPr="0088142C" w:rsidRDefault="00472C26" w:rsidP="00063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2"/>
        <w:ind w:left="540" w:right="47"/>
        <w:rPr>
          <w:i/>
          <w:iCs/>
          <w:cs/>
        </w:rPr>
      </w:pPr>
      <w:r w:rsidRPr="0088142C">
        <w:rPr>
          <w:i/>
          <w:iCs/>
          <w:cs/>
        </w:rPr>
        <w:t>บริษัทย่อย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88142C">
        <w:rPr>
          <w:cs/>
        </w:rPr>
        <w:t>บริษัทย่อยเป็นกิจการที่อยู</w:t>
      </w:r>
      <w:r w:rsidR="00F33742" w:rsidRPr="0088142C">
        <w:rPr>
          <w:cs/>
        </w:rPr>
        <w:t xml:space="preserve">่ภายใต้การควบคุมของกลุ่มบริษัท </w:t>
      </w:r>
      <w:r w:rsidRPr="0088142C">
        <w:rPr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</w:t>
      </w:r>
      <w:r w:rsidR="00F33742" w:rsidRPr="0088142C">
        <w:rPr>
          <w:cs/>
        </w:rPr>
        <w:t>ุ่มบริษัท</w:t>
      </w:r>
      <w:r w:rsidRPr="0088142C">
        <w:rPr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b/>
          <w:bCs/>
          <w:color w:val="0000FF"/>
          <w:cs/>
        </w:rPr>
      </w:pPr>
      <w:r w:rsidRPr="0088142C">
        <w:rPr>
          <w:i/>
          <w:iCs/>
          <w:cs/>
        </w:rPr>
        <w:t>ส่วนได้เสียที่ไม่มีอำนาจควบคุม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603BEB" w:rsidRPr="0088142C" w:rsidRDefault="00603BEB" w:rsidP="00F3374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88142C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31724E" w:rsidRPr="0088142C" w:rsidRDefault="00317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:rsidR="00603BEB" w:rsidRPr="0088142C" w:rsidRDefault="00603BEB" w:rsidP="00F33742">
      <w:pPr>
        <w:pStyle w:val="BodyText2"/>
        <w:ind w:left="540" w:right="47"/>
        <w:jc w:val="thaiDistribute"/>
        <w:rPr>
          <w:i/>
          <w:iCs/>
          <w:sz w:val="24"/>
          <w:szCs w:val="24"/>
          <w:cs/>
        </w:rPr>
      </w:pPr>
    </w:p>
    <w:p w:rsidR="008B7B12" w:rsidRPr="0088142C" w:rsidRDefault="00603BEB" w:rsidP="00472C26">
      <w:pPr>
        <w:pStyle w:val="BodyText2"/>
        <w:tabs>
          <w:tab w:val="left" w:pos="540"/>
        </w:tabs>
        <w:ind w:left="540" w:right="47"/>
        <w:jc w:val="thaiDistribute"/>
        <w:rPr>
          <w:rFonts w:eastAsia="EucrosiaUPCBold"/>
          <w:i/>
          <w:iCs/>
          <w:cs/>
        </w:rPr>
      </w:pPr>
      <w:r w:rsidRPr="0088142C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</w:t>
      </w:r>
      <w:r w:rsidR="00F33742" w:rsidRPr="0088142C">
        <w:rPr>
          <w:cs/>
        </w:rPr>
        <w:t>รับรู้ในกำไรหรือขาดทุน</w:t>
      </w:r>
      <w:r w:rsidRPr="0088142C">
        <w:rPr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="008B7B12" w:rsidRPr="0088142C">
        <w:rPr>
          <w:rFonts w:eastAsia="EucrosiaUPCBold"/>
          <w:i/>
          <w:iCs/>
          <w:cs/>
        </w:rPr>
        <w:br w:type="page"/>
      </w:r>
    </w:p>
    <w:p w:rsidR="00603BEB" w:rsidRPr="0088142C" w:rsidRDefault="00603BEB" w:rsidP="00F33742">
      <w:pPr>
        <w:pStyle w:val="BodyText2"/>
        <w:tabs>
          <w:tab w:val="left" w:pos="540"/>
        </w:tabs>
        <w:ind w:left="540"/>
        <w:rPr>
          <w:i/>
          <w:iCs/>
          <w:cs/>
        </w:rPr>
      </w:pPr>
      <w:r w:rsidRPr="0088142C">
        <w:rPr>
          <w:rFonts w:eastAsia="EucrosiaUPCBold"/>
          <w:i/>
          <w:iCs/>
          <w:cs/>
        </w:rPr>
        <w:lastRenderedPageBreak/>
        <w:t>การตัดรายการในงบการเงินรวม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rPr>
          <w:b/>
          <w:bCs/>
          <w:i/>
          <w:iCs/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88142C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</w:t>
      </w:r>
      <w:r w:rsidR="00F33742" w:rsidRPr="0088142C">
        <w:rPr>
          <w:cs/>
        </w:rPr>
        <w:t xml:space="preserve">ารในการจัดทำงบการเงินรวม </w:t>
      </w:r>
    </w:p>
    <w:p w:rsidR="00063C64" w:rsidRPr="0088142C" w:rsidRDefault="00063C64" w:rsidP="00F33742">
      <w:pPr>
        <w:pStyle w:val="BodyText2"/>
        <w:tabs>
          <w:tab w:val="left" w:pos="540"/>
        </w:tabs>
        <w:rPr>
          <w:sz w:val="24"/>
          <w:szCs w:val="24"/>
          <w:cs/>
        </w:rPr>
      </w:pPr>
    </w:p>
    <w:p w:rsidR="00603BEB" w:rsidRPr="0088142C" w:rsidRDefault="00603BEB" w:rsidP="00235E33">
      <w:pPr>
        <w:pStyle w:val="Heading8"/>
        <w:numPr>
          <w:ilvl w:val="0"/>
          <w:numId w:val="29"/>
        </w:numPr>
        <w:ind w:left="540" w:right="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:rsidR="00F33742" w:rsidRPr="0088142C" w:rsidRDefault="00F33742" w:rsidP="00F33742">
      <w:pPr>
        <w:rPr>
          <w:rFonts w:ascii="Angsana New" w:hAnsi="Angsana New"/>
          <w:sz w:val="24"/>
          <w:szCs w:val="24"/>
          <w:cs/>
          <w:lang w:val="th-TH" w:eastAsia="x-none"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rPr>
          <w:i/>
          <w:iCs/>
          <w:cs/>
        </w:rPr>
      </w:pPr>
      <w:r w:rsidRPr="0088142C">
        <w:rPr>
          <w:i/>
          <w:iCs/>
          <w:cs/>
        </w:rPr>
        <w:t>รายการบัญชีที่เป็นเงินตราต่างประเทศ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/>
        <w:rPr>
          <w:b/>
          <w:bCs/>
          <w:strike/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88142C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437A74" w:rsidRPr="0088142C" w:rsidRDefault="00437A74" w:rsidP="00F33742">
      <w:pPr>
        <w:pStyle w:val="BodyText2"/>
        <w:tabs>
          <w:tab w:val="left" w:pos="540"/>
        </w:tabs>
        <w:ind w:left="540" w:right="43"/>
        <w:jc w:val="thaiDistribute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88142C">
        <w:rPr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88142C">
        <w:rPr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rPr>
          <w:sz w:val="24"/>
          <w:szCs w:val="24"/>
          <w:cs/>
        </w:rPr>
      </w:pPr>
    </w:p>
    <w:p w:rsidR="00603BEB" w:rsidRPr="0088142C" w:rsidRDefault="00603BEB" w:rsidP="00695087">
      <w:pPr>
        <w:pStyle w:val="BodyText2"/>
        <w:tabs>
          <w:tab w:val="left" w:pos="540"/>
        </w:tabs>
        <w:ind w:left="540" w:right="43"/>
        <w:jc w:val="thaiDistribute"/>
        <w:rPr>
          <w:color w:val="000000"/>
          <w:cs/>
        </w:rPr>
      </w:pPr>
      <w:r w:rsidRPr="0088142C">
        <w:rPr>
          <w:color w:val="00000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:rsidR="00695087" w:rsidRPr="0088142C" w:rsidRDefault="00695087" w:rsidP="00F33742">
      <w:pPr>
        <w:pStyle w:val="BodyText2"/>
        <w:tabs>
          <w:tab w:val="left" w:pos="540"/>
        </w:tabs>
        <w:ind w:left="540" w:right="43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rPr>
          <w:i/>
          <w:iCs/>
          <w:cs/>
        </w:rPr>
      </w:pPr>
      <w:r w:rsidRPr="0088142C">
        <w:rPr>
          <w:i/>
          <w:iCs/>
          <w:cs/>
        </w:rPr>
        <w:t>หน่วยงานในต่างประเทศ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88142C">
        <w:rPr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:rsidR="003C0E3C" w:rsidRPr="0088142C" w:rsidRDefault="003C0E3C" w:rsidP="00695087">
      <w:pPr>
        <w:pStyle w:val="BodyText2"/>
        <w:tabs>
          <w:tab w:val="left" w:pos="540"/>
        </w:tabs>
        <w:ind w:right="43"/>
        <w:rPr>
          <w:sz w:val="24"/>
          <w:szCs w:val="24"/>
          <w:cs/>
        </w:rPr>
      </w:pPr>
    </w:p>
    <w:p w:rsidR="00603BEB" w:rsidRPr="0088142C" w:rsidRDefault="00603BEB" w:rsidP="00695087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88142C">
        <w:rPr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B65D74" w:rsidRPr="0088142C" w:rsidRDefault="00B65D74" w:rsidP="00695087">
      <w:pPr>
        <w:pStyle w:val="BodyText2"/>
        <w:tabs>
          <w:tab w:val="left" w:pos="540"/>
        </w:tabs>
        <w:ind w:left="540" w:right="43"/>
        <w:jc w:val="thaiDistribute"/>
        <w:rPr>
          <w:sz w:val="24"/>
          <w:szCs w:val="24"/>
          <w:cs/>
        </w:rPr>
      </w:pPr>
    </w:p>
    <w:p w:rsidR="00603BEB" w:rsidRPr="0088142C" w:rsidRDefault="00603BEB" w:rsidP="00F33742">
      <w:pPr>
        <w:pStyle w:val="BodyText2"/>
        <w:ind w:left="540" w:right="43"/>
        <w:jc w:val="thaiDistribute"/>
        <w:rPr>
          <w:cs/>
        </w:rPr>
      </w:pPr>
      <w:r w:rsidRPr="0088142C">
        <w:rPr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rPr>
          <w:sz w:val="24"/>
          <w:szCs w:val="24"/>
          <w:cs/>
        </w:rPr>
      </w:pPr>
    </w:p>
    <w:p w:rsidR="00603BEB" w:rsidRPr="0088142C" w:rsidRDefault="00603BEB" w:rsidP="008B7B1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:rsidR="00603BEB" w:rsidRPr="0088142C" w:rsidRDefault="00603BEB" w:rsidP="00F33742">
      <w:pPr>
        <w:pStyle w:val="BodyText2"/>
        <w:tabs>
          <w:tab w:val="left" w:pos="540"/>
        </w:tabs>
        <w:ind w:left="540" w:right="47"/>
        <w:jc w:val="thaiDistribute"/>
        <w:rPr>
          <w:cs/>
        </w:rPr>
      </w:pPr>
      <w:r w:rsidRPr="0088142C">
        <w:rPr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686BE0" w:rsidRPr="0088142C" w:rsidRDefault="00686BE0" w:rsidP="00F33742">
      <w:pPr>
        <w:pStyle w:val="BodyText2"/>
        <w:tabs>
          <w:tab w:val="left" w:pos="540"/>
        </w:tabs>
        <w:ind w:left="540" w:right="47"/>
        <w:jc w:val="thaiDistribute"/>
        <w:rPr>
          <w:sz w:val="24"/>
          <w:szCs w:val="24"/>
          <w:cs/>
        </w:rPr>
      </w:pPr>
    </w:p>
    <w:p w:rsidR="00603BEB" w:rsidRPr="0088142C" w:rsidRDefault="00603BEB" w:rsidP="00235E33">
      <w:pPr>
        <w:pStyle w:val="Heading8"/>
        <w:numPr>
          <w:ilvl w:val="0"/>
          <w:numId w:val="29"/>
        </w:numPr>
        <w:ind w:left="540" w:right="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ตราสารอนุพันธ์ </w:t>
      </w:r>
    </w:p>
    <w:p w:rsidR="00603BEB" w:rsidRPr="0088142C" w:rsidRDefault="00603BEB" w:rsidP="00F33742">
      <w:pPr>
        <w:pStyle w:val="BodyText2"/>
        <w:tabs>
          <w:tab w:val="left" w:pos="540"/>
        </w:tabs>
        <w:ind w:right="47"/>
        <w:rPr>
          <w:sz w:val="24"/>
          <w:szCs w:val="24"/>
          <w:cs/>
        </w:rPr>
      </w:pPr>
    </w:p>
    <w:p w:rsidR="00F64EAB" w:rsidRPr="0088142C" w:rsidRDefault="00603BEB" w:rsidP="00F33742">
      <w:pPr>
        <w:pStyle w:val="BodyText2"/>
        <w:tabs>
          <w:tab w:val="left" w:pos="540"/>
        </w:tabs>
        <w:ind w:left="547" w:right="43"/>
        <w:jc w:val="thaiDistribute"/>
        <w:rPr>
          <w:cs/>
        </w:rPr>
      </w:pPr>
      <w:r w:rsidRPr="0088142C">
        <w:rPr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</w:t>
      </w:r>
      <w:r w:rsidR="00F64EAB" w:rsidRPr="0088142C">
        <w:rPr>
          <w:cs/>
        </w:rPr>
        <w:t>ินตราต่างประเทศ ที่เกิดจากกิจกรรมดำเนินงาน กิจกรรมจัดหาเงิน และกิจกรรมลงทุน</w:t>
      </w:r>
      <w:r w:rsidR="005A545B" w:rsidRPr="0088142C">
        <w:rPr>
          <w:cs/>
        </w:rPr>
        <w:t xml:space="preserve"> </w:t>
      </w:r>
      <w:r w:rsidRPr="0088142C">
        <w:rPr>
          <w:cs/>
        </w:rPr>
        <w:t>ตราสารอนุพันธ์ไม</w:t>
      </w:r>
      <w:r w:rsidR="00F64EAB" w:rsidRPr="0088142C">
        <w:rPr>
          <w:cs/>
        </w:rPr>
        <w:t>่ได้มีไว้</w:t>
      </w:r>
      <w:r w:rsidR="005A545B" w:rsidRPr="0088142C">
        <w:rPr>
          <w:rFonts w:hint="cs"/>
          <w:cs/>
        </w:rPr>
        <w:t xml:space="preserve"> </w:t>
      </w:r>
      <w:r w:rsidR="00F64EAB" w:rsidRPr="0088142C">
        <w:rPr>
          <w:cs/>
        </w:rPr>
        <w:t xml:space="preserve">เพื่อค้า </w:t>
      </w:r>
    </w:p>
    <w:p w:rsidR="00940E17" w:rsidRPr="0088142C" w:rsidRDefault="00940E17" w:rsidP="00F33742">
      <w:pPr>
        <w:pStyle w:val="BodyText2"/>
        <w:tabs>
          <w:tab w:val="left" w:pos="540"/>
        </w:tabs>
        <w:ind w:left="547" w:right="43"/>
        <w:jc w:val="thaiDistribute"/>
        <w:rPr>
          <w:sz w:val="22"/>
          <w:szCs w:val="22"/>
          <w:cs/>
        </w:rPr>
      </w:pPr>
    </w:p>
    <w:p w:rsidR="00603BEB" w:rsidRPr="0088142C" w:rsidRDefault="00331C00" w:rsidP="00331C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88142C">
        <w:rPr>
          <w:rFonts w:ascii="Angsana New" w:hAnsi="Angsana New" w:hint="cs"/>
          <w:sz w:val="30"/>
          <w:szCs w:val="30"/>
          <w:cs/>
          <w:lang w:val="th-TH" w:eastAsia="x-none"/>
        </w:rPr>
        <w:t>ตราสารอนุพันธ์จะถูกบันทึกบัญชีเมื่อเริ่มแรกด้วยมูลค่ายุติธรรม</w:t>
      </w:r>
      <w:r w:rsidR="00970DD5" w:rsidRPr="0088142C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th-TH" w:eastAsia="x-none"/>
        </w:rPr>
        <w:t>ค่าใช้จ่ายที่เกิดจากการทำรายการดังกล่าวบันทึกในกำไรหรือขาดทุนเมื่อเกิดขึ้น</w:t>
      </w:r>
      <w:r w:rsidR="00970DD5" w:rsidRPr="0088142C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th-TH" w:eastAsia="x-none"/>
        </w:rPr>
        <w:t>การวัดมูลค่าใหม่ภายหลังการบันทึกครั้งแรกใช้มูลค่ายุติธรรม</w:t>
      </w:r>
      <w:r w:rsidR="00970DD5" w:rsidRPr="0088142C">
        <w:rPr>
          <w:rFonts w:ascii="Angsana New" w:hAnsi="Angsana New"/>
          <w:sz w:val="30"/>
          <w:szCs w:val="30"/>
          <w:cs/>
          <w:lang w:val="th-TH" w:eastAsia="x-none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th-TH" w:eastAsia="x-none"/>
        </w:rPr>
        <w:t>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:rsidR="00331C00" w:rsidRPr="0088142C" w:rsidRDefault="00331C00" w:rsidP="00331C00">
      <w:pPr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  <w:lang w:val="th-TH" w:eastAsia="x-none"/>
        </w:rPr>
      </w:pPr>
    </w:p>
    <w:p w:rsidR="00603BEB" w:rsidRPr="0088142C" w:rsidRDefault="00A1255C" w:rsidP="00A1255C">
      <w:pPr>
        <w:pStyle w:val="Heading8"/>
        <w:tabs>
          <w:tab w:val="left" w:pos="540"/>
        </w:tabs>
        <w:ind w:right="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(ง</w:t>
      </w:r>
      <w:r w:rsidRPr="0088142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  <w:r w:rsidRPr="0088142C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="00603BEB"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</w:t>
      </w:r>
      <w:r w:rsidRPr="0088142C">
        <w:rPr>
          <w:rFonts w:ascii="Angsana New" w:hAnsi="Angsana New"/>
          <w:sz w:val="30"/>
          <w:szCs w:val="30"/>
          <w:cs/>
          <w:lang w:val="th-TH" w:eastAsia="x-none"/>
        </w:rPr>
        <w:t>เป็นส่วนหนึ่งของกิจกรรมจัดหาเงินในงบ</w:t>
      </w:r>
      <w:r w:rsidRPr="0088142C">
        <w:rPr>
          <w:rFonts w:ascii="Angsana New" w:hAnsi="Angsana New"/>
          <w:sz w:val="30"/>
          <w:szCs w:val="30"/>
          <w:cs/>
        </w:rPr>
        <w:t>กระแสเงินสด</w:t>
      </w:r>
    </w:p>
    <w:p w:rsidR="00437A74" w:rsidRPr="0088142C" w:rsidRDefault="00437A74" w:rsidP="0018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ลูกหนี้จะถูกตัดจำหน่ายจากบัญชีเมื่อทราบว่าเป็นหนี้สูญ</w:t>
      </w:r>
    </w:p>
    <w:p w:rsidR="008B7B12" w:rsidRPr="0088142C" w:rsidRDefault="00A26EE0" w:rsidP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88142C">
        <w:rPr>
          <w:rFonts w:ascii="Angsana New" w:hAnsi="Angsana New"/>
          <w:sz w:val="24"/>
          <w:szCs w:val="24"/>
        </w:rPr>
        <w:br w:type="page"/>
      </w:r>
    </w:p>
    <w:p w:rsidR="00603BEB" w:rsidRPr="0088142C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</w:t>
      </w:r>
      <w:r w:rsidR="000327E3" w:rsidRPr="0088142C">
        <w:rPr>
          <w:rFonts w:ascii="Angsana New" w:hAnsi="Angsana New" w:hint="cs"/>
          <w:sz w:val="30"/>
          <w:szCs w:val="30"/>
          <w:cs/>
        </w:rPr>
        <w:t>เฉพาะเจาะจง สำหรับสินค้าที่ซื้อมาเฉพาะสำหรับลูกค้ารายใดรายหนึ่ง และโดยวิธีเข้าก่อนออก</w:t>
      </w:r>
      <w:r w:rsidRPr="0088142C">
        <w:rPr>
          <w:rFonts w:ascii="Angsana New" w:hAnsi="Angsana New"/>
          <w:sz w:val="30"/>
          <w:szCs w:val="30"/>
          <w:cs/>
        </w:rPr>
        <w:t>ก่อน</w:t>
      </w:r>
      <w:r w:rsidR="000327E3" w:rsidRPr="0088142C">
        <w:rPr>
          <w:rFonts w:ascii="Angsana New" w:hAnsi="Angsana New" w:hint="cs"/>
          <w:sz w:val="30"/>
          <w:szCs w:val="30"/>
          <w:cs/>
        </w:rPr>
        <w:t xml:space="preserve"> สำหรับสินค้าที่มิได้ซื้อมาเฉพาะสำหรับลูกค้ารายใดรายหนึ่ง</w:t>
      </w:r>
      <w:r w:rsidRPr="0088142C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</w:t>
      </w:r>
      <w:r w:rsidR="00AE375C" w:rsidRPr="0088142C">
        <w:rPr>
          <w:rFonts w:ascii="Angsana New" w:hAnsi="Angsana New"/>
          <w:sz w:val="30"/>
          <w:szCs w:val="30"/>
          <w:cs/>
        </w:rPr>
        <w:t>ค้าอยู่ในสถานที่และสภาพปัจจุบัน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tab/>
      </w:r>
      <w:r w:rsidRPr="0088142C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</w:t>
      </w:r>
      <w:r w:rsidR="00AE375C" w:rsidRPr="0088142C">
        <w:rPr>
          <w:rFonts w:ascii="Angsana New" w:hAnsi="Angsana New"/>
          <w:sz w:val="30"/>
          <w:szCs w:val="30"/>
          <w:cs/>
        </w:rPr>
        <w:t>้จ่ายที่จำเป็นโดยประมาณในการขาย</w:t>
      </w:r>
    </w:p>
    <w:p w:rsidR="00437A74" w:rsidRPr="0088142C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AE375C" w:rsidRPr="0088142C" w:rsidRDefault="00AE375C" w:rsidP="00AE375C">
      <w:pPr>
        <w:rPr>
          <w:rFonts w:ascii="Angsana New" w:hAnsi="Angsana New"/>
          <w:sz w:val="24"/>
          <w:szCs w:val="24"/>
          <w:lang w:eastAsia="x-none"/>
        </w:rPr>
      </w:pPr>
    </w:p>
    <w:p w:rsidR="00AE375C" w:rsidRPr="0088142C" w:rsidRDefault="00AE375C" w:rsidP="00AE375C">
      <w:pPr>
        <w:tabs>
          <w:tab w:val="clear" w:pos="454"/>
          <w:tab w:val="left" w:pos="45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:rsidR="00AE375C" w:rsidRPr="0088142C" w:rsidRDefault="00AE375C" w:rsidP="00AE375C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sz w:val="24"/>
          <w:szCs w:val="24"/>
          <w:cs/>
        </w:rPr>
      </w:pPr>
    </w:p>
    <w:p w:rsidR="00AE375C" w:rsidRPr="0088142C" w:rsidRDefault="00AE375C" w:rsidP="00AE37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ในงบการเงินเฉพาะกิจการของบร</w:t>
      </w:r>
      <w:r w:rsidR="00DB23D3" w:rsidRPr="0088142C">
        <w:rPr>
          <w:rFonts w:ascii="Angsana New" w:hAnsi="Angsana New"/>
          <w:sz w:val="30"/>
          <w:szCs w:val="30"/>
          <w:cs/>
        </w:rPr>
        <w:t>ิษัท บันทึกบัญชีโดยใช้วิธีส่วนได้เสีย</w:t>
      </w:r>
    </w:p>
    <w:p w:rsidR="00DB23D3" w:rsidRPr="0088142C" w:rsidRDefault="00DB23D3" w:rsidP="00AE375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DB23D3" w:rsidRPr="0088142C" w:rsidRDefault="00DB23D3" w:rsidP="00AE37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ส่วนได้เสียในบริษัทย่อยบันทึกบัญชีตามวิธีส่วนได้เสีย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ภายหลังการรับรู้รายการเริ่มแรก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จะถูกบันทึกในงบการเงินเฉพาะกิจการจนถึงวันที่บริษัทสูญเสียความมีอิทธิพลอย่างมีนัยสำคัญ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หรือการควบคุมร่วม</w:t>
      </w:r>
    </w:p>
    <w:p w:rsidR="00437A74" w:rsidRPr="0088142C" w:rsidRDefault="00437A74" w:rsidP="00184C9D">
      <w:pPr>
        <w:rPr>
          <w:rFonts w:ascii="Angsana New" w:hAnsi="Angsana New"/>
          <w:i/>
          <w:iCs/>
          <w:sz w:val="24"/>
          <w:szCs w:val="24"/>
        </w:rPr>
      </w:pPr>
    </w:p>
    <w:p w:rsidR="00940E17" w:rsidRPr="0088142C" w:rsidRDefault="00940E17" w:rsidP="00940E1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940E17" w:rsidRPr="0088142C" w:rsidRDefault="00940E17" w:rsidP="00940E17">
      <w:pPr>
        <w:ind w:left="540"/>
        <w:rPr>
          <w:rFonts w:ascii="Angsana New" w:hAnsi="Angsana New"/>
          <w:sz w:val="24"/>
          <w:szCs w:val="24"/>
        </w:rPr>
      </w:pPr>
    </w:p>
    <w:p w:rsidR="002A67CE" w:rsidRPr="0088142C" w:rsidRDefault="002A67CE" w:rsidP="002A6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</w:t>
      </w:r>
      <w:r w:rsidRPr="0088142C">
        <w:rPr>
          <w:rFonts w:ascii="Angsana New" w:hAnsi="Angsana New" w:hint="cs"/>
          <w:sz w:val="30"/>
          <w:szCs w:val="30"/>
          <w:cs/>
        </w:rPr>
        <w:t>หรือ</w:t>
      </w:r>
      <w:r w:rsidRPr="0088142C">
        <w:rPr>
          <w:rFonts w:ascii="Angsana New" w:hAnsi="Angsana New"/>
          <w:sz w:val="30"/>
          <w:szCs w:val="30"/>
          <w:cs/>
        </w:rPr>
        <w:t>ขาดทุน</w:t>
      </w:r>
    </w:p>
    <w:p w:rsidR="002A67CE" w:rsidRPr="0088142C" w:rsidRDefault="002A67CE" w:rsidP="00940E17">
      <w:pPr>
        <w:ind w:left="540"/>
        <w:rPr>
          <w:rFonts w:ascii="Angsana New" w:hAnsi="Angsana New"/>
          <w:sz w:val="24"/>
          <w:szCs w:val="24"/>
        </w:rPr>
      </w:pPr>
    </w:p>
    <w:p w:rsidR="00940E17" w:rsidRPr="0088142C" w:rsidRDefault="00940E17" w:rsidP="00940E17">
      <w:pPr>
        <w:pStyle w:val="BodyText"/>
        <w:tabs>
          <w:tab w:val="clear" w:pos="907"/>
          <w:tab w:val="left" w:pos="99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ในกรณีที่</w:t>
      </w:r>
      <w:r w:rsidR="00BF3BC0" w:rsidRPr="0088142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sz w:val="30"/>
          <w:szCs w:val="30"/>
          <w:cs/>
        </w:rPr>
        <w:t>จำหน่ายบางส่วนของเงินลงทุนที่ถืออยู่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88142C">
        <w:rPr>
          <w:rFonts w:ascii="Angsana New" w:hAnsi="Angsana New" w:hint="cs"/>
          <w:sz w:val="30"/>
          <w:szCs w:val="30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:rsidR="00DB23D3" w:rsidRPr="0088142C" w:rsidRDefault="00A26EE0" w:rsidP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88142C">
        <w:rPr>
          <w:rFonts w:ascii="Angsana New" w:hAnsi="Angsana New"/>
          <w:sz w:val="24"/>
          <w:szCs w:val="24"/>
        </w:rPr>
        <w:br w:type="page"/>
      </w:r>
    </w:p>
    <w:p w:rsidR="00603BEB" w:rsidRPr="0088142C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อุปกรณ์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25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4"/>
          <w:szCs w:val="24"/>
          <w:cs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DB23D3" w:rsidP="0082747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อุปกรณ์วัดมูลค่า</w:t>
      </w:r>
      <w:r w:rsidR="00603BEB" w:rsidRPr="0088142C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:rsidR="0082747D" w:rsidRPr="0088142C" w:rsidRDefault="0082747D" w:rsidP="00F33742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ต้นทุนในการรื้อถอน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การขนย้าย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</w:t>
      </w:r>
      <w:r w:rsidR="00307197" w:rsidRPr="0088142C">
        <w:rPr>
          <w:rFonts w:ascii="Angsana New" w:hAnsi="Angsana New"/>
          <w:sz w:val="30"/>
          <w:szCs w:val="30"/>
          <w:cs/>
        </w:rPr>
        <w:t xml:space="preserve">นั้นให้ถือว่า </w:t>
      </w:r>
      <w:r w:rsidRPr="0088142C">
        <w:rPr>
          <w:rFonts w:ascii="Angsana New" w:hAnsi="Angsana New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:rsidR="00886D3A" w:rsidRPr="0088142C" w:rsidRDefault="00886D3A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88142C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437A74" w:rsidRPr="0088142C" w:rsidRDefault="00437A74" w:rsidP="00307197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:rsidR="00437A74" w:rsidRPr="0088142C" w:rsidRDefault="00603BEB" w:rsidP="00184C9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8142C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</w:t>
      </w:r>
      <w:r w:rsidR="00DB23D3" w:rsidRPr="0088142C">
        <w:rPr>
          <w:rFonts w:ascii="Angsana New" w:hAnsi="Angsana New" w:cs="Angsana New" w:hint="cs"/>
          <w:color w:val="auto"/>
          <w:sz w:val="30"/>
          <w:szCs w:val="30"/>
          <w:cs/>
        </w:rPr>
        <w:t>ในกำไรหรือขาดทุน</w:t>
      </w:r>
      <w:r w:rsidRPr="0088142C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</w:p>
    <w:p w:rsidR="00437A74" w:rsidRPr="0088142C" w:rsidRDefault="00437A7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307197" w:rsidRPr="0088142C" w:rsidRDefault="00307197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3C0E3C" w:rsidRPr="0088142C" w:rsidRDefault="00603BEB" w:rsidP="00100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</w:t>
      </w:r>
      <w:r w:rsidR="00307197" w:rsidRPr="0088142C">
        <w:rPr>
          <w:rFonts w:ascii="Angsana New" w:hAnsi="Angsana New"/>
          <w:sz w:val="30"/>
          <w:szCs w:val="30"/>
          <w:cs/>
        </w:rPr>
        <w:t>ห้จัดประเภทเป็นสัญญาเช่าการเงิน ส่วน</w:t>
      </w:r>
      <w:r w:rsidRPr="0088142C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</w:t>
      </w:r>
      <w:r w:rsidR="00AB6FC9" w:rsidRPr="0088142C">
        <w:rPr>
          <w:rFonts w:ascii="Angsana New" w:hAnsi="Angsana New" w:hint="cs"/>
          <w:sz w:val="30"/>
          <w:szCs w:val="30"/>
          <w:cs/>
        </w:rPr>
        <w:t xml:space="preserve">     </w:t>
      </w:r>
      <w:r w:rsidRPr="0088142C">
        <w:rPr>
          <w:rFonts w:ascii="Angsana New" w:hAnsi="Angsana New"/>
          <w:sz w:val="30"/>
          <w:szCs w:val="30"/>
          <w:cs/>
        </w:rPr>
        <w:t>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3C0E3C" w:rsidRPr="0088142C" w:rsidRDefault="003C0E3C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both"/>
        <w:rPr>
          <w:rFonts w:ascii="Angsana New" w:hAnsi="Angsana New"/>
          <w:i/>
          <w:iCs/>
          <w:color w:val="0000FF"/>
          <w:sz w:val="24"/>
          <w:szCs w:val="24"/>
          <w:shd w:val="clear" w:color="auto" w:fill="E0E0E0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</w:t>
      </w:r>
      <w:r w:rsidR="00307197"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ึ่งของมูลค่าตามบัญชีของรายการอุปกรณ์ </w:t>
      </w:r>
      <w:r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</w:t>
      </w:r>
      <w:r w:rsidR="00307197"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 w:rsidR="00307197"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งรายการนั้นได้อย่างน่าเชื่อถือ </w:t>
      </w:r>
      <w:r w:rsidRPr="0088142C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142C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ค่าเสื่อมราคาคำนวณจากมูลค่าเสื่อมสภาพของอุปกรณ์ ซึ่งประกอบด้วยราคาทุนของสินทรัพย์หรือต้นทุนในการเปลี่ยนแทนอื่น</w:t>
      </w:r>
      <w:r w:rsidRPr="0088142C">
        <w:rPr>
          <w:rFonts w:ascii="Angsana New" w:hAnsi="Angsana New" w:cs="Angsana New"/>
          <w:sz w:val="30"/>
          <w:szCs w:val="30"/>
        </w:rPr>
        <w:t xml:space="preserve"> </w:t>
      </w:r>
      <w:r w:rsidRPr="0088142C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E70DA1" w:rsidRPr="0088142C" w:rsidRDefault="00E70DA1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</w:t>
      </w:r>
      <w:r w:rsidR="00307197" w:rsidRPr="0088142C">
        <w:rPr>
          <w:rFonts w:ascii="Angsana New" w:hAnsi="Angsana New"/>
          <w:sz w:val="30"/>
          <w:szCs w:val="30"/>
          <w:cs/>
        </w:rPr>
        <w:t>ะโยชน์ของสินทรัพย์แสดงได้ดังนี้</w:t>
      </w:r>
    </w:p>
    <w:p w:rsidR="00D9213A" w:rsidRPr="0088142C" w:rsidRDefault="00D9213A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603BEB" w:rsidRPr="0088142C" w:rsidTr="00362B48">
        <w:tc>
          <w:tcPr>
            <w:tcW w:w="5390" w:type="dxa"/>
            <w:vAlign w:val="bottom"/>
          </w:tcPr>
          <w:p w:rsidR="00603BEB" w:rsidRPr="0088142C" w:rsidRDefault="00307197" w:rsidP="00307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450" w:type="dxa"/>
          </w:tcPr>
          <w:p w:rsidR="00603BEB" w:rsidRPr="0088142C" w:rsidRDefault="00603BEB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07197"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5" w:type="dxa"/>
          </w:tcPr>
          <w:p w:rsidR="00603BEB" w:rsidRPr="0088142C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3BEB" w:rsidRPr="0088142C" w:rsidTr="00362B48">
        <w:tc>
          <w:tcPr>
            <w:tcW w:w="5390" w:type="dxa"/>
            <w:vAlign w:val="bottom"/>
          </w:tcPr>
          <w:p w:rsidR="00603BEB" w:rsidRPr="0088142C" w:rsidRDefault="00307197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:rsidR="00603BEB" w:rsidRPr="0088142C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ab/>
            </w:r>
            <w:r w:rsidRPr="0088142C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>- 6</w:t>
            </w:r>
          </w:p>
        </w:tc>
        <w:tc>
          <w:tcPr>
            <w:tcW w:w="975" w:type="dxa"/>
          </w:tcPr>
          <w:p w:rsidR="00603BEB" w:rsidRPr="0088142C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D7909" w:rsidRPr="0088142C" w:rsidTr="00362B48">
        <w:tc>
          <w:tcPr>
            <w:tcW w:w="5390" w:type="dxa"/>
            <w:vAlign w:val="bottom"/>
          </w:tcPr>
          <w:p w:rsidR="002D7909" w:rsidRPr="0088142C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:rsidR="002D7909" w:rsidRPr="0088142C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ab/>
            </w:r>
            <w:r w:rsidRPr="0088142C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>- 6</w:t>
            </w:r>
          </w:p>
        </w:tc>
        <w:tc>
          <w:tcPr>
            <w:tcW w:w="975" w:type="dxa"/>
          </w:tcPr>
          <w:p w:rsidR="002D7909" w:rsidRPr="0088142C" w:rsidRDefault="002D7909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3BEB" w:rsidRPr="0088142C" w:rsidTr="00362B48">
        <w:tc>
          <w:tcPr>
            <w:tcW w:w="5390" w:type="dxa"/>
            <w:vAlign w:val="bottom"/>
          </w:tcPr>
          <w:p w:rsidR="00603BEB" w:rsidRPr="0088142C" w:rsidRDefault="00307197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:rsidR="00603BEB" w:rsidRPr="0088142C" w:rsidRDefault="00603BEB" w:rsidP="00254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1255C"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="002D7909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2D7909"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5" w:type="dxa"/>
          </w:tcPr>
          <w:p w:rsidR="00603BEB" w:rsidRPr="0088142C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3BEB" w:rsidRPr="0088142C" w:rsidTr="00362B48">
        <w:tc>
          <w:tcPr>
            <w:tcW w:w="5390" w:type="dxa"/>
            <w:shd w:val="clear" w:color="auto" w:fill="auto"/>
            <w:vAlign w:val="bottom"/>
          </w:tcPr>
          <w:p w:rsidR="00603BEB" w:rsidRPr="0088142C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50" w:type="dxa"/>
          </w:tcPr>
          <w:p w:rsidR="00603BEB" w:rsidRPr="0088142C" w:rsidRDefault="00603BEB" w:rsidP="002D7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307197"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603BEB" w:rsidRPr="0088142C" w:rsidRDefault="00603BEB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437A74" w:rsidRPr="0088142C" w:rsidRDefault="00603BEB" w:rsidP="005D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  <w:r w:rsidRPr="0088142C">
        <w:rPr>
          <w:rFonts w:ascii="Angsana New" w:hAnsi="Angsana New"/>
          <w:sz w:val="30"/>
          <w:szCs w:val="30"/>
          <w:cs/>
        </w:rPr>
        <w:tab/>
      </w:r>
    </w:p>
    <w:p w:rsidR="00603BEB" w:rsidRPr="0088142C" w:rsidRDefault="00437A74" w:rsidP="005D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tab/>
      </w:r>
      <w:r w:rsidR="00603BEB" w:rsidRPr="0088142C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</w:t>
      </w:r>
      <w:r w:rsidR="005D58DA" w:rsidRPr="0088142C">
        <w:rPr>
          <w:rFonts w:ascii="Angsana New" w:hAnsi="Angsana New"/>
          <w:sz w:val="30"/>
          <w:szCs w:val="30"/>
          <w:cs/>
        </w:rPr>
        <w:tab/>
      </w:r>
      <w:r w:rsidR="00603BEB" w:rsidRPr="0088142C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:rsidR="00184C9D" w:rsidRPr="0088142C" w:rsidRDefault="00184C9D" w:rsidP="005D5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A1255C">
      <w:pPr>
        <w:pStyle w:val="Heading8"/>
        <w:numPr>
          <w:ilvl w:val="0"/>
          <w:numId w:val="30"/>
        </w:numPr>
        <w:tabs>
          <w:tab w:val="left" w:pos="540"/>
          <w:tab w:val="left" w:pos="630"/>
        </w:tabs>
        <w:ind w:right="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สินทรัพย์ไม่มีตัวตน </w:t>
      </w:r>
    </w:p>
    <w:p w:rsidR="00603BEB" w:rsidRPr="0088142C" w:rsidRDefault="00603BEB" w:rsidP="00A125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24"/>
          <w:szCs w:val="24"/>
        </w:rPr>
      </w:pPr>
    </w:p>
    <w:p w:rsidR="00A52017" w:rsidRPr="0088142C" w:rsidRDefault="00A52017" w:rsidP="00A52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:rsidR="00A52017" w:rsidRPr="0088142C" w:rsidRDefault="00A52017" w:rsidP="00A52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A26EE0" w:rsidRPr="0088142C" w:rsidRDefault="00A52017" w:rsidP="00A26E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spacing w:val="-4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88142C">
        <w:rPr>
          <w:rFonts w:ascii="Angsana New" w:hAnsi="Angsana New"/>
          <w:sz w:val="30"/>
          <w:szCs w:val="30"/>
          <w:cs/>
        </w:rPr>
        <w:t xml:space="preserve"> ได้อธิบายในหมายเหตุประกอบงบการเงินข้อ </w:t>
      </w:r>
      <w:r w:rsidRPr="0088142C">
        <w:rPr>
          <w:rFonts w:ascii="Angsana New" w:hAnsi="Angsana New"/>
          <w:sz w:val="30"/>
          <w:szCs w:val="30"/>
        </w:rPr>
        <w:t>3 (</w:t>
      </w:r>
      <w:r w:rsidRPr="0088142C">
        <w:rPr>
          <w:rFonts w:ascii="Angsana New" w:hAnsi="Angsana New"/>
          <w:sz w:val="30"/>
          <w:szCs w:val="30"/>
          <w:cs/>
        </w:rPr>
        <w:t>ก) และภายหลังจากการรับรู้เริ่มแรก ค่าความนิยมจะถูกวัดมูลค่าด้วยวิธีราคาทุนสุทธิจากผลขาดทุนจากการด้อยค่า</w:t>
      </w:r>
      <w:r w:rsidRPr="0088142C">
        <w:rPr>
          <w:rFonts w:ascii="Angsana New" w:hAnsi="Angsana New" w:hint="cs"/>
          <w:sz w:val="30"/>
          <w:szCs w:val="30"/>
          <w:cs/>
        </w:rPr>
        <w:t>สะสม</w:t>
      </w:r>
      <w:r w:rsidR="00E53B97" w:rsidRPr="0088142C">
        <w:rPr>
          <w:rFonts w:ascii="Angsana New" w:hAnsi="Angsana New" w:hint="cs"/>
          <w:sz w:val="30"/>
          <w:szCs w:val="30"/>
          <w:cs/>
        </w:rPr>
        <w:t xml:space="preserve"> สำหรับตราสารทุน</w:t>
      </w:r>
      <w:r w:rsidR="00E53B97" w:rsidRPr="0088142C">
        <w:rPr>
          <w:rFonts w:ascii="Angsana New" w:hAnsi="Angsana New"/>
          <w:sz w:val="30"/>
          <w:szCs w:val="30"/>
          <w:cs/>
        </w:rPr>
        <w:t xml:space="preserve"> - </w:t>
      </w:r>
      <w:r w:rsidR="00E53B97" w:rsidRPr="0088142C">
        <w:rPr>
          <w:rFonts w:ascii="Angsana New" w:hAnsi="Angsana New" w:hint="cs"/>
          <w:sz w:val="30"/>
          <w:szCs w:val="30"/>
          <w:cs/>
        </w:rPr>
        <w:t>การบัญชีด้านผู้ลงทุนมูลค่าตามบัญชีของค่าความนิยมรวมอยู่ใน</w:t>
      </w:r>
      <w:r w:rsidR="00E53B97" w:rsidRPr="0088142C">
        <w:rPr>
          <w:rFonts w:ascii="Angsana New" w:hAnsi="Angsana New"/>
          <w:sz w:val="30"/>
          <w:szCs w:val="30"/>
          <w:cs/>
        </w:rPr>
        <w:t>มูลค่าตามบัญชี</w:t>
      </w:r>
      <w:r w:rsidR="00E53B97" w:rsidRPr="0088142C">
        <w:rPr>
          <w:rFonts w:ascii="Angsana New" w:hAnsi="Angsana New" w:hint="cs"/>
          <w:sz w:val="30"/>
          <w:szCs w:val="30"/>
          <w:cs/>
        </w:rPr>
        <w:t>ของ</w:t>
      </w:r>
      <w:r w:rsidR="00E53B97" w:rsidRPr="0088142C">
        <w:rPr>
          <w:rFonts w:ascii="Angsana New" w:hAnsi="Angsana New"/>
          <w:sz w:val="30"/>
          <w:szCs w:val="30"/>
          <w:cs/>
        </w:rPr>
        <w:t>เงินลงทุน</w:t>
      </w:r>
      <w:r w:rsidR="00E53B97" w:rsidRPr="0088142C">
        <w:rPr>
          <w:rFonts w:ascii="Angsana New" w:hAnsi="Angsana New"/>
          <w:sz w:val="30"/>
          <w:szCs w:val="30"/>
        </w:rPr>
        <w:t xml:space="preserve"> </w:t>
      </w:r>
      <w:r w:rsidR="00E53B97" w:rsidRPr="008814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E53B97" w:rsidRPr="0088142C">
        <w:rPr>
          <w:rFonts w:ascii="Angsana New" w:hAnsi="Angsana New"/>
          <w:sz w:val="30"/>
          <w:szCs w:val="30"/>
          <w:cs/>
        </w:rPr>
        <w:t>ผลขาดทุนจากการด้อยค่าใน</w:t>
      </w:r>
      <w:r w:rsidR="00E53B97" w:rsidRPr="0088142C">
        <w:rPr>
          <w:rFonts w:ascii="Angsana New" w:hAnsi="Angsana New" w:hint="cs"/>
          <w:sz w:val="30"/>
          <w:szCs w:val="30"/>
          <w:cs/>
        </w:rPr>
        <w:t>เงินลงทุน</w:t>
      </w:r>
      <w:r w:rsidR="00E53B97" w:rsidRPr="0088142C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</w:t>
      </w:r>
      <w:r w:rsidR="00E53B97" w:rsidRPr="0088142C">
        <w:rPr>
          <w:rFonts w:ascii="Angsana New" w:hAnsi="Angsana New"/>
          <w:sz w:val="30"/>
          <w:szCs w:val="30"/>
        </w:rPr>
        <w:t xml:space="preserve"> </w:t>
      </w:r>
      <w:r w:rsidR="00E53B97" w:rsidRPr="0088142C">
        <w:rPr>
          <w:rFonts w:ascii="Angsana New" w:hAnsi="Angsana New"/>
          <w:sz w:val="30"/>
          <w:szCs w:val="30"/>
          <w:cs/>
        </w:rPr>
        <w:t>ๆ</w:t>
      </w:r>
      <w:r w:rsidR="00E53B97" w:rsidRPr="0088142C">
        <w:rPr>
          <w:rFonts w:ascii="Angsana New" w:hAnsi="Angsana New"/>
          <w:sz w:val="30"/>
          <w:szCs w:val="30"/>
        </w:rPr>
        <w:t xml:space="preserve"> </w:t>
      </w:r>
      <w:r w:rsidR="00E53B97" w:rsidRPr="0088142C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="00E53B97" w:rsidRPr="0088142C">
        <w:rPr>
          <w:rFonts w:ascii="Angsana New" w:hAnsi="Angsana New" w:hint="cs"/>
          <w:sz w:val="30"/>
          <w:szCs w:val="30"/>
          <w:cs/>
        </w:rPr>
        <w:t>ความ</w:t>
      </w:r>
      <w:r w:rsidR="00E53B97" w:rsidRPr="0088142C">
        <w:rPr>
          <w:rFonts w:asciiTheme="majorBidi" w:hAnsiTheme="majorBidi" w:cstheme="majorBidi"/>
          <w:sz w:val="30"/>
          <w:szCs w:val="30"/>
          <w:cs/>
        </w:rPr>
        <w:t>นิยม</w:t>
      </w:r>
    </w:p>
    <w:p w:rsidR="00A26EE0" w:rsidRPr="0088142C" w:rsidRDefault="00A26EE0" w:rsidP="00A26E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52017" w:rsidRPr="0088142C" w:rsidRDefault="00A52017" w:rsidP="00A26E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:rsidR="00A52017" w:rsidRPr="0088142C" w:rsidRDefault="00A52017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A1255C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A431F5" w:rsidRPr="0088142C">
        <w:rPr>
          <w:rFonts w:ascii="Angsana New" w:hAnsi="Angsana New" w:hint="cs"/>
          <w:sz w:val="30"/>
          <w:szCs w:val="30"/>
          <w:cs/>
        </w:rPr>
        <w:t>อื่นๆ</w:t>
      </w:r>
      <w:r w:rsidR="00603BEB" w:rsidRPr="0088142C">
        <w:rPr>
          <w:rFonts w:ascii="Angsana New" w:hAnsi="Angsana New"/>
          <w:sz w:val="30"/>
          <w:szCs w:val="30"/>
          <w:cs/>
        </w:rPr>
        <w:t xml:space="preserve"> ที่กลุ่มบริษัทซื้อมาและมีอายุการใช้งานจำกัด </w:t>
      </w:r>
      <w:r w:rsidR="00100F94" w:rsidRPr="0088142C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603BEB" w:rsidRPr="0088142C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="00603BEB" w:rsidRPr="0088142C">
        <w:rPr>
          <w:rFonts w:ascii="Angsana New" w:hAnsi="Angsana New"/>
          <w:sz w:val="30"/>
          <w:szCs w:val="30"/>
        </w:rPr>
        <w:t xml:space="preserve"> </w:t>
      </w:r>
    </w:p>
    <w:p w:rsidR="003C0E3C" w:rsidRPr="0088142C" w:rsidRDefault="003C0E3C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26EE0" w:rsidRPr="0088142C" w:rsidRDefault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</w:t>
      </w:r>
      <w:r w:rsidR="002927E9" w:rsidRPr="0088142C">
        <w:rPr>
          <w:rFonts w:ascii="Angsana New" w:eastAsia="Calibri" w:hAnsi="Angsana New"/>
          <w:sz w:val="30"/>
          <w:szCs w:val="30"/>
          <w:cs/>
        </w:rPr>
        <w:t>่สามารถระบุได้ท</w:t>
      </w:r>
      <w:r w:rsidR="00692AE5" w:rsidRPr="0088142C">
        <w:rPr>
          <w:rFonts w:ascii="Angsana New" w:eastAsia="Calibri" w:hAnsi="Angsana New"/>
          <w:sz w:val="30"/>
          <w:szCs w:val="30"/>
          <w:cs/>
        </w:rPr>
        <w:t>ี่เกี่ยวข้องนั้น ค่าใช้จ่ายอื่น</w:t>
      </w:r>
      <w:r w:rsidR="00E11BCA" w:rsidRPr="0088142C">
        <w:rPr>
          <w:rFonts w:ascii="Angsana New" w:eastAsia="Calibri" w:hAnsi="Angsana New" w:hint="cs"/>
          <w:sz w:val="30"/>
          <w:szCs w:val="30"/>
          <w:cs/>
        </w:rPr>
        <w:t xml:space="preserve"> รวมถึงค่าความนิยมที่เกิดขึ้นภายใน</w:t>
      </w:r>
      <w:r w:rsidRPr="0088142C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050AE0" w:rsidRPr="0088142C" w:rsidRDefault="00050AE0" w:rsidP="00A52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88142C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:rsidR="00FB4054" w:rsidRPr="0088142C" w:rsidRDefault="00FB4054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18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A52017" w:rsidRPr="0088142C" w:rsidRDefault="00A52017" w:rsidP="0018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88142C" w:rsidTr="00A00BB7">
        <w:tc>
          <w:tcPr>
            <w:tcW w:w="4225" w:type="dxa"/>
          </w:tcPr>
          <w:p w:rsidR="002927E9" w:rsidRPr="0088142C" w:rsidRDefault="002927E9" w:rsidP="0029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:rsidR="002927E9" w:rsidRPr="0088142C" w:rsidRDefault="002927E9" w:rsidP="0029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692AE5" w:rsidRPr="0088142C">
              <w:rPr>
                <w:rFonts w:ascii="Angsana New" w:hAnsi="Angsana New"/>
                <w:sz w:val="30"/>
                <w:szCs w:val="30"/>
              </w:rPr>
              <w:t>-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="00692AE5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92AE5"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62" w:type="dxa"/>
          </w:tcPr>
          <w:p w:rsidR="002927E9" w:rsidRPr="0088142C" w:rsidRDefault="002927E9" w:rsidP="0029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3BEB" w:rsidRPr="0088142C" w:rsidTr="00A00BB7">
        <w:tc>
          <w:tcPr>
            <w:tcW w:w="4225" w:type="dxa"/>
          </w:tcPr>
          <w:p w:rsidR="00603BEB" w:rsidRPr="0088142C" w:rsidRDefault="00D81BFE" w:rsidP="00F3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:rsidR="00603BEB" w:rsidRPr="0088142C" w:rsidRDefault="00050AE7" w:rsidP="008F6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8F64B9"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="00D81BFE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1BFE" w:rsidRPr="008814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="008F64B9" w:rsidRPr="0088142C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="008F64B9" w:rsidRPr="0088142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097B4D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7B4D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97B4D" w:rsidRPr="0088142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097B4D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097B4D" w:rsidRPr="0088142C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97B4D" w:rsidRPr="0088142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62" w:type="dxa"/>
          </w:tcPr>
          <w:p w:rsidR="00603BEB" w:rsidRPr="0088142C" w:rsidRDefault="00D81BFE" w:rsidP="00D81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</w:tbl>
    <w:p w:rsidR="00FB4054" w:rsidRPr="0088142C" w:rsidRDefault="00FB4054" w:rsidP="00F33742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</w:t>
      </w:r>
      <w:r w:rsidR="002B2B67" w:rsidRPr="0088142C">
        <w:rPr>
          <w:rFonts w:ascii="Angsana New" w:hAnsi="Angsana New"/>
          <w:sz w:val="30"/>
          <w:szCs w:val="30"/>
          <w:cs/>
        </w:rPr>
        <w:t>ดว่าจะได้รับประโยชน์ และ</w:t>
      </w:r>
      <w:r w:rsidRPr="0088142C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88142C" w:rsidDel="00E44C55">
        <w:rPr>
          <w:rFonts w:ascii="Angsana New" w:hAnsi="Angsana New"/>
          <w:sz w:val="30"/>
          <w:szCs w:val="30"/>
        </w:rPr>
        <w:t xml:space="preserve"> </w:t>
      </w:r>
    </w:p>
    <w:p w:rsidR="00D9213A" w:rsidRPr="0088142C" w:rsidRDefault="00D9213A" w:rsidP="00F33742">
      <w:pPr>
        <w:pStyle w:val="AccPolicyHeading"/>
        <w:spacing w:line="240" w:lineRule="auto"/>
        <w:rPr>
          <w:rFonts w:ascii="Angsana New" w:hAnsi="Angsana New"/>
          <w:sz w:val="24"/>
          <w:szCs w:val="24"/>
        </w:rPr>
      </w:pPr>
    </w:p>
    <w:p w:rsidR="00603BEB" w:rsidRPr="0088142C" w:rsidRDefault="00603BEB" w:rsidP="00A1255C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84C9D" w:rsidRPr="0088142C" w:rsidRDefault="00603BEB" w:rsidP="00D633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8142C">
        <w:rPr>
          <w:rFonts w:ascii="Angsana New" w:hAnsi="Angsana New"/>
          <w:sz w:val="30"/>
          <w:szCs w:val="30"/>
        </w:rPr>
        <w:t xml:space="preserve">  </w:t>
      </w:r>
      <w:r w:rsidRPr="0088142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จะประมาณมูลค่าที่คาดว่าจะได้รับคืนทุกปี ในช่วงเวลาเดียวกัน  </w:t>
      </w:r>
    </w:p>
    <w:p w:rsidR="00320939" w:rsidRPr="0088142C" w:rsidRDefault="00320939" w:rsidP="00D633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70499" w:rsidRPr="0088142C" w:rsidRDefault="00470499" w:rsidP="004704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A52017" w:rsidRPr="0088142C" w:rsidRDefault="00A52017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26EE0" w:rsidRPr="0088142C" w:rsidRDefault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88142C">
        <w:rPr>
          <w:rFonts w:ascii="Angsana New" w:hAnsi="Angsana New"/>
          <w:iCs/>
          <w:sz w:val="30"/>
          <w:szCs w:val="30"/>
          <w:cs/>
        </w:rPr>
        <w:br w:type="page"/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</w:t>
      </w:r>
      <w:r w:rsidR="003671DA" w:rsidRPr="0088142C">
        <w:rPr>
          <w:rFonts w:ascii="Angsana New" w:hAnsi="Angsana New"/>
          <w:sz w:val="30"/>
          <w:szCs w:val="30"/>
          <w:cs/>
        </w:rPr>
        <w:t xml:space="preserve">ย์ที่ไม่ใช่สินทรัพย์ทางการเงิน </w:t>
      </w:r>
      <w:r w:rsidRPr="0088142C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</w:t>
      </w:r>
      <w:r w:rsidR="003671DA" w:rsidRPr="0088142C">
        <w:rPr>
          <w:rFonts w:ascii="Angsana New" w:hAnsi="Angsana New"/>
          <w:sz w:val="30"/>
          <w:szCs w:val="30"/>
          <w:cs/>
        </w:rPr>
        <w:t>า</w:t>
      </w:r>
      <w:r w:rsidRPr="0088142C">
        <w:rPr>
          <w:rFonts w:ascii="Angsana New" w:hAnsi="Angsana New"/>
          <w:sz w:val="30"/>
          <w:szCs w:val="30"/>
          <w:cs/>
        </w:rPr>
        <w:t xml:space="preserve"> ในการประ</w:t>
      </w:r>
      <w:r w:rsidR="003671DA" w:rsidRPr="0088142C">
        <w:rPr>
          <w:rFonts w:ascii="Angsana New" w:hAnsi="Angsana New"/>
          <w:sz w:val="30"/>
          <w:szCs w:val="30"/>
          <w:cs/>
        </w:rPr>
        <w:t>เมินมูลค่าจากการใช้ของสินทรัพย์</w:t>
      </w:r>
      <w:r w:rsidRPr="0088142C">
        <w:rPr>
          <w:rFonts w:ascii="Angsana New" w:hAnsi="Angsana New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742380" w:rsidRPr="0088142C" w:rsidRDefault="00742380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:rsidR="00742380" w:rsidRPr="0088142C" w:rsidRDefault="00742380" w:rsidP="0074238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:rsidR="00994DCC" w:rsidRPr="0088142C" w:rsidRDefault="00994DCC" w:rsidP="0074238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E11BCA" w:rsidP="00742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88142C">
        <w:rPr>
          <w:rFonts w:ascii="Angsana New" w:hAnsi="Angsana New" w:hint="cs"/>
          <w:sz w:val="30"/>
          <w:szCs w:val="30"/>
          <w:cs/>
        </w:rPr>
        <w:t>ค่า</w:t>
      </w:r>
      <w:r w:rsidRPr="0088142C">
        <w:rPr>
          <w:rFonts w:ascii="Angsana New" w:hAnsi="Angsana New"/>
          <w:sz w:val="30"/>
          <w:szCs w:val="30"/>
          <w:cs/>
        </w:rPr>
        <w:t>ของค่าความนิยมจะไม่มีการปรับปรุงกลับรายการ</w:t>
      </w:r>
      <w:r w:rsidRPr="0088142C">
        <w:rPr>
          <w:rFonts w:ascii="Angsana New" w:hAnsi="Angsana New" w:hint="cs"/>
          <w:sz w:val="30"/>
          <w:szCs w:val="30"/>
          <w:cs/>
        </w:rPr>
        <w:t xml:space="preserve"> </w:t>
      </w:r>
      <w:r w:rsidR="00603BEB" w:rsidRPr="0088142C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</w:t>
      </w:r>
      <w:r w:rsidR="003671DA" w:rsidRPr="0088142C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="00603BEB" w:rsidRPr="0088142C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</w:t>
      </w:r>
      <w:r w:rsidR="003671DA" w:rsidRPr="0088142C">
        <w:rPr>
          <w:rFonts w:ascii="Angsana New" w:hAnsi="Angsana New"/>
          <w:sz w:val="30"/>
          <w:szCs w:val="30"/>
          <w:cs/>
        </w:rPr>
        <w:t xml:space="preserve">ำนวณมูลค่าที่คาดว่าจะได้รับคืน </w:t>
      </w:r>
      <w:r w:rsidR="00603BEB" w:rsidRPr="0088142C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0" w:name="OLE_LINK7"/>
      <w:bookmarkStart w:id="1" w:name="OLE_LINK8"/>
    </w:p>
    <w:p w:rsidR="005D58DA" w:rsidRPr="0088142C" w:rsidRDefault="005D58DA" w:rsidP="00742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742380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603BEB" w:rsidRPr="0088142C" w:rsidRDefault="00603BEB" w:rsidP="0036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FF"/>
          <w:sz w:val="24"/>
          <w:szCs w:val="24"/>
          <w:cs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0"/>
    <w:bookmarkEnd w:id="1"/>
    <w:p w:rsidR="00437A74" w:rsidRPr="0088142C" w:rsidRDefault="00437A74" w:rsidP="004C3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603BEB" w:rsidRPr="0088142C" w:rsidRDefault="00603BEB" w:rsidP="00FB4054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3671DA" w:rsidRPr="0088142C" w:rsidRDefault="00603BEB" w:rsidP="0074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5D58DA" w:rsidRPr="0088142C" w:rsidRDefault="00A26EE0" w:rsidP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88142C">
        <w:rPr>
          <w:rFonts w:ascii="Angsana New" w:hAnsi="Angsana New"/>
          <w:sz w:val="24"/>
          <w:szCs w:val="24"/>
        </w:rPr>
        <w:br w:type="page"/>
      </w:r>
    </w:p>
    <w:p w:rsidR="00603BEB" w:rsidRPr="0088142C" w:rsidRDefault="00603BEB" w:rsidP="00742380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  <w:r w:rsidRPr="0088142C"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3671D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8142C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050AE0" w:rsidRPr="0088142C" w:rsidRDefault="00050AE0" w:rsidP="00D633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Cs/>
          <w:sz w:val="24"/>
          <w:szCs w:val="24"/>
          <w:cs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8142C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3671DA" w:rsidRPr="0088142C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88142C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075782" w:rsidRPr="0088142C">
        <w:rPr>
          <w:rFonts w:ascii="Angsana New" w:hAnsi="Angsana New"/>
          <w:i/>
          <w:sz w:val="30"/>
          <w:szCs w:val="30"/>
          <w:cs/>
        </w:rPr>
        <w:t>ภัยที่ได้รับอนุญาตเป็นประจำ</w:t>
      </w:r>
      <w:r w:rsidRPr="0088142C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  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8142C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8142C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8142C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8142C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88142C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i/>
          <w:sz w:val="30"/>
          <w:szCs w:val="30"/>
          <w:cs/>
        </w:rPr>
        <w:t>กำหนดดอกเบี้ยจ่ายของ</w:t>
      </w:r>
      <w:r w:rsidRPr="0088142C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8142C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8142C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:rsidR="00437A74" w:rsidRPr="0088142C" w:rsidRDefault="00437A74" w:rsidP="00F33742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:rsidR="00603BEB" w:rsidRPr="0088142C" w:rsidRDefault="00603BEB" w:rsidP="00F3374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8142C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8142C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i/>
          <w:sz w:val="30"/>
          <w:szCs w:val="30"/>
          <w:cs/>
        </w:rPr>
        <w:t>รับรู้</w:t>
      </w:r>
      <w:r w:rsidRPr="0088142C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:rsidR="00D6336D" w:rsidRPr="0088142C" w:rsidRDefault="00D6336D" w:rsidP="00184C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iCs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8142C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88142C">
        <w:rPr>
          <w:rFonts w:ascii="Angsana New" w:hAnsi="Angsana New"/>
          <w:iCs/>
          <w:sz w:val="30"/>
          <w:szCs w:val="30"/>
        </w:rPr>
        <w:t>12</w:t>
      </w:r>
      <w:r w:rsidRPr="0088142C">
        <w:rPr>
          <w:rFonts w:ascii="Angsana New" w:hAnsi="Angsana New"/>
          <w:i/>
          <w:sz w:val="30"/>
          <w:szCs w:val="30"/>
        </w:rPr>
        <w:t xml:space="preserve"> </w:t>
      </w:r>
      <w:r w:rsidRPr="0088142C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663BEE" w:rsidRPr="0088142C" w:rsidRDefault="00663BEE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8142C">
        <w:rPr>
          <w:rFonts w:ascii="Angsana New" w:hAnsi="Angsana New"/>
          <w:i/>
          <w:sz w:val="30"/>
          <w:szCs w:val="30"/>
        </w:rPr>
        <w:t xml:space="preserve"> </w:t>
      </w:r>
      <w:r w:rsidRPr="0088142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603BEB" w:rsidRPr="0088142C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603BEB" w:rsidRPr="0088142C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E65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B6FC9" w:rsidRPr="0088142C">
        <w:rPr>
          <w:rFonts w:ascii="Angsana New" w:hAnsi="Angsana New" w:hint="cs"/>
          <w:sz w:val="30"/>
          <w:szCs w:val="30"/>
          <w:cs/>
        </w:rPr>
        <w:t>ผูกพัน</w:t>
      </w:r>
      <w:r w:rsidR="005D58DA" w:rsidRPr="0088142C">
        <w:rPr>
          <w:rFonts w:ascii="Angsana New" w:hAnsi="Angsana New"/>
          <w:sz w:val="30"/>
          <w:szCs w:val="30"/>
          <w:cs/>
        </w:rPr>
        <w:t>ดังกล่าว</w:t>
      </w:r>
      <w:r w:rsidRPr="0088142C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E70DA1" w:rsidRPr="0088142C" w:rsidRDefault="00E70DA1" w:rsidP="00E65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iCs/>
          <w:color w:val="0000FF"/>
          <w:sz w:val="24"/>
          <w:szCs w:val="24"/>
        </w:rPr>
      </w:pPr>
    </w:p>
    <w:p w:rsidR="00603BEB" w:rsidRPr="0088142C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</w:t>
      </w:r>
      <w:r w:rsidR="00D2662F" w:rsidRPr="0088142C">
        <w:rPr>
          <w:rFonts w:ascii="Angsana New" w:hAnsi="Angsana New"/>
          <w:sz w:val="30"/>
          <w:szCs w:val="30"/>
          <w:cs/>
        </w:rPr>
        <w:t>มและแสดงสุทธิจากส่วนลดการค้า</w:t>
      </w:r>
      <w:r w:rsidR="005D58DA" w:rsidRPr="0088142C">
        <w:rPr>
          <w:rFonts w:ascii="Angsana New" w:hAnsi="Angsana New" w:hint="cs"/>
          <w:sz w:val="30"/>
          <w:szCs w:val="30"/>
          <w:cs/>
        </w:rPr>
        <w:t xml:space="preserve"> และส่วนลด</w:t>
      </w:r>
      <w:r w:rsidR="00100F94" w:rsidRPr="0088142C">
        <w:rPr>
          <w:rFonts w:ascii="Angsana New" w:hAnsi="Angsana New" w:hint="cs"/>
          <w:sz w:val="30"/>
          <w:szCs w:val="30"/>
          <w:cs/>
        </w:rPr>
        <w:t>ตามปริมาณ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สำหรับสัญญาที่มีหลายส่วนประกอบ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ซึ่งรวมการขายสินค้า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และการให้บริการหลังการขาย</w:t>
      </w:r>
      <w:r w:rsidRPr="0088142C">
        <w:rPr>
          <w:rFonts w:ascii="Angsana New" w:hAnsi="Angsana New"/>
          <w:sz w:val="30"/>
          <w:szCs w:val="30"/>
          <w:cs/>
        </w:rPr>
        <w:t xml:space="preserve"> (</w:t>
      </w:r>
      <w:r w:rsidRPr="0088142C">
        <w:rPr>
          <w:rFonts w:ascii="Angsana New" w:hAnsi="Angsana New" w:hint="cs"/>
          <w:sz w:val="30"/>
          <w:szCs w:val="30"/>
          <w:cs/>
        </w:rPr>
        <w:t>รายได้จากการบริการบำรุงรักษา</w:t>
      </w:r>
      <w:r w:rsidRPr="0088142C">
        <w:rPr>
          <w:rFonts w:ascii="Angsana New" w:hAnsi="Angsana New"/>
          <w:sz w:val="30"/>
          <w:szCs w:val="30"/>
          <w:cs/>
        </w:rPr>
        <w:t xml:space="preserve">) </w:t>
      </w:r>
      <w:r w:rsidRPr="0088142C">
        <w:rPr>
          <w:rFonts w:ascii="Angsana New" w:hAnsi="Angsana New" w:hint="cs"/>
          <w:sz w:val="30"/>
          <w:szCs w:val="30"/>
          <w:cs/>
        </w:rPr>
        <w:t>ในสัญญาเดียวกัน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กิจการปันส่วนรายได้ให้แต่ละส่วนประกอบนั้นตามราคามูลค่ายุติธรรม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ณ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วันที่สัญญาเริ่ม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="00686BE0" w:rsidRPr="0088142C">
        <w:rPr>
          <w:rFonts w:ascii="Angsana New" w:hAnsi="Angsana New" w:hint="cs"/>
          <w:sz w:val="30"/>
          <w:szCs w:val="30"/>
          <w:cs/>
        </w:rPr>
        <w:t>การ</w:t>
      </w:r>
      <w:r w:rsidRPr="0088142C">
        <w:rPr>
          <w:rFonts w:ascii="Angsana New" w:hAnsi="Angsana New" w:hint="cs"/>
          <w:sz w:val="30"/>
          <w:szCs w:val="30"/>
          <w:cs/>
        </w:rPr>
        <w:t>รับรู้รายได้สำหรับแต่ละส่วนประกอบ</w:t>
      </w:r>
      <w:r w:rsidR="00686BE0" w:rsidRPr="0088142C">
        <w:rPr>
          <w:rFonts w:ascii="Angsana New" w:hAnsi="Angsana New" w:hint="cs"/>
          <w:sz w:val="30"/>
          <w:szCs w:val="30"/>
          <w:cs/>
        </w:rPr>
        <w:t xml:space="preserve"> และสำหรับสัญญาที่มีส่วนประกอบเดียวรับรู้รายได้</w:t>
      </w:r>
      <w:r w:rsidRPr="0088142C">
        <w:rPr>
          <w:rFonts w:ascii="Angsana New" w:hAnsi="Angsana New" w:hint="cs"/>
          <w:sz w:val="30"/>
          <w:szCs w:val="30"/>
          <w:cs/>
        </w:rPr>
        <w:t>ดังนี้</w:t>
      </w:r>
    </w:p>
    <w:p w:rsidR="005D58DA" w:rsidRPr="0088142C" w:rsidRDefault="005D58DA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3233" w:rsidRPr="0088142C" w:rsidRDefault="00003233" w:rsidP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:rsidR="005D58DA" w:rsidRPr="0088142C" w:rsidRDefault="005D58DA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26EE0" w:rsidRPr="0088142C" w:rsidRDefault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88142C">
        <w:rPr>
          <w:rFonts w:ascii="Angsana New" w:hAnsi="Angsana New"/>
          <w:iCs/>
          <w:sz w:val="30"/>
          <w:szCs w:val="30"/>
          <w:cs/>
        </w:rPr>
        <w:br w:type="page"/>
      </w: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lastRenderedPageBreak/>
        <w:t>การให้บริการ</w:t>
      </w: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88142C">
        <w:rPr>
          <w:rFonts w:ascii="Angsana New" w:hAnsi="Angsana New" w:hint="cs"/>
          <w:b/>
          <w:sz w:val="30"/>
          <w:szCs w:val="30"/>
          <w:cs/>
        </w:rPr>
        <w:t>สัญญาบริการ</w:t>
      </w:r>
      <w:r w:rsidRPr="0088142C">
        <w:rPr>
          <w:rFonts w:ascii="Angsana New" w:hAnsi="Angsana New"/>
          <w:sz w:val="30"/>
          <w:szCs w:val="30"/>
          <w:cs/>
        </w:rPr>
        <w:t>รับรู้</w:t>
      </w:r>
      <w:r w:rsidRPr="0088142C">
        <w:rPr>
          <w:rFonts w:ascii="Angsana New" w:hAnsi="Angsana New" w:hint="cs"/>
          <w:b/>
          <w:sz w:val="30"/>
          <w:szCs w:val="30"/>
          <w:cs/>
        </w:rPr>
        <w:t>เมื่อผลของรายการที่เกี่ยวข้องกับการให้บริการสามารถประมาณได้อย่างน่าเชื่อถือ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b/>
          <w:sz w:val="30"/>
          <w:szCs w:val="30"/>
          <w:cs/>
        </w:rPr>
        <w:t>กิจการต้องรับรู้รายการที่เกี่ยวข้องกับการให้บริการเป็นรายได้ตามขั้นความสำเร็จของรายการ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b/>
          <w:sz w:val="30"/>
          <w:szCs w:val="30"/>
          <w:cs/>
        </w:rPr>
        <w:t>ณ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b/>
          <w:sz w:val="30"/>
          <w:szCs w:val="30"/>
          <w:cs/>
        </w:rPr>
        <w:t>วันสิ้นรอบระยะเวลารายงาน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b/>
          <w:sz w:val="30"/>
          <w:szCs w:val="30"/>
          <w:cs/>
        </w:rPr>
        <w:t>กิจการกำหนดขั้นความสำเร็จของรายการตามสัดส่วนของต้นทุนที่เกิดขึ้นจนถึงปัจจุบันเทียบกับประมาณการต้นทุนทั้งสิ้น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b/>
          <w:sz w:val="30"/>
          <w:szCs w:val="30"/>
          <w:cs/>
        </w:rPr>
        <w:t>หากกิจการไม่สามารถประมาณผลของรายการที่เกี่ยวข้องกับการให้บริการได้อย่างน่าเชื่อถือ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b/>
          <w:sz w:val="30"/>
          <w:szCs w:val="30"/>
          <w:cs/>
        </w:rPr>
        <w:t>กิจการต้องรับรู้รายได้ไม่เกินจำนวนค่าใช้จ่ายที่รับรู้ไปแล้วซึ่งคาดว่าจะได้รับคืน</w:t>
      </w: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3233" w:rsidRPr="0088142C" w:rsidRDefault="00003233" w:rsidP="0000323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รายได้จาก</w:t>
      </w:r>
      <w:r w:rsidRPr="0088142C">
        <w:rPr>
          <w:rFonts w:ascii="Angsana New" w:hAnsi="Angsana New" w:hint="cs"/>
          <w:sz w:val="30"/>
          <w:szCs w:val="30"/>
          <w:cs/>
        </w:rPr>
        <w:t>การบริการบำรุงรักษา</w:t>
      </w:r>
      <w:r w:rsidRPr="0088142C">
        <w:rPr>
          <w:rFonts w:ascii="Angsana New" w:hAnsi="Angsana New"/>
          <w:sz w:val="30"/>
          <w:szCs w:val="30"/>
          <w:cs/>
        </w:rPr>
        <w:t>รับรู้</w:t>
      </w:r>
      <w:r w:rsidRPr="0088142C">
        <w:rPr>
          <w:rFonts w:ascii="Angsana New" w:hAnsi="Angsana New" w:hint="cs"/>
          <w:sz w:val="30"/>
          <w:szCs w:val="30"/>
          <w:cs/>
        </w:rPr>
        <w:t>ตลอดอายุของสัญญา</w:t>
      </w: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03233" w:rsidRPr="0088142C" w:rsidRDefault="00003233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การให้บริการ</w:t>
      </w:r>
      <w:r w:rsidRPr="0088142C">
        <w:rPr>
          <w:rFonts w:ascii="Angsana New" w:hAnsi="Angsana New" w:hint="cs"/>
          <w:sz w:val="30"/>
          <w:szCs w:val="30"/>
          <w:cs/>
        </w:rPr>
        <w:t>อื่น</w:t>
      </w:r>
      <w:r w:rsidRPr="0088142C">
        <w:rPr>
          <w:rFonts w:ascii="Angsana New" w:hAnsi="Angsana New"/>
          <w:sz w:val="30"/>
          <w:szCs w:val="30"/>
          <w:cs/>
        </w:rPr>
        <w:t>รับรู้เมื่อมีการให้บริการ</w:t>
      </w:r>
    </w:p>
    <w:p w:rsidR="00BB0AB0" w:rsidRPr="0088142C" w:rsidRDefault="00BB0AB0" w:rsidP="000032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B0AB0" w:rsidRPr="0088142C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BB0AB0" w:rsidRPr="0088142C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B0AB0" w:rsidRPr="0088142C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</w:p>
    <w:p w:rsidR="00BB0AB0" w:rsidRPr="0088142C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BB0AB0" w:rsidRPr="0088142C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142C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BB0AB0" w:rsidRPr="0088142C" w:rsidRDefault="00BB0AB0" w:rsidP="00BB0A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37A74" w:rsidRPr="0088142C" w:rsidRDefault="00BB0AB0" w:rsidP="00184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ดอกเบี้ยรับบันทึกในกำไรหรือขาดทุนตามเกณฑ์คงค้าง </w:t>
      </w:r>
    </w:p>
    <w:p w:rsidR="00437A74" w:rsidRPr="0088142C" w:rsidRDefault="00437A74" w:rsidP="00851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603BEB" w:rsidRPr="0088142C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5132C0" w:rsidRPr="0088142C" w:rsidRDefault="005132C0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24"/>
          <w:szCs w:val="24"/>
          <w:cs/>
        </w:rPr>
      </w:pPr>
    </w:p>
    <w:p w:rsidR="00603BEB" w:rsidRPr="0088142C" w:rsidRDefault="00603BEB" w:rsidP="0034446A">
      <w:pPr>
        <w:pStyle w:val="Heading8"/>
        <w:numPr>
          <w:ilvl w:val="0"/>
          <w:numId w:val="30"/>
        </w:numPr>
        <w:tabs>
          <w:tab w:val="left" w:pos="540"/>
        </w:tabs>
        <w:ind w:right="0" w:hanging="72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spacing w:line="240" w:lineRule="auto"/>
        <w:ind w:left="518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8142C">
        <w:rPr>
          <w:rFonts w:ascii="Angsana New" w:eastAsia="Calibri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="00B750A6" w:rsidRPr="0088142C">
        <w:rPr>
          <w:rFonts w:ascii="Angsana New" w:eastAsia="Calibri" w:hAnsi="Angsana New" w:hint="cs"/>
          <w:sz w:val="30"/>
          <w:szCs w:val="30"/>
          <w:cs/>
        </w:rPr>
        <w:t>ประโยชน์ที่ได้รับตามสัญญาเช่า</w:t>
      </w:r>
      <w:r w:rsidR="00B750A6" w:rsidRPr="0088142C">
        <w:rPr>
          <w:rFonts w:ascii="Angsana New" w:eastAsia="Calibri" w:hAnsi="Angsana New"/>
          <w:sz w:val="30"/>
          <w:szCs w:val="30"/>
          <w:cs/>
        </w:rPr>
        <w:t xml:space="preserve"> </w:t>
      </w:r>
      <w:r w:rsidR="00B750A6" w:rsidRPr="0088142C">
        <w:rPr>
          <w:rFonts w:ascii="Angsana New" w:eastAsia="Calibri" w:hAnsi="Angsana New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603BEB" w:rsidRPr="0088142C" w:rsidRDefault="00603BEB" w:rsidP="00F337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79328D" w:rsidRPr="0088142C" w:rsidRDefault="00603BEB" w:rsidP="006433B0">
      <w:pPr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79328D" w:rsidRPr="0088142C" w:rsidRDefault="0079328D" w:rsidP="00F33742">
      <w:pPr>
        <w:spacing w:line="240" w:lineRule="auto"/>
        <w:ind w:left="540"/>
        <w:rPr>
          <w:rFonts w:ascii="Angsana New" w:eastAsia="Calibri" w:hAnsi="Angsana New"/>
          <w:i/>
          <w:iCs/>
          <w:sz w:val="24"/>
          <w:szCs w:val="24"/>
          <w:cs/>
        </w:rPr>
      </w:pPr>
    </w:p>
    <w:p w:rsidR="00A26EE0" w:rsidRPr="0088142C" w:rsidRDefault="00A2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b/>
          <w:i/>
          <w:iCs/>
          <w:sz w:val="30"/>
          <w:szCs w:val="30"/>
          <w:cs/>
          <w:lang w:val="x-none" w:eastAsia="en-GB"/>
        </w:rPr>
      </w:pPr>
      <w:r w:rsidRPr="0088142C">
        <w:rPr>
          <w:cs/>
        </w:rPr>
        <w:br w:type="page"/>
      </w:r>
    </w:p>
    <w:p w:rsidR="00603BEB" w:rsidRPr="0088142C" w:rsidRDefault="00003233" w:rsidP="008C163B">
      <w:pPr>
        <w:pStyle w:val="AccPolicysubhead"/>
      </w:pPr>
      <w:r w:rsidRPr="0088142C">
        <w:rPr>
          <w:cs/>
        </w:rPr>
        <w:lastRenderedPageBreak/>
        <w:t>การ</w:t>
      </w:r>
      <w:r w:rsidRPr="0088142C">
        <w:rPr>
          <w:rFonts w:hint="cs"/>
          <w:cs/>
        </w:rPr>
        <w:t>ประเมินว่าข้อตกลงประกอบด้วย</w:t>
      </w:r>
      <w:r w:rsidRPr="0088142C">
        <w:rPr>
          <w:cs/>
        </w:rPr>
        <w:t>สัญญาเช่า</w:t>
      </w:r>
      <w:r w:rsidRPr="0088142C">
        <w:rPr>
          <w:rFonts w:hint="cs"/>
          <w:cs/>
        </w:rPr>
        <w:t>หรือไม่</w:t>
      </w:r>
      <w:r w:rsidRPr="0088142C">
        <w:t xml:space="preserve"> </w:t>
      </w:r>
      <w:r w:rsidRPr="0088142C">
        <w:rPr>
          <w:rFonts w:hint="cs"/>
          <w:cs/>
        </w:rPr>
        <w:t xml:space="preserve"> </w:t>
      </w:r>
    </w:p>
    <w:p w:rsidR="00003233" w:rsidRPr="0088142C" w:rsidRDefault="00003233" w:rsidP="00003233">
      <w:pPr>
        <w:pStyle w:val="BodyText"/>
        <w:rPr>
          <w:sz w:val="24"/>
          <w:szCs w:val="24"/>
          <w:lang w:val="x-none" w:eastAsia="en-GB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8142C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FE6566" w:rsidRPr="0088142C">
        <w:rPr>
          <w:rFonts w:ascii="Angsana New" w:hAnsi="Angsana New"/>
          <w:sz w:val="30"/>
          <w:szCs w:val="30"/>
          <w:cs/>
        </w:rPr>
        <w:t>กลุ่มบริษัท</w:t>
      </w:r>
      <w:r w:rsidRPr="0088142C">
        <w:rPr>
          <w:rFonts w:ascii="Angsana New" w:hAnsi="Angsana New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FE6566" w:rsidRPr="0088142C">
        <w:rPr>
          <w:rFonts w:ascii="Angsana New" w:hAnsi="Angsana New"/>
          <w:sz w:val="30"/>
          <w:szCs w:val="30"/>
          <w:cs/>
        </w:rPr>
        <w:t>กลุ่มบริษัท</w:t>
      </w:r>
    </w:p>
    <w:p w:rsidR="00003233" w:rsidRPr="0088142C" w:rsidRDefault="00003233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603BEB" w:rsidRPr="0088142C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184C9D" w:rsidRPr="0088142C" w:rsidRDefault="00184C9D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603BEB" w:rsidRPr="0088142C" w:rsidRDefault="00603BE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003233" w:rsidRPr="0088142C" w:rsidRDefault="00003233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686BE0" w:rsidRPr="0088142C" w:rsidRDefault="00686BE0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AB6FC9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การวัดมู</w:t>
      </w:r>
      <w:r w:rsidR="00603BEB" w:rsidRPr="0088142C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E6566" w:rsidRPr="0088142C">
        <w:rPr>
          <w:rFonts w:ascii="Angsana New" w:hAnsi="Angsana New"/>
          <w:sz w:val="30"/>
          <w:szCs w:val="30"/>
          <w:cs/>
        </w:rPr>
        <w:t>กลุ่มบริษัท</w:t>
      </w:r>
      <w:r w:rsidR="00603BEB" w:rsidRPr="0088142C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6A1CEB" w:rsidRPr="0088142C" w:rsidRDefault="006A1C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FF"/>
          <w:sz w:val="30"/>
          <w:szCs w:val="30"/>
          <w:cs/>
        </w:rPr>
      </w:pPr>
    </w:p>
    <w:p w:rsidR="00603BEB" w:rsidRPr="0088142C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603BEB" w:rsidRPr="0088142C" w:rsidRDefault="00603BEB" w:rsidP="00F3374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:rsidR="00603BEB" w:rsidRPr="0088142C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กลุ่มบริษัท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F9629A" w:rsidRPr="0088142C">
        <w:rPr>
          <w:rFonts w:ascii="Angsana New" w:hAnsi="Angsana New"/>
          <w:sz w:val="30"/>
          <w:szCs w:val="30"/>
          <w:cs/>
        </w:rPr>
        <w:t>กฎหมาย</w:t>
      </w:r>
      <w:r w:rsidRPr="0088142C">
        <w:rPr>
          <w:rFonts w:ascii="Angsana New" w:hAnsi="Angsana New"/>
          <w:sz w:val="30"/>
          <w:szCs w:val="30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A26EE0" w:rsidRPr="0088142C" w:rsidRDefault="00A26EE0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  <w:cs/>
        </w:rPr>
      </w:pPr>
    </w:p>
    <w:p w:rsidR="00603BEB" w:rsidRPr="0088142C" w:rsidRDefault="00603BEB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184C9D" w:rsidRPr="0088142C" w:rsidRDefault="00184C9D" w:rsidP="00F33742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79328D" w:rsidRPr="0088142C" w:rsidRDefault="00603BEB" w:rsidP="006433B0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300B0" w:rsidRPr="0088142C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88142C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184C9D" w:rsidRPr="0088142C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184C9D"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79328D" w:rsidRPr="0088142C" w:rsidRDefault="0079328D" w:rsidP="00F33742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:rsidR="00603BEB" w:rsidRPr="0088142C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603BEB" w:rsidRPr="0088142C" w:rsidRDefault="00603BEB" w:rsidP="00F33742">
      <w:pPr>
        <w:pStyle w:val="AccPolicyHeading"/>
        <w:spacing w:line="240" w:lineRule="auto"/>
        <w:rPr>
          <w:rFonts w:ascii="Angsana New" w:hAnsi="Angsana New"/>
          <w:sz w:val="24"/>
          <w:szCs w:val="24"/>
        </w:rPr>
      </w:pPr>
    </w:p>
    <w:p w:rsidR="00603BEB" w:rsidRPr="0088142C" w:rsidRDefault="00FE6566" w:rsidP="00D90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88142C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603BEB" w:rsidRPr="0088142C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03BEB" w:rsidRPr="0088142C">
        <w:rPr>
          <w:rFonts w:ascii="Angsana New" w:hAnsi="Angsana New"/>
          <w:b/>
          <w:sz w:val="30"/>
          <w:szCs w:val="30"/>
        </w:rPr>
        <w:t xml:space="preserve"> </w:t>
      </w:r>
    </w:p>
    <w:p w:rsidR="00BF3BC0" w:rsidRPr="0088142C" w:rsidRDefault="00E11D2B" w:rsidP="00F33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  <w:r w:rsidRPr="0088142C"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p w:rsidR="00603BEB" w:rsidRPr="0088142C" w:rsidRDefault="00603BEB" w:rsidP="0034446A">
      <w:pPr>
        <w:pStyle w:val="Heading8"/>
        <w:numPr>
          <w:ilvl w:val="0"/>
          <w:numId w:val="30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:rsidR="00603BEB" w:rsidRPr="0088142C" w:rsidRDefault="00603BEB" w:rsidP="00F33742">
      <w:pPr>
        <w:pStyle w:val="AccPolicyHeading"/>
        <w:spacing w:line="240" w:lineRule="auto"/>
        <w:rPr>
          <w:rFonts w:ascii="Angsana New" w:hAnsi="Angsana New"/>
          <w:sz w:val="24"/>
          <w:szCs w:val="24"/>
        </w:rPr>
      </w:pPr>
    </w:p>
    <w:p w:rsidR="00184C9D" w:rsidRPr="0088142C" w:rsidRDefault="00603BEB" w:rsidP="0079328D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7520DD" w:rsidRPr="0088142C">
        <w:rPr>
          <w:rFonts w:ascii="Angsana New" w:hAnsi="Angsana New"/>
          <w:sz w:val="30"/>
          <w:szCs w:val="30"/>
          <w:cs/>
        </w:rPr>
        <w:t>รายการที่ไม่สามารถปันส่วนได้ส่วนใหญ่เป็นรายการ</w:t>
      </w:r>
      <w:r w:rsidR="00003233" w:rsidRPr="0088142C">
        <w:rPr>
          <w:rFonts w:ascii="Angsana New" w:hAnsi="Angsana New" w:hint="cs"/>
          <w:sz w:val="30"/>
          <w:szCs w:val="30"/>
          <w:cs/>
        </w:rPr>
        <w:t xml:space="preserve">สินทรัพย์ หนี้สิน </w:t>
      </w:r>
      <w:r w:rsidR="007520DD" w:rsidRPr="0088142C">
        <w:rPr>
          <w:rFonts w:ascii="Angsana New" w:hAnsi="Angsana New" w:hint="cs"/>
          <w:sz w:val="30"/>
          <w:szCs w:val="30"/>
          <w:cs/>
        </w:rPr>
        <w:t>กำไรจากการซื้อธุรกิจ</w:t>
      </w:r>
      <w:r w:rsidR="00F97F89" w:rsidRPr="0088142C">
        <w:rPr>
          <w:rFonts w:ascii="Angsana New" w:hAnsi="Angsana New"/>
          <w:sz w:val="30"/>
          <w:szCs w:val="30"/>
        </w:rPr>
        <w:t xml:space="preserve"> </w:t>
      </w:r>
      <w:r w:rsidR="00994DCC" w:rsidRPr="0088142C"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  <w:r w:rsidR="00F97F89" w:rsidRPr="0088142C">
        <w:rPr>
          <w:rFonts w:ascii="Angsana New" w:hAnsi="Angsana New"/>
          <w:sz w:val="30"/>
          <w:szCs w:val="30"/>
        </w:rPr>
        <w:t xml:space="preserve"> </w:t>
      </w:r>
      <w:r w:rsidR="007520DD" w:rsidRPr="0088142C">
        <w:rPr>
          <w:rFonts w:ascii="Angsana New" w:hAnsi="Angsana New" w:hint="cs"/>
          <w:sz w:val="30"/>
          <w:szCs w:val="30"/>
          <w:cs/>
        </w:rPr>
        <w:t>และ</w:t>
      </w:r>
      <w:r w:rsidR="00F97F89" w:rsidRPr="0088142C">
        <w:rPr>
          <w:rFonts w:ascii="Angsana New" w:hAnsi="Angsana New" w:hint="cs"/>
          <w:sz w:val="30"/>
          <w:szCs w:val="30"/>
          <w:cs/>
        </w:rPr>
        <w:t>ค่าใช้จ่ายในการ</w:t>
      </w:r>
      <w:r w:rsidR="007520DD" w:rsidRPr="0088142C">
        <w:rPr>
          <w:rFonts w:ascii="Angsana New" w:hAnsi="Angsana New" w:hint="cs"/>
          <w:sz w:val="30"/>
          <w:szCs w:val="30"/>
          <w:cs/>
        </w:rPr>
        <w:t>บริหาร</w:t>
      </w:r>
    </w:p>
    <w:p w:rsidR="006433B0" w:rsidRPr="0088142C" w:rsidRDefault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6433B0" w:rsidRPr="0088142C" w:rsidRDefault="003B7BA9" w:rsidP="006433B0">
      <w:pPr>
        <w:pStyle w:val="a4"/>
        <w:numPr>
          <w:ilvl w:val="0"/>
          <w:numId w:val="40"/>
        </w:numPr>
        <w:tabs>
          <w:tab w:val="clear" w:pos="360"/>
          <w:tab w:val="clear" w:pos="720"/>
          <w:tab w:val="clear" w:pos="1080"/>
        </w:tabs>
        <w:ind w:left="540" w:hanging="54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8142C">
        <w:rPr>
          <w:rFonts w:ascii="Angsana New" w:hAnsi="Angsana New" w:hint="cs"/>
          <w:b/>
          <w:bCs/>
          <w:sz w:val="30"/>
          <w:szCs w:val="30"/>
          <w:cs/>
        </w:rPr>
        <w:t>การซื้อบริษัทย่อย</w:t>
      </w:r>
    </w:p>
    <w:p w:rsidR="006433B0" w:rsidRPr="0088142C" w:rsidRDefault="006433B0" w:rsidP="006433B0">
      <w:pPr>
        <w:pStyle w:val="a4"/>
        <w:tabs>
          <w:tab w:val="clear" w:pos="360"/>
          <w:tab w:val="clear" w:pos="720"/>
          <w:tab w:val="clear" w:pos="1080"/>
          <w:tab w:val="left" w:pos="450"/>
        </w:tabs>
        <w:ind w:left="547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:rsidR="006433B0" w:rsidRPr="0088142C" w:rsidRDefault="006433B0" w:rsidP="006433B0">
      <w:pPr>
        <w:pStyle w:val="BodyText2"/>
        <w:tabs>
          <w:tab w:val="left" w:pos="990"/>
        </w:tabs>
        <w:ind w:left="540"/>
        <w:jc w:val="thaiDistribute"/>
        <w:rPr>
          <w:lang w:val="en-US"/>
        </w:rPr>
      </w:pPr>
      <w:r w:rsidRPr="0088142C">
        <w:rPr>
          <w:cs/>
        </w:rPr>
        <w:t xml:space="preserve">เมื่อวันที่ </w:t>
      </w:r>
      <w:r w:rsidRPr="0088142C">
        <w:rPr>
          <w:lang w:val="en-US"/>
        </w:rPr>
        <w:t>17</w:t>
      </w:r>
      <w:r w:rsidRPr="0088142C">
        <w:rPr>
          <w:cs/>
        </w:rPr>
        <w:t xml:space="preserve"> </w:t>
      </w:r>
      <w:r w:rsidRPr="0088142C">
        <w:rPr>
          <w:rFonts w:hint="cs"/>
          <w:cs/>
        </w:rPr>
        <w:t>ตุลาคม</w:t>
      </w:r>
      <w:r w:rsidRPr="0088142C">
        <w:rPr>
          <w:lang w:val="en-US"/>
        </w:rPr>
        <w:t xml:space="preserve"> 2561 </w:t>
      </w:r>
      <w:r w:rsidRPr="0088142C">
        <w:rPr>
          <w:cs/>
        </w:rPr>
        <w:t>กลุ่มบริษัท</w:t>
      </w:r>
      <w:r w:rsidRPr="0088142C">
        <w:rPr>
          <w:rFonts w:hint="cs"/>
          <w:cs/>
        </w:rPr>
        <w:t>ได้มาซึ่งอำนาจควบคุมในบริษัท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ไอ</w:t>
      </w:r>
      <w:r w:rsidRPr="0088142C">
        <w:rPr>
          <w:lang w:val="en-US"/>
        </w:rPr>
        <w:t>-</w:t>
      </w:r>
      <w:r w:rsidRPr="0088142C">
        <w:rPr>
          <w:rFonts w:hint="cs"/>
          <w:cs/>
          <w:lang w:val="en-US"/>
        </w:rPr>
        <w:t>ซีเคียว</w:t>
      </w:r>
      <w:r w:rsidRPr="0088142C">
        <w:rPr>
          <w:cs/>
        </w:rPr>
        <w:t xml:space="preserve"> จำกัด ซึ่งเป็นผู้</w:t>
      </w:r>
      <w:r w:rsidRPr="0088142C">
        <w:rPr>
          <w:cs/>
          <w:lang w:val="en-US"/>
        </w:rPr>
        <w:t>ให้บริการเกี่ยวกับการ</w:t>
      </w:r>
      <w:r w:rsidRPr="0088142C">
        <w:rPr>
          <w:rFonts w:hint="cs"/>
          <w:cs/>
          <w:lang w:val="en-US"/>
        </w:rPr>
        <w:t xml:space="preserve">เฝ้าระวังระบบรักษาความปลอดภัยทางคอมพิวเตอร์และระบบเครือข่าย </w:t>
      </w:r>
      <w:r w:rsidRPr="0088142C">
        <w:rPr>
          <w:lang w:val="en-US"/>
        </w:rPr>
        <w:t xml:space="preserve">(MSSP) </w:t>
      </w:r>
      <w:r w:rsidRPr="0088142C">
        <w:rPr>
          <w:rFonts w:hint="cs"/>
          <w:cs/>
          <w:lang w:val="en-US"/>
        </w:rPr>
        <w:t>ให้บริการศูนย์</w:t>
      </w:r>
      <w:r w:rsidRPr="0088142C">
        <w:rPr>
          <w:lang w:val="en-US"/>
        </w:rPr>
        <w:br/>
      </w:r>
      <w:r w:rsidRPr="0088142C">
        <w:rPr>
          <w:rFonts w:hint="cs"/>
          <w:cs/>
          <w:lang w:val="en-US"/>
        </w:rPr>
        <w:t xml:space="preserve">เฝ้าระวังระบบรักษาความปลอดภัยทางคอมพิวเตอร์และระบบเครือข่าย </w:t>
      </w:r>
      <w:r w:rsidRPr="0088142C">
        <w:rPr>
          <w:lang w:val="en-US"/>
        </w:rPr>
        <w:t xml:space="preserve">(SOC) </w:t>
      </w:r>
      <w:r w:rsidRPr="0088142C">
        <w:rPr>
          <w:rFonts w:hint="cs"/>
          <w:cs/>
          <w:lang w:val="en-US"/>
        </w:rPr>
        <w:t>และ</w:t>
      </w:r>
      <w:r w:rsidRPr="0088142C">
        <w:rPr>
          <w:cs/>
          <w:lang w:val="en-US"/>
        </w:rPr>
        <w:t>ให้คำปรึกษา</w:t>
      </w:r>
      <w:r w:rsidRPr="0088142C">
        <w:rPr>
          <w:rFonts w:hint="cs"/>
          <w:cs/>
          <w:lang w:val="en-US"/>
        </w:rPr>
        <w:t>เกี่ยวกับระบบรักษาความปลอดภัย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โดย</w:t>
      </w:r>
      <w:r w:rsidRPr="0088142C">
        <w:rPr>
          <w:cs/>
        </w:rPr>
        <w:t>การ</w:t>
      </w:r>
      <w:r w:rsidRPr="0088142C">
        <w:rPr>
          <w:rFonts w:hint="cs"/>
          <w:cs/>
        </w:rPr>
        <w:t>ซื้อหุ้นทุนและสิทธิออกเสียงในบริษัทร้อยละ</w:t>
      </w:r>
      <w:r w:rsidRPr="0088142C">
        <w:rPr>
          <w:cs/>
        </w:rPr>
        <w:t xml:space="preserve"> </w:t>
      </w:r>
      <w:r w:rsidRPr="0088142C">
        <w:rPr>
          <w:lang w:val="en-US"/>
        </w:rPr>
        <w:t>100</w:t>
      </w:r>
      <w:r w:rsidRPr="0088142C">
        <w:rPr>
          <w:cs/>
        </w:rPr>
        <w:t xml:space="preserve"> </w:t>
      </w:r>
      <w:r w:rsidRPr="0088142C">
        <w:rPr>
          <w:rFonts w:hint="cs"/>
          <w:cs/>
          <w:lang w:val="en-US"/>
        </w:rPr>
        <w:t xml:space="preserve">จากบุคคลที่ไม่เกี่ยวโยงกันของบริษัท </w:t>
      </w:r>
      <w:r w:rsidRPr="0088142C">
        <w:rPr>
          <w:lang w:val="en-US"/>
        </w:rPr>
        <w:t>(“</w:t>
      </w:r>
      <w:r w:rsidRPr="0088142C">
        <w:rPr>
          <w:rFonts w:hint="cs"/>
          <w:cs/>
          <w:lang w:val="en-US"/>
        </w:rPr>
        <w:t>ผู้ขาย</w:t>
      </w:r>
      <w:r w:rsidRPr="0088142C">
        <w:rPr>
          <w:lang w:val="en-US"/>
        </w:rPr>
        <w:t xml:space="preserve">”) </w:t>
      </w:r>
      <w:r w:rsidRPr="0088142C">
        <w:rPr>
          <w:rFonts w:hint="cs"/>
          <w:cs/>
          <w:lang w:val="en-US"/>
        </w:rPr>
        <w:t xml:space="preserve">ด้วยเงินสดจำนวน </w:t>
      </w:r>
      <w:r w:rsidRPr="0088142C">
        <w:rPr>
          <w:lang w:val="en-US"/>
        </w:rPr>
        <w:t xml:space="preserve">115 </w:t>
      </w:r>
      <w:r w:rsidRPr="0088142C">
        <w:rPr>
          <w:rFonts w:hint="cs"/>
          <w:cs/>
          <w:lang w:val="en-US"/>
        </w:rPr>
        <w:t>ล้านบาท นอกจากนี้ บริษัทยังมีภาระในการชำระ</w:t>
      </w:r>
      <w:r w:rsidRPr="0088142C">
        <w:rPr>
          <w:cs/>
        </w:rPr>
        <w:t>สิ่งตอบแทนที่คาดว่าจะต้องจ่าย</w:t>
      </w:r>
      <w:r w:rsidRPr="0088142C">
        <w:rPr>
          <w:rFonts w:hint="cs"/>
          <w:cs/>
        </w:rPr>
        <w:t>ตามเงื่อนไขที่ระบุไว้ในสัญญา</w:t>
      </w:r>
      <w:r w:rsidR="003B7BA9" w:rsidRPr="0088142C">
        <w:rPr>
          <w:rFonts w:hint="cs"/>
          <w:cs/>
        </w:rPr>
        <w:t xml:space="preserve">จำนวน </w:t>
      </w:r>
      <w:r w:rsidR="003B7BA9" w:rsidRPr="0088142C">
        <w:rPr>
          <w:lang w:val="en-US"/>
        </w:rPr>
        <w:t xml:space="preserve">78 </w:t>
      </w:r>
      <w:r w:rsidR="003B7BA9" w:rsidRPr="0088142C">
        <w:rPr>
          <w:rFonts w:hint="cs"/>
          <w:cs/>
          <w:lang w:val="en-US"/>
        </w:rPr>
        <w:t>ล้านบาท</w:t>
      </w:r>
      <w:r w:rsidR="00F90CE8" w:rsidRPr="0088142C">
        <w:rPr>
          <w:lang w:val="en-US"/>
        </w:rPr>
        <w:t xml:space="preserve"> (</w:t>
      </w:r>
      <w:r w:rsidR="00F90CE8" w:rsidRPr="0088142C">
        <w:rPr>
          <w:rFonts w:hint="cs"/>
          <w:cs/>
          <w:lang w:val="en-US"/>
        </w:rPr>
        <w:t>มูลค่ายุติธรรม ณ วันที่ซื้อธุรกิจ</w:t>
      </w:r>
      <w:r w:rsidR="00F90CE8" w:rsidRPr="0088142C">
        <w:rPr>
          <w:lang w:val="en-US"/>
        </w:rPr>
        <w:t>)</w:t>
      </w:r>
      <w:r w:rsidR="001F20B7" w:rsidRPr="0088142C">
        <w:rPr>
          <w:lang w:val="en-US"/>
        </w:rPr>
        <w:t xml:space="preserve"> </w:t>
      </w:r>
      <w:r w:rsidR="00CF2E7D" w:rsidRPr="0088142C">
        <w:rPr>
          <w:rFonts w:hint="cs"/>
          <w:cs/>
          <w:lang w:val="en-US"/>
        </w:rPr>
        <w:t>ซึ่งมีกำหนด</w:t>
      </w:r>
      <w:r w:rsidR="003B7BA9" w:rsidRPr="0088142C">
        <w:rPr>
          <w:rFonts w:hint="cs"/>
          <w:cs/>
          <w:lang w:val="en-US"/>
        </w:rPr>
        <w:t xml:space="preserve">ชำระภายในปี </w:t>
      </w:r>
      <w:r w:rsidR="003B7BA9" w:rsidRPr="0088142C">
        <w:rPr>
          <w:lang w:val="en-US"/>
        </w:rPr>
        <w:t>2564</w:t>
      </w:r>
    </w:p>
    <w:p w:rsidR="006433B0" w:rsidRPr="0088142C" w:rsidRDefault="006433B0" w:rsidP="006433B0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lang w:val="en-US"/>
        </w:rPr>
      </w:pPr>
    </w:p>
    <w:p w:rsidR="006433B0" w:rsidRPr="0088142C" w:rsidRDefault="006433B0" w:rsidP="006433B0">
      <w:pPr>
        <w:pStyle w:val="BodyText2"/>
        <w:tabs>
          <w:tab w:val="left" w:pos="990"/>
        </w:tabs>
        <w:ind w:left="540"/>
        <w:jc w:val="thaiDistribute"/>
        <w:rPr>
          <w:lang w:val="en-US"/>
        </w:rPr>
      </w:pPr>
      <w:r w:rsidRPr="0088142C">
        <w:rPr>
          <w:cs/>
        </w:rPr>
        <w:t>การมีอำนาจควบคุมใน</w:t>
      </w:r>
      <w:r w:rsidRPr="0088142C">
        <w:rPr>
          <w:rFonts w:hint="cs"/>
          <w:cs/>
        </w:rPr>
        <w:t>บริษัท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ไอ</w:t>
      </w:r>
      <w:r w:rsidRPr="0088142C">
        <w:rPr>
          <w:lang w:val="en-US"/>
        </w:rPr>
        <w:t>-</w:t>
      </w:r>
      <w:r w:rsidRPr="0088142C">
        <w:rPr>
          <w:rFonts w:hint="cs"/>
          <w:cs/>
          <w:lang w:val="en-US"/>
        </w:rPr>
        <w:t>ซีเคียว</w:t>
      </w:r>
      <w:r w:rsidRPr="0088142C">
        <w:rPr>
          <w:cs/>
        </w:rPr>
        <w:t xml:space="preserve"> จำกัด</w:t>
      </w:r>
      <w:r w:rsidRPr="0088142C">
        <w:rPr>
          <w:rFonts w:hint="cs"/>
          <w:cs/>
        </w:rPr>
        <w:t xml:space="preserve"> </w:t>
      </w:r>
      <w:r w:rsidRPr="0088142C">
        <w:rPr>
          <w:cs/>
        </w:rPr>
        <w:t>จะทำให้บริษัท</w:t>
      </w:r>
      <w:r w:rsidRPr="0088142C">
        <w:rPr>
          <w:rFonts w:hint="cs"/>
          <w:cs/>
          <w:lang w:val="en-US"/>
        </w:rPr>
        <w:t>สามารถขยายขอบเขตการให้บริการไปสู่ธุรกิจการดำเนินการเฝ้าระวังระบบรักษาความปลอดภัยทางคอมพิวเตอร์และระบบเครือข่าย อันจะเป็นการเพิ่มรายได้ให้แก่บริษัท รวมทั้งทำให้เกิดการประสานประโยชน์ร่วมกัน ทั้งด้านการแนะนำลูกค้า การถ่ายทอดองค์ความรู้ ป</w:t>
      </w:r>
      <w:r w:rsidR="00CD288A">
        <w:rPr>
          <w:rFonts w:hint="cs"/>
          <w:cs/>
          <w:lang w:val="en-US"/>
        </w:rPr>
        <w:t>ระสบการณ์ ความเชี่ยวชาญจากบุคลากร</w:t>
      </w:r>
      <w:r w:rsidRPr="0088142C">
        <w:rPr>
          <w:rFonts w:hint="cs"/>
          <w:cs/>
          <w:lang w:val="en-US"/>
        </w:rPr>
        <w:t>ที่อยู่ในธุรกิจเทคโนโลยีสารสนเทศประเภทนี้มาเป็นเวลานาน และ</w:t>
      </w:r>
      <w:r w:rsidRPr="0088142C">
        <w:rPr>
          <w:lang w:val="en-US"/>
        </w:rPr>
        <w:br/>
      </w:r>
      <w:r w:rsidRPr="0088142C">
        <w:rPr>
          <w:rFonts w:hint="cs"/>
          <w:cs/>
          <w:lang w:val="en-US"/>
        </w:rPr>
        <w:t xml:space="preserve">มีฐานลูกค้าเป็นบริษัทหรือองค์กรขนาดใหญ่จำนวนมาก </w:t>
      </w:r>
      <w:r w:rsidR="00CD288A">
        <w:rPr>
          <w:rFonts w:hint="cs"/>
          <w:cs/>
          <w:lang w:val="en-US"/>
        </w:rPr>
        <w:t>ซึ่งคาดว่า</w:t>
      </w:r>
      <w:r w:rsidRPr="0088142C">
        <w:rPr>
          <w:rFonts w:hint="cs"/>
          <w:cs/>
          <w:lang w:val="en-US"/>
        </w:rPr>
        <w:t>ผลการดำเนินงานของ</w:t>
      </w:r>
      <w:r w:rsidRPr="0088142C">
        <w:rPr>
          <w:rFonts w:hint="cs"/>
          <w:cs/>
        </w:rPr>
        <w:t>บริษัท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ไอ</w:t>
      </w:r>
      <w:r w:rsidRPr="0088142C">
        <w:rPr>
          <w:lang w:val="en-US"/>
        </w:rPr>
        <w:t>-</w:t>
      </w:r>
      <w:r w:rsidRPr="0088142C">
        <w:rPr>
          <w:rFonts w:hint="cs"/>
          <w:cs/>
          <w:lang w:val="en-US"/>
        </w:rPr>
        <w:t>ซีเคียว</w:t>
      </w:r>
      <w:r w:rsidRPr="0088142C">
        <w:rPr>
          <w:cs/>
        </w:rPr>
        <w:t xml:space="preserve"> จำกัด</w:t>
      </w:r>
      <w:r w:rsidRPr="0088142C">
        <w:rPr>
          <w:cs/>
        </w:rPr>
        <w:br/>
      </w:r>
      <w:r w:rsidRPr="0088142C">
        <w:rPr>
          <w:rFonts w:hint="cs"/>
          <w:cs/>
          <w:lang w:val="en-US"/>
        </w:rPr>
        <w:t>จะสามารถสร้างรายได้และผลการดำเนินงานที่ดีให้แก่บริษัทในระยะยาว รวมทั้งสร้างโอกาสในการตอบรับผลตอบแทนที่ดีจากการลงทุน</w:t>
      </w:r>
    </w:p>
    <w:p w:rsidR="006433B0" w:rsidRPr="0088142C" w:rsidRDefault="006433B0" w:rsidP="006433B0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lang w:val="en-US"/>
        </w:rPr>
      </w:pPr>
    </w:p>
    <w:p w:rsidR="006433B0" w:rsidRPr="0088142C" w:rsidRDefault="006433B0" w:rsidP="006433B0">
      <w:pPr>
        <w:pStyle w:val="BodyText2"/>
        <w:tabs>
          <w:tab w:val="left" w:pos="450"/>
        </w:tabs>
        <w:ind w:left="540"/>
        <w:jc w:val="thaiDistribute"/>
        <w:rPr>
          <w:cs/>
        </w:rPr>
      </w:pPr>
      <w:r w:rsidRPr="0088142C">
        <w:rPr>
          <w:cs/>
        </w:rPr>
        <w:t xml:space="preserve">สำหรับระยะเวลาตั้งแต่วันที่ </w:t>
      </w:r>
      <w:r w:rsidRPr="0088142C">
        <w:rPr>
          <w:lang w:val="en-US"/>
        </w:rPr>
        <w:t xml:space="preserve">17 </w:t>
      </w:r>
      <w:r w:rsidRPr="0088142C">
        <w:rPr>
          <w:rFonts w:hint="cs"/>
          <w:cs/>
          <w:lang w:val="en-US"/>
        </w:rPr>
        <w:t>ตุลาคม</w:t>
      </w:r>
      <w:r w:rsidRPr="0088142C">
        <w:rPr>
          <w:cs/>
          <w:lang w:val="en-US"/>
        </w:rPr>
        <w:t xml:space="preserve"> </w:t>
      </w:r>
      <w:r w:rsidRPr="0088142C">
        <w:rPr>
          <w:lang w:val="en-US"/>
        </w:rPr>
        <w:t xml:space="preserve">2561 </w:t>
      </w:r>
      <w:r w:rsidRPr="0088142C">
        <w:rPr>
          <w:cs/>
          <w:lang w:val="en-US"/>
        </w:rPr>
        <w:t>ถึง</w:t>
      </w:r>
      <w:r w:rsidRPr="0088142C">
        <w:rPr>
          <w:cs/>
        </w:rPr>
        <w:t xml:space="preserve">วันที่ </w:t>
      </w:r>
      <w:r w:rsidRPr="0088142C">
        <w:rPr>
          <w:lang w:val="en-US"/>
        </w:rPr>
        <w:t xml:space="preserve">31 </w:t>
      </w:r>
      <w:r w:rsidRPr="0088142C">
        <w:rPr>
          <w:cs/>
          <w:lang w:val="en-US"/>
        </w:rPr>
        <w:t xml:space="preserve">ธันวาคม </w:t>
      </w:r>
      <w:r w:rsidRPr="0088142C">
        <w:rPr>
          <w:lang w:val="en-US"/>
        </w:rPr>
        <w:t xml:space="preserve">2561 </w:t>
      </w:r>
      <w:r w:rsidRPr="0088142C">
        <w:rPr>
          <w:rFonts w:hint="cs"/>
          <w:cs/>
        </w:rPr>
        <w:t>บริษัท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ไอ</w:t>
      </w:r>
      <w:r w:rsidRPr="0088142C">
        <w:rPr>
          <w:lang w:val="en-US"/>
        </w:rPr>
        <w:t>-</w:t>
      </w:r>
      <w:r w:rsidRPr="0088142C">
        <w:rPr>
          <w:rFonts w:hint="cs"/>
          <w:cs/>
          <w:lang w:val="en-US"/>
        </w:rPr>
        <w:t>ซีเคียว</w:t>
      </w:r>
      <w:r w:rsidRPr="0088142C">
        <w:rPr>
          <w:cs/>
        </w:rPr>
        <w:t xml:space="preserve"> จำกัดมีรายได้เป็นจำนวนเงิน </w:t>
      </w:r>
      <w:r w:rsidR="007300B0" w:rsidRPr="0088142C">
        <w:rPr>
          <w:lang w:val="en-US"/>
        </w:rPr>
        <w:t>47</w:t>
      </w:r>
      <w:r w:rsidRPr="0088142C">
        <w:rPr>
          <w:lang w:val="en-US"/>
        </w:rPr>
        <w:t xml:space="preserve"> </w:t>
      </w:r>
      <w:r w:rsidRPr="0088142C">
        <w:rPr>
          <w:cs/>
        </w:rPr>
        <w:t xml:space="preserve">ล้านบาท และกำไรจำนวนเงิน </w:t>
      </w:r>
      <w:r w:rsidR="007300B0" w:rsidRPr="0088142C">
        <w:rPr>
          <w:lang w:val="en-US"/>
        </w:rPr>
        <w:t>2</w:t>
      </w:r>
      <w:r w:rsidRPr="0088142C">
        <w:rPr>
          <w:cs/>
        </w:rPr>
        <w:t xml:space="preserve"> ล้านบาท ซึ่งรวมเป็นส่วนหนึ่งของผลการดำเนินงานของกลุ่มบริษัท</w:t>
      </w:r>
      <w:r w:rsidRPr="0088142C">
        <w:rPr>
          <w:rFonts w:hint="cs"/>
          <w:cs/>
          <w:lang w:val="en-US"/>
        </w:rPr>
        <w:t xml:space="preserve"> </w:t>
      </w:r>
      <w:r w:rsidRPr="0088142C">
        <w:rPr>
          <w:cs/>
        </w:rPr>
        <w:t>ฝ่ายบริหารคาดว่าหากกลุ่มบริษัทได้มีการซื้อธุรกิจตั้งแต่วันที่ 1 มกราคม 256</w:t>
      </w:r>
      <w:r w:rsidRPr="0088142C">
        <w:rPr>
          <w:lang w:val="en-US"/>
        </w:rPr>
        <w:t>1</w:t>
      </w:r>
      <w:r w:rsidRPr="0088142C">
        <w:rPr>
          <w:cs/>
        </w:rPr>
        <w:t xml:space="preserve"> จะมีรายได้รวม</w:t>
      </w:r>
      <w:r w:rsidRPr="0088142C">
        <w:rPr>
          <w:rFonts w:hint="cs"/>
          <w:cs/>
        </w:rPr>
        <w:t>เพิ่มขึ้น</w:t>
      </w:r>
      <w:r w:rsidRPr="0088142C">
        <w:rPr>
          <w:cs/>
        </w:rPr>
        <w:t xml:space="preserve">จำนวนเงิน </w:t>
      </w:r>
      <w:r w:rsidR="007300B0" w:rsidRPr="0088142C">
        <w:rPr>
          <w:lang w:val="en-US"/>
        </w:rPr>
        <w:t>141</w:t>
      </w:r>
      <w:r w:rsidRPr="0088142C">
        <w:rPr>
          <w:cs/>
        </w:rPr>
        <w:t xml:space="preserve"> ล้านบาท และกำไรรวมสำหรับปีสิ้นสุดวันที่ 31 ธันวาคม 2561 </w:t>
      </w:r>
      <w:r w:rsidRPr="0088142C">
        <w:rPr>
          <w:rFonts w:hint="cs"/>
          <w:cs/>
        </w:rPr>
        <w:t>เพิ่มขึ้น</w:t>
      </w:r>
      <w:r w:rsidRPr="0088142C">
        <w:rPr>
          <w:cs/>
        </w:rPr>
        <w:t xml:space="preserve">จำนวนเงิน </w:t>
      </w:r>
      <w:r w:rsidR="007300B0" w:rsidRPr="0088142C">
        <w:rPr>
          <w:lang w:val="en-US"/>
        </w:rPr>
        <w:t>4</w:t>
      </w:r>
      <w:r w:rsidRPr="0088142C">
        <w:rPr>
          <w:cs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1 มกราคม 2561</w:t>
      </w:r>
    </w:p>
    <w:p w:rsidR="006433B0" w:rsidRPr="0088142C" w:rsidRDefault="006433B0" w:rsidP="006433B0">
      <w:pPr>
        <w:pStyle w:val="BodyText2"/>
        <w:jc w:val="thaiDistribute"/>
        <w:rPr>
          <w:sz w:val="24"/>
          <w:szCs w:val="24"/>
          <w:cs/>
        </w:rPr>
      </w:pPr>
    </w:p>
    <w:p w:rsidR="006433B0" w:rsidRPr="0088142C" w:rsidRDefault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 w:eastAsia="x-none"/>
        </w:rPr>
      </w:pPr>
      <w:r w:rsidRPr="0088142C">
        <w:rPr>
          <w:cs/>
        </w:rPr>
        <w:br w:type="page"/>
      </w:r>
    </w:p>
    <w:p w:rsidR="006433B0" w:rsidRPr="0088142C" w:rsidRDefault="006433B0" w:rsidP="006433B0">
      <w:pPr>
        <w:pStyle w:val="BodyText2"/>
        <w:ind w:left="540"/>
        <w:jc w:val="thaiDistribute"/>
        <w:rPr>
          <w:cs/>
        </w:rPr>
      </w:pPr>
      <w:r w:rsidRPr="0088142C">
        <w:rPr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  <w:r w:rsidRPr="0088142C">
        <w:rPr>
          <w:rFonts w:ascii="Angsana New" w:hAnsi="Angsana New" w:hint="cs"/>
          <w:i/>
          <w:iCs/>
          <w:sz w:val="30"/>
          <w:szCs w:val="30"/>
          <w:cs/>
        </w:rPr>
        <w:t>และคาดว่าจะโอน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  <w:cs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6185"/>
        <w:gridCol w:w="1073"/>
        <w:gridCol w:w="270"/>
        <w:gridCol w:w="1400"/>
      </w:tblGrid>
      <w:tr w:rsidR="006433B0" w:rsidRPr="0088142C" w:rsidTr="00097B4D">
        <w:trPr>
          <w:tblHeader/>
        </w:trPr>
        <w:tc>
          <w:tcPr>
            <w:tcW w:w="6228" w:type="dxa"/>
          </w:tcPr>
          <w:p w:rsidR="006433B0" w:rsidRPr="0088142C" w:rsidRDefault="006433B0" w:rsidP="000D19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433B0" w:rsidRPr="0088142C" w:rsidTr="00097B4D">
        <w:trPr>
          <w:tblHeader/>
        </w:trPr>
        <w:tc>
          <w:tcPr>
            <w:tcW w:w="6228" w:type="dxa"/>
          </w:tcPr>
          <w:p w:rsidR="006433B0" w:rsidRPr="0088142C" w:rsidRDefault="006433B0" w:rsidP="000D19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97B4D"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433B0" w:rsidRPr="0088142C" w:rsidTr="00097B4D">
        <w:trPr>
          <w:tblHeader/>
        </w:trPr>
        <w:tc>
          <w:tcPr>
            <w:tcW w:w="6228" w:type="dxa"/>
          </w:tcPr>
          <w:p w:rsidR="006433B0" w:rsidRPr="0088142C" w:rsidRDefault="006433B0" w:rsidP="000D19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08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433B0" w:rsidRPr="0088142C" w:rsidRDefault="006433B0" w:rsidP="0009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115</w:t>
            </w:r>
            <w:r w:rsidR="00097B4D" w:rsidRPr="0088142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097B4D" w:rsidRPr="0088142C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</w:tr>
      <w:tr w:rsidR="006433B0" w:rsidRPr="0088142C" w:rsidTr="00097B4D">
        <w:tc>
          <w:tcPr>
            <w:tcW w:w="6228" w:type="dxa"/>
          </w:tcPr>
          <w:p w:rsidR="003B7BA9" w:rsidRPr="0088142C" w:rsidRDefault="006433B0" w:rsidP="000D19F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สิ่งตอบแทนที่คาดว่าจะต้องจ่ายตามเงื่อนไขที่ระบุไว้ในสัญญา</w:t>
            </w:r>
            <w:r w:rsidR="003B7BA9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6433B0" w:rsidRPr="0088142C" w:rsidRDefault="003B7BA9" w:rsidP="000D19F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มูลค่ายุติ</w:t>
            </w:r>
            <w:r w:rsidR="00F90CE8" w:rsidRPr="0088142C">
              <w:rPr>
                <w:rFonts w:ascii="Angsana New" w:hAnsi="Angsana New" w:hint="cs"/>
                <w:sz w:val="30"/>
                <w:szCs w:val="30"/>
                <w:cs/>
              </w:rPr>
              <w:t>ธรรม ณ วันที่ซื้อธุรกิจ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7BA9" w:rsidRPr="0088142C" w:rsidRDefault="003B7BA9" w:rsidP="0009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6433B0" w:rsidRPr="0088142C" w:rsidRDefault="00097B4D" w:rsidP="0009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78,184</w:t>
            </w:r>
          </w:p>
        </w:tc>
      </w:tr>
      <w:tr w:rsidR="006433B0" w:rsidRPr="0088142C" w:rsidTr="00097B4D">
        <w:tc>
          <w:tcPr>
            <w:tcW w:w="6228" w:type="dxa"/>
          </w:tcPr>
          <w:p w:rsidR="006433B0" w:rsidRPr="0088142C" w:rsidRDefault="006433B0" w:rsidP="000D19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433B0" w:rsidRPr="0088142C" w:rsidRDefault="00097B4D" w:rsidP="0009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</w:rPr>
              <w:t>193,184</w:t>
            </w:r>
          </w:p>
        </w:tc>
      </w:tr>
    </w:tbl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Cs w:val="22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  <w:r w:rsidRPr="0088142C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lang w:val="en-US"/>
        </w:rPr>
      </w:pPr>
      <w:r w:rsidRPr="0088142C">
        <w:rPr>
          <w:cs/>
        </w:rPr>
        <w:t>บริษัทมีข้อตกลงสิ่งตอบแทนที่คาดว่าจะต้องจ่ายสำหรับค่าใช้จ่ายส่วนเพิ่มในการขายหุ้น</w:t>
      </w:r>
      <w:r w:rsidRPr="0088142C">
        <w:rPr>
          <w:rFonts w:hint="cs"/>
          <w:cs/>
        </w:rPr>
        <w:t xml:space="preserve">ตามเงื่อนไขที่ระบุไว้ในสัญญา </w:t>
      </w:r>
      <w:r w:rsidRPr="0088142C">
        <w:rPr>
          <w:rFonts w:hint="cs"/>
          <w:cs/>
          <w:lang w:val="en-US"/>
        </w:rPr>
        <w:t>โดย</w:t>
      </w:r>
      <w:r w:rsidRPr="0088142C">
        <w:rPr>
          <w:rFonts w:hint="cs"/>
          <w:cs/>
        </w:rPr>
        <w:t xml:space="preserve">เงื่อนไขสำคัญ คือ </w:t>
      </w:r>
      <w:r w:rsidR="00097B4D" w:rsidRPr="0088142C">
        <w:rPr>
          <w:rFonts w:hint="cs"/>
          <w:cs/>
        </w:rPr>
        <w:t xml:space="preserve">กำไรสุทธิหลังภาษีเงินได้ </w:t>
      </w:r>
      <w:r w:rsidR="00097B4D" w:rsidRPr="0088142C">
        <w:rPr>
          <w:lang w:val="en-US"/>
        </w:rPr>
        <w:t>(NPAT)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ที่ตรวจสอบแล้วของ</w:t>
      </w:r>
      <w:r w:rsidRPr="0088142C">
        <w:rPr>
          <w:rFonts w:hint="cs"/>
          <w:cs/>
        </w:rPr>
        <w:t>บริษัท</w:t>
      </w:r>
      <w:r w:rsidRPr="0088142C">
        <w:rPr>
          <w:lang w:val="en-US"/>
        </w:rPr>
        <w:t xml:space="preserve"> </w:t>
      </w:r>
      <w:r w:rsidRPr="0088142C">
        <w:rPr>
          <w:rFonts w:hint="cs"/>
          <w:cs/>
          <w:lang w:val="en-US"/>
        </w:rPr>
        <w:t>ไอ</w:t>
      </w:r>
      <w:r w:rsidRPr="0088142C">
        <w:rPr>
          <w:lang w:val="en-US"/>
        </w:rPr>
        <w:t>-</w:t>
      </w:r>
      <w:r w:rsidRPr="0088142C">
        <w:rPr>
          <w:rFonts w:hint="cs"/>
          <w:cs/>
          <w:lang w:val="en-US"/>
        </w:rPr>
        <w:t>ซีเคียว</w:t>
      </w:r>
      <w:r w:rsidRPr="0088142C">
        <w:rPr>
          <w:cs/>
        </w:rPr>
        <w:t xml:space="preserve"> จำกัด</w:t>
      </w:r>
      <w:r w:rsidR="00B27C27">
        <w:rPr>
          <w:rFonts w:hint="cs"/>
          <w:cs/>
          <w:lang w:val="en-US"/>
        </w:rPr>
        <w:t>สำหรับปี</w:t>
      </w:r>
      <w:r w:rsidRPr="0088142C">
        <w:rPr>
          <w:rFonts w:hint="cs"/>
          <w:cs/>
          <w:lang w:val="en-US"/>
        </w:rPr>
        <w:t xml:space="preserve"> </w:t>
      </w:r>
      <w:r w:rsidRPr="0088142C">
        <w:rPr>
          <w:lang w:val="en-US"/>
        </w:rPr>
        <w:t xml:space="preserve">2562 </w:t>
      </w:r>
      <w:r w:rsidRPr="0088142C">
        <w:rPr>
          <w:rFonts w:hint="cs"/>
          <w:cs/>
          <w:lang w:val="en-US"/>
        </w:rPr>
        <w:t xml:space="preserve">และ </w:t>
      </w:r>
      <w:r w:rsidRPr="0088142C">
        <w:rPr>
          <w:lang w:val="en-US"/>
        </w:rPr>
        <w:t>2563</w:t>
      </w: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  <w:cs/>
        </w:rPr>
      </w:pPr>
    </w:p>
    <w:p w:rsidR="00E11D2B" w:rsidRPr="0088142C" w:rsidRDefault="006433B0" w:rsidP="00C41B02">
      <w:pPr>
        <w:pStyle w:val="BodyText2"/>
        <w:tabs>
          <w:tab w:val="left" w:pos="540"/>
        </w:tabs>
        <w:ind w:left="540"/>
        <w:jc w:val="thaiDistribute"/>
        <w:rPr>
          <w:cs/>
        </w:rPr>
      </w:pPr>
      <w:r w:rsidRPr="0088142C">
        <w:rPr>
          <w:cs/>
        </w:rPr>
        <w:t>สิ่งตอบแทนที่คาดว่าจะต้องจ่ายดังกล่าว</w:t>
      </w:r>
      <w:r w:rsidRPr="0088142C">
        <w:rPr>
          <w:rFonts w:hint="cs"/>
          <w:spacing w:val="-4"/>
          <w:cs/>
        </w:rPr>
        <w:t>ตามประมาณการที่ดีที่สุด</w:t>
      </w:r>
      <w:r w:rsidR="00DC1035" w:rsidRPr="0088142C">
        <w:rPr>
          <w:rFonts w:hint="cs"/>
          <w:spacing w:val="-4"/>
          <w:cs/>
        </w:rPr>
        <w:t xml:space="preserve"> </w:t>
      </w:r>
      <w:r w:rsidR="00DC1035" w:rsidRPr="0088142C">
        <w:rPr>
          <w:rFonts w:hint="cs"/>
          <w:spacing w:val="-4"/>
          <w:cs/>
          <w:lang w:val="en-US"/>
        </w:rPr>
        <w:t>ณ วันที่รายงาน</w:t>
      </w:r>
      <w:r w:rsidR="00DC1035" w:rsidRPr="0088142C">
        <w:rPr>
          <w:rFonts w:hint="cs"/>
          <w:spacing w:val="-4"/>
          <w:cs/>
        </w:rPr>
        <w:t xml:space="preserve"> มี</w:t>
      </w:r>
      <w:r w:rsidRPr="0088142C">
        <w:rPr>
          <w:cs/>
        </w:rPr>
        <w:t>จำนวน</w:t>
      </w:r>
      <w:r w:rsidR="00F90CE8" w:rsidRPr="0088142C">
        <w:rPr>
          <w:rFonts w:hint="cs"/>
          <w:cs/>
          <w:lang w:val="en-US"/>
        </w:rPr>
        <w:t xml:space="preserve"> </w:t>
      </w:r>
      <w:r w:rsidR="00A431F5" w:rsidRPr="0088142C">
        <w:rPr>
          <w:lang w:val="en-US"/>
        </w:rPr>
        <w:t>78</w:t>
      </w:r>
      <w:r w:rsidR="00CF2E7D" w:rsidRPr="0088142C">
        <w:rPr>
          <w:lang w:val="en-US"/>
        </w:rPr>
        <w:t>.49</w:t>
      </w:r>
      <w:r w:rsidR="00DC1035" w:rsidRPr="0088142C">
        <w:rPr>
          <w:cs/>
        </w:rPr>
        <w:t xml:space="preserve"> ล้านบาท </w:t>
      </w:r>
      <w:r w:rsidR="00DC1035" w:rsidRPr="0088142C">
        <w:rPr>
          <w:rFonts w:hint="cs"/>
          <w:cs/>
        </w:rPr>
        <w:t>(</w:t>
      </w:r>
      <w:r w:rsidRPr="0088142C">
        <w:rPr>
          <w:cs/>
        </w:rPr>
        <w:t>มูลค่ายุติธรรม ณ วันที่</w:t>
      </w:r>
      <w:r w:rsidR="00DC1035" w:rsidRPr="0088142C">
        <w:rPr>
          <w:rFonts w:hint="cs"/>
          <w:cs/>
        </w:rPr>
        <w:t>รายงาน</w:t>
      </w:r>
      <w:r w:rsidR="00DC1035" w:rsidRPr="0088142C">
        <w:rPr>
          <w:lang w:val="en-US"/>
        </w:rPr>
        <w:t>)</w:t>
      </w:r>
      <w:r w:rsidRPr="0088142C">
        <w:rPr>
          <w:cs/>
        </w:rPr>
        <w:t xml:space="preserve"> โดยใช้อัตราคิดลดในอัตราร้อยละ </w:t>
      </w:r>
      <w:r w:rsidR="00097B4D" w:rsidRPr="0088142C">
        <w:rPr>
          <w:lang w:val="en-US"/>
        </w:rPr>
        <w:t>1.92</w:t>
      </w:r>
      <w:r w:rsidRPr="0088142C">
        <w:rPr>
          <w:cs/>
        </w:rPr>
        <w:t xml:space="preserve"> ต่อปี</w:t>
      </w:r>
      <w:r w:rsidR="003B7BA9" w:rsidRPr="0088142C">
        <w:rPr>
          <w:rFonts w:hint="cs"/>
          <w:cs/>
        </w:rPr>
        <w:t xml:space="preserve"> </w:t>
      </w:r>
      <w:r w:rsidR="00A37E4B">
        <w:rPr>
          <w:rFonts w:hint="cs"/>
          <w:cs/>
        </w:rPr>
        <w:t>บริษัท</w:t>
      </w:r>
      <w:r w:rsidR="00DC1035" w:rsidRPr="0088142C">
        <w:rPr>
          <w:rFonts w:hint="cs"/>
          <w:cs/>
        </w:rPr>
        <w:t>ได้บันทึกสิ่งตอบแทนที่คาดว่าจะต้องจ่ายรวมอยู่ในบัญชีเจ้าหนี้ค่าซื้อธุรกิจ</w:t>
      </w:r>
    </w:p>
    <w:p w:rsidR="00C41B02" w:rsidRPr="0088142C" w:rsidRDefault="00C41B02" w:rsidP="00C41B02">
      <w:pPr>
        <w:pStyle w:val="BodyText2"/>
        <w:tabs>
          <w:tab w:val="left" w:pos="540"/>
        </w:tabs>
        <w:ind w:left="540"/>
        <w:jc w:val="thaiDistribute"/>
        <w:rPr>
          <w:cs/>
        </w:rPr>
      </w:pP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เทคนิคการประเมินมูลค่าและ</w:t>
      </w:r>
      <w:r w:rsidRPr="0088142C">
        <w:rPr>
          <w:rFonts w:ascii="Angsana New" w:hAnsi="Angsana New"/>
          <w:sz w:val="30"/>
          <w:szCs w:val="30"/>
          <w:cs/>
        </w:rPr>
        <w:t>ข้อมูลที่ไม่สามารถสังเกตได้ที่</w:t>
      </w:r>
      <w:r w:rsidRPr="0088142C">
        <w:rPr>
          <w:rFonts w:ascii="Angsana New" w:hAnsi="Angsana New" w:hint="cs"/>
          <w:sz w:val="30"/>
          <w:szCs w:val="30"/>
          <w:cs/>
        </w:rPr>
        <w:t>มีนัย</w:t>
      </w:r>
      <w:r w:rsidRPr="0088142C">
        <w:rPr>
          <w:rFonts w:ascii="Angsana New" w:hAnsi="Angsana New"/>
          <w:sz w:val="30"/>
          <w:szCs w:val="30"/>
          <w:cs/>
        </w:rPr>
        <w:t>สำคัญที่ใช้ในการกำหนดมูลค่ายุติธรรมของสิ่งตอบแทนที่คาดว่าจะต้องจ่าย</w:t>
      </w:r>
      <w:r w:rsidRPr="0088142C">
        <w:rPr>
          <w:rFonts w:ascii="Angsana New" w:hAnsi="Angsana New" w:hint="cs"/>
          <w:sz w:val="30"/>
          <w:szCs w:val="30"/>
          <w:cs/>
        </w:rPr>
        <w:t>สำหรับ</w:t>
      </w:r>
      <w:r w:rsidRPr="0088142C">
        <w:rPr>
          <w:rFonts w:ascii="Angsana New" w:hAnsi="Angsana New"/>
          <w:sz w:val="30"/>
          <w:szCs w:val="30"/>
          <w:cs/>
        </w:rPr>
        <w:t>หนี้สิน</w:t>
      </w:r>
      <w:r w:rsidRPr="0088142C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C41B02" w:rsidRPr="0088142C" w:rsidRDefault="00C41B02" w:rsidP="0012314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W w:w="9297" w:type="dxa"/>
        <w:tblInd w:w="450" w:type="dxa"/>
        <w:tblLook w:val="04A0" w:firstRow="1" w:lastRow="0" w:firstColumn="1" w:lastColumn="0" w:noHBand="0" w:noVBand="1"/>
      </w:tblPr>
      <w:tblGrid>
        <w:gridCol w:w="3348"/>
        <w:gridCol w:w="241"/>
        <w:gridCol w:w="2738"/>
        <w:gridCol w:w="250"/>
        <w:gridCol w:w="2720"/>
      </w:tblGrid>
      <w:tr w:rsidR="006433B0" w:rsidRPr="0088142C" w:rsidTr="00097B4D">
        <w:trPr>
          <w:trHeight w:val="1109"/>
          <w:tblHeader/>
        </w:trPr>
        <w:tc>
          <w:tcPr>
            <w:tcW w:w="3348" w:type="dxa"/>
            <w:shd w:val="clear" w:color="auto" w:fill="auto"/>
            <w:vAlign w:val="bottom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เทคนิคการประเมินมูลค่า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8" w:type="dxa"/>
            <w:shd w:val="clear" w:color="auto" w:fill="auto"/>
            <w:vAlign w:val="bottom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50" w:type="dxa"/>
            <w:shd w:val="clear" w:color="auto" w:fill="auto"/>
            <w:vAlign w:val="bottom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:rsidR="006433B0" w:rsidRPr="0088142C" w:rsidRDefault="006433B0" w:rsidP="000D19F6">
            <w:pPr>
              <w:pStyle w:val="block"/>
              <w:spacing w:after="0"/>
              <w:ind w:left="-8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6433B0" w:rsidRPr="0088142C" w:rsidTr="00097B4D">
        <w:tc>
          <w:tcPr>
            <w:tcW w:w="3348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38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20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</w:tr>
      <w:tr w:rsidR="006433B0" w:rsidRPr="0088142C" w:rsidTr="00097B4D">
        <w:tc>
          <w:tcPr>
            <w:tcW w:w="3348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uto"/>
              <w:ind w:left="-2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ถูก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กำหนดโดย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พิจารณาการจ่ายชำระที่คาดการณ์ไว้คิดลดเป็นมูลค่าปัจจุบันโดยใช้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อัตราคิดลดที่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ปรับค่าความเสี่ยง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การจ่ายชำระที่คาดการณ์ไว้ถูก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กำหนดด้วยการพิจารณา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ถึงสูตรการคำนวณที่ระบุไว้ในสัญญา</w:t>
            </w:r>
          </w:p>
        </w:tc>
        <w:tc>
          <w:tcPr>
            <w:tcW w:w="241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8" w:type="dxa"/>
            <w:shd w:val="clear" w:color="auto" w:fill="auto"/>
          </w:tcPr>
          <w:p w:rsidR="006433B0" w:rsidRPr="0088142C" w:rsidRDefault="006433B0" w:rsidP="006433B0">
            <w:pPr>
              <w:pStyle w:val="block"/>
              <w:numPr>
                <w:ilvl w:val="0"/>
                <w:numId w:val="39"/>
              </w:numPr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อัตราคิดลดที่ปรับค่าความเสี่ยง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97B4D" w:rsidRPr="0088142C">
              <w:rPr>
                <w:rFonts w:ascii="Angsana New" w:hAnsi="Angsana New"/>
                <w:sz w:val="30"/>
                <w:szCs w:val="30"/>
                <w:lang w:bidi="th-TH"/>
              </w:rPr>
              <w:t>1.92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% </w:t>
            </w:r>
            <w:r w:rsidR="00097B4D"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ต่อปี</w:t>
            </w:r>
            <w:r w:rsidR="00097B4D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:rsidR="006433B0" w:rsidRPr="0088142C" w:rsidRDefault="006433B0" w:rsidP="006433B0">
            <w:pPr>
              <w:pStyle w:val="block"/>
              <w:numPr>
                <w:ilvl w:val="0"/>
                <w:numId w:val="39"/>
              </w:numPr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NPAT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ที่คาดการณ์ไว้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ในปี 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2562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และปี 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(15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ล้านบาท และ 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20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ล้านบาท ตามลำดับ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:rsidR="006433B0" w:rsidRPr="0088142C" w:rsidRDefault="006433B0" w:rsidP="006433B0">
            <w:pPr>
              <w:pStyle w:val="block"/>
              <w:numPr>
                <w:ilvl w:val="0"/>
                <w:numId w:val="39"/>
              </w:numPr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อัตราการเ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พิ่มขึ้น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ของรายได้ต่อปีที่คาดการณ์ไว้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97B4D" w:rsidRPr="0088142C"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%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ถึง</w:t>
            </w:r>
            <w:r w:rsidR="00097B4D"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 25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%) </w:t>
            </w:r>
          </w:p>
        </w:tc>
        <w:tc>
          <w:tcPr>
            <w:tcW w:w="250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20" w:type="dxa"/>
            <w:shd w:val="clear" w:color="auto" w:fill="auto"/>
          </w:tcPr>
          <w:p w:rsidR="006433B0" w:rsidRPr="0088142C" w:rsidRDefault="006433B0" w:rsidP="000D19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มูลค่ายุติธรรมที่ประมาณการไว้จะเพิ่มขึ้นหาก</w:t>
            </w:r>
          </w:p>
          <w:p w:rsidR="006433B0" w:rsidRPr="0088142C" w:rsidRDefault="006433B0" w:rsidP="006433B0">
            <w:pPr>
              <w:pStyle w:val="block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อัตราคิดลดที่ปรับค่าความเสี่ยงต่ำลง</w:t>
            </w:r>
          </w:p>
          <w:p w:rsidR="006433B0" w:rsidRPr="0088142C" w:rsidRDefault="006433B0" w:rsidP="006433B0">
            <w:pPr>
              <w:pStyle w:val="block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NPAT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สูงขึ้น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  <w:p w:rsidR="006433B0" w:rsidRPr="0088142C" w:rsidRDefault="006433B0" w:rsidP="006433B0">
            <w:pPr>
              <w:pStyle w:val="block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อัตราการเ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พิ่มขึ้น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ของรายได้ต่อปีสูงขึ้น</w:t>
            </w:r>
          </w:p>
        </w:tc>
      </w:tr>
    </w:tbl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color w:val="0000FF"/>
          <w:sz w:val="24"/>
          <w:szCs w:val="24"/>
        </w:rPr>
      </w:pPr>
    </w:p>
    <w:p w:rsidR="006433B0" w:rsidRPr="0088142C" w:rsidRDefault="006433B0" w:rsidP="006433B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สำหรับมูลค่ายุติธรรมของสิ่งตอบแทนที่คาดว่าจะต้องจ่าย การเปลี่ยน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แปลง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ข้อมูลใดข้อมูลหนึ่งหรือหลายข้อมูลที่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สังเกตได้ที่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สำคัญซึ่งใช้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ข้อสมมติที่เป็นไปได้อย่างสมเหตุสมผลอาจส่งผลกระทบ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ดังต่อไปนี้</w:t>
      </w: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 การคำนวณผลกระทบเหล่านี้ทำโดย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วัดมูลค่าจากการใช้เทคนิคการประเมินมูลค่าที่ใช้การประมาณการอันเป็นทางเลือกของข้อมูลที่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ซึ่งอาจพิจารณาโดยผู้มีส่วนร่วมในตลาดเพื่อกำหนดราคาของสิ่งตอบแทนที่คาดว่าจะต้องจ่าย ณ วัน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สิ้นรอบระยะเวลารายงาน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อย่างสมเหตุสมผล ความสัมพันธ์ใดๆ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ระหว่างข้อมูลที่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จะ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ถูกนำมา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พิจารณาว่ามีผลกระทบ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อย่างเป็นนัย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สำคัญภายในข้อสมมติทางเลือกที่เป็นไปได้อย่างสมเหตุสมผล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262"/>
        <w:gridCol w:w="1358"/>
        <w:gridCol w:w="270"/>
        <w:gridCol w:w="1710"/>
      </w:tblGrid>
      <w:tr w:rsidR="006F7091" w:rsidRPr="0088142C" w:rsidTr="00A37E4B">
        <w:tc>
          <w:tcPr>
            <w:tcW w:w="5220" w:type="dxa"/>
            <w:shd w:val="clear" w:color="auto" w:fill="auto"/>
          </w:tcPr>
          <w:p w:rsidR="006F7091" w:rsidRPr="00B0419A" w:rsidRDefault="006F7091" w:rsidP="00A37E4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ข้อมูลที่</w:t>
            </w:r>
            <w:r w:rsidRPr="00B041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ไม่สามารถ</w:t>
            </w:r>
            <w:r w:rsidRPr="00B041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สังเกตได้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F7091" w:rsidRPr="0088142C" w:rsidRDefault="006F7091" w:rsidP="00A37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F7091" w:rsidRPr="0088142C" w:rsidRDefault="006F7091" w:rsidP="00A3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:rsidR="006F7091" w:rsidRPr="0088142C" w:rsidRDefault="006F7091" w:rsidP="00A37E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6F7091" w:rsidRPr="0088142C" w:rsidRDefault="006F7091" w:rsidP="00A37E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shd w:val="clear" w:color="auto" w:fill="auto"/>
          </w:tcPr>
          <w:p w:rsidR="006F7091" w:rsidRPr="0088142C" w:rsidRDefault="006F7091" w:rsidP="00A37E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6F7091" w:rsidRPr="0088142C" w:rsidTr="00A37E4B">
        <w:trPr>
          <w:trHeight w:val="80"/>
        </w:trPr>
        <w:tc>
          <w:tcPr>
            <w:tcW w:w="5220" w:type="dxa"/>
            <w:shd w:val="clear" w:color="auto" w:fill="auto"/>
          </w:tcPr>
          <w:p w:rsidR="006F7091" w:rsidRPr="00B0419A" w:rsidRDefault="006F7091" w:rsidP="00A37E4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F7091" w:rsidRPr="0088142C" w:rsidRDefault="006F7091" w:rsidP="00A37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F7091" w:rsidRPr="0088142C" w:rsidRDefault="006F7091" w:rsidP="00A3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338" w:type="dxa"/>
            <w:gridSpan w:val="3"/>
            <w:shd w:val="clear" w:color="auto" w:fill="auto"/>
          </w:tcPr>
          <w:p w:rsidR="006F7091" w:rsidRPr="00B0419A" w:rsidRDefault="006F7091" w:rsidP="00A37E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0419A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B0419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0419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F7091" w:rsidRPr="0088142C" w:rsidTr="00A37E4B">
        <w:tc>
          <w:tcPr>
            <w:tcW w:w="5220" w:type="dxa"/>
            <w:shd w:val="clear" w:color="auto" w:fill="auto"/>
          </w:tcPr>
          <w:p w:rsidR="006F7091" w:rsidRPr="0088142C" w:rsidRDefault="006F7091" w:rsidP="00A37E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NPAT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เปลี่ยนแปลง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F7091" w:rsidRPr="0088142C" w:rsidRDefault="006F7091" w:rsidP="00A37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6F7091" w:rsidRPr="0088142C" w:rsidRDefault="006F7091" w:rsidP="00A3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6F7091" w:rsidRPr="00B0419A" w:rsidRDefault="006F7091" w:rsidP="00A37E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9.43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F7091" w:rsidRPr="0088142C" w:rsidRDefault="006F7091" w:rsidP="00A3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F7091" w:rsidRPr="0088142C" w:rsidRDefault="006F7091" w:rsidP="00A37E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9.43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6F7091" w:rsidRPr="0088142C" w:rsidTr="00A37E4B">
        <w:tc>
          <w:tcPr>
            <w:tcW w:w="5220" w:type="dxa"/>
            <w:shd w:val="clear" w:color="auto" w:fill="auto"/>
          </w:tcPr>
          <w:p w:rsidR="006F7091" w:rsidRPr="0088142C" w:rsidRDefault="006F7091" w:rsidP="00A37E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อัตราการเ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พิ่มขึ้น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ของรายได้ต่อปี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F7091" w:rsidRPr="0088142C" w:rsidRDefault="006F7091" w:rsidP="00A37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6F7091" w:rsidRPr="0088142C" w:rsidRDefault="006F7091" w:rsidP="00A3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6F7091" w:rsidRPr="0088142C" w:rsidRDefault="006F7091" w:rsidP="00A37E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18.72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F7091" w:rsidRPr="0088142C" w:rsidRDefault="006F7091" w:rsidP="00A3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F7091" w:rsidRPr="0088142C" w:rsidRDefault="006F7091" w:rsidP="00A37E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6.71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:rsidR="006433B0" w:rsidRPr="0088142C" w:rsidRDefault="00D6336D" w:rsidP="005367D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</w:rPr>
        <w:tab/>
      </w:r>
      <w:r w:rsidR="00097B4D" w:rsidRPr="0088142C">
        <w:rPr>
          <w:rFonts w:ascii="Angsana New" w:hAnsi="Angsana New"/>
          <w:i/>
          <w:iCs/>
          <w:sz w:val="30"/>
          <w:szCs w:val="30"/>
        </w:rPr>
        <w:br w:type="page"/>
      </w:r>
      <w:r w:rsidR="006433B0" w:rsidRPr="0088142C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633"/>
        <w:gridCol w:w="269"/>
        <w:gridCol w:w="1141"/>
        <w:gridCol w:w="269"/>
        <w:gridCol w:w="1616"/>
      </w:tblGrid>
      <w:tr w:rsidR="006433B0" w:rsidRPr="0088142C" w:rsidTr="00097B4D">
        <w:trPr>
          <w:tblHeader/>
        </w:trPr>
        <w:tc>
          <w:tcPr>
            <w:tcW w:w="5633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hideMark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</w:tr>
      <w:tr w:rsidR="006433B0" w:rsidRPr="0088142C" w:rsidTr="00097B4D">
        <w:trPr>
          <w:tblHeader/>
        </w:trPr>
        <w:tc>
          <w:tcPr>
            <w:tcW w:w="5633" w:type="dxa"/>
          </w:tcPr>
          <w:p w:rsidR="006433B0" w:rsidRPr="0088142C" w:rsidRDefault="006433B0" w:rsidP="000D19F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  <w:hideMark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hideMark/>
          </w:tcPr>
          <w:p w:rsidR="006433B0" w:rsidRPr="0088142C" w:rsidRDefault="006433B0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1B408F"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6433B0" w:rsidRPr="0088142C" w:rsidTr="00097B4D">
        <w:tc>
          <w:tcPr>
            <w:tcW w:w="5633" w:type="dxa"/>
            <w:hideMark/>
          </w:tcPr>
          <w:p w:rsidR="006433B0" w:rsidRPr="0088142C" w:rsidRDefault="006433B0" w:rsidP="000D19F6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6433B0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28,497</w:t>
            </w:r>
          </w:p>
        </w:tc>
      </w:tr>
      <w:tr w:rsidR="006433B0" w:rsidRPr="0088142C" w:rsidTr="00097B4D">
        <w:tc>
          <w:tcPr>
            <w:tcW w:w="5633" w:type="dxa"/>
            <w:hideMark/>
          </w:tcPr>
          <w:p w:rsidR="006433B0" w:rsidRPr="0088142C" w:rsidRDefault="006433B0" w:rsidP="000D19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6433B0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50,222</w:t>
            </w:r>
          </w:p>
        </w:tc>
      </w:tr>
      <w:tr w:rsidR="006433B0" w:rsidRPr="0088142C" w:rsidTr="00097B4D">
        <w:tc>
          <w:tcPr>
            <w:tcW w:w="5633" w:type="dxa"/>
          </w:tcPr>
          <w:p w:rsidR="006433B0" w:rsidRPr="0088142C" w:rsidRDefault="006433B0" w:rsidP="000D19F6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6433B0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6,812</w:t>
            </w:r>
          </w:p>
        </w:tc>
      </w:tr>
      <w:tr w:rsidR="006433B0" w:rsidRPr="0088142C" w:rsidTr="00097B4D">
        <w:tc>
          <w:tcPr>
            <w:tcW w:w="5633" w:type="dxa"/>
          </w:tcPr>
          <w:p w:rsidR="006433B0" w:rsidRPr="0088142C" w:rsidRDefault="006433B0" w:rsidP="00097B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6433B0" w:rsidRPr="0088142C" w:rsidRDefault="001B408F" w:rsidP="000D19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3,220</w:t>
            </w:r>
          </w:p>
        </w:tc>
      </w:tr>
      <w:tr w:rsidR="006433B0" w:rsidRPr="0088142C" w:rsidTr="00097B4D">
        <w:tc>
          <w:tcPr>
            <w:tcW w:w="5633" w:type="dxa"/>
          </w:tcPr>
          <w:p w:rsidR="006433B0" w:rsidRPr="0088142C" w:rsidRDefault="001B408F" w:rsidP="000D19F6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  <w:r w:rsidR="007C631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6433B0" w:rsidRPr="0088142C" w:rsidRDefault="001B408F" w:rsidP="000D19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2,081</w:t>
            </w:r>
          </w:p>
        </w:tc>
      </w:tr>
      <w:tr w:rsidR="006433B0" w:rsidRPr="0088142C" w:rsidTr="001B408F">
        <w:trPr>
          <w:trHeight w:val="389"/>
        </w:trPr>
        <w:tc>
          <w:tcPr>
            <w:tcW w:w="5633" w:type="dxa"/>
          </w:tcPr>
          <w:p w:rsidR="006433B0" w:rsidRPr="0088142C" w:rsidRDefault="001B408F" w:rsidP="000D19F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ภาษีเงินได้และภาษีถูกหัก ณ ที่จ่ายขอคืน</w:t>
            </w: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6433B0" w:rsidRPr="0088142C" w:rsidRDefault="006433B0" w:rsidP="000D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6433B0" w:rsidRPr="0088142C" w:rsidRDefault="001B408F" w:rsidP="000D19F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3,900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(28,416)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(19,800)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</w:t>
            </w:r>
            <w:r w:rsidR="00C41B02" w:rsidRPr="0088142C"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(414)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(6,570)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(1,366)</w:t>
            </w:r>
          </w:p>
        </w:tc>
      </w:tr>
      <w:tr w:rsidR="001B408F" w:rsidRPr="0088142C" w:rsidTr="00097B4D">
        <w:tc>
          <w:tcPr>
            <w:tcW w:w="5633" w:type="dxa"/>
            <w:hideMark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38,515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154,669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และคาดว่าจะโอน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</w:rPr>
              <w:t>193,184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top w:val="double" w:sz="4" w:space="0" w:color="auto"/>
              <w:left w:val="nil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left w:val="nil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28,497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(115,000)</w:t>
            </w:r>
          </w:p>
        </w:tc>
      </w:tr>
      <w:tr w:rsidR="001B408F" w:rsidRPr="0088142C" w:rsidTr="00097B4D">
        <w:tc>
          <w:tcPr>
            <w:tcW w:w="5633" w:type="dxa"/>
          </w:tcPr>
          <w:p w:rsidR="001B408F" w:rsidRPr="0088142C" w:rsidRDefault="001B408F" w:rsidP="001B408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1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9" w:type="dxa"/>
          </w:tcPr>
          <w:p w:rsidR="001B408F" w:rsidRPr="0088142C" w:rsidRDefault="001B408F" w:rsidP="001B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08F" w:rsidRPr="0088142C" w:rsidRDefault="001B408F" w:rsidP="001B408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(86,503)</w:t>
            </w:r>
          </w:p>
        </w:tc>
      </w:tr>
    </w:tbl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  <w:cs/>
        </w:rPr>
      </w:pP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cs/>
        </w:rPr>
      </w:pPr>
      <w:r w:rsidRPr="0088142C">
        <w:rPr>
          <w:cs/>
        </w:rPr>
        <w:t>มูลค่ายุติธรรมของสินทรัพย์ไม่มีตัวตน (สัญญา</w:t>
      </w:r>
      <w:r w:rsidRPr="0088142C">
        <w:rPr>
          <w:rFonts w:hint="cs"/>
          <w:cs/>
        </w:rPr>
        <w:t>ให้บริการ</w:t>
      </w:r>
      <w:r w:rsidRPr="0088142C">
        <w:rPr>
          <w:cs/>
        </w:rPr>
        <w:t xml:space="preserve">) </w:t>
      </w:r>
      <w:r w:rsidRPr="0088142C">
        <w:rPr>
          <w:rFonts w:hint="cs"/>
          <w:cs/>
        </w:rPr>
        <w:t>พิจารณาโดยเกณฑ์การประมาณการ</w:t>
      </w:r>
      <w:r w:rsidRPr="0088142C">
        <w:rPr>
          <w:cs/>
        </w:rPr>
        <w:t>โดยผู้ประเมินอิสระ</w:t>
      </w:r>
      <w:r w:rsidRPr="0088142C">
        <w:rPr>
          <w:rFonts w:hint="cs"/>
          <w:cs/>
        </w:rPr>
        <w:t xml:space="preserve"> ซึ่งประเมินมูลค่าทรัพย์สินด้วยวิธีพิจารณาจากรายได้ (</w:t>
      </w:r>
      <w:proofErr w:type="spellStart"/>
      <w:r w:rsidRPr="0088142C">
        <w:rPr>
          <w:rFonts w:hint="cs"/>
          <w:cs/>
        </w:rPr>
        <w:t>Income</w:t>
      </w:r>
      <w:proofErr w:type="spellEnd"/>
      <w:r w:rsidRPr="0088142C">
        <w:rPr>
          <w:rFonts w:hint="cs"/>
          <w:cs/>
        </w:rPr>
        <w:t xml:space="preserve"> </w:t>
      </w:r>
      <w:proofErr w:type="spellStart"/>
      <w:r w:rsidRPr="0088142C">
        <w:rPr>
          <w:rFonts w:hint="cs"/>
          <w:cs/>
        </w:rPr>
        <w:t>Approach</w:t>
      </w:r>
      <w:proofErr w:type="spellEnd"/>
      <w:r w:rsidRPr="0088142C">
        <w:rPr>
          <w:rFonts w:hint="cs"/>
          <w:cs/>
        </w:rPr>
        <w:t>) โดยวิธีคิดลดกระแสเงินสด (</w:t>
      </w:r>
      <w:r w:rsidRPr="0088142C">
        <w:rPr>
          <w:lang w:val="en-US"/>
        </w:rPr>
        <w:t xml:space="preserve">Discounted Cash Flow) </w:t>
      </w:r>
      <w:r w:rsidRPr="0088142C">
        <w:rPr>
          <w:rFonts w:hint="cs"/>
          <w:cs/>
          <w:lang w:val="en-US"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  <w:cs/>
        </w:rPr>
      </w:pP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cs/>
        </w:rPr>
      </w:pPr>
      <w:r w:rsidRPr="0088142C">
        <w:rPr>
          <w:cs/>
        </w:rPr>
        <w:t>อย่างไรก็ดีกลุ่มบริษัทได้มีการทบทวนอย่างต่อเนื่องในระหว่างช่วงเวลาที่วัดมูลค่า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i/>
          <w:iCs/>
          <w:cs/>
        </w:rPr>
      </w:pPr>
      <w:r w:rsidRPr="0088142C">
        <w:rPr>
          <w:i/>
          <w:iCs/>
          <w:cs/>
        </w:rPr>
        <w:lastRenderedPageBreak/>
        <w:t xml:space="preserve">ค่าความนิยม </w:t>
      </w: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i/>
          <w:iCs/>
          <w:sz w:val="24"/>
          <w:szCs w:val="24"/>
          <w:cs/>
        </w:rPr>
      </w:pPr>
    </w:p>
    <w:p w:rsidR="006433B0" w:rsidRPr="0088142C" w:rsidRDefault="006433B0" w:rsidP="006433B0">
      <w:pPr>
        <w:pStyle w:val="BodyText2"/>
        <w:tabs>
          <w:tab w:val="left" w:pos="540"/>
        </w:tabs>
        <w:ind w:left="540"/>
        <w:jc w:val="thaiDistribute"/>
        <w:rPr>
          <w:sz w:val="2"/>
          <w:szCs w:val="2"/>
          <w:cs/>
        </w:rPr>
      </w:pPr>
    </w:p>
    <w:p w:rsidR="006433B0" w:rsidRPr="0088142C" w:rsidRDefault="006433B0" w:rsidP="006433B0">
      <w:pPr>
        <w:pStyle w:val="BodyText2"/>
        <w:tabs>
          <w:tab w:val="left" w:pos="540"/>
        </w:tabs>
        <w:ind w:left="518"/>
        <w:jc w:val="thaiDistribute"/>
        <w:rPr>
          <w:cs/>
        </w:rPr>
      </w:pPr>
      <w:r w:rsidRPr="0088142C">
        <w:rPr>
          <w:cs/>
        </w:rPr>
        <w:t>ค่าความนิยมส่วนใหญ่เนื่องมาจากทักษะและความสามารถทางเทคนิคในการทำงานของบริษัท ไอ</w:t>
      </w:r>
      <w:r w:rsidRPr="0088142C">
        <w:rPr>
          <w:lang w:val="en-US"/>
        </w:rPr>
        <w:t>-</w:t>
      </w:r>
      <w:r w:rsidRPr="0088142C">
        <w:rPr>
          <w:rFonts w:hint="cs"/>
          <w:cs/>
          <w:lang w:val="en-US"/>
        </w:rPr>
        <w:t>ซีเคียว จำกัดและ</w:t>
      </w:r>
      <w:r w:rsidRPr="0088142C">
        <w:rPr>
          <w:cs/>
        </w:rPr>
        <w:t>การร่วมมือกันซึ่งคาดว่าจะสำเร็จ จาก</w:t>
      </w:r>
      <w:r w:rsidRPr="0088142C">
        <w:rPr>
          <w:rFonts w:hint="cs"/>
          <w:cs/>
          <w:lang w:val="en-US"/>
        </w:rPr>
        <w:t>ด้านการแนะนำลูกค้า การถ่ายทอดองค์ความรู้ ประสบการณ์ ความเชี่ยวชาญจากผู้ขายที่อยู่ในธุรกิจเทคโนโลยีสารสนเทศ</w:t>
      </w:r>
      <w:r w:rsidRPr="0088142C">
        <w:rPr>
          <w:cs/>
        </w:rPr>
        <w:t xml:space="preserve"> ทั้งนี้ไม่มี</w:t>
      </w:r>
      <w:r w:rsidRPr="0088142C">
        <w:rPr>
          <w:rFonts w:hint="cs"/>
          <w:cs/>
        </w:rPr>
        <w:t>ค่า</w:t>
      </w:r>
      <w:r w:rsidRPr="0088142C">
        <w:rPr>
          <w:cs/>
        </w:rPr>
        <w:t>ความนิยมที่คาดว่าจะนำมาหัก</w:t>
      </w:r>
      <w:r w:rsidRPr="0088142C">
        <w:rPr>
          <w:rFonts w:hint="cs"/>
          <w:cs/>
        </w:rPr>
        <w:t>เป็น</w:t>
      </w:r>
      <w:r w:rsidRPr="0088142C">
        <w:rPr>
          <w:cs/>
        </w:rPr>
        <w:t>ค่าใช้จ่ายทางภาษีเงินได้</w:t>
      </w: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6433B0" w:rsidRPr="0088142C" w:rsidRDefault="006433B0" w:rsidP="0064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i/>
          <w:iCs/>
        </w:rPr>
      </w:pPr>
      <w:r w:rsidRPr="0088142C">
        <w:rPr>
          <w:rFonts w:ascii="Angsana New" w:hAnsi="Angsana New"/>
          <w:i/>
          <w:iCs/>
          <w:sz w:val="30"/>
          <w:szCs w:val="30"/>
        </w:rPr>
        <w:tab/>
      </w:r>
      <w:r w:rsidRPr="0088142C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:rsidR="006433B0" w:rsidRPr="0088142C" w:rsidRDefault="006433B0" w:rsidP="006433B0">
      <w:pPr>
        <w:pStyle w:val="BodyText2"/>
        <w:tabs>
          <w:tab w:val="left" w:pos="540"/>
        </w:tabs>
        <w:ind w:left="518"/>
        <w:jc w:val="thaiDistribute"/>
        <w:rPr>
          <w:sz w:val="24"/>
          <w:szCs w:val="24"/>
          <w:cs/>
        </w:rPr>
      </w:pPr>
    </w:p>
    <w:p w:rsidR="00B51DDF" w:rsidRPr="0088142C" w:rsidRDefault="00B51DDF" w:rsidP="00B51DDF">
      <w:pPr>
        <w:pStyle w:val="BodyText2"/>
        <w:tabs>
          <w:tab w:val="left" w:pos="540"/>
        </w:tabs>
        <w:ind w:left="518"/>
        <w:jc w:val="thaiDistribute"/>
        <w:rPr>
          <w:cs/>
        </w:rPr>
      </w:pPr>
      <w:r w:rsidRPr="0088142C">
        <w:rPr>
          <w:cs/>
        </w:rPr>
        <w:t xml:space="preserve">กลุ่มบริษัทมีค่าใช้จ่ายที่เกี่ยวข้องกับการซื้อจำนวน </w:t>
      </w:r>
      <w:r w:rsidRPr="0088142C">
        <w:rPr>
          <w:rFonts w:hint="cs"/>
          <w:cs/>
        </w:rPr>
        <w:t>0.28</w:t>
      </w:r>
      <w:r w:rsidRPr="0088142C">
        <w:rPr>
          <w:lang w:val="en-US"/>
        </w:rPr>
        <w:t xml:space="preserve"> </w:t>
      </w:r>
      <w:r w:rsidRPr="0088142C">
        <w:rPr>
          <w:cs/>
        </w:rPr>
        <w:t>ล้านบาท ที่เกี่ยวข้องกับค่าที่ปรึกษากฎหมายภายนอก</w:t>
      </w:r>
      <w:r w:rsidRPr="0088142C">
        <w:rPr>
          <w:rFonts w:hint="cs"/>
          <w:cs/>
        </w:rPr>
        <w:t xml:space="preserve"> ซึ่ง</w:t>
      </w:r>
      <w:r w:rsidRPr="0088142C">
        <w:rPr>
          <w:cs/>
        </w:rPr>
        <w:t xml:space="preserve">ได้ถูกรวมอยู่ในค่าใช้จ่ายในการบริหารในงบกำไรขาดทุนเบ็ดเสร็จรวมของกลุ่มบริษัท </w:t>
      </w:r>
    </w:p>
    <w:p w:rsidR="0079328D" w:rsidRPr="0088142C" w:rsidRDefault="0079328D" w:rsidP="006433B0">
      <w:pPr>
        <w:tabs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84097" w:rsidRPr="0088142C" w:rsidRDefault="005A5C8C" w:rsidP="00652EDE">
      <w:pPr>
        <w:pStyle w:val="Heading6"/>
        <w:tabs>
          <w:tab w:val="left" w:pos="540"/>
        </w:tabs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88142C">
        <w:rPr>
          <w:rFonts w:ascii="Angsana New" w:hAnsi="Angsana New" w:hint="cs"/>
          <w:sz w:val="30"/>
          <w:szCs w:val="30"/>
          <w:cs/>
          <w:lang w:val="th-TH"/>
        </w:rPr>
        <w:t>5</w:t>
      </w:r>
      <w:r w:rsidR="00E45A90" w:rsidRPr="0088142C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="00E45A90" w:rsidRPr="0088142C">
        <w:rPr>
          <w:rFonts w:ascii="Angsana New" w:hAnsi="Angsana New"/>
          <w:sz w:val="30"/>
          <w:szCs w:val="30"/>
          <w:cs/>
          <w:lang w:val="th-TH"/>
        </w:rPr>
        <w:tab/>
      </w:r>
      <w:r w:rsidR="0084322A" w:rsidRPr="0088142C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A8739B" w:rsidRPr="0088142C" w:rsidRDefault="00A8739B" w:rsidP="00652EDE">
      <w:pPr>
        <w:spacing w:line="240" w:lineRule="auto"/>
        <w:rPr>
          <w:rFonts w:ascii="Angsana New" w:hAnsi="Angsana New"/>
          <w:sz w:val="24"/>
          <w:szCs w:val="24"/>
          <w:cs/>
          <w:lang w:val="th-TH" w:eastAsia="x-none"/>
        </w:rPr>
      </w:pPr>
    </w:p>
    <w:p w:rsidR="002C24D5" w:rsidRPr="0088142C" w:rsidRDefault="0084322A" w:rsidP="00623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8142C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</w:t>
      </w:r>
      <w:r w:rsidR="002C24D5" w:rsidRPr="0088142C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E169DB" w:rsidRPr="0088142C" w:rsidRDefault="00E1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</w:p>
    <w:p w:rsidR="00717A10" w:rsidRPr="0088142C" w:rsidRDefault="0084322A" w:rsidP="00123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8142C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</w:t>
      </w:r>
      <w:r w:rsidR="002C24D5" w:rsidRPr="0088142C">
        <w:rPr>
          <w:rFonts w:ascii="Angsana New" w:hAnsi="Angsana New"/>
          <w:b/>
          <w:sz w:val="30"/>
          <w:szCs w:val="30"/>
          <w:cs/>
        </w:rPr>
        <w:t>เปิดเผยในหมายเหตุ</w:t>
      </w:r>
      <w:r w:rsidR="002C24D5" w:rsidRPr="0088142C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="00851916" w:rsidRPr="0088142C">
        <w:rPr>
          <w:rFonts w:ascii="Angsana New" w:hAnsi="Angsana New"/>
          <w:b/>
          <w:sz w:val="30"/>
          <w:szCs w:val="30"/>
          <w:cs/>
        </w:rPr>
        <w:t>ข้อ</w:t>
      </w:r>
      <w:r w:rsidR="00E57766" w:rsidRPr="0088142C">
        <w:rPr>
          <w:rFonts w:ascii="Angsana New" w:hAnsi="Angsana New"/>
          <w:b/>
          <w:sz w:val="30"/>
          <w:szCs w:val="30"/>
        </w:rPr>
        <w:t xml:space="preserve"> </w:t>
      </w:r>
      <w:r w:rsidR="00E57766" w:rsidRPr="0088142C">
        <w:rPr>
          <w:rFonts w:ascii="Angsana New" w:hAnsi="Angsana New"/>
          <w:bCs/>
          <w:sz w:val="30"/>
          <w:szCs w:val="30"/>
        </w:rPr>
        <w:t>10</w:t>
      </w:r>
      <w:r w:rsidRPr="0088142C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88142C">
        <w:rPr>
          <w:rFonts w:ascii="Angsana New" w:hAnsi="Angsana New"/>
          <w:b/>
          <w:i/>
          <w:iCs/>
          <w:color w:val="0000FF"/>
          <w:sz w:val="30"/>
          <w:szCs w:val="30"/>
        </w:rPr>
        <w:t xml:space="preserve"> </w:t>
      </w:r>
      <w:r w:rsidRPr="0088142C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34446A" w:rsidRPr="0088142C" w:rsidRDefault="0034446A" w:rsidP="002C2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3888"/>
      </w:tblGrid>
      <w:tr w:rsidR="0084322A" w:rsidRPr="0088142C" w:rsidTr="003B6402">
        <w:trPr>
          <w:trHeight w:val="20"/>
          <w:tblHeader/>
        </w:trPr>
        <w:tc>
          <w:tcPr>
            <w:tcW w:w="3852" w:type="dxa"/>
          </w:tcPr>
          <w:p w:rsidR="0084322A" w:rsidRPr="0088142C" w:rsidRDefault="0084322A" w:rsidP="00652EDE">
            <w:pPr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851916" w:rsidRPr="0088142C" w:rsidRDefault="0084322A" w:rsidP="003479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4322A" w:rsidRPr="0088142C" w:rsidRDefault="0084322A" w:rsidP="003479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88" w:type="dxa"/>
          </w:tcPr>
          <w:p w:rsidR="0084322A" w:rsidRPr="0088142C" w:rsidRDefault="0084322A" w:rsidP="00652EDE">
            <w:pPr>
              <w:tabs>
                <w:tab w:val="clear" w:pos="227"/>
              </w:tabs>
              <w:spacing w:line="240" w:lineRule="auto"/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23164" w:rsidRPr="0088142C" w:rsidTr="003B6402">
        <w:trPr>
          <w:trHeight w:val="20"/>
        </w:trPr>
        <w:tc>
          <w:tcPr>
            <w:tcW w:w="3852" w:type="dxa"/>
          </w:tcPr>
          <w:p w:rsidR="00A23164" w:rsidRPr="0088142C" w:rsidRDefault="00A23164" w:rsidP="00652ED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A23164" w:rsidRPr="0088142C" w:rsidRDefault="00A23164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:rsidR="00A23164" w:rsidRPr="0088142C" w:rsidRDefault="00A23164" w:rsidP="00652EDE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322A" w:rsidRPr="0088142C" w:rsidTr="003B6402">
        <w:trPr>
          <w:trHeight w:val="20"/>
        </w:trPr>
        <w:tc>
          <w:tcPr>
            <w:tcW w:w="3852" w:type="dxa"/>
          </w:tcPr>
          <w:p w:rsidR="0084322A" w:rsidRPr="0088142C" w:rsidRDefault="0084322A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84322A" w:rsidRPr="0088142C" w:rsidRDefault="0084322A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4322A" w:rsidRPr="0088142C" w:rsidRDefault="0084322A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686BE0" w:rsidRPr="0088142C" w:rsidRDefault="0084322A" w:rsidP="00E169DB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851916"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="00851916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  <w:p w:rsidR="0079328D" w:rsidRPr="0088142C" w:rsidRDefault="0079328D" w:rsidP="00E169DB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598F" w:rsidRPr="0088142C" w:rsidTr="003B6402">
        <w:trPr>
          <w:trHeight w:val="20"/>
        </w:trPr>
        <w:tc>
          <w:tcPr>
            <w:tcW w:w="3852" w:type="dxa"/>
          </w:tcPr>
          <w:p w:rsidR="00217593" w:rsidRDefault="00217593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49598F" w:rsidRPr="0088142C" w:rsidRDefault="00717A10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1260" w:type="dxa"/>
          </w:tcPr>
          <w:p w:rsidR="0049598F" w:rsidRPr="0088142C" w:rsidRDefault="0049598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:rsidR="0049598F" w:rsidRPr="0088142C" w:rsidRDefault="0049598F" w:rsidP="00652EDE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9598F" w:rsidRPr="0088142C" w:rsidTr="003B6402">
        <w:trPr>
          <w:trHeight w:val="20"/>
        </w:trPr>
        <w:tc>
          <w:tcPr>
            <w:tcW w:w="3852" w:type="dxa"/>
          </w:tcPr>
          <w:p w:rsidR="0049598F" w:rsidRPr="0088142C" w:rsidRDefault="0049598F" w:rsidP="00652ED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วีเน็ท 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49598F" w:rsidRPr="0088142C" w:rsidRDefault="0049598F" w:rsidP="00652ED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E93A7F" w:rsidRPr="0088142C" w:rsidRDefault="00717A10" w:rsidP="00E72D1A">
            <w:pPr>
              <w:tabs>
                <w:tab w:val="clear" w:pos="227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3B6402" w:rsidRPr="0088142C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 w:rsidR="0049598F"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852A43" w:rsidRPr="0088142C" w:rsidTr="003B6402">
        <w:trPr>
          <w:trHeight w:val="20"/>
        </w:trPr>
        <w:tc>
          <w:tcPr>
            <w:tcW w:w="3852" w:type="dxa"/>
          </w:tcPr>
          <w:p w:rsidR="00852A43" w:rsidRPr="0088142C" w:rsidRDefault="00852A43" w:rsidP="00652EDE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2A43" w:rsidRPr="0088142C" w:rsidRDefault="00852A43" w:rsidP="00652E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88" w:type="dxa"/>
          </w:tcPr>
          <w:p w:rsidR="00852A43" w:rsidRPr="0088142C" w:rsidRDefault="00852A43" w:rsidP="00652ED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A43" w:rsidRPr="0088142C" w:rsidTr="003B6402">
        <w:trPr>
          <w:trHeight w:val="20"/>
        </w:trPr>
        <w:tc>
          <w:tcPr>
            <w:tcW w:w="3852" w:type="dxa"/>
          </w:tcPr>
          <w:p w:rsidR="00852A43" w:rsidRPr="0088142C" w:rsidRDefault="00852A43" w:rsidP="00347910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347910" w:rsidRPr="0088142C">
              <w:rPr>
                <w:rFonts w:ascii="Angsana New" w:hAnsi="Angsana New"/>
                <w:sz w:val="30"/>
                <w:szCs w:val="30"/>
                <w:cs/>
              </w:rPr>
              <w:t xml:space="preserve"> วิ</w:t>
            </w:r>
            <w:proofErr w:type="spellStart"/>
            <w:r w:rsidR="00347910" w:rsidRPr="0088142C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="00347910" w:rsidRPr="0088142C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="00347910" w:rsidRPr="0088142C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="00347910"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347910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852A43" w:rsidRPr="0088142C" w:rsidRDefault="00852A43" w:rsidP="0095408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เมียนมาร์</w:t>
            </w:r>
            <w:proofErr w:type="spellEnd"/>
          </w:p>
        </w:tc>
        <w:tc>
          <w:tcPr>
            <w:tcW w:w="3888" w:type="dxa"/>
          </w:tcPr>
          <w:p w:rsidR="00852A43" w:rsidRPr="0088142C" w:rsidRDefault="00852A43" w:rsidP="0095408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A52CBC" w:rsidRPr="0088142C" w:rsidTr="003B6402">
        <w:trPr>
          <w:trHeight w:val="20"/>
        </w:trPr>
        <w:tc>
          <w:tcPr>
            <w:tcW w:w="3852" w:type="dxa"/>
          </w:tcPr>
          <w:p w:rsidR="00A52CBC" w:rsidRPr="0088142C" w:rsidRDefault="00A52CBC" w:rsidP="0034791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 วิ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นท์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จี) จำกัด</w:t>
            </w:r>
          </w:p>
        </w:tc>
        <w:tc>
          <w:tcPr>
            <w:tcW w:w="1260" w:type="dxa"/>
          </w:tcPr>
          <w:p w:rsidR="00A52CBC" w:rsidRPr="0088142C" w:rsidRDefault="00A52CBC" w:rsidP="0034791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88" w:type="dxa"/>
          </w:tcPr>
          <w:p w:rsidR="00A52CBC" w:rsidRPr="0088142C" w:rsidRDefault="00A52CBC" w:rsidP="00347910">
            <w:pPr>
              <w:pStyle w:val="acctfourfigures"/>
              <w:tabs>
                <w:tab w:val="clear" w:pos="765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pPr>
              <w:pStyle w:val="acctfourfigures"/>
              <w:tabs>
                <w:tab w:val="clear" w:pos="765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D6336D" w:rsidRPr="0088142C" w:rsidRDefault="00D6336D" w:rsidP="00D633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pPr>
              <w:pStyle w:val="acctfourfigures"/>
              <w:tabs>
                <w:tab w:val="clear" w:pos="765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51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8" w:type="dxa"/>
          </w:tcPr>
          <w:p w:rsidR="00D6336D" w:rsidRPr="0088142C" w:rsidRDefault="00D6336D" w:rsidP="00D6336D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 ซีทีซี โก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ลบอล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         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pPr>
              <w:tabs>
                <w:tab w:val="clear" w:pos="22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 และกรรมการร่วมกัน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D6336D" w:rsidRPr="0088142C" w:rsidRDefault="00D6336D" w:rsidP="00D6336D">
            <w:pPr>
              <w:tabs>
                <w:tab w:val="clear" w:pos="227"/>
              </w:tabs>
              <w:spacing w:line="240" w:lineRule="auto"/>
              <w:ind w:firstLine="2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ถึงเดือนพฤศจิกายน 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>ที อีซี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pPr>
              <w:tabs>
                <w:tab w:val="clear" w:pos="22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กรรมการร่วมกัน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ถึงเดือนกุมภาพันธ์ 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</w:rPr>
              <w:t>2560)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บลู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ฟิซ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คอปเปอร์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ไวร์ด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  <w:tr w:rsidR="00D6336D" w:rsidRPr="0088142C" w:rsidTr="003B6402">
        <w:trPr>
          <w:trHeight w:val="20"/>
        </w:trPr>
        <w:tc>
          <w:tcPr>
            <w:tcW w:w="3852" w:type="dxa"/>
          </w:tcPr>
          <w:p w:rsidR="00D6336D" w:rsidRPr="0088142C" w:rsidRDefault="00D6336D" w:rsidP="00D6336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เฮลท์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ทรีซิกตี้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D6336D" w:rsidRPr="0088142C" w:rsidRDefault="00D6336D" w:rsidP="00D6336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88" w:type="dxa"/>
          </w:tcPr>
          <w:p w:rsidR="00D6336D" w:rsidRPr="0088142C" w:rsidRDefault="00D6336D" w:rsidP="00D6336D"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 และ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รรมการร่วมกัน</w:t>
            </w:r>
          </w:p>
        </w:tc>
      </w:tr>
    </w:tbl>
    <w:p w:rsidR="00E11D2B" w:rsidRPr="0088142C" w:rsidRDefault="00E1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84322A" w:rsidRPr="0088142C" w:rsidRDefault="00D85CD1" w:rsidP="00F6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763AAD" w:rsidRPr="0088142C">
        <w:rPr>
          <w:rFonts w:ascii="Angsana New" w:hAnsi="Angsana New"/>
          <w:sz w:val="30"/>
          <w:szCs w:val="30"/>
          <w:cs/>
        </w:rPr>
        <w:t>รายการแต่ละประเภทอธิบายได้ดังต่อไปนี้</w:t>
      </w:r>
    </w:p>
    <w:p w:rsidR="00AB612C" w:rsidRPr="0088142C" w:rsidRDefault="00AB612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120"/>
      </w:tblGrid>
      <w:tr w:rsidR="00763AAD" w:rsidRPr="0088142C" w:rsidTr="003B6402">
        <w:trPr>
          <w:cantSplit/>
          <w:trHeight w:val="20"/>
          <w:tblHeader/>
        </w:trPr>
        <w:tc>
          <w:tcPr>
            <w:tcW w:w="2880" w:type="dxa"/>
          </w:tcPr>
          <w:p w:rsidR="00763AAD" w:rsidRPr="0088142C" w:rsidRDefault="00763AAD" w:rsidP="00652E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20" w:type="dxa"/>
          </w:tcPr>
          <w:p w:rsidR="00763AAD" w:rsidRPr="0088142C" w:rsidRDefault="00763AAD" w:rsidP="00652ED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63AAD" w:rsidRPr="0088142C" w:rsidTr="003B6402">
        <w:trPr>
          <w:cantSplit/>
          <w:trHeight w:val="20"/>
        </w:trPr>
        <w:tc>
          <w:tcPr>
            <w:tcW w:w="2880" w:type="dxa"/>
          </w:tcPr>
          <w:p w:rsidR="00763AAD" w:rsidRPr="0088142C" w:rsidRDefault="00DF759F" w:rsidP="00652E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="001C0BB4" w:rsidRPr="0088142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6120" w:type="dxa"/>
          </w:tcPr>
          <w:p w:rsidR="00763AAD" w:rsidRPr="0088142C" w:rsidRDefault="001C0BB4" w:rsidP="00016F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41FE0" w:rsidRPr="0088142C">
              <w:rPr>
                <w:rFonts w:ascii="Angsana New" w:hAnsi="Angsana New"/>
                <w:sz w:val="30"/>
                <w:szCs w:val="30"/>
                <w:cs/>
              </w:rPr>
              <w:t>ใกล้เคียงกับราคา</w:t>
            </w:r>
            <w:r w:rsidR="00AC2FA5" w:rsidRPr="0088142C">
              <w:rPr>
                <w:rFonts w:ascii="Angsana New" w:hAnsi="Angsana New"/>
                <w:sz w:val="30"/>
                <w:szCs w:val="30"/>
                <w:cs/>
              </w:rPr>
              <w:t>ตลาดหรือ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016FDF" w:rsidRPr="0088142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1C3A19" w:rsidRPr="0088142C" w:rsidTr="003B6402">
        <w:trPr>
          <w:cantSplit/>
          <w:trHeight w:val="20"/>
        </w:trPr>
        <w:tc>
          <w:tcPr>
            <w:tcW w:w="2880" w:type="dxa"/>
          </w:tcPr>
          <w:p w:rsidR="001C3A19" w:rsidRPr="0088142C" w:rsidRDefault="001C3A19" w:rsidP="00F1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20" w:type="dxa"/>
          </w:tcPr>
          <w:p w:rsidR="001C3A19" w:rsidRPr="0088142C" w:rsidRDefault="001C3A19" w:rsidP="00F1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ตามตั๋วสัญญาใช้เงิน อัตราร้อยละ </w:t>
            </w:r>
            <w:r w:rsidR="005E578E" w:rsidRPr="0088142C">
              <w:rPr>
                <w:rFonts w:ascii="Angsana New" w:hAnsi="Angsana New"/>
                <w:sz w:val="30"/>
                <w:szCs w:val="30"/>
              </w:rPr>
              <w:t>2.15</w:t>
            </w:r>
            <w:r w:rsidR="00556946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6946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5E578E" w:rsidRPr="0088142C">
              <w:rPr>
                <w:rFonts w:ascii="Angsana New" w:hAnsi="Angsana New"/>
                <w:sz w:val="30"/>
                <w:szCs w:val="30"/>
              </w:rPr>
              <w:t>6.25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0A5FFA" w:rsidRPr="0088142C" w:rsidTr="003B6402">
        <w:trPr>
          <w:cantSplit/>
          <w:trHeight w:val="20"/>
        </w:trPr>
        <w:tc>
          <w:tcPr>
            <w:tcW w:w="288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2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AE2061" w:rsidRPr="0088142C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A30F70" w:rsidRPr="0088142C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="00A30F70" w:rsidRPr="0088142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0A5FFA" w:rsidRPr="0088142C" w:rsidTr="003B6402">
        <w:trPr>
          <w:cantSplit/>
          <w:trHeight w:val="20"/>
        </w:trPr>
        <w:tc>
          <w:tcPr>
            <w:tcW w:w="288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12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A5FFA" w:rsidRPr="0088142C" w:rsidTr="003B6402">
        <w:trPr>
          <w:cantSplit/>
          <w:trHeight w:val="20"/>
        </w:trPr>
        <w:tc>
          <w:tcPr>
            <w:tcW w:w="288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12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A5FFA" w:rsidRPr="0088142C" w:rsidTr="003B6402">
        <w:trPr>
          <w:cantSplit/>
          <w:trHeight w:val="20"/>
        </w:trPr>
        <w:tc>
          <w:tcPr>
            <w:tcW w:w="288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6120" w:type="dxa"/>
          </w:tcPr>
          <w:p w:rsidR="000A5FFA" w:rsidRPr="0088142C" w:rsidRDefault="000A5FFA" w:rsidP="000A5F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A30F70" w:rsidRPr="0088142C" w:rsidTr="003B6402">
        <w:trPr>
          <w:cantSplit/>
          <w:trHeight w:val="20"/>
        </w:trPr>
        <w:tc>
          <w:tcPr>
            <w:tcW w:w="2880" w:type="dxa"/>
          </w:tcPr>
          <w:p w:rsidR="00A30F70" w:rsidRPr="0088142C" w:rsidRDefault="00A30F70" w:rsidP="00A30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:rsidR="00A30F70" w:rsidRPr="0088142C" w:rsidRDefault="00A30F70" w:rsidP="00A30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ราคาใกล้เคียงกับราคาตลาด</w:t>
            </w:r>
            <w:r w:rsidR="00AE2061" w:rsidRPr="0088142C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ราคาที่ตกลงกัน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2C29BB" w:rsidRPr="0088142C" w:rsidTr="003B6402">
        <w:trPr>
          <w:cantSplit/>
          <w:trHeight w:val="20"/>
        </w:trPr>
        <w:tc>
          <w:tcPr>
            <w:tcW w:w="2880" w:type="dxa"/>
          </w:tcPr>
          <w:p w:rsidR="002C29BB" w:rsidRPr="0088142C" w:rsidRDefault="002C29BB" w:rsidP="002C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:rsidR="002C29BB" w:rsidRPr="0088142C" w:rsidRDefault="002C29BB" w:rsidP="002C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อนุมัติจากผู้ถือหุ้นและ</w:t>
            </w:r>
            <w:r w:rsidRPr="0088142C">
              <w:rPr>
                <w:rFonts w:ascii="Angsana New" w:hAnsi="Angsana New"/>
                <w:sz w:val="30"/>
                <w:szCs w:val="30"/>
              </w:rPr>
              <w:t>/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หรือคณะกรรมการ</w:t>
            </w:r>
            <w:r w:rsidRPr="0088142C">
              <w:rPr>
                <w:rFonts w:ascii="Angsana New" w:hAnsi="Angsana New"/>
                <w:sz w:val="30"/>
                <w:szCs w:val="30"/>
              </w:rPr>
              <w:t>/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ตามสัญญาจ้างงาน</w:t>
            </w:r>
          </w:p>
        </w:tc>
      </w:tr>
    </w:tbl>
    <w:p w:rsidR="008B630B" w:rsidRDefault="008B630B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7479D" w:rsidRPr="0088142C" w:rsidRDefault="0084322A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817AA6" w:rsidRPr="0088142C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Pr="0088142C">
        <w:rPr>
          <w:rFonts w:ascii="Angsana New" w:hAnsi="Angsana New"/>
          <w:sz w:val="30"/>
          <w:szCs w:val="30"/>
          <w:cs/>
        </w:rPr>
        <w:t>สำหรับ</w:t>
      </w:r>
      <w:r w:rsidR="000A5FFA" w:rsidRPr="0088142C">
        <w:rPr>
          <w:rFonts w:ascii="Angsana New" w:hAnsi="Angsana New" w:hint="cs"/>
          <w:sz w:val="30"/>
          <w:szCs w:val="30"/>
          <w:cs/>
        </w:rPr>
        <w:t>ปี</w:t>
      </w:r>
      <w:r w:rsidRPr="0088142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8739B" w:rsidRPr="0088142C">
        <w:rPr>
          <w:rFonts w:ascii="Angsana New" w:hAnsi="Angsana New"/>
          <w:sz w:val="30"/>
          <w:szCs w:val="30"/>
          <w:cs/>
        </w:rPr>
        <w:t>3</w:t>
      </w:r>
      <w:r w:rsidR="000A5FFA" w:rsidRPr="0088142C">
        <w:rPr>
          <w:rFonts w:ascii="Angsana New" w:hAnsi="Angsana New"/>
          <w:sz w:val="30"/>
          <w:szCs w:val="30"/>
        </w:rPr>
        <w:t>1</w:t>
      </w:r>
      <w:r w:rsidR="00A8739B" w:rsidRPr="0088142C">
        <w:rPr>
          <w:rFonts w:ascii="Angsana New" w:hAnsi="Angsana New"/>
          <w:sz w:val="30"/>
          <w:szCs w:val="30"/>
          <w:cs/>
        </w:rPr>
        <w:t xml:space="preserve"> </w:t>
      </w:r>
      <w:r w:rsidR="000A5FFA" w:rsidRPr="0088142C">
        <w:rPr>
          <w:rFonts w:ascii="Angsana New" w:hAnsi="Angsana New" w:hint="cs"/>
          <w:sz w:val="30"/>
          <w:szCs w:val="30"/>
          <w:cs/>
        </w:rPr>
        <w:t>ธันวาคม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0A5FFA" w:rsidRPr="0088142C" w:rsidRDefault="000A5FFA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88142C" w:rsidTr="00D83914">
        <w:tc>
          <w:tcPr>
            <w:tcW w:w="4230" w:type="dxa"/>
            <w:shd w:val="clear" w:color="auto" w:fill="auto"/>
          </w:tcPr>
          <w:p w:rsidR="00D83914" w:rsidRPr="0088142C" w:rsidRDefault="00D83914" w:rsidP="0074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740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88142C" w:rsidTr="00D83914">
        <w:tc>
          <w:tcPr>
            <w:tcW w:w="4230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83914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83914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83914" w:rsidRPr="0088142C" w:rsidRDefault="00D83914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D83914" w:rsidRPr="0088142C" w:rsidTr="00D83914">
        <w:tc>
          <w:tcPr>
            <w:tcW w:w="4230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D83914" w:rsidRPr="0088142C" w:rsidRDefault="00602FA9" w:rsidP="0068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3914" w:rsidRPr="0088142C" w:rsidTr="00D83914">
        <w:tc>
          <w:tcPr>
            <w:tcW w:w="4230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1724E" w:rsidRPr="0088142C" w:rsidTr="00D83914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31724E" w:rsidRPr="0088142C" w:rsidRDefault="00CF7120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706C06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31724E" w:rsidRPr="0088142C" w:rsidTr="00D83914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31724E" w:rsidRPr="0088142C" w:rsidRDefault="00CF7120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706C06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402</w:t>
            </w:r>
          </w:p>
        </w:tc>
      </w:tr>
      <w:tr w:rsidR="0031724E" w:rsidRPr="0088142C" w:rsidTr="00D83914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31724E" w:rsidRPr="0088142C" w:rsidRDefault="00CF7120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706C06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</w:tr>
      <w:tr w:rsidR="0031724E" w:rsidRPr="0088142C" w:rsidTr="00D83914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1724E" w:rsidRPr="0088142C" w:rsidTr="00B66E15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F7120" w:rsidRPr="0088142C" w:rsidRDefault="00CF7120" w:rsidP="003172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706C06" w:rsidP="003172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180 </w:t>
            </w:r>
          </w:p>
        </w:tc>
      </w:tr>
      <w:tr w:rsidR="0031724E" w:rsidRPr="0088142C" w:rsidTr="00FE1B7F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CF7120" w:rsidP="003172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706C06" w:rsidP="003172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588 </w:t>
            </w:r>
          </w:p>
        </w:tc>
      </w:tr>
      <w:tr w:rsidR="00706C06" w:rsidRPr="0088142C" w:rsidTr="00FE1B7F">
        <w:tc>
          <w:tcPr>
            <w:tcW w:w="4230" w:type="dxa"/>
            <w:shd w:val="clear" w:color="auto" w:fill="auto"/>
          </w:tcPr>
          <w:p w:rsidR="00706C06" w:rsidRPr="0088142C" w:rsidRDefault="00706C06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06C06" w:rsidRPr="0088142C" w:rsidRDefault="00CF7120" w:rsidP="003172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06C06" w:rsidRPr="0088142C" w:rsidRDefault="00706C06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06C06" w:rsidRPr="0088142C" w:rsidRDefault="00E5180C" w:rsidP="003172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706C06" w:rsidRPr="0088142C" w:rsidRDefault="00706C06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06C06" w:rsidRPr="0088142C" w:rsidRDefault="00706C06" w:rsidP="003172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:rsidR="00706C06" w:rsidRPr="0088142C" w:rsidRDefault="00706C06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06C06" w:rsidRPr="0088142C" w:rsidRDefault="00E5180C" w:rsidP="00E5180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24E" w:rsidRPr="0088142C" w:rsidTr="00D83914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1724E" w:rsidRPr="0088142C" w:rsidTr="00D83914">
        <w:tc>
          <w:tcPr>
            <w:tcW w:w="4230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31724E" w:rsidRPr="0088142C" w:rsidRDefault="00CF7120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16,300</w:t>
            </w:r>
          </w:p>
        </w:tc>
        <w:tc>
          <w:tcPr>
            <w:tcW w:w="262" w:type="dxa"/>
            <w:shd w:val="clear" w:color="auto" w:fill="auto"/>
          </w:tcPr>
          <w:p w:rsidR="0031724E" w:rsidRPr="0088142C" w:rsidRDefault="0031724E" w:rsidP="0031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1724E" w:rsidRPr="0088142C" w:rsidRDefault="00E5180C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31724E" w:rsidRPr="0088142C" w:rsidRDefault="0031724E" w:rsidP="0031724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724E" w:rsidRPr="0088142C" w:rsidRDefault="0031724E" w:rsidP="003172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</w:tr>
      <w:tr w:rsidR="00C41B02" w:rsidRPr="0088142C" w:rsidTr="00453CD7">
        <w:tc>
          <w:tcPr>
            <w:tcW w:w="4230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1,427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1,547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C41B02" w:rsidRPr="0088142C" w:rsidTr="00453CD7">
        <w:tc>
          <w:tcPr>
            <w:tcW w:w="4230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1,617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1B02" w:rsidRPr="0088142C" w:rsidTr="00D83914">
        <w:tc>
          <w:tcPr>
            <w:tcW w:w="4230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1,517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C41B02" w:rsidRPr="0088142C" w:rsidTr="00D83914">
        <w:tc>
          <w:tcPr>
            <w:tcW w:w="4230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1,059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C41B02" w:rsidRPr="0088142C" w:rsidTr="00D83914">
        <w:tc>
          <w:tcPr>
            <w:tcW w:w="4230" w:type="dxa"/>
            <w:shd w:val="clear" w:color="auto" w:fill="auto"/>
          </w:tcPr>
          <w:p w:rsidR="00C41B02" w:rsidRPr="0088142C" w:rsidRDefault="00C41B02" w:rsidP="00C41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24,683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23,559</w:t>
            </w:r>
          </w:p>
        </w:tc>
        <w:tc>
          <w:tcPr>
            <w:tcW w:w="262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21,083</w:t>
            </w:r>
          </w:p>
        </w:tc>
        <w:tc>
          <w:tcPr>
            <w:tcW w:w="270" w:type="dxa"/>
            <w:shd w:val="clear" w:color="auto" w:fill="auto"/>
          </w:tcPr>
          <w:p w:rsidR="00C41B02" w:rsidRPr="0088142C" w:rsidRDefault="00C41B02" w:rsidP="00C41B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41B02" w:rsidRPr="0088142C" w:rsidRDefault="00C41B02" w:rsidP="00C41B0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20,559</w:t>
            </w:r>
          </w:p>
        </w:tc>
      </w:tr>
    </w:tbl>
    <w:p w:rsidR="00992E0F" w:rsidRPr="0088142C" w:rsidRDefault="00992E0F" w:rsidP="00CF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F449E" w:rsidRPr="0088142C" w:rsidRDefault="009F449E" w:rsidP="00CF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994DCC" w:rsidRPr="0088142C" w:rsidRDefault="00994DCC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994DCC" w:rsidRPr="0088142C" w:rsidRDefault="00994DCC" w:rsidP="0099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8142C">
        <w:rPr>
          <w:rFonts w:ascii="Angsana New" w:hAnsi="Angsana New"/>
          <w:b/>
          <w:bCs/>
          <w:sz w:val="30"/>
          <w:szCs w:val="30"/>
          <w:cs/>
        </w:rPr>
        <w:t>ค่าตอบแทนผู้บริหารสำคัญ</w:t>
      </w:r>
      <w:r w:rsidRPr="0088142C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:rsidR="00D83914" w:rsidRPr="0088142C" w:rsidRDefault="00D83914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88142C" w:rsidTr="00D83914">
        <w:tc>
          <w:tcPr>
            <w:tcW w:w="4230" w:type="dxa"/>
            <w:shd w:val="clear" w:color="auto" w:fill="auto"/>
          </w:tcPr>
          <w:p w:rsidR="00D83914" w:rsidRPr="0088142C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83914" w:rsidRPr="0088142C" w:rsidRDefault="00D83914" w:rsidP="00630E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83914" w:rsidRPr="0088142C" w:rsidRDefault="00D83914" w:rsidP="00630ED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88142C" w:rsidTr="00D83914">
        <w:tc>
          <w:tcPr>
            <w:tcW w:w="4230" w:type="dxa"/>
            <w:shd w:val="clear" w:color="auto" w:fill="auto"/>
          </w:tcPr>
          <w:p w:rsidR="00D83914" w:rsidRPr="0088142C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651827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83914" w:rsidRPr="0088142C" w:rsidRDefault="00651827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83914" w:rsidRPr="0088142C" w:rsidRDefault="00651827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D83914" w:rsidRPr="0088142C" w:rsidRDefault="00D83914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651827" w:rsidP="0063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</w:tr>
      <w:tr w:rsidR="00602FA9" w:rsidRPr="0088142C" w:rsidTr="00D83914">
        <w:tc>
          <w:tcPr>
            <w:tcW w:w="4230" w:type="dxa"/>
            <w:shd w:val="clear" w:color="auto" w:fill="auto"/>
          </w:tcPr>
          <w:p w:rsidR="00602FA9" w:rsidRPr="0088142C" w:rsidRDefault="00602FA9" w:rsidP="0060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602FA9" w:rsidRPr="0088142C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1827" w:rsidRPr="0088142C" w:rsidTr="00D8391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:rsidR="00651827" w:rsidRPr="0088142C" w:rsidRDefault="00E5180C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23,627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22,564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E5180C" w:rsidP="0065182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20,027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19,564</w:t>
            </w:r>
          </w:p>
        </w:tc>
      </w:tr>
      <w:tr w:rsidR="00651827" w:rsidRPr="0088142C" w:rsidTr="00D8391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51827" w:rsidRPr="0088142C" w:rsidRDefault="00E5180C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51827" w:rsidRPr="0088142C" w:rsidRDefault="00E5180C" w:rsidP="0065182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995</w:t>
            </w:r>
          </w:p>
        </w:tc>
      </w:tr>
      <w:tr w:rsidR="00651827" w:rsidRPr="0088142C" w:rsidTr="00D8391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827" w:rsidRPr="0088142C" w:rsidRDefault="00E5180C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24,683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23,559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827" w:rsidRPr="0088142C" w:rsidRDefault="00E5180C" w:rsidP="0065182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21,083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20,559</w:t>
            </w:r>
          </w:p>
        </w:tc>
      </w:tr>
    </w:tbl>
    <w:p w:rsidR="005A5C8C" w:rsidRPr="0088142C" w:rsidRDefault="005A5C8C" w:rsidP="006D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4"/>
          <w:szCs w:val="24"/>
        </w:rPr>
      </w:pPr>
    </w:p>
    <w:p w:rsidR="00123140" w:rsidRPr="0088142C" w:rsidRDefault="00123140" w:rsidP="006D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4"/>
          <w:szCs w:val="24"/>
        </w:rPr>
      </w:pPr>
    </w:p>
    <w:p w:rsidR="0084322A" w:rsidRPr="0088142C" w:rsidRDefault="0084322A" w:rsidP="006D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ยอดคงเหลือกับ</w:t>
      </w:r>
      <w:r w:rsidR="0035384C" w:rsidRPr="0088142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88142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307E" w:rsidRPr="0088142C">
        <w:rPr>
          <w:rFonts w:ascii="Angsana New" w:hAnsi="Angsana New"/>
          <w:sz w:val="30"/>
          <w:szCs w:val="30"/>
        </w:rPr>
        <w:t xml:space="preserve">31 </w:t>
      </w:r>
      <w:r w:rsidR="00DC164B" w:rsidRPr="0088142C">
        <w:rPr>
          <w:rFonts w:ascii="Angsana New" w:hAnsi="Angsana New" w:hint="cs"/>
          <w:sz w:val="30"/>
          <w:szCs w:val="30"/>
          <w:cs/>
        </w:rPr>
        <w:t>ธันวาคม</w:t>
      </w:r>
      <w:r w:rsidR="00DC164B" w:rsidRPr="0088142C">
        <w:rPr>
          <w:rFonts w:ascii="Angsana New" w:hAnsi="Angsana New"/>
          <w:sz w:val="30"/>
          <w:szCs w:val="30"/>
        </w:rPr>
        <w:t xml:space="preserve"> </w:t>
      </w:r>
      <w:r w:rsidR="00AB307E" w:rsidRPr="0088142C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123140" w:rsidRPr="006442B5" w:rsidRDefault="00123140" w:rsidP="006D3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4"/>
          <w:szCs w:val="24"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C164B" w:rsidRPr="0088142C" w:rsidTr="00630ED9">
        <w:trPr>
          <w:tblHeader/>
        </w:trPr>
        <w:tc>
          <w:tcPr>
            <w:tcW w:w="6480" w:type="dxa"/>
            <w:gridSpan w:val="4"/>
            <w:shd w:val="clear" w:color="auto" w:fill="auto"/>
          </w:tcPr>
          <w:p w:rsidR="00DC164B" w:rsidRPr="0088142C" w:rsidRDefault="00DC164B" w:rsidP="0093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0F0A6D"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  <w:r w:rsidRPr="0088142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992E0F" w:rsidRPr="0088142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DC164B" w:rsidRPr="0088142C" w:rsidRDefault="00DC164B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:rsidR="00DC164B" w:rsidRPr="0088142C" w:rsidRDefault="00DC164B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83914" w:rsidRPr="0088142C" w:rsidTr="00630ED9">
        <w:trPr>
          <w:tblHeader/>
        </w:trPr>
        <w:tc>
          <w:tcPr>
            <w:tcW w:w="4230" w:type="dxa"/>
            <w:shd w:val="clear" w:color="auto" w:fill="auto"/>
          </w:tcPr>
          <w:p w:rsidR="00D83914" w:rsidRPr="0088142C" w:rsidRDefault="00D83914" w:rsidP="00D83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:rsidR="00D83914" w:rsidRPr="0088142C" w:rsidRDefault="00D83914" w:rsidP="00D839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88142C" w:rsidTr="00630ED9">
        <w:trPr>
          <w:tblHeader/>
        </w:trPr>
        <w:tc>
          <w:tcPr>
            <w:tcW w:w="4230" w:type="dxa"/>
            <w:shd w:val="clear" w:color="auto" w:fill="auto"/>
          </w:tcPr>
          <w:p w:rsidR="00D83914" w:rsidRPr="0088142C" w:rsidRDefault="00D83914" w:rsidP="00D839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651827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83914" w:rsidRPr="0088142C" w:rsidRDefault="00651827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651827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D83914" w:rsidRPr="0088142C" w:rsidRDefault="00D83914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83914" w:rsidRPr="0088142C" w:rsidRDefault="00651827" w:rsidP="00D8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</w:tr>
      <w:tr w:rsidR="00602FA9" w:rsidRPr="0088142C" w:rsidTr="00630ED9">
        <w:trPr>
          <w:trHeight w:val="80"/>
          <w:tblHeader/>
        </w:trPr>
        <w:tc>
          <w:tcPr>
            <w:tcW w:w="4230" w:type="dxa"/>
            <w:shd w:val="clear" w:color="auto" w:fill="auto"/>
          </w:tcPr>
          <w:p w:rsidR="00602FA9" w:rsidRPr="0088142C" w:rsidRDefault="00602FA9" w:rsidP="00602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:rsidR="00602FA9" w:rsidRPr="0088142C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7484" w:rsidRPr="0088142C" w:rsidTr="00D83914">
        <w:tc>
          <w:tcPr>
            <w:tcW w:w="4230" w:type="dxa"/>
            <w:shd w:val="clear" w:color="auto" w:fill="auto"/>
          </w:tcPr>
          <w:p w:rsidR="00737484" w:rsidRPr="0088142C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37484" w:rsidRPr="0088142C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37484" w:rsidRPr="0088142C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37484" w:rsidRPr="0088142C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37484" w:rsidRPr="0088142C" w:rsidRDefault="0073748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259A4" w:rsidRPr="0088142C" w:rsidTr="00D83914">
        <w:tc>
          <w:tcPr>
            <w:tcW w:w="4230" w:type="dxa"/>
            <w:shd w:val="clear" w:color="auto" w:fill="auto"/>
          </w:tcPr>
          <w:p w:rsidR="00F259A4" w:rsidRPr="0088142C" w:rsidRDefault="00F259A4" w:rsidP="00C8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="00C84996"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259A4" w:rsidRPr="0088142C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259A4" w:rsidRPr="0088142C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259A4" w:rsidRPr="0088142C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F259A4" w:rsidRPr="0088142C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59A4" w:rsidRPr="0088142C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F259A4" w:rsidRPr="0088142C" w:rsidRDefault="00F259A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259A4" w:rsidRPr="0088142C" w:rsidRDefault="00F259A4" w:rsidP="007374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51827" w:rsidRPr="0088142C" w:rsidTr="00D8391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>คอม เทคโนโลยี (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CF7120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2E7EE7" w:rsidP="00FC0C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5D5A6D" w:rsidP="005D5A6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651827" w:rsidRPr="0088142C" w:rsidTr="00D8391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D5A6D" w:rsidRPr="0088142C" w:rsidTr="00194067">
        <w:tc>
          <w:tcPr>
            <w:tcW w:w="4230" w:type="dxa"/>
            <w:shd w:val="clear" w:color="auto" w:fill="auto"/>
          </w:tcPr>
          <w:p w:rsidR="005D5A6D" w:rsidRPr="0088142C" w:rsidRDefault="005D5A6D" w:rsidP="005D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เอ็นทีเอ็น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โซลูชั่น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shd w:val="clear" w:color="auto" w:fill="auto"/>
          </w:tcPr>
          <w:p w:rsidR="005D5A6D" w:rsidRPr="0088142C" w:rsidRDefault="00CF7120" w:rsidP="009B44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D5A6D" w:rsidRPr="0088142C" w:rsidRDefault="005D5A6D" w:rsidP="005D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D5A6D" w:rsidRPr="0088142C" w:rsidRDefault="005D5A6D" w:rsidP="005D5A6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5D5A6D" w:rsidRPr="0088142C" w:rsidRDefault="005D5A6D" w:rsidP="005D5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D5A6D" w:rsidRPr="0088142C" w:rsidRDefault="00C23580" w:rsidP="00C23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5D5A6D" w:rsidRPr="0088142C" w:rsidRDefault="005D5A6D" w:rsidP="005D5A6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D5A6D" w:rsidRPr="0088142C" w:rsidRDefault="005D5A6D" w:rsidP="005D5A6D">
            <w:pPr>
              <w:pStyle w:val="acctfourfigures"/>
              <w:tabs>
                <w:tab w:val="clear" w:pos="765"/>
                <w:tab w:val="decimal" w:pos="8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827" w:rsidRPr="0088142C" w:rsidTr="00D8391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CF7120" w:rsidP="009B44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F6B5F" w:rsidP="006F6B5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5D5A6D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651827" w:rsidRPr="0088142C" w:rsidTr="00B709F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CF7120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2E7EE7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827" w:rsidRPr="0088142C" w:rsidTr="00B709F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1827" w:rsidRPr="0088142C" w:rsidRDefault="00CF7120" w:rsidP="009B443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1827" w:rsidRPr="0088142C" w:rsidRDefault="006F6B5F" w:rsidP="006F6B5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1827" w:rsidRPr="0088142C" w:rsidRDefault="005D5A6D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  <w:r w:rsidR="00651827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651827" w:rsidRPr="0088142C" w:rsidTr="00B709FB">
        <w:tc>
          <w:tcPr>
            <w:tcW w:w="4230" w:type="dxa"/>
            <w:shd w:val="clear" w:color="auto" w:fill="auto"/>
          </w:tcPr>
          <w:p w:rsidR="00651827" w:rsidRPr="0088142C" w:rsidRDefault="00651827" w:rsidP="0072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94067" w:rsidRPr="0088142C" w:rsidTr="00630ED9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94067" w:rsidRPr="0088142C" w:rsidTr="00630ED9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94067" w:rsidRPr="0088142C" w:rsidTr="00927CEE">
        <w:trPr>
          <w:trHeight w:val="407"/>
        </w:trPr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วิ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นท์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>คอม เทคโนโลยี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(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CF7120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94067" w:rsidRPr="0088142C" w:rsidRDefault="001808E8" w:rsidP="00194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1,299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94067" w:rsidRPr="0088142C" w:rsidRDefault="00194067" w:rsidP="00194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1,307</w:t>
            </w:r>
          </w:p>
        </w:tc>
      </w:tr>
      <w:tr w:rsidR="00194067" w:rsidRPr="0088142C" w:rsidTr="00B66E15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CF7120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808E8" w:rsidP="001808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067" w:rsidRPr="0088142C" w:rsidTr="00B66E15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ไอ-ซีเคียว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CF7120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808E8" w:rsidP="001808E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067" w:rsidRPr="0088142C" w:rsidTr="00B66E15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4067" w:rsidRPr="0088142C" w:rsidRDefault="00CF7120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4067" w:rsidRPr="0088142C" w:rsidRDefault="00194067" w:rsidP="00A1044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4067" w:rsidRPr="0088142C" w:rsidRDefault="00565D26" w:rsidP="00194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1,630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1,307</w:t>
            </w:r>
          </w:p>
        </w:tc>
      </w:tr>
      <w:tr w:rsidR="00194067" w:rsidRPr="0088142C" w:rsidTr="00630ED9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4067" w:rsidRPr="0088142C" w:rsidTr="00DB096B">
        <w:trPr>
          <w:trHeight w:val="80"/>
        </w:trPr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94067" w:rsidRPr="0088142C" w:rsidRDefault="00CF7120" w:rsidP="0055694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94067" w:rsidRPr="0088142C" w:rsidRDefault="00565D26" w:rsidP="00992E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944694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94067" w:rsidRPr="0088142C" w:rsidRDefault="00194067" w:rsidP="00992E0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1,474</w:t>
            </w:r>
          </w:p>
        </w:tc>
      </w:tr>
      <w:tr w:rsidR="00194067" w:rsidRPr="0088142C" w:rsidTr="00630ED9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4067" w:rsidRPr="0088142C" w:rsidTr="00833599">
        <w:tc>
          <w:tcPr>
            <w:tcW w:w="423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4067" w:rsidRPr="0088142C" w:rsidRDefault="00CF7120" w:rsidP="0055694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94067" w:rsidRPr="0088142C" w:rsidRDefault="00194067" w:rsidP="00194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4067" w:rsidRPr="0088142C" w:rsidRDefault="00CF7120" w:rsidP="0055694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194067" w:rsidRPr="0088142C" w:rsidRDefault="00194067" w:rsidP="001940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94067" w:rsidRPr="0088142C" w:rsidRDefault="00194067" w:rsidP="0019406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0F0A6D" w:rsidRPr="0088142C" w:rsidRDefault="000F0A6D" w:rsidP="008035A6">
      <w:pPr>
        <w:rPr>
          <w:vanish/>
        </w:rPr>
      </w:pPr>
    </w:p>
    <w:p w:rsidR="008B7B12" w:rsidRPr="0088142C" w:rsidRDefault="00DB096B" w:rsidP="00702E7C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ab/>
      </w:r>
    </w:p>
    <w:p w:rsidR="00E11D2B" w:rsidRPr="0088142C" w:rsidRDefault="00E11D2B">
      <w:r w:rsidRPr="0088142C">
        <w:br w:type="page"/>
      </w:r>
    </w:p>
    <w:tbl>
      <w:tblPr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701"/>
        <w:gridCol w:w="236"/>
        <w:gridCol w:w="723"/>
        <w:gridCol w:w="236"/>
        <w:gridCol w:w="995"/>
        <w:gridCol w:w="236"/>
        <w:gridCol w:w="995"/>
        <w:gridCol w:w="27"/>
        <w:gridCol w:w="218"/>
        <w:gridCol w:w="20"/>
        <w:gridCol w:w="979"/>
        <w:gridCol w:w="17"/>
        <w:gridCol w:w="223"/>
        <w:gridCol w:w="15"/>
        <w:gridCol w:w="999"/>
        <w:gridCol w:w="9"/>
      </w:tblGrid>
      <w:tr w:rsidR="00777E1F" w:rsidRPr="0088142C" w:rsidTr="00935951">
        <w:trPr>
          <w:gridAfter w:val="1"/>
          <w:wAfter w:w="5" w:type="pct"/>
          <w:tblHeader/>
        </w:trPr>
        <w:tc>
          <w:tcPr>
            <w:tcW w:w="4995" w:type="pct"/>
            <w:gridSpan w:val="16"/>
          </w:tcPr>
          <w:p w:rsidR="00777E1F" w:rsidRPr="0088142C" w:rsidRDefault="008B7B12" w:rsidP="009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702E7C" w:rsidRPr="008814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992E0F"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777E1F"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B965D6" w:rsidRPr="0088142C" w:rsidTr="00B965D6">
        <w:trPr>
          <w:tblHeader/>
        </w:trPr>
        <w:tc>
          <w:tcPr>
            <w:tcW w:w="1377" w:type="pct"/>
            <w:vMerge w:val="restart"/>
            <w:vAlign w:val="center"/>
            <w:hideMark/>
          </w:tcPr>
          <w:p w:rsidR="00B965D6" w:rsidRPr="0088142C" w:rsidRDefault="00B965D6" w:rsidP="0093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  <w:gridSpan w:val="3"/>
            <w:vAlign w:val="bottom"/>
          </w:tcPr>
          <w:p w:rsidR="00B965D6" w:rsidRPr="0088142C" w:rsidRDefault="00B965D6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9" w:type="pct"/>
          </w:tcPr>
          <w:p w:rsidR="00B965D6" w:rsidRPr="0088142C" w:rsidRDefault="00B965D6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4"/>
            <w:hideMark/>
          </w:tcPr>
          <w:p w:rsidR="00B965D6" w:rsidRDefault="00B965D6" w:rsidP="00B965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:rsidR="00B965D6" w:rsidRPr="0088142C" w:rsidRDefault="00B965D6" w:rsidP="00B965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:rsidR="00B965D6" w:rsidRPr="0088142C" w:rsidRDefault="00B965D6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pct"/>
            <w:gridSpan w:val="6"/>
            <w:hideMark/>
          </w:tcPr>
          <w:p w:rsidR="00B965D6" w:rsidRPr="0088142C" w:rsidRDefault="00B965D6" w:rsidP="00B965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:rsidR="00B965D6" w:rsidRPr="0088142C" w:rsidRDefault="00B965D6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E1F" w:rsidRPr="0088142C" w:rsidTr="00935951">
        <w:trPr>
          <w:tblHeader/>
        </w:trPr>
        <w:tc>
          <w:tcPr>
            <w:tcW w:w="1377" w:type="pct"/>
            <w:vMerge/>
            <w:vAlign w:val="center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3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30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gridSpan w:val="2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77E1F" w:rsidRPr="0088142C" w:rsidTr="00992E0F">
        <w:trPr>
          <w:gridAfter w:val="1"/>
          <w:wAfter w:w="5" w:type="pct"/>
          <w:trHeight w:val="137"/>
          <w:tblHeader/>
        </w:trPr>
        <w:tc>
          <w:tcPr>
            <w:tcW w:w="1377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7" w:type="pct"/>
            <w:gridSpan w:val="3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2" w:type="pct"/>
            <w:gridSpan w:val="11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7E1F" w:rsidRPr="0088142C" w:rsidTr="00935951">
        <w:trPr>
          <w:gridAfter w:val="1"/>
          <w:wAfter w:w="5" w:type="pct"/>
        </w:trPr>
        <w:tc>
          <w:tcPr>
            <w:tcW w:w="1377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7" w:type="pct"/>
            <w:gridSpan w:val="3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2" w:type="pct"/>
            <w:gridSpan w:val="11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77E1F" w:rsidRPr="0088142C" w:rsidTr="00992E0F">
        <w:trPr>
          <w:gridAfter w:val="1"/>
          <w:wAfter w:w="5" w:type="pct"/>
        </w:trPr>
        <w:tc>
          <w:tcPr>
            <w:tcW w:w="1377" w:type="pct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 วิ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นท์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คอม เทคโนโลยี  </w:t>
            </w:r>
          </w:p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จี) จำกัด</w:t>
            </w:r>
          </w:p>
        </w:tc>
        <w:tc>
          <w:tcPr>
            <w:tcW w:w="383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Pr="0088142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</w:p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  <w:tc>
          <w:tcPr>
            <w:tcW w:w="131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7E1F" w:rsidRPr="0088142C" w:rsidTr="00992E0F">
        <w:trPr>
          <w:gridAfter w:val="1"/>
          <w:wAfter w:w="5" w:type="pct"/>
        </w:trPr>
        <w:tc>
          <w:tcPr>
            <w:tcW w:w="1377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1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383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6.25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:rsidR="00777E1F" w:rsidRPr="0088142C" w:rsidRDefault="003E6B45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:rsidR="00777E1F" w:rsidRPr="0088142C" w:rsidRDefault="003E6B45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:rsidR="00777E1F" w:rsidRPr="0088142C" w:rsidRDefault="003E6B45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bottom w:val="single" w:sz="4" w:space="0" w:color="auto"/>
            </w:tcBorders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19,800</w:t>
            </w:r>
          </w:p>
        </w:tc>
        <w:tc>
          <w:tcPr>
            <w:tcW w:w="131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bottom"/>
          </w:tcPr>
          <w:p w:rsidR="00777E1F" w:rsidRPr="0088142C" w:rsidRDefault="003E6B45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E0F" w:rsidRPr="0088142C" w:rsidTr="00992E0F">
        <w:trPr>
          <w:gridAfter w:val="1"/>
          <w:wAfter w:w="5" w:type="pct"/>
        </w:trPr>
        <w:tc>
          <w:tcPr>
            <w:tcW w:w="1377" w:type="pct"/>
          </w:tcPr>
          <w:p w:rsidR="00992E0F" w:rsidRPr="0088142C" w:rsidRDefault="00992E0F" w:rsidP="0093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83" w:type="pct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992E0F" w:rsidRPr="0088142C" w:rsidRDefault="00992E0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:rsidR="00992E0F" w:rsidRPr="0088142C" w:rsidRDefault="00992E0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</w:tcBorders>
          </w:tcPr>
          <w:p w:rsidR="00992E0F" w:rsidRPr="0088142C" w:rsidRDefault="00992E0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31" w:type="pct"/>
            <w:gridSpan w:val="2"/>
          </w:tcPr>
          <w:p w:rsidR="00992E0F" w:rsidRPr="0088142C" w:rsidRDefault="00992E0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</w:tcBorders>
            <w:vAlign w:val="bottom"/>
          </w:tcPr>
          <w:p w:rsidR="00992E0F" w:rsidRPr="0088142C" w:rsidRDefault="00992E0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7E1F" w:rsidRPr="0088142C" w:rsidTr="00935951">
        <w:trPr>
          <w:gridAfter w:val="1"/>
          <w:wAfter w:w="5" w:type="pct"/>
        </w:trPr>
        <w:tc>
          <w:tcPr>
            <w:tcW w:w="1377" w:type="pct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383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left="-126"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/>
              <w:ind w:right="-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7E1F" w:rsidRPr="0088142C" w:rsidTr="00935951">
        <w:trPr>
          <w:gridAfter w:val="1"/>
          <w:wAfter w:w="5" w:type="pct"/>
        </w:trPr>
        <w:tc>
          <w:tcPr>
            <w:tcW w:w="2284" w:type="pct"/>
            <w:gridSpan w:val="4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เงินให้กู้ยืมระยะสั้นแก่บุคคลหรือ</w:t>
            </w:r>
          </w:p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162" w:right="-131" w:hanging="162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Pr="0088142C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val="en-US"/>
              </w:rPr>
              <w:t>24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,867</w:t>
            </w:r>
          </w:p>
        </w:tc>
        <w:tc>
          <w:tcPr>
            <w:tcW w:w="131" w:type="pct"/>
            <w:gridSpan w:val="2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77E1F" w:rsidRPr="0088142C" w:rsidRDefault="00777E1F" w:rsidP="00DB096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92E0F" w:rsidRPr="0088142C" w:rsidRDefault="00992E0F" w:rsidP="00992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/>
          <w:sz w:val="30"/>
          <w:szCs w:val="30"/>
          <w:cs/>
        </w:rPr>
        <w:t>ธันวาคม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มีดังนี้</w:t>
      </w:r>
    </w:p>
    <w:p w:rsidR="00777E1F" w:rsidRPr="0088142C" w:rsidRDefault="00777E1F" w:rsidP="00DB096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7"/>
        <w:gridCol w:w="709"/>
        <w:gridCol w:w="237"/>
        <w:gridCol w:w="767"/>
        <w:gridCol w:w="264"/>
        <w:gridCol w:w="991"/>
        <w:gridCol w:w="237"/>
        <w:gridCol w:w="1034"/>
        <w:gridCol w:w="237"/>
        <w:gridCol w:w="1013"/>
        <w:gridCol w:w="237"/>
        <w:gridCol w:w="1017"/>
      </w:tblGrid>
      <w:tr w:rsidR="00777E1F" w:rsidRPr="0088142C" w:rsidTr="00935951">
        <w:trPr>
          <w:tblHeader/>
        </w:trPr>
        <w:tc>
          <w:tcPr>
            <w:tcW w:w="5000" w:type="pct"/>
            <w:gridSpan w:val="12"/>
          </w:tcPr>
          <w:p w:rsidR="00777E1F" w:rsidRPr="0088142C" w:rsidRDefault="00777E1F" w:rsidP="00992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</w:tr>
      <w:tr w:rsidR="00777E1F" w:rsidRPr="0088142C" w:rsidTr="00935951">
        <w:trPr>
          <w:tblHeader/>
        </w:trPr>
        <w:tc>
          <w:tcPr>
            <w:tcW w:w="1327" w:type="pct"/>
            <w:vMerge w:val="restart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3" w:type="pct"/>
            <w:gridSpan w:val="3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pct"/>
            <w:gridSpan w:val="3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7E1F" w:rsidRPr="0088142C" w:rsidTr="00935951">
        <w:trPr>
          <w:tblHeader/>
        </w:trPr>
        <w:tc>
          <w:tcPr>
            <w:tcW w:w="1327" w:type="pct"/>
            <w:vMerge/>
            <w:vAlign w:val="center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6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77E1F" w:rsidRPr="0088142C" w:rsidTr="00935951">
        <w:trPr>
          <w:tblHeader/>
        </w:trPr>
        <w:tc>
          <w:tcPr>
            <w:tcW w:w="1327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6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pct"/>
            <w:gridSpan w:val="7"/>
            <w:hideMark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7E1F" w:rsidRPr="0088142C" w:rsidTr="00935951">
        <w:tc>
          <w:tcPr>
            <w:tcW w:w="1327" w:type="pct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386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8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777E1F" w:rsidRPr="0088142C" w:rsidRDefault="00777E1F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E1F" w:rsidRPr="0088142C" w:rsidTr="00935951">
        <w:tc>
          <w:tcPr>
            <w:tcW w:w="2260" w:type="pct"/>
            <w:gridSpan w:val="4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7E1F" w:rsidRPr="0088142C" w:rsidTr="00935951">
        <w:tc>
          <w:tcPr>
            <w:tcW w:w="1327" w:type="pct"/>
            <w:hideMark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777E1F" w:rsidRPr="0088142C" w:rsidRDefault="00777E1F" w:rsidP="00935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777E1F" w:rsidRPr="0088142C" w:rsidRDefault="00777E1F" w:rsidP="0093595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E0F" w:rsidRPr="0088142C" w:rsidTr="00935951">
        <w:tc>
          <w:tcPr>
            <w:tcW w:w="1327" w:type="pct"/>
            <w:hideMark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29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decimal" w:pos="595"/>
              </w:tabs>
              <w:ind w:left="-12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E0F" w:rsidRPr="0088142C" w:rsidTr="00935951">
        <w:tc>
          <w:tcPr>
            <w:tcW w:w="1327" w:type="pct"/>
            <w:hideMark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6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8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24,867</w:t>
            </w:r>
          </w:p>
        </w:tc>
        <w:tc>
          <w:tcPr>
            <w:tcW w:w="129" w:type="pct"/>
          </w:tcPr>
          <w:p w:rsidR="00992E0F" w:rsidRPr="0088142C" w:rsidRDefault="00992E0F" w:rsidP="00992E0F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ind w:left="-125" w:right="-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2E0F" w:rsidRPr="0088142C" w:rsidRDefault="00992E0F" w:rsidP="00992E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77E1F" w:rsidRPr="0088142C" w:rsidRDefault="00777E1F" w:rsidP="00DB096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777E1F" w:rsidRPr="0088142C" w:rsidRDefault="00702E7C" w:rsidP="00DB096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31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8142C">
        <w:rPr>
          <w:rFonts w:asciiTheme="majorBidi" w:hAnsiTheme="majorBidi" w:cstheme="majorBidi"/>
          <w:sz w:val="30"/>
          <w:szCs w:val="30"/>
        </w:rPr>
        <w:t xml:space="preserve">2561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:rsidR="00777E1F" w:rsidRPr="0088142C" w:rsidRDefault="00777E1F" w:rsidP="00DB096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2B2B67" w:rsidRPr="0088142C" w:rsidRDefault="00B709FB" w:rsidP="00B70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C164B" w:rsidRPr="0088142C" w:rsidTr="00F259A4">
        <w:trPr>
          <w:tblHeader/>
        </w:trPr>
        <w:tc>
          <w:tcPr>
            <w:tcW w:w="6480" w:type="dxa"/>
            <w:gridSpan w:val="4"/>
            <w:shd w:val="clear" w:color="auto" w:fill="auto"/>
          </w:tcPr>
          <w:p w:rsidR="00DC164B" w:rsidRPr="0088142C" w:rsidRDefault="00DC164B" w:rsidP="0093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="00087534"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  <w:r w:rsidR="00DB096B"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35B5E"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:rsidR="00DC164B" w:rsidRPr="0088142C" w:rsidRDefault="00DC164B" w:rsidP="00D9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DC164B" w:rsidRPr="0088142C" w:rsidRDefault="00DC164B" w:rsidP="00D90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DB096B" w:rsidRPr="0088142C" w:rsidTr="00F259A4">
        <w:trPr>
          <w:tblHeader/>
        </w:trPr>
        <w:tc>
          <w:tcPr>
            <w:tcW w:w="4230" w:type="dxa"/>
            <w:shd w:val="clear" w:color="auto" w:fill="auto"/>
          </w:tcPr>
          <w:p w:rsidR="00DB096B" w:rsidRPr="0088142C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B096B" w:rsidRPr="0088142C" w:rsidRDefault="00DB096B" w:rsidP="00DB096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B096B" w:rsidRPr="0088142C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B096B" w:rsidRPr="0088142C" w:rsidRDefault="00DB096B" w:rsidP="00DB096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096B" w:rsidRPr="0088142C" w:rsidTr="00F259A4">
        <w:trPr>
          <w:tblHeader/>
        </w:trPr>
        <w:tc>
          <w:tcPr>
            <w:tcW w:w="4230" w:type="dxa"/>
            <w:shd w:val="clear" w:color="auto" w:fill="auto"/>
          </w:tcPr>
          <w:p w:rsidR="00DB096B" w:rsidRPr="0088142C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B096B" w:rsidRPr="0088142C" w:rsidRDefault="00651827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DB096B" w:rsidRPr="0088142C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096B" w:rsidRPr="0088142C" w:rsidRDefault="00651827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70" w:type="dxa"/>
            <w:shd w:val="clear" w:color="auto" w:fill="auto"/>
          </w:tcPr>
          <w:p w:rsidR="00DB096B" w:rsidRPr="0088142C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096B" w:rsidRPr="0088142C" w:rsidRDefault="00651827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DB096B" w:rsidRPr="0088142C" w:rsidRDefault="00DB096B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096B" w:rsidRPr="0088142C" w:rsidRDefault="00651827" w:rsidP="00DB0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ab/>
              <w:t>2560</w:t>
            </w:r>
          </w:p>
        </w:tc>
      </w:tr>
      <w:tr w:rsidR="00602FA9" w:rsidRPr="0088142C" w:rsidTr="00F259A4">
        <w:trPr>
          <w:tblHeader/>
        </w:trPr>
        <w:tc>
          <w:tcPr>
            <w:tcW w:w="4230" w:type="dxa"/>
            <w:shd w:val="clear" w:color="auto" w:fill="auto"/>
          </w:tcPr>
          <w:p w:rsidR="00602FA9" w:rsidRPr="0088142C" w:rsidRDefault="00602FA9" w:rsidP="0060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602FA9" w:rsidRPr="0088142C" w:rsidRDefault="00602FA9" w:rsidP="00602F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7484" w:rsidRPr="0088142C" w:rsidTr="00DB096B">
        <w:tc>
          <w:tcPr>
            <w:tcW w:w="4230" w:type="dxa"/>
            <w:shd w:val="clear" w:color="auto" w:fill="auto"/>
          </w:tcPr>
          <w:p w:rsidR="00737484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37484" w:rsidRPr="0088142C" w:rsidRDefault="00737484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DB096B" w:rsidRPr="0088142C" w:rsidTr="00DB096B">
        <w:tc>
          <w:tcPr>
            <w:tcW w:w="4230" w:type="dxa"/>
            <w:shd w:val="clear" w:color="auto" w:fill="auto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B096B" w:rsidRPr="0088142C" w:rsidRDefault="00DB096B" w:rsidP="00737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651827" w:rsidRPr="0088142C" w:rsidTr="00B66E15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CF7120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0B59FC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A1044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</w:tr>
      <w:tr w:rsidR="00651827" w:rsidRPr="0088142C" w:rsidTr="00F259A4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51827" w:rsidRPr="0088142C" w:rsidTr="00DB096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1827" w:rsidRPr="0088142C" w:rsidTr="00F259A4">
        <w:trPr>
          <w:trHeight w:val="80"/>
        </w:trPr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51827" w:rsidRPr="0088142C" w:rsidTr="00DB096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วีเน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แคปปิทอล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</w:tcPr>
          <w:p w:rsidR="00651827" w:rsidRPr="0088142C" w:rsidRDefault="00CF7120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0B59FC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651827" w:rsidRPr="0088142C" w:rsidTr="00DB096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827" w:rsidRPr="0088142C" w:rsidTr="003710F3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/>
                <w:sz w:val="30"/>
                <w:szCs w:val="30"/>
                <w:cs/>
              </w:rPr>
              <w:t>เซิร์ฟพลัส</w:t>
            </w:r>
            <w:proofErr w:type="spellEnd"/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CF7120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0B59FC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B59FC" w:rsidRPr="0088142C" w:rsidTr="003710F3">
        <w:tc>
          <w:tcPr>
            <w:tcW w:w="4230" w:type="dxa"/>
            <w:shd w:val="clear" w:color="auto" w:fill="auto"/>
          </w:tcPr>
          <w:p w:rsidR="000B59FC" w:rsidRPr="0088142C" w:rsidRDefault="00967CA4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1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วิ</w:t>
            </w:r>
            <w:proofErr w:type="spellStart"/>
            <w:r w:rsidRPr="00881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นท์</w:t>
            </w:r>
            <w:proofErr w:type="spellEnd"/>
            <w:r w:rsidRPr="00881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คอม เทคโนโลยี (</w:t>
            </w:r>
            <w:proofErr w:type="spellStart"/>
            <w:r w:rsidRPr="00881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เอส</w:t>
            </w:r>
            <w:proofErr w:type="spellEnd"/>
            <w:r w:rsidRPr="008814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จี)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B59FC" w:rsidRPr="0088142C" w:rsidRDefault="00CF7120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0B59FC" w:rsidRPr="0088142C" w:rsidRDefault="000B59FC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B59FC" w:rsidRPr="0088142C" w:rsidRDefault="00967CA4" w:rsidP="0065182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B59FC" w:rsidRPr="0088142C" w:rsidRDefault="000B59FC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0B59FC" w:rsidRPr="0088142C" w:rsidRDefault="00967CA4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0B59FC" w:rsidRPr="0088142C" w:rsidRDefault="000B59FC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B59FC" w:rsidRPr="0088142C" w:rsidRDefault="00967CA4" w:rsidP="00967CA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827" w:rsidRPr="0088142C" w:rsidTr="00DB096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827" w:rsidRPr="0088142C" w:rsidTr="00B66E15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 เอ็นทีเอ็น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651827" w:rsidRPr="0088142C" w:rsidRDefault="00CF7120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143013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A1044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51827" w:rsidRPr="0088142C" w:rsidTr="00B66E15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บริษัท บีซีบีจี จำกัด</w:t>
            </w:r>
          </w:p>
        </w:tc>
        <w:tc>
          <w:tcPr>
            <w:tcW w:w="990" w:type="dxa"/>
            <w:shd w:val="clear" w:color="auto" w:fill="auto"/>
          </w:tcPr>
          <w:p w:rsidR="00651827" w:rsidRPr="0088142C" w:rsidRDefault="00CF7120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143013" w:rsidP="001430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A1044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827" w:rsidRPr="0088142C" w:rsidTr="00994DCC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บลู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ฟิซ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990" w:type="dxa"/>
            <w:shd w:val="clear" w:color="auto" w:fill="auto"/>
          </w:tcPr>
          <w:p w:rsidR="00651827" w:rsidRPr="0088142C" w:rsidRDefault="00CF7120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1827" w:rsidRPr="0088142C" w:rsidRDefault="00143013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51827" w:rsidRPr="0088142C" w:rsidTr="00B66E15">
        <w:tc>
          <w:tcPr>
            <w:tcW w:w="4230" w:type="dxa"/>
            <w:shd w:val="clear" w:color="auto" w:fill="auto"/>
          </w:tcPr>
          <w:p w:rsidR="00651827" w:rsidRPr="0088142C" w:rsidRDefault="00C84996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เฮลท์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ทรีซิกตี้</w:t>
            </w:r>
            <w:proofErr w:type="spellEnd"/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CF7120" w:rsidP="00CF712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651827" w:rsidP="009873A8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51827" w:rsidRPr="0088142C" w:rsidRDefault="00143013" w:rsidP="0014301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51827" w:rsidRPr="0088142C" w:rsidRDefault="00651827" w:rsidP="009873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827" w:rsidRPr="0088142C" w:rsidTr="00B66E15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7D671B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143013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  <w:tr w:rsidR="00651827" w:rsidRPr="0088142C" w:rsidTr="00DB096B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51827" w:rsidRPr="0088142C" w:rsidTr="00B66E15">
        <w:tc>
          <w:tcPr>
            <w:tcW w:w="423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1827" w:rsidRPr="0088142C" w:rsidRDefault="00CF7120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:rsidR="00651827" w:rsidRPr="0088142C" w:rsidRDefault="00651827" w:rsidP="0065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1827" w:rsidRPr="0088142C" w:rsidRDefault="00143013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62" w:type="dxa"/>
            <w:shd w:val="clear" w:color="auto" w:fill="auto"/>
          </w:tcPr>
          <w:p w:rsidR="00651827" w:rsidRPr="0088142C" w:rsidRDefault="00651827" w:rsidP="0065182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51827" w:rsidRPr="0088142C" w:rsidRDefault="00651827" w:rsidP="0065182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</w:tr>
    </w:tbl>
    <w:p w:rsidR="00B709FB" w:rsidRPr="0088142C" w:rsidRDefault="00B709FB" w:rsidP="00935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40"/>
        </w:tabs>
        <w:rPr>
          <w:sz w:val="24"/>
          <w:szCs w:val="24"/>
          <w:cs/>
        </w:rPr>
      </w:pPr>
    </w:p>
    <w:p w:rsidR="004342E5" w:rsidRPr="0088142C" w:rsidRDefault="00B709FB" w:rsidP="00A46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 w:rsidRPr="0088142C">
        <w:rPr>
          <w:sz w:val="24"/>
          <w:szCs w:val="24"/>
          <w:cs/>
        </w:rPr>
        <w:br w:type="page"/>
      </w:r>
    </w:p>
    <w:p w:rsidR="0084322A" w:rsidRPr="0088142C" w:rsidRDefault="0084322A" w:rsidP="005A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:rsidR="00B0698B" w:rsidRPr="0088142C" w:rsidRDefault="00B0698B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AF3C24" w:rsidRPr="0088142C" w:rsidRDefault="00AF3C24" w:rsidP="00D90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สัญญาการซื้อขายหรือรับบริการ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</w:p>
    <w:p w:rsidR="00D418FF" w:rsidRPr="0088142C" w:rsidRDefault="00D418FF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745B75" w:rsidRPr="0088142C" w:rsidRDefault="00B60BBD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สัญญาบริการ</w:t>
      </w:r>
      <w:r w:rsidR="00FB2A4E" w:rsidRPr="0088142C">
        <w:rPr>
          <w:rFonts w:ascii="Angsana New" w:hAnsi="Angsana New"/>
          <w:i/>
          <w:iCs/>
          <w:sz w:val="30"/>
          <w:szCs w:val="30"/>
          <w:cs/>
        </w:rPr>
        <w:t>สำนักงานและบริการระบบเงินเดือน</w:t>
      </w:r>
      <w:r w:rsidRPr="0088142C">
        <w:rPr>
          <w:rFonts w:ascii="Angsana New" w:hAnsi="Angsana New"/>
          <w:i/>
          <w:iCs/>
          <w:sz w:val="30"/>
          <w:szCs w:val="30"/>
          <w:cs/>
        </w:rPr>
        <w:t xml:space="preserve">พนักงาน </w:t>
      </w:r>
    </w:p>
    <w:p w:rsidR="00440C52" w:rsidRPr="0088142C" w:rsidRDefault="00440C52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:rsidR="00B60BBD" w:rsidRPr="0088142C" w:rsidRDefault="006B1B4A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469D2" w:rsidRPr="0088142C">
        <w:rPr>
          <w:rFonts w:asciiTheme="majorBidi" w:hAnsiTheme="majorBidi" w:cstheme="majorBidi"/>
          <w:sz w:val="30"/>
          <w:szCs w:val="30"/>
          <w:cs/>
        </w:rPr>
        <w:t>ได้</w:t>
      </w:r>
      <w:r w:rsidRPr="0088142C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="005469D2" w:rsidRPr="0088142C">
        <w:rPr>
          <w:rFonts w:asciiTheme="majorBidi" w:hAnsiTheme="majorBidi" w:cstheme="majorBidi"/>
          <w:sz w:val="30"/>
          <w:szCs w:val="30"/>
          <w:cs/>
        </w:rPr>
        <w:t>บริการสำนักงานและบริการระบบเงินเด</w:t>
      </w:r>
      <w:r w:rsidR="008C4863" w:rsidRPr="0088142C">
        <w:rPr>
          <w:rFonts w:asciiTheme="majorBidi" w:hAnsiTheme="majorBidi" w:cstheme="majorBidi"/>
          <w:sz w:val="30"/>
          <w:szCs w:val="30"/>
          <w:cs/>
        </w:rPr>
        <w:t>ือนพนักงาน</w:t>
      </w:r>
      <w:r w:rsidR="005469D2" w:rsidRPr="0088142C">
        <w:rPr>
          <w:rFonts w:asciiTheme="majorBidi" w:hAnsiTheme="majorBidi" w:cstheme="majorBidi"/>
          <w:sz w:val="30"/>
          <w:szCs w:val="30"/>
          <w:cs/>
        </w:rPr>
        <w:t xml:space="preserve">กับ บริษัท วีเน็ท </w:t>
      </w:r>
      <w:proofErr w:type="spellStart"/>
      <w:r w:rsidR="005469D2" w:rsidRPr="0088142C">
        <w:rPr>
          <w:rFonts w:asciiTheme="majorBidi" w:hAnsiTheme="majorBidi" w:cstheme="majorBidi"/>
          <w:sz w:val="30"/>
          <w:szCs w:val="30"/>
          <w:cs/>
        </w:rPr>
        <w:t>แคปปิทอล</w:t>
      </w:r>
      <w:proofErr w:type="spellEnd"/>
      <w:r w:rsidR="005469D2" w:rsidRPr="0088142C">
        <w:rPr>
          <w:rFonts w:asciiTheme="majorBidi" w:hAnsiTheme="majorBidi" w:cstheme="majorBidi"/>
          <w:sz w:val="30"/>
          <w:szCs w:val="30"/>
          <w:cs/>
        </w:rPr>
        <w:t xml:space="preserve"> จำกัด โดย</w:t>
      </w:r>
      <w:r w:rsidR="00023AA6"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บริษัท วีเน็ท </w:t>
      </w:r>
      <w:proofErr w:type="spellStart"/>
      <w:r w:rsidR="00023AA6" w:rsidRPr="0088142C">
        <w:rPr>
          <w:rFonts w:asciiTheme="majorBidi" w:hAnsiTheme="majorBidi" w:cstheme="majorBidi"/>
          <w:sz w:val="30"/>
          <w:szCs w:val="30"/>
          <w:cs/>
        </w:rPr>
        <w:t>แคปปิทอล</w:t>
      </w:r>
      <w:proofErr w:type="spellEnd"/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5469D2" w:rsidRPr="0088142C">
        <w:rPr>
          <w:rFonts w:asciiTheme="majorBidi" w:hAnsiTheme="majorBidi" w:cstheme="majorBidi"/>
          <w:sz w:val="30"/>
          <w:szCs w:val="30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88142C">
        <w:rPr>
          <w:rFonts w:asciiTheme="majorBidi" w:hAnsiTheme="majorBidi" w:cstheme="majorBidi"/>
          <w:sz w:val="30"/>
          <w:szCs w:val="30"/>
          <w:cs/>
        </w:rPr>
        <w:t xml:space="preserve">รวมทั้งบริการจัดทำระบบเงินเดือน คำนวณภาษีหัก ณ ที่จ่าย </w:t>
      </w:r>
      <w:r w:rsidR="00D271BB" w:rsidRPr="0088142C">
        <w:rPr>
          <w:rFonts w:asciiTheme="majorBidi" w:hAnsiTheme="majorBidi" w:cstheme="majorBidi"/>
          <w:sz w:val="30"/>
          <w:szCs w:val="30"/>
          <w:cs/>
        </w:rPr>
        <w:t>คำนวณเงินสมทบกองทุนประกันสังคม และจัดเตรียม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>แ</w:t>
      </w:r>
      <w:r w:rsidR="00D271BB" w:rsidRPr="0088142C">
        <w:rPr>
          <w:rFonts w:asciiTheme="majorBidi" w:hAnsiTheme="majorBidi" w:cstheme="majorBidi"/>
          <w:sz w:val="30"/>
          <w:szCs w:val="30"/>
          <w:cs/>
        </w:rPr>
        <w:t xml:space="preserve">บบยื่นแสดงรายการที่เกี่ยวข้องโดยคิดในอัตราคงที่เดือนละ </w:t>
      </w:r>
      <w:r w:rsidR="00D702BE" w:rsidRPr="0088142C">
        <w:rPr>
          <w:rFonts w:asciiTheme="majorBidi" w:hAnsiTheme="majorBidi" w:cstheme="majorBidi"/>
          <w:sz w:val="30"/>
          <w:szCs w:val="30"/>
        </w:rPr>
        <w:t>4</w:t>
      </w:r>
      <w:r w:rsidR="00D271BB" w:rsidRPr="0088142C">
        <w:rPr>
          <w:rFonts w:asciiTheme="majorBidi" w:hAnsiTheme="majorBidi" w:cstheme="majorBidi"/>
          <w:sz w:val="30"/>
          <w:szCs w:val="30"/>
        </w:rPr>
        <w:t xml:space="preserve">5,000 </w:t>
      </w:r>
      <w:r w:rsidR="00D271BB" w:rsidRPr="0088142C">
        <w:rPr>
          <w:rFonts w:asciiTheme="majorBidi" w:hAnsiTheme="majorBidi" w:cstheme="majorBidi"/>
          <w:sz w:val="30"/>
          <w:szCs w:val="30"/>
          <w:cs/>
        </w:rPr>
        <w:t>บาท รวมกับ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88142C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สัญญามีกำหนดระยะเวลาตั้งแต่วันที่ 1 </w:t>
      </w:r>
      <w:r w:rsidR="0035698C" w:rsidRPr="0088142C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016437" w:rsidRPr="0088142C">
        <w:rPr>
          <w:rFonts w:asciiTheme="majorBidi" w:hAnsiTheme="majorBidi" w:cstheme="majorBidi"/>
          <w:sz w:val="30"/>
          <w:szCs w:val="30"/>
          <w:cs/>
        </w:rPr>
        <w:t xml:space="preserve"> 25</w:t>
      </w:r>
      <w:r w:rsidR="0035698C" w:rsidRPr="0088142C">
        <w:rPr>
          <w:rFonts w:asciiTheme="majorBidi" w:hAnsiTheme="majorBidi" w:cstheme="majorBidi"/>
          <w:sz w:val="30"/>
          <w:szCs w:val="30"/>
        </w:rPr>
        <w:t>6</w:t>
      </w:r>
      <w:r w:rsidR="0057104C">
        <w:rPr>
          <w:rFonts w:asciiTheme="majorBidi" w:hAnsiTheme="majorBidi" w:cstheme="majorBidi"/>
          <w:sz w:val="30"/>
          <w:szCs w:val="30"/>
        </w:rPr>
        <w:t>2</w:t>
      </w:r>
      <w:r w:rsidR="00016437" w:rsidRPr="008814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271BB" w:rsidRPr="0088142C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="00023AA6" w:rsidRPr="0088142C">
        <w:rPr>
          <w:rFonts w:asciiTheme="majorBidi" w:hAnsiTheme="majorBidi" w:cstheme="majorBidi"/>
          <w:sz w:val="30"/>
          <w:szCs w:val="30"/>
        </w:rPr>
        <w:t xml:space="preserve"> 31 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5698C" w:rsidRPr="0088142C">
        <w:rPr>
          <w:rFonts w:asciiTheme="majorBidi" w:hAnsiTheme="majorBidi" w:cstheme="majorBidi"/>
          <w:sz w:val="30"/>
          <w:szCs w:val="30"/>
        </w:rPr>
        <w:t>256</w:t>
      </w:r>
      <w:r w:rsidR="0057104C">
        <w:rPr>
          <w:rFonts w:asciiTheme="majorBidi" w:hAnsiTheme="majorBidi" w:cstheme="majorBidi"/>
          <w:sz w:val="30"/>
          <w:szCs w:val="30"/>
        </w:rPr>
        <w:t>2</w:t>
      </w:r>
    </w:p>
    <w:p w:rsidR="00E14F32" w:rsidRPr="0088142C" w:rsidRDefault="00E14F32" w:rsidP="0022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4"/>
          <w:szCs w:val="24"/>
        </w:rPr>
      </w:pPr>
    </w:p>
    <w:p w:rsidR="006E3670" w:rsidRPr="0088142C" w:rsidRDefault="006E3670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88142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D91179" w:rsidRPr="0088142C">
        <w:rPr>
          <w:rFonts w:asciiTheme="majorBidi" w:hAnsiTheme="majorBidi" w:cstheme="majorBidi"/>
          <w:i/>
          <w:iCs/>
          <w:sz w:val="30"/>
          <w:szCs w:val="30"/>
          <w:cs/>
        </w:rPr>
        <w:t>การบริการ</w:t>
      </w:r>
      <w:r w:rsidRPr="0088142C">
        <w:rPr>
          <w:rFonts w:asciiTheme="majorBidi" w:hAnsiTheme="majorBidi" w:cstheme="majorBidi"/>
          <w:i/>
          <w:iCs/>
          <w:sz w:val="30"/>
          <w:szCs w:val="30"/>
          <w:cs/>
        </w:rPr>
        <w:t>บริหาร</w:t>
      </w:r>
      <w:r w:rsidR="00D91179" w:rsidRPr="0088142C">
        <w:rPr>
          <w:rFonts w:asciiTheme="majorBidi" w:hAnsiTheme="majorBidi" w:cstheme="majorBidi"/>
          <w:i/>
          <w:iCs/>
          <w:sz w:val="30"/>
          <w:szCs w:val="30"/>
          <w:cs/>
        </w:rPr>
        <w:t>อุปกรณ์</w:t>
      </w:r>
      <w:r w:rsidR="00E14F32" w:rsidRPr="0088142C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D91179" w:rsidRPr="0088142C">
        <w:rPr>
          <w:rFonts w:asciiTheme="majorBidi" w:hAnsiTheme="majorBidi" w:cstheme="majorBidi"/>
          <w:i/>
          <w:iCs/>
          <w:sz w:val="30"/>
          <w:szCs w:val="30"/>
          <w:cs/>
        </w:rPr>
        <w:t>อะไหล่</w:t>
      </w:r>
      <w:r w:rsidRPr="008814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440C52" w:rsidRPr="0088142C" w:rsidRDefault="00440C52" w:rsidP="0022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4"/>
          <w:szCs w:val="24"/>
        </w:rPr>
      </w:pPr>
    </w:p>
    <w:p w:rsidR="0072565F" w:rsidRPr="0088142C" w:rsidRDefault="00CA714A" w:rsidP="0072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>ได้ทำ</w:t>
      </w:r>
      <w:r w:rsidR="00E14F32" w:rsidRPr="0088142C">
        <w:rPr>
          <w:rFonts w:asciiTheme="majorBidi" w:hAnsiTheme="majorBidi" w:cstheme="majorBidi"/>
          <w:sz w:val="30"/>
          <w:szCs w:val="30"/>
          <w:cs/>
        </w:rPr>
        <w:t>สัญญาการบริการบริหารอุปกรณ์และ</w:t>
      </w:r>
      <w:r w:rsidR="008C4863" w:rsidRPr="0088142C">
        <w:rPr>
          <w:rFonts w:asciiTheme="majorBidi" w:hAnsiTheme="majorBidi" w:cstheme="majorBidi"/>
          <w:sz w:val="30"/>
          <w:szCs w:val="30"/>
          <w:cs/>
        </w:rPr>
        <w:t>อะไหล่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>กับ บริษัท วี</w:t>
      </w:r>
      <w:proofErr w:type="spellStart"/>
      <w:r w:rsidR="00023AA6" w:rsidRPr="0088142C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 จำกัด โดย บริษัท</w:t>
      </w:r>
      <w:r w:rsidR="009E6674"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="0002258D" w:rsidRPr="0088142C">
        <w:rPr>
          <w:rFonts w:asciiTheme="majorBidi" w:hAnsiTheme="majorBidi" w:cstheme="majorBidi"/>
          <w:sz w:val="30"/>
          <w:szCs w:val="30"/>
          <w:cs/>
        </w:rPr>
        <w:t>วี</w:t>
      </w:r>
      <w:proofErr w:type="spellStart"/>
      <w:r w:rsidR="0002258D" w:rsidRPr="0088142C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 จำกัด จะเป็นผู้ให้บริการ</w:t>
      </w:r>
      <w:r w:rsidR="002C3EC5" w:rsidRPr="0088142C">
        <w:rPr>
          <w:rFonts w:asciiTheme="majorBidi" w:hAnsiTheme="majorBidi" w:cstheme="majorBidi"/>
          <w:sz w:val="30"/>
          <w:szCs w:val="30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ดยคิดอัตราคงที่เดือนละ </w:t>
      </w:r>
      <w:r w:rsidR="00023AA6" w:rsidRPr="0088142C">
        <w:rPr>
          <w:rFonts w:asciiTheme="majorBidi" w:hAnsiTheme="majorBidi" w:cstheme="majorBidi"/>
          <w:sz w:val="30"/>
          <w:szCs w:val="30"/>
        </w:rPr>
        <w:t>3</w:t>
      </w:r>
      <w:r w:rsidR="00C12FE4" w:rsidRPr="0088142C">
        <w:rPr>
          <w:rFonts w:asciiTheme="majorBidi" w:hAnsiTheme="majorBidi" w:cstheme="majorBidi"/>
          <w:sz w:val="30"/>
          <w:szCs w:val="30"/>
        </w:rPr>
        <w:t>1</w:t>
      </w:r>
      <w:r w:rsidR="00023AA6" w:rsidRPr="0088142C">
        <w:rPr>
          <w:rFonts w:asciiTheme="majorBidi" w:hAnsiTheme="majorBidi" w:cstheme="majorBidi"/>
          <w:sz w:val="30"/>
          <w:szCs w:val="30"/>
        </w:rPr>
        <w:t>,000</w:t>
      </w:r>
      <w:r w:rsidR="00023AA6" w:rsidRPr="0088142C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C12FE4"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="00C12FE4" w:rsidRPr="0088142C">
        <w:rPr>
          <w:rFonts w:asciiTheme="majorBidi" w:hAnsiTheme="majorBidi" w:hint="cs"/>
          <w:sz w:val="30"/>
          <w:szCs w:val="30"/>
          <w:cs/>
        </w:rPr>
        <w:t>สัญญามีกำหนดระยะเวลาตั้งแต่วันที่</w:t>
      </w:r>
      <w:r w:rsidR="00C12FE4" w:rsidRPr="0088142C">
        <w:rPr>
          <w:rFonts w:asciiTheme="majorBidi" w:hAnsiTheme="majorBidi"/>
          <w:sz w:val="30"/>
          <w:szCs w:val="30"/>
          <w:cs/>
        </w:rPr>
        <w:t xml:space="preserve"> 1 </w:t>
      </w:r>
      <w:r w:rsidR="006015B2" w:rsidRPr="0088142C">
        <w:rPr>
          <w:rFonts w:asciiTheme="majorBidi" w:hAnsiTheme="majorBidi" w:hint="cs"/>
          <w:sz w:val="30"/>
          <w:szCs w:val="30"/>
          <w:cs/>
        </w:rPr>
        <w:t>ตุลาคม</w:t>
      </w:r>
      <w:r w:rsidR="00A55EFD" w:rsidRPr="0088142C">
        <w:rPr>
          <w:rFonts w:asciiTheme="majorBidi" w:hAnsiTheme="majorBidi"/>
          <w:sz w:val="30"/>
          <w:szCs w:val="30"/>
          <w:cs/>
        </w:rPr>
        <w:t xml:space="preserve"> 256</w:t>
      </w:r>
      <w:r w:rsidR="00A55EFD" w:rsidRPr="0088142C">
        <w:rPr>
          <w:rFonts w:asciiTheme="majorBidi" w:hAnsiTheme="majorBidi"/>
          <w:sz w:val="30"/>
          <w:szCs w:val="30"/>
        </w:rPr>
        <w:t>1</w:t>
      </w:r>
      <w:r w:rsidR="00C12FE4" w:rsidRPr="0088142C">
        <w:rPr>
          <w:rFonts w:asciiTheme="majorBidi" w:hAnsiTheme="majorBidi"/>
          <w:sz w:val="30"/>
          <w:szCs w:val="30"/>
          <w:cs/>
        </w:rPr>
        <w:t xml:space="preserve"> </w:t>
      </w:r>
      <w:r w:rsidR="00C12FE4" w:rsidRPr="0088142C">
        <w:rPr>
          <w:rFonts w:asciiTheme="majorBidi" w:hAnsiTheme="majorBidi" w:hint="cs"/>
          <w:sz w:val="30"/>
          <w:szCs w:val="30"/>
          <w:cs/>
        </w:rPr>
        <w:t>ถึงวันที่</w:t>
      </w:r>
      <w:r w:rsidR="006015B2" w:rsidRPr="0088142C">
        <w:rPr>
          <w:rFonts w:asciiTheme="majorBidi" w:hAnsiTheme="majorBidi"/>
          <w:sz w:val="30"/>
          <w:szCs w:val="30"/>
          <w:cs/>
        </w:rPr>
        <w:t xml:space="preserve"> 3</w:t>
      </w:r>
      <w:r w:rsidR="006015B2" w:rsidRPr="0088142C">
        <w:rPr>
          <w:rFonts w:asciiTheme="majorBidi" w:hAnsiTheme="majorBidi"/>
          <w:sz w:val="30"/>
          <w:szCs w:val="30"/>
        </w:rPr>
        <w:t>0</w:t>
      </w:r>
      <w:r w:rsidR="00C12FE4" w:rsidRPr="0088142C">
        <w:rPr>
          <w:rFonts w:asciiTheme="majorBidi" w:hAnsiTheme="majorBidi"/>
          <w:sz w:val="30"/>
          <w:szCs w:val="30"/>
          <w:cs/>
        </w:rPr>
        <w:t xml:space="preserve"> </w:t>
      </w:r>
      <w:r w:rsidR="006015B2" w:rsidRPr="0088142C">
        <w:rPr>
          <w:rFonts w:asciiTheme="majorBidi" w:hAnsiTheme="majorBidi" w:hint="cs"/>
          <w:sz w:val="30"/>
          <w:szCs w:val="30"/>
          <w:cs/>
        </w:rPr>
        <w:t>กันยายน</w:t>
      </w:r>
      <w:r w:rsidR="00C12FE4" w:rsidRPr="0088142C">
        <w:rPr>
          <w:rFonts w:asciiTheme="majorBidi" w:hAnsiTheme="majorBidi"/>
          <w:sz w:val="30"/>
          <w:szCs w:val="30"/>
          <w:cs/>
        </w:rPr>
        <w:t xml:space="preserve"> 256</w:t>
      </w:r>
      <w:r w:rsidR="00A55EFD" w:rsidRPr="0088142C">
        <w:rPr>
          <w:rFonts w:asciiTheme="majorBidi" w:hAnsiTheme="majorBidi"/>
          <w:sz w:val="30"/>
          <w:szCs w:val="30"/>
        </w:rPr>
        <w:t>2</w:t>
      </w:r>
      <w:r w:rsidR="00187A55" w:rsidRPr="0088142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015B2" w:rsidRPr="0088142C" w:rsidRDefault="00745B75" w:rsidP="0072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ab/>
      </w:r>
    </w:p>
    <w:p w:rsidR="006E3670" w:rsidRPr="0088142C" w:rsidRDefault="006E3670" w:rsidP="00A46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88142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B34E53" w:rsidRPr="0088142C">
        <w:rPr>
          <w:rFonts w:asciiTheme="majorBidi" w:hAnsiTheme="majorBidi" w:cstheme="majorBidi"/>
          <w:i/>
          <w:iCs/>
          <w:sz w:val="30"/>
          <w:szCs w:val="30"/>
          <w:cs/>
        </w:rPr>
        <w:t>อนุญาตให้ใช้สิทธิในโปรแกรมคอมพิวเตอร์</w:t>
      </w:r>
    </w:p>
    <w:p w:rsidR="00440C52" w:rsidRPr="0088142C" w:rsidRDefault="00440C52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271BB" w:rsidRPr="0088142C" w:rsidRDefault="00B34E53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>บริษัท วี</w:t>
      </w:r>
      <w:proofErr w:type="spellStart"/>
      <w:r w:rsidRPr="0088142C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Pr="0088142C">
        <w:rPr>
          <w:rFonts w:asciiTheme="majorBidi" w:hAnsiTheme="majorBidi" w:cstheme="majorBidi"/>
          <w:sz w:val="30"/>
          <w:szCs w:val="30"/>
          <w:cs/>
        </w:rPr>
        <w:t xml:space="preserve"> จำกัด ได้ทำสัญญาอนุญาตให้ใช้สิทธิในโปรแกรมคอมพิวเตอร์ กับ บริษัท เอ็นทีเอ็น โซลูชั่น จำกัดโดย บริษัท เอ็นทีเอ็น โซลูชั่น จำกัด จะเป็นผู้</w:t>
      </w:r>
      <w:r w:rsidR="001C23E4" w:rsidRPr="0088142C">
        <w:rPr>
          <w:rFonts w:asciiTheme="majorBidi" w:hAnsiTheme="majorBidi" w:cstheme="majorBidi"/>
          <w:sz w:val="30"/>
          <w:szCs w:val="30"/>
          <w:cs/>
        </w:rPr>
        <w:t>อนุญาต</w:t>
      </w:r>
      <w:r w:rsidRPr="0088142C">
        <w:rPr>
          <w:rFonts w:asciiTheme="majorBidi" w:hAnsiTheme="majorBidi" w:cstheme="majorBidi"/>
          <w:sz w:val="30"/>
          <w:szCs w:val="30"/>
          <w:cs/>
        </w:rPr>
        <w:t>ให้</w:t>
      </w:r>
      <w:r w:rsidR="001C23E4" w:rsidRPr="0088142C">
        <w:rPr>
          <w:rFonts w:asciiTheme="majorBidi" w:hAnsiTheme="majorBidi" w:cstheme="majorBidi"/>
          <w:sz w:val="30"/>
          <w:szCs w:val="30"/>
          <w:cs/>
        </w:rPr>
        <w:t xml:space="preserve">ใช้สิทธิในโปรแกรม </w:t>
      </w:r>
      <w:r w:rsidR="001C23E4" w:rsidRPr="0088142C">
        <w:rPr>
          <w:rFonts w:asciiTheme="majorBidi" w:hAnsiTheme="majorBidi" w:cstheme="majorBidi"/>
          <w:sz w:val="30"/>
          <w:szCs w:val="30"/>
        </w:rPr>
        <w:t xml:space="preserve">NIMBUS (ERP) </w:t>
      </w:r>
      <w:r w:rsidR="001C23E4" w:rsidRPr="0088142C">
        <w:rPr>
          <w:rFonts w:asciiTheme="majorBidi" w:hAnsiTheme="majorBidi" w:cstheme="majorBidi"/>
          <w:sz w:val="30"/>
          <w:szCs w:val="30"/>
          <w:cs/>
        </w:rPr>
        <w:t>ที่ใช้ในการดำเนินงาน รวมทั้งเป็นผู้ให้บ</w:t>
      </w:r>
      <w:r w:rsidRPr="0088142C">
        <w:rPr>
          <w:rFonts w:asciiTheme="majorBidi" w:hAnsiTheme="majorBidi" w:cstheme="majorBidi"/>
          <w:sz w:val="30"/>
          <w:szCs w:val="30"/>
          <w:cs/>
        </w:rPr>
        <w:t>ริการ</w:t>
      </w:r>
      <w:r w:rsidR="001C23E4" w:rsidRPr="0088142C">
        <w:rPr>
          <w:rFonts w:asciiTheme="majorBidi" w:hAnsiTheme="majorBidi" w:cstheme="majorBidi"/>
          <w:sz w:val="30"/>
          <w:szCs w:val="30"/>
          <w:cs/>
        </w:rPr>
        <w:t>ที่เกี่ยวข้องกับระบบงานดังกล่าว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โดยคิดในอัตราคงที่เดือนละ </w:t>
      </w:r>
      <w:r w:rsidRPr="0088142C">
        <w:rPr>
          <w:rFonts w:asciiTheme="majorBidi" w:hAnsiTheme="majorBidi" w:cstheme="majorBidi"/>
          <w:sz w:val="30"/>
          <w:szCs w:val="30"/>
        </w:rPr>
        <w:t xml:space="preserve">30,000 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บาท รวมกับค่าบริการอื่นๆที่จะเรียกเก็บตามที่เกิดขึ้นจริงในอัตราที่ตกลงกันไว้ สัญญามีกำหนดระยะเวลาตั้งแต่วันที่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1 </w:t>
      </w:r>
      <w:r w:rsidR="001C23E4" w:rsidRPr="0088142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</w:rPr>
        <w:t>25</w:t>
      </w:r>
      <w:r w:rsidR="00BC4F99" w:rsidRPr="0088142C">
        <w:rPr>
          <w:rFonts w:ascii="Angsana New" w:hAnsi="Angsana New" w:hint="cs"/>
          <w:sz w:val="30"/>
          <w:szCs w:val="30"/>
          <w:cs/>
        </w:rPr>
        <w:t>6</w:t>
      </w:r>
      <w:r w:rsidR="00187A55" w:rsidRPr="0088142C">
        <w:rPr>
          <w:rFonts w:ascii="Angsana New" w:hAnsi="Angsana New"/>
          <w:sz w:val="30"/>
          <w:szCs w:val="30"/>
        </w:rPr>
        <w:t>1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="001C23E4" w:rsidRPr="0088142C">
        <w:rPr>
          <w:rFonts w:ascii="Angsana New" w:hAnsi="Angsana New"/>
          <w:sz w:val="30"/>
          <w:szCs w:val="30"/>
          <w:cs/>
        </w:rPr>
        <w:t>สิงหาคม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</w:rPr>
        <w:t>25</w:t>
      </w:r>
      <w:r w:rsidR="001C23E4" w:rsidRPr="0088142C">
        <w:rPr>
          <w:rFonts w:ascii="Angsana New" w:hAnsi="Angsana New"/>
          <w:sz w:val="30"/>
          <w:szCs w:val="30"/>
        </w:rPr>
        <w:t>6</w:t>
      </w:r>
      <w:r w:rsidR="00187A55" w:rsidRPr="0088142C">
        <w:rPr>
          <w:rFonts w:ascii="Angsana New" w:hAnsi="Angsana New"/>
          <w:sz w:val="30"/>
          <w:szCs w:val="30"/>
        </w:rPr>
        <w:t>2</w:t>
      </w:r>
    </w:p>
    <w:p w:rsidR="002532CA" w:rsidRPr="0088142C" w:rsidRDefault="0025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FB2A4E" w:rsidRPr="0088142C" w:rsidRDefault="00FB2A4E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การทำสัญญาค้ำประกันหนี้</w:t>
      </w:r>
      <w:r w:rsidR="00856ADC" w:rsidRPr="0088142C">
        <w:rPr>
          <w:rFonts w:ascii="Angsana New" w:hAnsi="Angsana New"/>
          <w:i/>
          <w:iCs/>
          <w:sz w:val="30"/>
          <w:szCs w:val="30"/>
          <w:cs/>
        </w:rPr>
        <w:t>สินทางการค้า</w:t>
      </w:r>
    </w:p>
    <w:p w:rsidR="00440C52" w:rsidRPr="0088142C" w:rsidRDefault="00440C52" w:rsidP="004C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24"/>
          <w:szCs w:val="24"/>
        </w:rPr>
      </w:pPr>
    </w:p>
    <w:p w:rsidR="0083119A" w:rsidRPr="0088142C" w:rsidRDefault="00FB2A4E" w:rsidP="00831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บริษัทเข้าทำสัญญาค้ำประกันหนี้</w:t>
      </w:r>
      <w:r w:rsidR="00856ADC" w:rsidRPr="0088142C">
        <w:rPr>
          <w:rFonts w:ascii="Angsana New" w:hAnsi="Angsana New"/>
          <w:sz w:val="30"/>
          <w:szCs w:val="30"/>
          <w:cs/>
        </w:rPr>
        <w:t>สินทางการค้า</w:t>
      </w:r>
      <w:r w:rsidRPr="0088142C">
        <w:rPr>
          <w:rFonts w:ascii="Angsana New" w:hAnsi="Angsana New"/>
          <w:sz w:val="30"/>
          <w:szCs w:val="30"/>
          <w:cs/>
        </w:rPr>
        <w:t>ของ 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จำกัด</w:t>
      </w:r>
      <w:r w:rsidR="00DB1880" w:rsidRPr="0088142C">
        <w:rPr>
          <w:rFonts w:ascii="Angsana New" w:hAnsi="Angsana New"/>
          <w:sz w:val="30"/>
          <w:szCs w:val="30"/>
          <w:cs/>
        </w:rPr>
        <w:t xml:space="preserve"> </w:t>
      </w:r>
      <w:r w:rsidR="00363EF2" w:rsidRPr="0088142C">
        <w:rPr>
          <w:rFonts w:ascii="Angsana New" w:hAnsi="Angsana New"/>
          <w:sz w:val="30"/>
          <w:szCs w:val="30"/>
          <w:cs/>
        </w:rPr>
        <w:t>โดยบริษัท</w:t>
      </w:r>
      <w:r w:rsidR="00856ADC" w:rsidRPr="0088142C">
        <w:rPr>
          <w:rFonts w:ascii="Angsana New" w:hAnsi="Angsana New"/>
          <w:sz w:val="30"/>
          <w:szCs w:val="30"/>
          <w:cs/>
        </w:rPr>
        <w:t xml:space="preserve">มีภาระค้ำประกันในหนี้สินทางการค้าร้อยละ </w:t>
      </w:r>
      <w:r w:rsidR="00856ADC" w:rsidRPr="0088142C">
        <w:rPr>
          <w:rFonts w:ascii="Angsana New" w:hAnsi="Angsana New"/>
          <w:sz w:val="30"/>
          <w:szCs w:val="30"/>
        </w:rPr>
        <w:t xml:space="preserve">51 </w:t>
      </w:r>
      <w:r w:rsidR="00E06C18" w:rsidRPr="0088142C">
        <w:rPr>
          <w:rFonts w:ascii="Angsana New" w:hAnsi="Angsana New"/>
          <w:sz w:val="30"/>
          <w:szCs w:val="30"/>
          <w:cs/>
        </w:rPr>
        <w:t>ตามสัดส่วนการ</w:t>
      </w:r>
      <w:r w:rsidR="00856ADC" w:rsidRPr="0088142C">
        <w:rPr>
          <w:rFonts w:ascii="Angsana New" w:hAnsi="Angsana New"/>
          <w:sz w:val="30"/>
          <w:szCs w:val="30"/>
          <w:cs/>
        </w:rPr>
        <w:t>ถือหุ้นใ</w:t>
      </w:r>
      <w:r w:rsidR="00C673A0" w:rsidRPr="0088142C">
        <w:rPr>
          <w:rFonts w:ascii="Angsana New" w:hAnsi="Angsana New"/>
          <w:sz w:val="30"/>
          <w:szCs w:val="30"/>
          <w:cs/>
        </w:rPr>
        <w:t>นบริษัท</w:t>
      </w:r>
      <w:r w:rsidR="00C673A0" w:rsidRPr="0088142C">
        <w:rPr>
          <w:rFonts w:ascii="Angsana New" w:hAnsi="Angsana New"/>
          <w:sz w:val="30"/>
          <w:szCs w:val="30"/>
        </w:rPr>
        <w:t xml:space="preserve"> </w:t>
      </w:r>
      <w:r w:rsidR="00856ADC" w:rsidRPr="0088142C">
        <w:rPr>
          <w:rFonts w:ascii="Angsana New" w:hAnsi="Angsana New"/>
          <w:sz w:val="30"/>
          <w:szCs w:val="30"/>
          <w:cs/>
        </w:rPr>
        <w:t>วี</w:t>
      </w:r>
      <w:proofErr w:type="spellStart"/>
      <w:r w:rsidR="00856ADC" w:rsidRPr="0088142C">
        <w:rPr>
          <w:rFonts w:asciiTheme="majorBidi" w:hAnsiTheme="majorBidi" w:cstheme="majorBidi"/>
          <w:sz w:val="30"/>
          <w:szCs w:val="30"/>
          <w:cs/>
        </w:rPr>
        <w:t>เซิร์ฟพลัส</w:t>
      </w:r>
      <w:proofErr w:type="spellEnd"/>
      <w:r w:rsidR="00856ADC" w:rsidRPr="0088142C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78782B" w:rsidRPr="0088142C" w:rsidRDefault="0078782B" w:rsidP="00831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8782B" w:rsidRPr="0088142C" w:rsidRDefault="0078782B" w:rsidP="00831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2258D" w:rsidRPr="0088142C" w:rsidRDefault="005A5C8C" w:rsidP="00B7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8142C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F72A26" w:rsidRPr="0088142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70A82" w:rsidRPr="0088142C">
        <w:rPr>
          <w:rFonts w:asciiTheme="majorBidi" w:hAnsiTheme="majorBidi" w:cstheme="majorBidi"/>
          <w:b/>
          <w:bCs/>
          <w:sz w:val="30"/>
          <w:szCs w:val="30"/>
        </w:rPr>
        <w:tab/>
      </w:r>
      <w:r w:rsidR="0002258D" w:rsidRPr="0088142C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F55756" w:rsidRPr="0088142C" w:rsidRDefault="00F55756" w:rsidP="00F55756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F55756" w:rsidRPr="0088142C" w:rsidTr="00833599">
        <w:tc>
          <w:tcPr>
            <w:tcW w:w="4230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55756" w:rsidRPr="0088142C" w:rsidRDefault="00F55756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55756" w:rsidRPr="0088142C" w:rsidRDefault="00F55756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5756" w:rsidRPr="0088142C" w:rsidTr="00833599">
        <w:tc>
          <w:tcPr>
            <w:tcW w:w="4230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55756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55756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55756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55756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</w:tr>
      <w:tr w:rsidR="00F55756" w:rsidRPr="0088142C" w:rsidTr="00833599">
        <w:tc>
          <w:tcPr>
            <w:tcW w:w="4230" w:type="dxa"/>
            <w:shd w:val="clear" w:color="auto" w:fill="auto"/>
          </w:tcPr>
          <w:p w:rsidR="00F55756" w:rsidRPr="0088142C" w:rsidRDefault="00F55756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F55756" w:rsidRPr="0088142C" w:rsidRDefault="00B11A98" w:rsidP="0068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6E15" w:rsidRPr="0088142C" w:rsidTr="00833599">
        <w:tc>
          <w:tcPr>
            <w:tcW w:w="4230" w:type="dxa"/>
            <w:shd w:val="clear" w:color="auto" w:fill="auto"/>
          </w:tcPr>
          <w:p w:rsidR="00B66E15" w:rsidRPr="0088142C" w:rsidRDefault="00B66E15" w:rsidP="00B66E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:rsidR="00B66E15" w:rsidRPr="0088142C" w:rsidRDefault="006E3BF0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4843E4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A83080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21 </w:t>
            </w:r>
          </w:p>
        </w:tc>
      </w:tr>
      <w:tr w:rsidR="00B66E15" w:rsidRPr="0088142C" w:rsidTr="00B66E15">
        <w:tc>
          <w:tcPr>
            <w:tcW w:w="4230" w:type="dxa"/>
            <w:shd w:val="clear" w:color="auto" w:fill="auto"/>
          </w:tcPr>
          <w:p w:rsidR="00B66E15" w:rsidRPr="0088142C" w:rsidRDefault="00B66E15" w:rsidP="00B66E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66E15" w:rsidRPr="0088142C" w:rsidRDefault="00FA7400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12,274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A83080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122 </w:t>
            </w:r>
          </w:p>
        </w:tc>
      </w:tr>
      <w:tr w:rsidR="00B66E15" w:rsidRPr="0088142C" w:rsidTr="00833599">
        <w:tc>
          <w:tcPr>
            <w:tcW w:w="4230" w:type="dxa"/>
            <w:shd w:val="clear" w:color="auto" w:fill="auto"/>
          </w:tcPr>
          <w:p w:rsidR="00B66E15" w:rsidRPr="0088142C" w:rsidRDefault="00B66E15" w:rsidP="00B66E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  <w:shd w:val="clear" w:color="auto" w:fill="auto"/>
          </w:tcPr>
          <w:p w:rsidR="00B66E15" w:rsidRPr="0088142C" w:rsidRDefault="004843E4" w:rsidP="00522B6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</w:t>
            </w:r>
            <w:r w:rsidR="00522B64"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="00522B64" w:rsidRPr="0088142C">
              <w:rPr>
                <w:rFonts w:ascii="Angsana New" w:hAnsi="Angsana New"/>
                <w:sz w:val="30"/>
                <w:szCs w:val="30"/>
              </w:rPr>
              <w:t>9</w:t>
            </w:r>
            <w:r w:rsidRPr="0088142C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284,111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6F4030" w:rsidP="006F403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82</w:t>
            </w:r>
            <w:r w:rsidR="00A83080"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sz w:val="30"/>
                <w:szCs w:val="30"/>
              </w:rPr>
              <w:t>5</w:t>
            </w:r>
            <w:r w:rsidR="00A83080" w:rsidRPr="0088142C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238,225</w:t>
            </w:r>
          </w:p>
        </w:tc>
      </w:tr>
      <w:tr w:rsidR="00B66E15" w:rsidRPr="0088142C" w:rsidTr="00833599">
        <w:tc>
          <w:tcPr>
            <w:tcW w:w="4230" w:type="dxa"/>
            <w:shd w:val="clear" w:color="auto" w:fill="auto"/>
          </w:tcPr>
          <w:p w:rsidR="00B66E15" w:rsidRPr="0088142C" w:rsidRDefault="00B66E15" w:rsidP="00B66E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เงินฝากธนาคารประเภทประจำ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:rsidR="00B66E15" w:rsidRPr="0088142C" w:rsidRDefault="00E91282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A83080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66E15" w:rsidRPr="0088142C" w:rsidTr="00846A28">
        <w:tc>
          <w:tcPr>
            <w:tcW w:w="4230" w:type="dxa"/>
            <w:shd w:val="clear" w:color="auto" w:fill="auto"/>
          </w:tcPr>
          <w:p w:rsidR="00B66E15" w:rsidRPr="0088142C" w:rsidRDefault="00B66E15" w:rsidP="00B66E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E91282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A83080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B66E15" w:rsidRPr="0088142C" w:rsidTr="00846A28">
        <w:tc>
          <w:tcPr>
            <w:tcW w:w="4230" w:type="dxa"/>
            <w:shd w:val="clear" w:color="auto" w:fill="auto"/>
          </w:tcPr>
          <w:p w:rsidR="00B66E15" w:rsidRPr="0088142C" w:rsidRDefault="00B66E15" w:rsidP="00B66E15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6E15" w:rsidRPr="0088142C" w:rsidRDefault="006F4030" w:rsidP="006F403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 w:rsidR="004843E4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843E4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284,633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6E15" w:rsidRPr="0088142C" w:rsidRDefault="006F4030" w:rsidP="006F403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A83080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83080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6E15" w:rsidRPr="0088142C" w:rsidRDefault="00B66E15" w:rsidP="00B66E1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238,469</w:t>
            </w:r>
          </w:p>
        </w:tc>
      </w:tr>
    </w:tbl>
    <w:p w:rsidR="0002258D" w:rsidRPr="0088142C" w:rsidRDefault="0046797C" w:rsidP="00F557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sz w:val="24"/>
          <w:szCs w:val="24"/>
          <w:lang w:eastAsia="x-none"/>
        </w:rPr>
      </w:pPr>
      <w:r w:rsidRPr="0088142C">
        <w:rPr>
          <w:rFonts w:ascii="Angsana New" w:hAnsi="Angsana New"/>
          <w:b/>
          <w:sz w:val="30"/>
          <w:szCs w:val="30"/>
          <w:cs/>
        </w:rPr>
        <w:tab/>
      </w:r>
    </w:p>
    <w:p w:rsidR="00063DE7" w:rsidRPr="0088142C" w:rsidRDefault="005A5C8C" w:rsidP="0062376B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lang w:val="en-US"/>
        </w:rPr>
        <w:t>7</w:t>
      </w:r>
      <w:r w:rsidR="0062376B" w:rsidRPr="0088142C">
        <w:rPr>
          <w:rFonts w:ascii="Angsana New" w:hAnsi="Angsana New" w:hint="cs"/>
          <w:sz w:val="30"/>
          <w:szCs w:val="30"/>
          <w:cs/>
        </w:rPr>
        <w:t xml:space="preserve"> </w:t>
      </w:r>
      <w:r w:rsidR="0062376B" w:rsidRPr="0088142C">
        <w:rPr>
          <w:rFonts w:ascii="Angsana New" w:hAnsi="Angsana New"/>
          <w:sz w:val="30"/>
          <w:szCs w:val="30"/>
          <w:cs/>
        </w:rPr>
        <w:tab/>
      </w:r>
      <w:r w:rsidR="00E14F32" w:rsidRPr="0088142C">
        <w:rPr>
          <w:rFonts w:ascii="Angsana New" w:hAnsi="Angsana New"/>
          <w:sz w:val="30"/>
          <w:szCs w:val="30"/>
          <w:cs/>
        </w:rPr>
        <w:t>เงินฝากสถาบันการเงินที่มี</w:t>
      </w:r>
      <w:r w:rsidR="00063DE7" w:rsidRPr="0088142C">
        <w:rPr>
          <w:rFonts w:ascii="Angsana New" w:hAnsi="Angsana New"/>
          <w:sz w:val="30"/>
          <w:szCs w:val="30"/>
          <w:cs/>
        </w:rPr>
        <w:t>ภาระ</w:t>
      </w:r>
      <w:r w:rsidR="00E14F32" w:rsidRPr="0088142C">
        <w:rPr>
          <w:rFonts w:ascii="Angsana New" w:hAnsi="Angsana New" w:hint="cs"/>
          <w:sz w:val="30"/>
          <w:szCs w:val="30"/>
          <w:cs/>
        </w:rPr>
        <w:t>ผูกพั</w:t>
      </w:r>
      <w:r w:rsidR="00063DE7" w:rsidRPr="0088142C">
        <w:rPr>
          <w:rFonts w:ascii="Angsana New" w:hAnsi="Angsana New"/>
          <w:sz w:val="30"/>
          <w:szCs w:val="30"/>
          <w:cs/>
        </w:rPr>
        <w:t>น</w:t>
      </w:r>
    </w:p>
    <w:p w:rsidR="00063DE7" w:rsidRPr="0088142C" w:rsidRDefault="00063DE7" w:rsidP="00063DE7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:rsidR="00063DE7" w:rsidRPr="0088142C" w:rsidRDefault="00BF225A" w:rsidP="00063DE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ณ</w:t>
      </w:r>
      <w:r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วันที่</w:t>
      </w:r>
      <w:r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31 </w:t>
      </w:r>
      <w:r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25</w:t>
      </w:r>
      <w:r w:rsidR="00737484" w:rsidRPr="0088142C">
        <w:rPr>
          <w:rFonts w:ascii="Angsana New" w:hAnsi="Angsana New"/>
          <w:sz w:val="30"/>
          <w:szCs w:val="30"/>
          <w:lang w:eastAsia="x-none"/>
        </w:rPr>
        <w:t>6</w:t>
      </w:r>
      <w:r w:rsidR="00B66E15" w:rsidRPr="0088142C">
        <w:rPr>
          <w:rFonts w:ascii="Angsana New" w:hAnsi="Angsana New"/>
          <w:sz w:val="30"/>
          <w:szCs w:val="30"/>
          <w:lang w:eastAsia="x-none"/>
        </w:rPr>
        <w:t>1</w:t>
      </w:r>
      <w:r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E244F3"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เงินฝากออมทรัพย์และเงินฝากประจำ</w:t>
      </w:r>
      <w:r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ในงบการเงินรวมและงบการเงินเฉพาะกิจการจำนวน</w:t>
      </w:r>
      <w:r w:rsidR="00E244F3"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E970E3" w:rsidRPr="0088142C">
        <w:rPr>
          <w:rFonts w:ascii="Angsana New" w:hAnsi="Angsana New"/>
          <w:sz w:val="30"/>
          <w:szCs w:val="30"/>
          <w:lang w:eastAsia="x-none"/>
        </w:rPr>
        <w:t>18.1</w:t>
      </w:r>
      <w:r w:rsidR="00522B64" w:rsidRPr="0088142C">
        <w:rPr>
          <w:rFonts w:ascii="Angsana New" w:hAnsi="Angsana New"/>
          <w:sz w:val="30"/>
          <w:szCs w:val="30"/>
          <w:lang w:eastAsia="x-none"/>
        </w:rPr>
        <w:t>3</w:t>
      </w:r>
      <w:r w:rsidR="00954B13" w:rsidRPr="0088142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ล้าน</w:t>
      </w:r>
      <w:r w:rsidR="00E244F3" w:rsidRPr="0088142C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="00E244F3"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715AD" w:rsidRPr="0088142C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E970E3" w:rsidRPr="0088142C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E970E3" w:rsidRPr="0088142C">
        <w:rPr>
          <w:rFonts w:ascii="Angsana New" w:hAnsi="Angsana New"/>
          <w:sz w:val="30"/>
          <w:szCs w:val="30"/>
          <w:lang w:eastAsia="x-none"/>
        </w:rPr>
        <w:t xml:space="preserve">16.73 </w:t>
      </w:r>
      <w:r w:rsidR="00E970E3" w:rsidRPr="0088142C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ตามลำดับ </w:t>
      </w:r>
      <w:r w:rsidR="00090A3A" w:rsidRPr="0088142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="00B66E15" w:rsidRPr="0088142C">
        <w:rPr>
          <w:rFonts w:ascii="Angsana New" w:hAnsi="Angsana New"/>
          <w:i/>
          <w:iCs/>
          <w:sz w:val="30"/>
          <w:szCs w:val="30"/>
          <w:lang w:eastAsia="x-none"/>
        </w:rPr>
        <w:t>2560</w:t>
      </w:r>
      <w:r w:rsidR="00E244F3" w:rsidRPr="0088142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: </w:t>
      </w:r>
      <w:r w:rsidR="00B66E15" w:rsidRPr="0088142C">
        <w:rPr>
          <w:rFonts w:ascii="Angsana New" w:hAnsi="Angsana New"/>
          <w:i/>
          <w:iCs/>
          <w:sz w:val="30"/>
          <w:szCs w:val="30"/>
          <w:lang w:eastAsia="x-none"/>
        </w:rPr>
        <w:t>4.60</w:t>
      </w:r>
      <w:r w:rsidRPr="0088142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 </w:t>
      </w:r>
      <w:r w:rsidRPr="0088142C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ล้านบาท</w:t>
      </w:r>
      <w:r w:rsidRPr="0088142C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)</w:t>
      </w:r>
      <w:r w:rsidRPr="0088142C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x-none" w:eastAsia="x-none"/>
        </w:rPr>
        <w:t>ได้ใช้เป็นหลักประกันต่อธนาคารสำหรับ</w:t>
      </w:r>
      <w:r w:rsidR="0012357A" w:rsidRPr="0088142C">
        <w:rPr>
          <w:rFonts w:ascii="Angsana New" w:hAnsi="Angsana New" w:hint="cs"/>
          <w:sz w:val="30"/>
          <w:szCs w:val="30"/>
          <w:cs/>
          <w:lang w:eastAsia="x-none"/>
        </w:rPr>
        <w:t>วงเงิน</w:t>
      </w:r>
      <w:r w:rsidR="00641CB7" w:rsidRPr="0088142C">
        <w:rPr>
          <w:rFonts w:ascii="Angsana New" w:hAnsi="Angsana New" w:hint="cs"/>
          <w:sz w:val="30"/>
          <w:szCs w:val="30"/>
          <w:cs/>
          <w:lang w:eastAsia="x-none"/>
        </w:rPr>
        <w:t>เบิกเกินบัญชีธนาคารและภาระผูกพันและหนี้สินที่อาจเกิดขึ้น</w:t>
      </w:r>
    </w:p>
    <w:p w:rsidR="0083119A" w:rsidRPr="0088142C" w:rsidRDefault="0083119A" w:rsidP="00B064B5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:rsidR="00EC6792" w:rsidRPr="0088142C" w:rsidRDefault="005A5C8C" w:rsidP="0062376B">
      <w:pPr>
        <w:pStyle w:val="Heading6"/>
        <w:tabs>
          <w:tab w:val="left" w:pos="540"/>
        </w:tabs>
        <w:ind w:left="720" w:hanging="72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lang w:val="en-US"/>
        </w:rPr>
        <w:t>8</w:t>
      </w:r>
      <w:r w:rsidR="0062376B" w:rsidRPr="0088142C">
        <w:rPr>
          <w:rFonts w:ascii="Angsana New" w:hAnsi="Angsana New"/>
          <w:sz w:val="30"/>
          <w:szCs w:val="30"/>
          <w:cs/>
        </w:rPr>
        <w:tab/>
      </w:r>
      <w:r w:rsidR="00EC6792" w:rsidRPr="0088142C">
        <w:rPr>
          <w:rFonts w:ascii="Angsana New" w:hAnsi="Angsana New"/>
          <w:sz w:val="30"/>
          <w:szCs w:val="30"/>
          <w:cs/>
        </w:rPr>
        <w:t>ลูกหนี้การค้า</w:t>
      </w:r>
      <w:r w:rsidR="00A90672" w:rsidRPr="0088142C">
        <w:rPr>
          <w:rFonts w:ascii="Angsana New" w:hAnsi="Angsana New"/>
          <w:sz w:val="30"/>
          <w:szCs w:val="30"/>
          <w:cs/>
        </w:rPr>
        <w:t>และลูกหนี้อื่น</w:t>
      </w:r>
    </w:p>
    <w:p w:rsidR="00C1234E" w:rsidRPr="0088142C" w:rsidRDefault="00C1234E" w:rsidP="00063DE7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7A64EE" w:rsidRPr="0088142C" w:rsidTr="00A37E4B">
        <w:trPr>
          <w:tblHeader/>
        </w:trPr>
        <w:tc>
          <w:tcPr>
            <w:tcW w:w="3240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7A64EE" w:rsidRPr="0088142C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7A64EE" w:rsidRPr="0088142C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4EE" w:rsidRPr="0088142C" w:rsidTr="00A37E4B">
        <w:trPr>
          <w:tblHeader/>
        </w:trPr>
        <w:tc>
          <w:tcPr>
            <w:tcW w:w="3240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7A64EE" w:rsidRPr="0088142C" w:rsidRDefault="0068653F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</w:tr>
      <w:tr w:rsidR="00B11A98" w:rsidRPr="0088142C" w:rsidTr="00A37E4B">
        <w:trPr>
          <w:tblHeader/>
        </w:trPr>
        <w:tc>
          <w:tcPr>
            <w:tcW w:w="324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4EE" w:rsidRPr="0088142C" w:rsidTr="00A37E4B">
        <w:tc>
          <w:tcPr>
            <w:tcW w:w="3240" w:type="dxa"/>
            <w:shd w:val="clear" w:color="auto" w:fill="auto"/>
          </w:tcPr>
          <w:p w:rsidR="007A64EE" w:rsidRPr="0088142C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7A64EE" w:rsidRPr="0088142C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A64EE" w:rsidRPr="0088142C" w:rsidRDefault="007A64EE" w:rsidP="007A64E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E15" w:rsidRPr="0088142C" w:rsidTr="00A37E4B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5A72FD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B66E15" w:rsidRPr="0088142C" w:rsidRDefault="00FA7400" w:rsidP="00FA7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463684" w:rsidP="004636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B66E15" w:rsidRPr="0088142C" w:rsidTr="00A37E4B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FA7400" w:rsidP="004636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257,736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463684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460,359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185,732</w:t>
            </w:r>
          </w:p>
        </w:tc>
      </w:tr>
      <w:tr w:rsidR="00B66E15" w:rsidRPr="0088142C" w:rsidTr="00A37E4B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66E15" w:rsidRPr="0088142C" w:rsidRDefault="00FA7400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B66E15" w:rsidRPr="0088142C" w:rsidRDefault="00EE44B2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66E15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,741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B66E15" w:rsidRPr="0088142C" w:rsidRDefault="00DB6850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460,359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185,899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6850" w:rsidRPr="0088142C" w:rsidRDefault="00FA7400" w:rsidP="00DB68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(678</w:t>
            </w:r>
            <w:r w:rsidR="00760B2C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(471)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FA740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B6850" w:rsidRPr="0088142C" w:rsidTr="00A37E4B">
        <w:trPr>
          <w:trHeight w:val="80"/>
        </w:trPr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lastRenderedPageBreak/>
              <w:t>ลูกหนี้การค้าที่ยังไม่เรียกเก็บ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B6850" w:rsidRPr="0088142C" w:rsidRDefault="00760B2C" w:rsidP="00DB68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B6850" w:rsidRPr="0088142C" w:rsidRDefault="00DB6850" w:rsidP="008C493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B6850" w:rsidRPr="0088142C" w:rsidRDefault="008C4937" w:rsidP="00DB68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760B2C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32,562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8C4937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11,34</w:t>
            </w:r>
            <w:r w:rsidR="001C34A7" w:rsidRPr="0088142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760B2C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32,562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24,019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8C4937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11,34</w:t>
            </w:r>
            <w:r w:rsidR="001C34A7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3,308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DB6850" w:rsidRPr="0088142C" w:rsidRDefault="00FA7400" w:rsidP="00FA740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DB6850" w:rsidRPr="0088142C" w:rsidRDefault="00DB6850" w:rsidP="008C493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B6850" w:rsidRPr="0088142C" w:rsidRDefault="008C4937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1,630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1,307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A55EFD" w:rsidP="00A55E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116,1</w:t>
            </w:r>
            <w:r w:rsidR="00FA7400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1C34A7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70,794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75,277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A55EFD" w:rsidP="00A55E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116,171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1C34A7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72,424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DB6850" w:rsidRPr="0088142C" w:rsidRDefault="00A55EFD" w:rsidP="00A55E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  <w:r w:rsidR="00FA7400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362,120</w:t>
            </w: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DB6850" w:rsidRPr="0088142C" w:rsidRDefault="001C34A7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543,903</w:t>
            </w: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265,791</w:t>
            </w:r>
          </w:p>
        </w:tc>
      </w:tr>
      <w:tr w:rsidR="00DB6850" w:rsidRPr="0088142C" w:rsidTr="00A37E4B">
        <w:tc>
          <w:tcPr>
            <w:tcW w:w="324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B6850" w:rsidRPr="0088142C" w:rsidRDefault="00DB6850" w:rsidP="00DB6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B6850" w:rsidRPr="0088142C" w:rsidRDefault="00DB6850" w:rsidP="00DB68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DB6850" w:rsidRPr="0088142C" w:rsidRDefault="00DB6850" w:rsidP="00DB68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442B5" w:rsidRPr="0088142C" w:rsidTr="00A37E4B">
        <w:tc>
          <w:tcPr>
            <w:tcW w:w="4230" w:type="dxa"/>
            <w:gridSpan w:val="2"/>
            <w:shd w:val="clear" w:color="auto" w:fill="auto"/>
          </w:tcPr>
          <w:p w:rsidR="006442B5" w:rsidRPr="0088142C" w:rsidRDefault="006442B5" w:rsidP="00A37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442B5" w:rsidRPr="0088142C" w:rsidRDefault="006442B5" w:rsidP="006442B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6442B5" w:rsidRPr="0088142C" w:rsidRDefault="006442B5" w:rsidP="00A55EF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442B5" w:rsidRPr="0088142C" w:rsidRDefault="006442B5" w:rsidP="006442B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62" w:type="dxa"/>
            <w:shd w:val="clear" w:color="auto" w:fill="auto"/>
          </w:tcPr>
          <w:p w:rsidR="006442B5" w:rsidRPr="0088142C" w:rsidRDefault="006442B5" w:rsidP="00A55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442B5" w:rsidRPr="0088142C" w:rsidRDefault="006442B5" w:rsidP="006442B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6442B5" w:rsidRPr="0088142C" w:rsidRDefault="006442B5" w:rsidP="00A55EF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442B5" w:rsidRPr="0088142C" w:rsidRDefault="006442B5" w:rsidP="00A55EF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635B6" w:rsidRPr="0088142C" w:rsidRDefault="00663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B71680" w:rsidRPr="0088142C" w:rsidRDefault="00B71680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7A64EE" w:rsidRPr="0088142C" w:rsidRDefault="007A64E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994"/>
        <w:gridCol w:w="990"/>
        <w:gridCol w:w="262"/>
        <w:gridCol w:w="998"/>
        <w:gridCol w:w="262"/>
        <w:gridCol w:w="998"/>
        <w:gridCol w:w="270"/>
        <w:gridCol w:w="990"/>
      </w:tblGrid>
      <w:tr w:rsidR="007A64EE" w:rsidRPr="0088142C" w:rsidTr="00954B13">
        <w:trPr>
          <w:tblHeader/>
        </w:trPr>
        <w:tc>
          <w:tcPr>
            <w:tcW w:w="3236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7A64EE" w:rsidRPr="0088142C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7A64EE" w:rsidRPr="0088142C" w:rsidRDefault="007A64EE" w:rsidP="0083359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4EE" w:rsidRPr="0088142C" w:rsidTr="00954B13">
        <w:trPr>
          <w:tblHeader/>
        </w:trPr>
        <w:tc>
          <w:tcPr>
            <w:tcW w:w="3236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7A64EE" w:rsidRPr="0088142C" w:rsidRDefault="007A64EE" w:rsidP="00833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  <w:tc>
          <w:tcPr>
            <w:tcW w:w="262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2561</w:t>
            </w:r>
          </w:p>
        </w:tc>
        <w:tc>
          <w:tcPr>
            <w:tcW w:w="270" w:type="dxa"/>
            <w:shd w:val="clear" w:color="auto" w:fill="auto"/>
          </w:tcPr>
          <w:p w:rsidR="007A64EE" w:rsidRPr="0088142C" w:rsidRDefault="007A64EE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A64EE" w:rsidRPr="0088142C" w:rsidRDefault="00B66E15" w:rsidP="0083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ab/>
              <w:t>2560</w:t>
            </w:r>
          </w:p>
        </w:tc>
      </w:tr>
      <w:tr w:rsidR="00B11A98" w:rsidRPr="0088142C" w:rsidTr="00954B13">
        <w:trPr>
          <w:tblHeader/>
        </w:trPr>
        <w:tc>
          <w:tcPr>
            <w:tcW w:w="3236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4EE" w:rsidRPr="0088142C" w:rsidTr="00954B13">
        <w:trPr>
          <w:trHeight w:val="80"/>
        </w:trPr>
        <w:tc>
          <w:tcPr>
            <w:tcW w:w="3236" w:type="dxa"/>
            <w:shd w:val="clear" w:color="auto" w:fill="auto"/>
          </w:tcPr>
          <w:p w:rsidR="007A64EE" w:rsidRPr="0088142C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7A64EE" w:rsidRPr="0088142C" w:rsidRDefault="007A64EE" w:rsidP="007A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7A64EE" w:rsidRPr="0088142C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A64EE" w:rsidRPr="0088142C" w:rsidRDefault="007A64EE" w:rsidP="007A64E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7A64EE" w:rsidRPr="0088142C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7A64EE" w:rsidRPr="0088142C" w:rsidRDefault="007A64EE" w:rsidP="007A64E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A64EE" w:rsidRPr="0088142C" w:rsidRDefault="007A64EE" w:rsidP="007A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A64EE" w:rsidRPr="0088142C" w:rsidRDefault="007A64EE" w:rsidP="007A64E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4511B" w:rsidRPr="0088142C" w:rsidTr="00432057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8142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11B" w:rsidRPr="0088142C" w:rsidTr="00B66E15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3710F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B66E15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64511B" w:rsidRPr="0088142C" w:rsidTr="003710F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432057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677DD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บุคคลหรือกิจการอื่นๆ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A128AC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336,303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216,517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A71E8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252,33</w:t>
            </w:r>
            <w:r w:rsidR="0064511B"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164,517</w:t>
            </w: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88142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8142C">
              <w:rPr>
                <w:rFonts w:ascii="Angsana New" w:hAnsi="Angsana New"/>
                <w:sz w:val="30"/>
                <w:szCs w:val="30"/>
              </w:rPr>
              <w:t>3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A128AC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252,319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39,412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A71E8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197,37</w:t>
            </w:r>
            <w:r w:rsidR="0064511B" w:rsidRPr="00881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21,215</w:t>
            </w:r>
          </w:p>
        </w:tc>
      </w:tr>
      <w:tr w:rsidR="0064511B" w:rsidRPr="0088142C" w:rsidTr="00B66E15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10,511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 1,531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10,420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432057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B66E15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599,811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257,736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460,359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64511B" w:rsidRPr="0088142C" w:rsidTr="00B66E15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(678)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(471)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257,265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185,732</w:t>
            </w:r>
          </w:p>
        </w:tc>
      </w:tr>
      <w:tr w:rsidR="0064511B" w:rsidRPr="0088142C" w:rsidTr="00954B13">
        <w:trPr>
          <w:trHeight w:val="125"/>
        </w:trPr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4511B" w:rsidRPr="0088142C" w:rsidTr="00954B13">
        <w:tc>
          <w:tcPr>
            <w:tcW w:w="3236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257,270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460,131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185,899</w:t>
            </w:r>
          </w:p>
        </w:tc>
      </w:tr>
    </w:tbl>
    <w:p w:rsidR="002022B5" w:rsidRPr="0088142C" w:rsidRDefault="002022B5" w:rsidP="009A6EFE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D75511" w:rsidRPr="0088142C" w:rsidRDefault="005B1B34" w:rsidP="009A6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88142C">
        <w:rPr>
          <w:rFonts w:ascii="Angsana New" w:hAnsi="Angsana New"/>
          <w:sz w:val="30"/>
          <w:szCs w:val="30"/>
          <w:cs/>
        </w:rPr>
        <w:t>มีระยะเวลา</w:t>
      </w:r>
      <w:r w:rsidR="00A55EFD" w:rsidRPr="0088142C">
        <w:rPr>
          <w:rFonts w:ascii="Angsana New" w:hAnsi="Angsana New" w:hint="cs"/>
          <w:sz w:val="30"/>
          <w:szCs w:val="30"/>
          <w:cs/>
        </w:rPr>
        <w:t xml:space="preserve">ตั้งแต่ </w:t>
      </w:r>
      <w:r w:rsidR="00A55EFD" w:rsidRPr="0088142C">
        <w:rPr>
          <w:rFonts w:ascii="Angsana New" w:hAnsi="Angsana New"/>
          <w:sz w:val="30"/>
          <w:szCs w:val="30"/>
        </w:rPr>
        <w:t xml:space="preserve">30 </w:t>
      </w:r>
      <w:r w:rsidR="00A55EFD" w:rsidRPr="0088142C">
        <w:rPr>
          <w:rFonts w:ascii="Angsana New" w:hAnsi="Angsana New" w:hint="cs"/>
          <w:sz w:val="30"/>
          <w:szCs w:val="30"/>
          <w:cs/>
        </w:rPr>
        <w:t>วัน ถึง</w:t>
      </w:r>
      <w:r w:rsidR="00A46611" w:rsidRPr="0088142C">
        <w:rPr>
          <w:rFonts w:ascii="Angsana New" w:hAnsi="Angsana New"/>
          <w:sz w:val="30"/>
          <w:szCs w:val="30"/>
        </w:rPr>
        <w:t xml:space="preserve"> </w:t>
      </w:r>
      <w:r w:rsidR="002532CA" w:rsidRPr="0088142C">
        <w:rPr>
          <w:rFonts w:ascii="Angsana New" w:hAnsi="Angsana New"/>
          <w:sz w:val="30"/>
          <w:szCs w:val="30"/>
        </w:rPr>
        <w:t>90</w:t>
      </w:r>
      <w:r w:rsidR="00E728EB"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วัน</w:t>
      </w:r>
      <w:r w:rsidR="002532CA" w:rsidRPr="0088142C">
        <w:rPr>
          <w:rFonts w:ascii="Angsana New" w:hAnsi="Angsana New" w:hint="cs"/>
          <w:sz w:val="30"/>
          <w:szCs w:val="30"/>
          <w:cs/>
        </w:rPr>
        <w:t xml:space="preserve"> </w:t>
      </w:r>
    </w:p>
    <w:p w:rsidR="00EA320D" w:rsidRPr="0088142C" w:rsidRDefault="00EA320D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0F63E2" w:rsidRPr="0088142C" w:rsidRDefault="000F63E2" w:rsidP="00A55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/>
          <w:sz w:val="30"/>
          <w:szCs w:val="30"/>
          <w:cs/>
        </w:rPr>
        <w:t>ลูกหนี้อื่น</w:t>
      </w:r>
      <w:r w:rsidR="00B34325" w:rsidRPr="0088142C">
        <w:rPr>
          <w:rFonts w:ascii="Angsana New" w:eastAsia="MS Mincho" w:hAnsi="Angsana New" w:hint="cs"/>
          <w:sz w:val="30"/>
          <w:szCs w:val="30"/>
          <w:cs/>
        </w:rPr>
        <w:t>ประกอบด้วย</w:t>
      </w:r>
    </w:p>
    <w:p w:rsidR="00EA320D" w:rsidRPr="0088142C" w:rsidRDefault="00EA320D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EA320D" w:rsidRPr="0088142C" w:rsidTr="002A0540">
        <w:tc>
          <w:tcPr>
            <w:tcW w:w="3240" w:type="dxa"/>
            <w:shd w:val="clear" w:color="auto" w:fill="auto"/>
          </w:tcPr>
          <w:p w:rsidR="00EA320D" w:rsidRPr="0088142C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EA320D" w:rsidRPr="0088142C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EA320D" w:rsidRPr="0088142C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A320D" w:rsidRPr="0088142C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EA320D" w:rsidRPr="0088142C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6E15" w:rsidRPr="0088142C" w:rsidTr="002A0540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66E15" w:rsidRPr="0088142C" w:rsidTr="002A0540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6E15" w:rsidRPr="0088142C" w:rsidTr="00EA320D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ขายและ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64511B" w:rsidP="006451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77,3</w:t>
            </w:r>
            <w:r w:rsidR="00FF7BEE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70,538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992701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64,752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68,883</w:t>
            </w:r>
          </w:p>
        </w:tc>
      </w:tr>
      <w:tr w:rsidR="00565C67" w:rsidRPr="0088142C" w:rsidTr="00EA320D">
        <w:tc>
          <w:tcPr>
            <w:tcW w:w="3240" w:type="dxa"/>
            <w:shd w:val="clear" w:color="auto" w:fill="auto"/>
          </w:tcPr>
          <w:p w:rsidR="00565C67" w:rsidRPr="0088142C" w:rsidRDefault="00565C67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65C67" w:rsidRPr="0088142C" w:rsidRDefault="00565C67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C67" w:rsidRPr="0088142C" w:rsidRDefault="00565C67" w:rsidP="006451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23,085</w:t>
            </w:r>
          </w:p>
        </w:tc>
        <w:tc>
          <w:tcPr>
            <w:tcW w:w="262" w:type="dxa"/>
            <w:shd w:val="clear" w:color="auto" w:fill="auto"/>
          </w:tcPr>
          <w:p w:rsidR="00565C67" w:rsidRPr="0088142C" w:rsidRDefault="00565C67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65C67" w:rsidRPr="0088142C" w:rsidRDefault="00565C67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62" w:type="dxa"/>
            <w:shd w:val="clear" w:color="auto" w:fill="auto"/>
          </w:tcPr>
          <w:p w:rsidR="00565C67" w:rsidRPr="0088142C" w:rsidRDefault="00565C67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65C67" w:rsidRPr="0088142C" w:rsidRDefault="00565C67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565C67" w:rsidRPr="0088142C" w:rsidRDefault="00565C67" w:rsidP="00B66E1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65C67" w:rsidRPr="0088142C" w:rsidRDefault="00565C67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</w:tr>
      <w:tr w:rsidR="00B66E15" w:rsidRPr="0088142C" w:rsidTr="003710F3">
        <w:tc>
          <w:tcPr>
            <w:tcW w:w="4230" w:type="dxa"/>
            <w:gridSpan w:val="2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90" w:type="dxa"/>
            <w:shd w:val="clear" w:color="auto" w:fill="auto"/>
          </w:tcPr>
          <w:p w:rsidR="00B66E15" w:rsidRPr="0088142C" w:rsidRDefault="00D431E5" w:rsidP="00B66E1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F7BEE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,517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992701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1,762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2,265</w:t>
            </w:r>
          </w:p>
        </w:tc>
      </w:tr>
      <w:tr w:rsidR="00B66E15" w:rsidRPr="0088142C" w:rsidTr="00EA320D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FF7BEE" w:rsidP="00B66E1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3,409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2,672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992701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1,734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2,241</w:t>
            </w:r>
          </w:p>
        </w:tc>
      </w:tr>
      <w:tr w:rsidR="00B66E15" w:rsidRPr="0088142C" w:rsidTr="00EA320D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FF7BEE" w:rsidP="00B66E1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3,369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A55EFD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2,089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992701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1,849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1,835</w:t>
            </w:r>
          </w:p>
        </w:tc>
      </w:tr>
      <w:tr w:rsidR="00B66E15" w:rsidRPr="0088142C" w:rsidTr="00EA320D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565C67" w:rsidP="006451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2,419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565C67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2,222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1C34A7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565C67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66E15" w:rsidRPr="0088142C" w:rsidRDefault="00565C67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1,148</w:t>
            </w:r>
          </w:p>
        </w:tc>
      </w:tr>
      <w:tr w:rsidR="00B66E15" w:rsidRPr="0088142C" w:rsidTr="00EA320D"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E15" w:rsidRPr="0088142C" w:rsidRDefault="0064511B" w:rsidP="0064511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116,171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80,831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E15" w:rsidRPr="0088142C" w:rsidRDefault="001C34A7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72,424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76,584</w:t>
            </w:r>
          </w:p>
        </w:tc>
      </w:tr>
    </w:tbl>
    <w:p w:rsidR="00A55EFD" w:rsidRPr="0088142C" w:rsidRDefault="00C7724F" w:rsidP="002532CA">
      <w:pPr>
        <w:pStyle w:val="Heading6"/>
        <w:tabs>
          <w:tab w:val="left" w:pos="540"/>
        </w:tabs>
        <w:jc w:val="both"/>
      </w:pPr>
      <w:r w:rsidRPr="0088142C">
        <w:rPr>
          <w:rFonts w:ascii="Angsana New" w:hAnsi="Angsana New"/>
          <w:sz w:val="30"/>
          <w:szCs w:val="30"/>
          <w:lang w:val="en-US"/>
        </w:rPr>
        <w:tab/>
      </w:r>
    </w:p>
    <w:p w:rsidR="002022B5" w:rsidRPr="0088142C" w:rsidRDefault="002022B5" w:rsidP="00A55EFD">
      <w:pPr>
        <w:rPr>
          <w:lang w:eastAsia="x-none"/>
        </w:rPr>
      </w:pPr>
    </w:p>
    <w:p w:rsidR="00C7724F" w:rsidRPr="0088142C" w:rsidRDefault="005A5C8C" w:rsidP="007C75E7">
      <w:pPr>
        <w:pStyle w:val="Heading6"/>
        <w:ind w:left="540" w:hanging="540"/>
        <w:jc w:val="both"/>
        <w:rPr>
          <w:rFonts w:ascii="Angsana New" w:hAnsi="Angsana New"/>
          <w:sz w:val="30"/>
          <w:szCs w:val="30"/>
          <w:lang w:val="en-US"/>
        </w:rPr>
      </w:pPr>
      <w:r w:rsidRPr="0088142C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C7724F" w:rsidRPr="0088142C">
        <w:rPr>
          <w:rFonts w:ascii="Angsana New" w:hAnsi="Angsana New"/>
          <w:sz w:val="30"/>
          <w:szCs w:val="30"/>
          <w:lang w:val="en-US"/>
        </w:rPr>
        <w:tab/>
        <w:t xml:space="preserve"> </w:t>
      </w:r>
      <w:r w:rsidR="00DB4640" w:rsidRPr="0088142C">
        <w:rPr>
          <w:rFonts w:ascii="Angsana New" w:hAnsi="Angsana New"/>
          <w:sz w:val="30"/>
          <w:szCs w:val="30"/>
          <w:cs/>
          <w:lang w:val="en-US"/>
        </w:rPr>
        <w:t>สินค้าคงเหลือ</w:t>
      </w:r>
    </w:p>
    <w:p w:rsidR="00DB4640" w:rsidRPr="0088142C" w:rsidRDefault="00DB4640" w:rsidP="00DB4640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90"/>
        <w:gridCol w:w="262"/>
        <w:gridCol w:w="1088"/>
        <w:gridCol w:w="236"/>
        <w:gridCol w:w="26"/>
        <w:gridCol w:w="998"/>
        <w:gridCol w:w="270"/>
        <w:gridCol w:w="964"/>
        <w:gridCol w:w="26"/>
      </w:tblGrid>
      <w:tr w:rsidR="00EA320D" w:rsidRPr="0088142C" w:rsidTr="00E970E3">
        <w:trPr>
          <w:gridAfter w:val="1"/>
          <w:wAfter w:w="26" w:type="dxa"/>
        </w:trPr>
        <w:tc>
          <w:tcPr>
            <w:tcW w:w="3240" w:type="dxa"/>
            <w:shd w:val="clear" w:color="auto" w:fill="auto"/>
          </w:tcPr>
          <w:p w:rsidR="00EA320D" w:rsidRPr="0088142C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EA320D" w:rsidRPr="0088142C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EA320D" w:rsidRPr="0088142C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EA320D" w:rsidRPr="0088142C" w:rsidRDefault="00EA320D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4"/>
            <w:shd w:val="clear" w:color="auto" w:fill="auto"/>
            <w:vAlign w:val="bottom"/>
          </w:tcPr>
          <w:p w:rsidR="00EA320D" w:rsidRPr="0088142C" w:rsidRDefault="00EA320D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0BB7" w:rsidRPr="0088142C" w:rsidTr="00E970E3">
        <w:tc>
          <w:tcPr>
            <w:tcW w:w="3240" w:type="dxa"/>
            <w:shd w:val="clear" w:color="auto" w:fill="auto"/>
          </w:tcPr>
          <w:p w:rsidR="00A00BB7" w:rsidRPr="0088142C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A00BB7" w:rsidRPr="0088142C" w:rsidRDefault="00345237" w:rsidP="00A0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A00BB7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A00BB7" w:rsidRPr="0088142C" w:rsidRDefault="00A00BB7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A00BB7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A00BB7" w:rsidRPr="0088142C" w:rsidRDefault="00A00BB7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00BB7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00BB7" w:rsidRPr="0088142C" w:rsidRDefault="00A00BB7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A00BB7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A00BB7" w:rsidRPr="0088142C" w:rsidTr="00E970E3">
        <w:tc>
          <w:tcPr>
            <w:tcW w:w="3240" w:type="dxa"/>
            <w:shd w:val="clear" w:color="auto" w:fill="auto"/>
          </w:tcPr>
          <w:p w:rsidR="00A00BB7" w:rsidRPr="0088142C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A00BB7" w:rsidRPr="0088142C" w:rsidRDefault="00A00BB7" w:rsidP="00A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9"/>
            <w:shd w:val="clear" w:color="auto" w:fill="auto"/>
            <w:vAlign w:val="bottom"/>
          </w:tcPr>
          <w:p w:rsidR="00A00BB7" w:rsidRPr="0088142C" w:rsidRDefault="00A00BB7" w:rsidP="00A00BB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6E15" w:rsidRPr="0088142C" w:rsidTr="00E970E3">
        <w:trPr>
          <w:trHeight w:val="80"/>
        </w:trPr>
        <w:tc>
          <w:tcPr>
            <w:tcW w:w="324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6E15" w:rsidRPr="0088142C" w:rsidRDefault="0064511B" w:rsidP="006451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32,138</w:t>
            </w:r>
          </w:p>
        </w:tc>
        <w:tc>
          <w:tcPr>
            <w:tcW w:w="262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B66E15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30</w:t>
            </w:r>
            <w:r w:rsidR="00B66E15"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B66E15" w:rsidRPr="0088142C" w:rsidRDefault="00EC64EB" w:rsidP="00B66E1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15,736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B66E15" w:rsidRPr="0088142C" w:rsidRDefault="00B66E15" w:rsidP="00A205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29,578</w:t>
            </w:r>
          </w:p>
        </w:tc>
      </w:tr>
      <w:tr w:rsidR="0064511B" w:rsidRPr="0088142C" w:rsidTr="00E970E3">
        <w:trPr>
          <w:trHeight w:val="80"/>
        </w:trPr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B1226C" w:rsidP="006451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</w:t>
            </w:r>
            <w:r w:rsidR="0064511B" w:rsidRPr="0088142C">
              <w:rPr>
                <w:rFonts w:ascii="Angsana New" w:hAnsi="Angsana New"/>
                <w:sz w:val="30"/>
                <w:szCs w:val="30"/>
              </w:rPr>
              <w:t>,48</w:t>
            </w:r>
            <w:r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10,745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10,745</w:t>
            </w:r>
          </w:p>
        </w:tc>
      </w:tr>
      <w:tr w:rsidR="0064511B" w:rsidRPr="0088142C" w:rsidTr="00E970E3">
        <w:trPr>
          <w:trHeight w:val="80"/>
        </w:trPr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1,951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64511B" w:rsidRPr="0088142C" w:rsidTr="00E970E3">
        <w:tc>
          <w:tcPr>
            <w:tcW w:w="3240" w:type="dxa"/>
          </w:tcPr>
          <w:p w:rsidR="0064511B" w:rsidRPr="0088142C" w:rsidRDefault="0064511B" w:rsidP="006451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511B" w:rsidRPr="0088142C" w:rsidTr="00E970E3"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B1226C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  <w:r w:rsidR="0064511B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,46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43,350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16,578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41,228</w:t>
            </w:r>
          </w:p>
        </w:tc>
      </w:tr>
      <w:tr w:rsidR="0064511B" w:rsidRPr="0088142C" w:rsidTr="00E970E3"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(1,248)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(1,168)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(1,248)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(1,168)</w:t>
            </w:r>
          </w:p>
        </w:tc>
      </w:tr>
      <w:tr w:rsidR="0064511B" w:rsidRPr="0088142C" w:rsidTr="00E970E3"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B1226C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1226C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,21</w:t>
            </w:r>
            <w:r w:rsidR="00B1226C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42,182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15,330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40,060</w:t>
            </w:r>
          </w:p>
        </w:tc>
      </w:tr>
      <w:tr w:rsidR="0064511B" w:rsidRPr="0088142C" w:rsidTr="00E970E3">
        <w:trPr>
          <w:trHeight w:val="80"/>
        </w:trPr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11B" w:rsidRPr="0088142C" w:rsidTr="00E970E3">
        <w:trPr>
          <w:trHeight w:val="80"/>
        </w:trPr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88142C"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เป็นค่าใช้จ่าย และได้รวมในบัญชีต้นทุนขายและบริการ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11B" w:rsidRPr="0088142C" w:rsidTr="00E970E3">
        <w:tc>
          <w:tcPr>
            <w:tcW w:w="3240" w:type="dxa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 w:rsidRPr="0088142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2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1,162,818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5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1,048,254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975,094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912,806</w:t>
            </w:r>
          </w:p>
        </w:tc>
      </w:tr>
      <w:tr w:rsidR="0064511B" w:rsidRPr="0088142C" w:rsidTr="00E970E3">
        <w:tc>
          <w:tcPr>
            <w:tcW w:w="3240" w:type="dxa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</w:rPr>
              <w:t xml:space="preserve">- </w:t>
            </w:r>
            <w:r w:rsidRPr="0088142C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การปรับลดมูลค่าเป็น</w:t>
            </w:r>
          </w:p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ind w:left="162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</w:t>
            </w:r>
            <w:r w:rsidRPr="0088142C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163 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163</w:t>
            </w:r>
          </w:p>
        </w:tc>
      </w:tr>
      <w:tr w:rsidR="0064511B" w:rsidRPr="0088142C" w:rsidTr="00E970E3">
        <w:tc>
          <w:tcPr>
            <w:tcW w:w="324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64511B" w:rsidRPr="0088142C" w:rsidRDefault="0064511B" w:rsidP="00645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1,162,898</w:t>
            </w:r>
          </w:p>
        </w:tc>
        <w:tc>
          <w:tcPr>
            <w:tcW w:w="262" w:type="dxa"/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1,048,417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64511B" w:rsidRPr="0088142C" w:rsidRDefault="0064511B" w:rsidP="0064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975,174</w:t>
            </w:r>
          </w:p>
        </w:tc>
        <w:tc>
          <w:tcPr>
            <w:tcW w:w="270" w:type="dxa"/>
            <w:shd w:val="clear" w:color="auto" w:fill="auto"/>
          </w:tcPr>
          <w:p w:rsidR="0064511B" w:rsidRPr="0088142C" w:rsidRDefault="0064511B" w:rsidP="00645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11B" w:rsidRPr="0088142C" w:rsidRDefault="0064511B" w:rsidP="00645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912,969</w:t>
            </w:r>
          </w:p>
        </w:tc>
      </w:tr>
    </w:tbl>
    <w:p w:rsidR="002022B5" w:rsidRPr="0088142C" w:rsidRDefault="002022B5" w:rsidP="005A5C8C">
      <w:pPr>
        <w:pStyle w:val="Heading6"/>
        <w:tabs>
          <w:tab w:val="left" w:pos="540"/>
          <w:tab w:val="left" w:pos="2160"/>
        </w:tabs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524D2" w:rsidRPr="0088142C" w:rsidRDefault="005A5C8C" w:rsidP="00123140">
      <w:pPr>
        <w:pStyle w:val="Heading6"/>
        <w:tabs>
          <w:tab w:val="left" w:pos="540"/>
          <w:tab w:val="left" w:pos="2160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88142C">
        <w:rPr>
          <w:rFonts w:ascii="Angsana New" w:hAnsi="Angsana New"/>
          <w:sz w:val="30"/>
          <w:szCs w:val="30"/>
          <w:lang w:val="en-US"/>
        </w:rPr>
        <w:t>10</w:t>
      </w:r>
      <w:r w:rsidRPr="0088142C">
        <w:rPr>
          <w:rFonts w:ascii="Angsana New" w:hAnsi="Angsana New"/>
          <w:sz w:val="30"/>
          <w:szCs w:val="30"/>
          <w:lang w:val="en-US"/>
        </w:rPr>
        <w:tab/>
      </w:r>
      <w:r w:rsidR="00F524D2" w:rsidRPr="0088142C">
        <w:rPr>
          <w:rFonts w:ascii="Angsana New" w:hAnsi="Angsana New"/>
          <w:sz w:val="30"/>
          <w:szCs w:val="30"/>
          <w:cs/>
          <w:lang w:val="en-US"/>
        </w:rPr>
        <w:t>เงินลงทุนในบริษัทย่อย</w:t>
      </w:r>
    </w:p>
    <w:p w:rsidR="0096723B" w:rsidRPr="0088142C" w:rsidRDefault="0096723B" w:rsidP="00652EDE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540"/>
        <w:gridCol w:w="450"/>
        <w:gridCol w:w="810"/>
        <w:gridCol w:w="360"/>
        <w:gridCol w:w="1260"/>
        <w:gridCol w:w="270"/>
        <w:gridCol w:w="1178"/>
      </w:tblGrid>
      <w:tr w:rsidR="000641D5" w:rsidRPr="0088142C" w:rsidTr="00217593">
        <w:tc>
          <w:tcPr>
            <w:tcW w:w="387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0641D5" w:rsidRPr="0088142C" w:rsidRDefault="000641D5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:rsidR="000641D5" w:rsidRPr="0088142C" w:rsidRDefault="000641D5" w:rsidP="002A054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41D5" w:rsidRPr="0088142C" w:rsidTr="00217593">
        <w:tc>
          <w:tcPr>
            <w:tcW w:w="387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0641D5" w:rsidRPr="0088142C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0641D5" w:rsidRPr="0088142C" w:rsidRDefault="000641D5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641D5" w:rsidRPr="0088142C" w:rsidRDefault="00B66E15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:rsidR="000641D5" w:rsidRPr="0088142C" w:rsidRDefault="00B66E15" w:rsidP="0006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0641D5" w:rsidRPr="0088142C" w:rsidTr="00217593">
        <w:trPr>
          <w:trHeight w:val="80"/>
        </w:trPr>
        <w:tc>
          <w:tcPr>
            <w:tcW w:w="3870" w:type="dxa"/>
            <w:shd w:val="clear" w:color="auto" w:fill="auto"/>
          </w:tcPr>
          <w:p w:rsidR="000641D5" w:rsidRPr="0088142C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0641D5" w:rsidRPr="0088142C" w:rsidRDefault="000641D5" w:rsidP="002A0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0641D5" w:rsidRPr="0088142C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:rsidR="000641D5" w:rsidRPr="0088142C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641D5" w:rsidRPr="0088142C" w:rsidRDefault="000641D5" w:rsidP="002A054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0641D5" w:rsidRPr="0088142C" w:rsidRDefault="000641D5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:rsidR="000641D5" w:rsidRPr="0088142C" w:rsidRDefault="000641D5" w:rsidP="006865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66E15" w:rsidRPr="0088142C" w:rsidTr="00217593">
        <w:trPr>
          <w:trHeight w:val="80"/>
        </w:trPr>
        <w:tc>
          <w:tcPr>
            <w:tcW w:w="387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66E15" w:rsidRPr="0088142C" w:rsidRDefault="00A46611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42,238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:rsidR="00B66E15" w:rsidRPr="0088142C" w:rsidRDefault="00B66E15" w:rsidP="009A171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26,451</w:t>
            </w:r>
          </w:p>
        </w:tc>
      </w:tr>
      <w:tr w:rsidR="00B66E15" w:rsidRPr="0088142C" w:rsidTr="00217593">
        <w:trPr>
          <w:trHeight w:val="80"/>
        </w:trPr>
        <w:tc>
          <w:tcPr>
            <w:tcW w:w="3870" w:type="dxa"/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66E15" w:rsidRPr="0088142C" w:rsidRDefault="00B509D4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14,470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9,</w:t>
            </w: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072</w:t>
            </w:r>
          </w:p>
        </w:tc>
      </w:tr>
      <w:tr w:rsidR="00B66E15" w:rsidRPr="0088142C" w:rsidTr="00217593">
        <w:trPr>
          <w:trHeight w:val="80"/>
        </w:trPr>
        <w:tc>
          <w:tcPr>
            <w:tcW w:w="5130" w:type="dxa"/>
            <w:gridSpan w:val="4"/>
            <w:shd w:val="clear" w:color="auto" w:fill="auto"/>
          </w:tcPr>
          <w:p w:rsidR="00B66E15" w:rsidRPr="0088142C" w:rsidRDefault="00B66E15" w:rsidP="00B5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องค</w:t>
            </w:r>
            <w:r w:rsidR="00DE400D" w:rsidRPr="0088142C">
              <w:rPr>
                <w:rFonts w:ascii="Angsana New" w:hAnsi="Angsana New" w:hint="cs"/>
                <w:sz w:val="30"/>
                <w:szCs w:val="30"/>
                <w:cs/>
              </w:rPr>
              <w:t>์ประกอบอื่นของส่วนของผู้ถือหุ้น</w:t>
            </w:r>
            <w:r w:rsidR="000F3C1F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66E15" w:rsidRPr="0088142C" w:rsidRDefault="002022B5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(286</w:t>
            </w:r>
            <w:r w:rsidR="00A46611" w:rsidRPr="0088142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(59)</w:t>
            </w:r>
          </w:p>
        </w:tc>
      </w:tr>
      <w:tr w:rsidR="00B509D4" w:rsidRPr="0088142C" w:rsidTr="00217593">
        <w:trPr>
          <w:trHeight w:val="80"/>
        </w:trPr>
        <w:tc>
          <w:tcPr>
            <w:tcW w:w="5130" w:type="dxa"/>
            <w:gridSpan w:val="4"/>
            <w:shd w:val="clear" w:color="auto" w:fill="auto"/>
          </w:tcPr>
          <w:p w:rsidR="00B509D4" w:rsidRPr="0088142C" w:rsidRDefault="00B509D4" w:rsidP="00B5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:rsidR="00B509D4" w:rsidRPr="0088142C" w:rsidRDefault="00B509D4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B509D4" w:rsidRPr="0088142C" w:rsidRDefault="00B509D4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509D4" w:rsidRPr="0088142C" w:rsidRDefault="00B509D4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B509D4" w:rsidRPr="0088142C" w:rsidRDefault="00B509D4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:rsidR="00B509D4" w:rsidRPr="0088142C" w:rsidRDefault="00B509D4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66E15" w:rsidRPr="0088142C" w:rsidTr="00217593">
        <w:tc>
          <w:tcPr>
            <w:tcW w:w="3870" w:type="dxa"/>
          </w:tcPr>
          <w:p w:rsidR="00B66E15" w:rsidRPr="0088142C" w:rsidRDefault="00B66E15" w:rsidP="00B66E15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66E15" w:rsidRPr="0088142C" w:rsidRDefault="00A46611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197,027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774</w:t>
            </w:r>
          </w:p>
        </w:tc>
      </w:tr>
      <w:tr w:rsidR="00B66E15" w:rsidRPr="0088142C" w:rsidTr="00217593">
        <w:tc>
          <w:tcPr>
            <w:tcW w:w="38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E15" w:rsidRPr="0088142C" w:rsidRDefault="002022B5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253,59</w:t>
            </w:r>
            <w:r w:rsidR="00B509D4"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66E15" w:rsidRPr="0088142C" w:rsidRDefault="00B66E15" w:rsidP="00B66E1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42,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238</w:t>
            </w:r>
          </w:p>
        </w:tc>
      </w:tr>
    </w:tbl>
    <w:p w:rsidR="00AE0B4D" w:rsidRPr="0088142C" w:rsidRDefault="00AE0B4D" w:rsidP="008F730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 xml:space="preserve">การซื้อเงินลงทุนในบริษัทย่อยในระหว่างปีสิ้นสุดวันที่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2561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:rsidR="00AE0B4D" w:rsidRPr="0088142C" w:rsidRDefault="00AE0B4D" w:rsidP="008F730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cs/>
          <w:lang w:val="en-US" w:bidi="th-TH"/>
        </w:rPr>
      </w:pPr>
    </w:p>
    <w:p w:rsidR="008F730D" w:rsidRPr="0088142C" w:rsidRDefault="008F730D" w:rsidP="008F730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  <w:r w:rsidRPr="0088142C">
        <w:rPr>
          <w:rFonts w:ascii="Angsana New" w:hAnsi="Angsana New"/>
          <w:sz w:val="30"/>
          <w:szCs w:val="30"/>
          <w:cs/>
          <w:lang w:val="en-US" w:bidi="th-TH"/>
        </w:rPr>
        <w:t>เ</w:t>
      </w:r>
      <w:r w:rsidR="007C75E7">
        <w:rPr>
          <w:rFonts w:ascii="Angsana New" w:hAnsi="Angsana New"/>
          <w:sz w:val="30"/>
          <w:szCs w:val="30"/>
          <w:cs/>
          <w:lang w:val="en-US" w:bidi="th-TH"/>
        </w:rPr>
        <w:t xml:space="preserve">มื่อวันที่ 16 พฤษภาคม 2561 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>บริษัทได้จัดตั้งบริษัท วิ</w:t>
      </w:r>
      <w:proofErr w:type="spellStart"/>
      <w:r w:rsidRPr="0088142C">
        <w:rPr>
          <w:rFonts w:ascii="Angsana New" w:hAnsi="Angsana New"/>
          <w:sz w:val="30"/>
          <w:szCs w:val="30"/>
          <w:cs/>
          <w:lang w:val="en-US" w:bidi="th-TH"/>
        </w:rPr>
        <w:t>นท์</w:t>
      </w:r>
      <w:proofErr w:type="spellEnd"/>
      <w:r w:rsidRPr="0088142C">
        <w:rPr>
          <w:rFonts w:ascii="Angsana New" w:hAnsi="Angsana New"/>
          <w:sz w:val="30"/>
          <w:szCs w:val="30"/>
          <w:cs/>
          <w:lang w:val="en-US" w:bidi="th-TH"/>
        </w:rPr>
        <w:t>คอม เทคโนโลยี (</w:t>
      </w:r>
      <w:proofErr w:type="spellStart"/>
      <w:r w:rsidRPr="0088142C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จี) จำกัด ซึ่งเป็นบริษัทที่จัดตั้งขึ้นในประเทศสิงคโปร์ โดยการลงทุนในหุ้นทุนซึ่งมีสิทธิออกเสียงในบริษัทดังกล่าวร้อยละ 100 </w:t>
      </w:r>
      <w:r w:rsidR="00FC319B">
        <w:rPr>
          <w:rFonts w:ascii="Angsana New" w:hAnsi="Angsana New" w:hint="cs"/>
          <w:sz w:val="30"/>
          <w:szCs w:val="30"/>
          <w:cs/>
          <w:lang w:val="en-US" w:bidi="th-TH"/>
        </w:rPr>
        <w:t>บริษัทดังกล่าว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>ดำเนินธุรกิจหลักเกี่ยวกับการขายเครื่องคอมพิวเตอร์และอุปกรณ์รวมทั้งซอฟต์แวร์ที่เกี่ยวข้อง</w:t>
      </w:r>
      <w:r w:rsidR="00FC319B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มีทุนจดทะเบียนจำนวน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100,000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และมีการเรียกชำระค่าหุ้นจำนวน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21,000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(เทียบเท่า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0.51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ล้านบาท) โดยเมื่อวันที่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สิงหาคม 2561 บริษัทได้ชำระเงินลงทุนงวดแรก เป็นจำนวน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20,000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เหรียญสิงคโปร์ (เทียบเท่า</w:t>
      </w:r>
      <w:r w:rsidR="00A37E4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0.49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ล้านบาท)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คงค้างค่าหุ้นจำนวน 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1,000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เหรียญสิงคโปร์ (เทียบเท่า </w:t>
      </w:r>
      <w:r w:rsidRPr="0088142C">
        <w:rPr>
          <w:rFonts w:ascii="Angsana New" w:hAnsi="Angsana New"/>
          <w:sz w:val="30"/>
          <w:szCs w:val="30"/>
          <w:lang w:val="en-US" w:bidi="th-TH"/>
        </w:rPr>
        <w:t>0.02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ล้านบาท)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:rsidR="008F730D" w:rsidRPr="0088142C" w:rsidRDefault="008F730D" w:rsidP="005C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8F730D" w:rsidRPr="0088142C" w:rsidRDefault="008F730D" w:rsidP="005C52BC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13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กรกฎาคม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2561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บริษัทได้ลงทุนเพิ่มในบริษัท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วิ</w:t>
      </w:r>
      <w:proofErr w:type="spellStart"/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นท์</w:t>
      </w:r>
      <w:proofErr w:type="spellEnd"/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คอม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เทคโนโลยี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proofErr w:type="spellStart"/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เมียนมาร์</w:t>
      </w:r>
      <w:proofErr w:type="spellEnd"/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)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ซึ่งเป็นบริษัทที่จัดตั้งขึ้นในประเทศ</w:t>
      </w:r>
      <w:proofErr w:type="spellStart"/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เมียนมาร์</w:t>
      </w:r>
      <w:proofErr w:type="spellEnd"/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3.33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สัดส่วนการลงทุนในบริษัทดังกล่าวไม่มีการเปลี่ยนแปลง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    </w:t>
      </w:r>
    </w:p>
    <w:p w:rsidR="008F730D" w:rsidRPr="0088142C" w:rsidRDefault="008F730D" w:rsidP="008F730D">
      <w:pPr>
        <w:pStyle w:val="block"/>
        <w:spacing w:after="0" w:line="240" w:lineRule="auto"/>
        <w:ind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A00BB7" w:rsidRPr="0088142C" w:rsidRDefault="00FD4338" w:rsidP="00AE0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17 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88142C">
        <w:rPr>
          <w:rFonts w:asciiTheme="majorBidi" w:hAnsiTheme="majorBidi" w:cstheme="majorBidi"/>
          <w:sz w:val="30"/>
          <w:szCs w:val="30"/>
        </w:rPr>
        <w:t xml:space="preserve">2561 </w:t>
      </w:r>
      <w:r w:rsidRPr="0088142C">
        <w:rPr>
          <w:rFonts w:asciiTheme="majorBidi" w:hAnsiTheme="majorBidi" w:cstheme="majorBidi"/>
          <w:sz w:val="30"/>
          <w:szCs w:val="30"/>
          <w:cs/>
        </w:rPr>
        <w:t>บริษัทได้ดำเนินการเข้าซื้อหุ้นสามัญของบริษัท ไอ-ซีเคียว จำกัด (</w:t>
      </w:r>
      <w:r w:rsidRPr="0088142C">
        <w:rPr>
          <w:rFonts w:asciiTheme="majorBidi" w:hAnsiTheme="majorBidi" w:cstheme="majorBidi"/>
          <w:sz w:val="30"/>
          <w:szCs w:val="30"/>
        </w:rPr>
        <w:t xml:space="preserve">“I-SECURE”) </w:t>
      </w:r>
      <w:r w:rsidRPr="0088142C">
        <w:rPr>
          <w:rFonts w:asciiTheme="majorBidi" w:hAnsiTheme="majorBidi" w:hint="cs"/>
          <w:sz w:val="30"/>
          <w:szCs w:val="30"/>
          <w:cs/>
        </w:rPr>
        <w:t>ตามมติของที่ประชุมวิสามัญผู้ถือหุ้น</w:t>
      </w:r>
      <w:r w:rsidRPr="0088142C">
        <w:rPr>
          <w:rFonts w:asciiTheme="majorBidi" w:hAnsiTheme="majorBidi"/>
          <w:sz w:val="30"/>
          <w:szCs w:val="30"/>
          <w:cs/>
        </w:rPr>
        <w:t xml:space="preserve"> </w:t>
      </w:r>
      <w:r w:rsidRPr="0088142C">
        <w:rPr>
          <w:rFonts w:asciiTheme="majorBidi" w:hAnsiTheme="majorBidi" w:hint="cs"/>
          <w:sz w:val="30"/>
          <w:szCs w:val="30"/>
          <w:cs/>
        </w:rPr>
        <w:t>ครั้งที่</w:t>
      </w:r>
      <w:r w:rsidRPr="0088142C">
        <w:rPr>
          <w:rFonts w:asciiTheme="majorBidi" w:hAnsiTheme="majorBidi"/>
          <w:sz w:val="30"/>
          <w:szCs w:val="30"/>
          <w:cs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</w:rPr>
        <w:t xml:space="preserve">1/2561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12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88142C">
        <w:rPr>
          <w:rFonts w:asciiTheme="majorBidi" w:hAnsiTheme="majorBidi" w:cstheme="majorBidi"/>
          <w:sz w:val="30"/>
          <w:szCs w:val="30"/>
        </w:rPr>
        <w:t xml:space="preserve">2561 </w:t>
      </w:r>
      <w:r w:rsidRPr="0088142C">
        <w:rPr>
          <w:rFonts w:ascii="Angsana New" w:hAnsi="Angsana New"/>
          <w:sz w:val="30"/>
          <w:szCs w:val="30"/>
          <w:cs/>
        </w:rPr>
        <w:t>โดยการลงทุนในหุ้นทุน</w:t>
      </w:r>
      <w:r w:rsidRPr="0088142C">
        <w:rPr>
          <w:rFonts w:ascii="Angsana New" w:hAnsi="Angsana New" w:hint="cs"/>
          <w:sz w:val="30"/>
          <w:szCs w:val="30"/>
          <w:cs/>
        </w:rPr>
        <w:t>มีสัดส่วนการถือหุ้น</w:t>
      </w:r>
      <w:r w:rsidRPr="0088142C">
        <w:rPr>
          <w:rFonts w:ascii="Angsana New" w:hAnsi="Angsana New"/>
          <w:sz w:val="30"/>
          <w:szCs w:val="30"/>
          <w:cs/>
        </w:rPr>
        <w:t>ในบริษัทดังกล่าวร้อยละ 100</w:t>
      </w:r>
      <w:r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cs/>
        </w:rPr>
        <w:t>และ</w:t>
      </w:r>
      <w:r w:rsidR="00065C91" w:rsidRPr="0088142C">
        <w:rPr>
          <w:rFonts w:asciiTheme="majorBidi" w:hAnsiTheme="majorBidi" w:cstheme="majorBidi" w:hint="cs"/>
          <w:sz w:val="30"/>
          <w:szCs w:val="30"/>
          <w:cs/>
        </w:rPr>
        <w:t>ราคาซื้อเงินลงทุนดังกล่าวตามม</w:t>
      </w:r>
      <w:r w:rsidR="00F90CE8" w:rsidRPr="0088142C">
        <w:rPr>
          <w:rFonts w:asciiTheme="majorBidi" w:hAnsiTheme="majorBidi" w:cstheme="majorBidi" w:hint="cs"/>
          <w:sz w:val="30"/>
          <w:szCs w:val="30"/>
          <w:cs/>
        </w:rPr>
        <w:t>ูลค่ายุติธรรม ณ วันที่ซื้อธุรกิจ</w:t>
      </w:r>
      <w:r w:rsidR="00065C91" w:rsidRPr="0088142C">
        <w:rPr>
          <w:rFonts w:asciiTheme="majorBidi" w:hAnsiTheme="majorBidi" w:cstheme="majorBidi" w:hint="cs"/>
          <w:sz w:val="30"/>
          <w:szCs w:val="30"/>
          <w:cs/>
        </w:rPr>
        <w:t xml:space="preserve"> มีจำนวน</w:t>
      </w:r>
      <w:r w:rsidR="00065C91" w:rsidRPr="0088142C">
        <w:rPr>
          <w:rFonts w:asciiTheme="majorBidi" w:hAnsiTheme="majorBidi" w:cstheme="majorBidi"/>
          <w:sz w:val="30"/>
          <w:szCs w:val="30"/>
        </w:rPr>
        <w:t xml:space="preserve">193.18 </w:t>
      </w:r>
      <w:r w:rsidR="00065C91" w:rsidRPr="0088142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F20B7" w:rsidRPr="0088142C">
        <w:rPr>
          <w:rFonts w:asciiTheme="majorBidi" w:hAnsiTheme="majorBidi" w:cstheme="majorBidi"/>
          <w:sz w:val="30"/>
          <w:szCs w:val="30"/>
        </w:rPr>
        <w:t>(</w:t>
      </w:r>
      <w:r w:rsidR="001F20B7" w:rsidRPr="0088142C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1F20B7" w:rsidRPr="0088142C">
        <w:rPr>
          <w:rFonts w:asciiTheme="majorBidi" w:hAnsiTheme="majorBidi" w:cstheme="majorBidi"/>
          <w:sz w:val="30"/>
          <w:szCs w:val="30"/>
        </w:rPr>
        <w:t>4)</w:t>
      </w:r>
    </w:p>
    <w:p w:rsidR="00AE0B4D" w:rsidRPr="0088142C" w:rsidRDefault="00AE0B4D" w:rsidP="00AE0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E0B4D" w:rsidRPr="0088142C" w:rsidRDefault="00AE0B4D" w:rsidP="00AE0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27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8142C">
        <w:rPr>
          <w:rFonts w:asciiTheme="majorBidi" w:hAnsiTheme="majorBidi" w:cstheme="majorBidi"/>
          <w:sz w:val="30"/>
          <w:szCs w:val="30"/>
        </w:rPr>
        <w:t xml:space="preserve">2560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>บริษัทได้ลงทุนเพิ่มในบริษัท วิ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</w:rPr>
        <w:t>นท์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คอม เทคโนโลยี </w:t>
      </w:r>
      <w:r w:rsidRPr="0088142C">
        <w:rPr>
          <w:rFonts w:asciiTheme="majorBidi" w:hAnsiTheme="majorBidi" w:cstheme="majorBidi"/>
          <w:sz w:val="30"/>
          <w:szCs w:val="30"/>
        </w:rPr>
        <w:t>(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88142C">
        <w:rPr>
          <w:rFonts w:asciiTheme="majorBidi" w:hAnsiTheme="majorBidi" w:cstheme="majorBidi"/>
          <w:sz w:val="30"/>
          <w:szCs w:val="30"/>
        </w:rPr>
        <w:t xml:space="preserve">3.46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>ล้านบาท สัดส่วนการลงทุนในบริษัทดังกล่าวไม่มีการเปลี่ยนแปลง</w:t>
      </w:r>
    </w:p>
    <w:p w:rsidR="00AE0B4D" w:rsidRPr="0088142C" w:rsidRDefault="00AE0B4D" w:rsidP="00AE0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E0B4D" w:rsidRPr="0088142C" w:rsidRDefault="00AE0B4D" w:rsidP="00AE0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14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88142C">
        <w:rPr>
          <w:rFonts w:asciiTheme="majorBidi" w:hAnsiTheme="majorBidi" w:cstheme="majorBidi"/>
          <w:sz w:val="30"/>
          <w:szCs w:val="30"/>
        </w:rPr>
        <w:t xml:space="preserve">2560 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>บริษัทได้ลงทุนเพิ่มในบริษัท วิ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</w:rPr>
        <w:t>นท์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คอม เทคโนโลยี </w:t>
      </w:r>
      <w:r w:rsidRPr="0088142C">
        <w:rPr>
          <w:rFonts w:asciiTheme="majorBidi" w:hAnsiTheme="majorBidi" w:cstheme="majorBidi"/>
          <w:sz w:val="30"/>
          <w:szCs w:val="30"/>
        </w:rPr>
        <w:t>(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88142C">
        <w:rPr>
          <w:rFonts w:asciiTheme="majorBidi" w:hAnsiTheme="majorBidi" w:cstheme="majorBidi"/>
          <w:sz w:val="30"/>
          <w:szCs w:val="30"/>
        </w:rPr>
        <w:t>3.31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สัดส่วนการลงทุนในบริษัทดังกล่าวไม่มีการเปลี่ยนแปลง</w:t>
      </w:r>
    </w:p>
    <w:p w:rsidR="00E17E33" w:rsidRPr="0088142C" w:rsidRDefault="00E17E33" w:rsidP="00AE0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17E33" w:rsidRPr="0088142C" w:rsidRDefault="00E17E33" w:rsidP="00E1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การทดสอบการด้อยค่า</w:t>
      </w:r>
    </w:p>
    <w:p w:rsidR="00E17E33" w:rsidRPr="0088142C" w:rsidRDefault="00E17E33" w:rsidP="00E1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E0B4D" w:rsidRPr="0088142C" w:rsidRDefault="00E17E33" w:rsidP="00A37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 w:hint="cs"/>
          <w:sz w:val="30"/>
          <w:szCs w:val="30"/>
          <w:cs/>
        </w:rPr>
        <w:t>ผู้บริหารของ</w:t>
      </w:r>
      <w:r w:rsidR="003B6752">
        <w:rPr>
          <w:rFonts w:ascii="Angsana New" w:hAnsi="Angsana New" w:hint="cs"/>
          <w:sz w:val="30"/>
          <w:szCs w:val="30"/>
          <w:cs/>
        </w:rPr>
        <w:t>กลุ่ม</w:t>
      </w:r>
      <w:r w:rsidRPr="0088142C">
        <w:rPr>
          <w:rFonts w:ascii="Angsana New" w:hAnsi="Angsana New" w:hint="cs"/>
          <w:sz w:val="30"/>
          <w:szCs w:val="30"/>
          <w:cs/>
        </w:rPr>
        <w:t>บริษัทได้มีการทดสอบการด้อยค่าของมูลค่าตามบัญชีของเงินลงทุนในบริษัทย่อย โดยใช้</w:t>
      </w:r>
      <w:r w:rsidR="00A37E4B">
        <w:rPr>
          <w:rFonts w:ascii="Angsana New" w:hAnsi="Angsana New" w:hint="cs"/>
          <w:sz w:val="30"/>
          <w:szCs w:val="30"/>
          <w:cs/>
        </w:rPr>
        <w:t>เ</w:t>
      </w:r>
      <w:r w:rsidRPr="0088142C">
        <w:rPr>
          <w:rFonts w:ascii="Angsana New" w:hAnsi="Angsana New" w:hint="cs"/>
          <w:sz w:val="30"/>
          <w:szCs w:val="30"/>
          <w:cs/>
        </w:rPr>
        <w:t xml:space="preserve">ทคนิคและข้อสมมติฐานที่สำคัญเช่นเดียวกับที่อธิบายไว้ในหมายเหตุข้อ </w:t>
      </w:r>
      <w:r w:rsidRPr="0088142C">
        <w:rPr>
          <w:rFonts w:ascii="Angsana New" w:hAnsi="Angsana New"/>
          <w:sz w:val="30"/>
          <w:szCs w:val="30"/>
        </w:rPr>
        <w:t>13</w:t>
      </w:r>
      <w:r w:rsidR="003B6752">
        <w:rPr>
          <w:rFonts w:ascii="Angsana New" w:hAnsi="Angsana New" w:hint="cs"/>
          <w:sz w:val="30"/>
          <w:szCs w:val="30"/>
          <w:cs/>
        </w:rPr>
        <w:t xml:space="preserve"> ใน</w:t>
      </w:r>
      <w:r w:rsidRPr="0088142C">
        <w:rPr>
          <w:rFonts w:ascii="Angsana New" w:hAnsi="Angsana New" w:hint="cs"/>
          <w:sz w:val="30"/>
          <w:szCs w:val="30"/>
          <w:cs/>
        </w:rPr>
        <w:t>เรื่อง</w:t>
      </w:r>
      <w:r w:rsidR="003B6752">
        <w:rPr>
          <w:rFonts w:ascii="Angsana New" w:hAnsi="Angsana New" w:hint="cs"/>
          <w:sz w:val="30"/>
          <w:szCs w:val="30"/>
          <w:cs/>
        </w:rPr>
        <w:t>เกี่ยวกับ</w:t>
      </w:r>
      <w:r w:rsidRPr="0088142C">
        <w:rPr>
          <w:rFonts w:ascii="Angsana New" w:hAnsi="Angsana New" w:hint="cs"/>
          <w:sz w:val="30"/>
          <w:szCs w:val="30"/>
          <w:cs/>
        </w:rPr>
        <w:t>การทดสอบการด้อยค่า</w:t>
      </w:r>
      <w:r w:rsidR="00F35242" w:rsidRPr="0088142C">
        <w:rPr>
          <w:rFonts w:ascii="Angsana New" w:hAnsi="Angsana New"/>
          <w:sz w:val="30"/>
          <w:szCs w:val="30"/>
          <w:cs/>
        </w:rPr>
        <w:br w:type="page"/>
      </w:r>
    </w:p>
    <w:p w:rsidR="00D13E29" w:rsidRPr="0088142C" w:rsidRDefault="00D13E29" w:rsidP="008B0531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D13E29" w:rsidRPr="0088142C" w:rsidSect="008D4311">
          <w:headerReference w:type="default" r:id="rId8"/>
          <w:footerReference w:type="default" r:id="rId9"/>
          <w:pgSz w:w="11909" w:h="16834" w:code="9"/>
          <w:pgMar w:top="691" w:right="1152" w:bottom="576" w:left="1440" w:header="634" w:footer="662" w:gutter="0"/>
          <w:pgNumType w:start="20"/>
          <w:cols w:space="720"/>
        </w:sectPr>
      </w:pPr>
    </w:p>
    <w:p w:rsidR="003D53C9" w:rsidRDefault="008C00AC" w:rsidP="00EF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/>
          <w:sz w:val="30"/>
          <w:szCs w:val="30"/>
          <w:cs/>
        </w:rPr>
        <w:t xml:space="preserve">ธันวาคม </w:t>
      </w:r>
      <w:r w:rsidR="00AD40D4" w:rsidRPr="0088142C">
        <w:rPr>
          <w:rFonts w:ascii="Angsana New" w:hAnsi="Angsana New"/>
          <w:sz w:val="30"/>
          <w:szCs w:val="30"/>
        </w:rPr>
        <w:t xml:space="preserve">2561 </w:t>
      </w:r>
      <w:r w:rsidR="00AD40D4" w:rsidRPr="0088142C">
        <w:rPr>
          <w:rFonts w:ascii="Angsana New" w:hAnsi="Angsana New"/>
          <w:sz w:val="30"/>
          <w:szCs w:val="30"/>
          <w:cs/>
        </w:rPr>
        <w:t xml:space="preserve">และ </w:t>
      </w:r>
      <w:r w:rsidR="00AD40D4" w:rsidRPr="0088142C">
        <w:rPr>
          <w:rFonts w:ascii="Angsana New" w:hAnsi="Angsana New"/>
          <w:sz w:val="30"/>
          <w:szCs w:val="30"/>
        </w:rPr>
        <w:t>2560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มีดังนี้</w:t>
      </w:r>
      <w:r w:rsidR="00EF2E5E" w:rsidRPr="0088142C">
        <w:rPr>
          <w:rFonts w:ascii="Angsana New" w:hAnsi="Angsana New"/>
          <w:sz w:val="30"/>
          <w:szCs w:val="30"/>
        </w:rPr>
        <w:t xml:space="preserve"> </w:t>
      </w:r>
    </w:p>
    <w:p w:rsidR="007C2A00" w:rsidRPr="007C2A00" w:rsidRDefault="007C2A00" w:rsidP="00EF2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="-112" w:tblpY="47"/>
        <w:tblW w:w="149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630"/>
        <w:gridCol w:w="809"/>
        <w:gridCol w:w="180"/>
        <w:gridCol w:w="810"/>
        <w:gridCol w:w="184"/>
        <w:gridCol w:w="806"/>
        <w:gridCol w:w="180"/>
        <w:gridCol w:w="811"/>
        <w:gridCol w:w="184"/>
        <w:gridCol w:w="810"/>
        <w:gridCol w:w="185"/>
        <w:gridCol w:w="806"/>
        <w:gridCol w:w="178"/>
        <w:gridCol w:w="806"/>
        <w:gridCol w:w="190"/>
        <w:gridCol w:w="806"/>
        <w:gridCol w:w="178"/>
        <w:gridCol w:w="808"/>
        <w:gridCol w:w="180"/>
        <w:gridCol w:w="810"/>
        <w:gridCol w:w="180"/>
        <w:gridCol w:w="806"/>
        <w:gridCol w:w="184"/>
        <w:gridCol w:w="807"/>
      </w:tblGrid>
      <w:tr w:rsidR="005228D4" w:rsidRPr="0088142C" w:rsidTr="007C2A00">
        <w:trPr>
          <w:cantSplit/>
          <w:tblHeader/>
        </w:trPr>
        <w:tc>
          <w:tcPr>
            <w:tcW w:w="2610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8" w:type="dxa"/>
            <w:gridSpan w:val="23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228D4" w:rsidRPr="0088142C" w:rsidTr="007C2A00">
        <w:trPr>
          <w:cantSplit/>
          <w:trHeight w:val="507"/>
          <w:tblHeader/>
        </w:trPr>
        <w:tc>
          <w:tcPr>
            <w:tcW w:w="2610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630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</w:p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4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1" w:type="dxa"/>
            <w:gridSpan w:val="3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8" w:type="dxa"/>
            <w:gridSpan w:val="3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88142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5228D4" w:rsidRPr="0088142C" w:rsidTr="007C2A00">
        <w:trPr>
          <w:cantSplit/>
          <w:trHeight w:val="389"/>
          <w:tblHeader/>
        </w:trPr>
        <w:tc>
          <w:tcPr>
            <w:tcW w:w="261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5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9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78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61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</w:rPr>
              <w:t>25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60</w:t>
            </w:r>
          </w:p>
        </w:tc>
      </w:tr>
      <w:tr w:rsidR="005228D4" w:rsidRPr="0088142C" w:rsidTr="007C2A00">
        <w:trPr>
          <w:cantSplit/>
          <w:tblHeader/>
        </w:trPr>
        <w:tc>
          <w:tcPr>
            <w:tcW w:w="261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799" w:type="dxa"/>
            <w:gridSpan w:val="3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15" w:type="dxa"/>
            <w:gridSpan w:val="19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228D4" w:rsidRPr="0088142C" w:rsidTr="007C2A00">
        <w:trPr>
          <w:cantSplit/>
        </w:trPr>
        <w:tc>
          <w:tcPr>
            <w:tcW w:w="2610" w:type="dxa"/>
          </w:tcPr>
          <w:p w:rsidR="00CE350A" w:rsidRDefault="005228D4" w:rsidP="00CE350A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</w:rPr>
              <w:t>บริษัท วิ</w:t>
            </w:r>
            <w:proofErr w:type="spellStart"/>
            <w:r w:rsidRPr="0088142C">
              <w:rPr>
                <w:rFonts w:ascii="Angsana New" w:hAnsi="Angsana New"/>
                <w:sz w:val="28"/>
                <w:szCs w:val="28"/>
                <w:cs/>
              </w:rPr>
              <w:t>นท์</w:t>
            </w:r>
            <w:proofErr w:type="spellEnd"/>
            <w:r w:rsidRPr="0088142C">
              <w:rPr>
                <w:rFonts w:ascii="Angsana New" w:hAnsi="Angsana New"/>
                <w:sz w:val="28"/>
                <w:szCs w:val="28"/>
                <w:cs/>
              </w:rPr>
              <w:t>คอม เทคโนโลยี</w:t>
            </w:r>
            <w:r w:rsidR="00CE35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5228D4" w:rsidRPr="0088142C" w:rsidRDefault="00CE350A" w:rsidP="00CE350A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228D4" w:rsidRPr="0088142C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spellStart"/>
            <w:r w:rsidR="005228D4" w:rsidRPr="0088142C">
              <w:rPr>
                <w:rFonts w:ascii="Angsana New" w:hAnsi="Angsana New"/>
                <w:sz w:val="28"/>
                <w:szCs w:val="28"/>
                <w:cs/>
              </w:rPr>
              <w:t>เมียนมาร์</w:t>
            </w:r>
            <w:proofErr w:type="spellEnd"/>
            <w:r w:rsidR="005228D4" w:rsidRPr="0088142C">
              <w:rPr>
                <w:rFonts w:ascii="Angsana New" w:hAnsi="Angsana New"/>
                <w:sz w:val="28"/>
                <w:szCs w:val="28"/>
                <w:cs/>
              </w:rPr>
              <w:t>) จำกัด</w:t>
            </w:r>
          </w:p>
        </w:tc>
        <w:tc>
          <w:tcPr>
            <w:tcW w:w="630" w:type="dxa"/>
          </w:tcPr>
          <w:p w:rsidR="003B6752" w:rsidRDefault="003B6752" w:rsidP="00CE350A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CE350A" w:rsidP="00CE350A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809" w:type="dxa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11</w:t>
            </w: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,842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11,842</w:t>
            </w:r>
          </w:p>
        </w:tc>
        <w:tc>
          <w:tcPr>
            <w:tcW w:w="185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8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512</w:t>
            </w:r>
          </w:p>
        </w:tc>
        <w:tc>
          <w:tcPr>
            <w:tcW w:w="178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Default="00CE350A" w:rsidP="008E01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8E0152" w:rsidP="008E01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022B5" w:rsidRPr="0088142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9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CE350A" w:rsidRDefault="00CE350A" w:rsidP="00820A0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820A0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CE350A" w:rsidRDefault="00CE350A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Default="00CE350A" w:rsidP="008E01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8E0152" w:rsidP="008E015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2022B5" w:rsidRPr="0088142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2,2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5228D4" w:rsidRPr="0088142C" w:rsidTr="007C2A00">
        <w:trPr>
          <w:cantSplit/>
        </w:trPr>
        <w:tc>
          <w:tcPr>
            <w:tcW w:w="2610" w:type="dxa"/>
          </w:tcPr>
          <w:p w:rsidR="005228D4" w:rsidRPr="0088142C" w:rsidRDefault="007C2A00" w:rsidP="005228D4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วิ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นท์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คอม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</w:p>
          <w:p w:rsidR="005228D4" w:rsidRPr="0088142C" w:rsidRDefault="005228D4" w:rsidP="007C2A00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</w:rPr>
              <w:t xml:space="preserve">   (</w:t>
            </w:r>
            <w:proofErr w:type="spellStart"/>
            <w:r w:rsidRPr="0088142C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proofErr w:type="spellEnd"/>
            <w:r w:rsidRPr="0088142C">
              <w:rPr>
                <w:rFonts w:ascii="Angsana New" w:hAnsi="Angsana New" w:hint="cs"/>
                <w:sz w:val="28"/>
                <w:szCs w:val="28"/>
                <w:cs/>
              </w:rPr>
              <w:t>จี) จำกัด</w:t>
            </w:r>
          </w:p>
        </w:tc>
        <w:tc>
          <w:tcPr>
            <w:tcW w:w="630" w:type="dxa"/>
          </w:tcPr>
          <w:p w:rsidR="003B6752" w:rsidRDefault="003B6752" w:rsidP="00CE350A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CE350A" w:rsidP="00CE350A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809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B509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4,200</w:t>
            </w:r>
          </w:p>
        </w:tc>
        <w:tc>
          <w:tcPr>
            <w:tcW w:w="19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5228D4" w:rsidRPr="0088142C" w:rsidRDefault="005228D4" w:rsidP="00820A0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820A0C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5228D4" w:rsidRPr="0088142C" w:rsidRDefault="002022B5" w:rsidP="005228D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4,</w:t>
            </w:r>
            <w:r w:rsidR="00B509D4" w:rsidRPr="0088142C">
              <w:rPr>
                <w:rFonts w:ascii="Angsana New" w:hAnsi="Angsana New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84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5228D4" w:rsidRPr="0088142C" w:rsidRDefault="005228D4" w:rsidP="005228D4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E350A" w:rsidRPr="0088142C" w:rsidTr="007C2A00">
        <w:trPr>
          <w:cantSplit/>
          <w:trHeight w:val="80"/>
        </w:trPr>
        <w:tc>
          <w:tcPr>
            <w:tcW w:w="2610" w:type="dxa"/>
          </w:tcPr>
          <w:p w:rsidR="00CE350A" w:rsidRPr="0088142C" w:rsidRDefault="00CE350A" w:rsidP="00CE350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ไอ-ซีเคียว</w:t>
            </w:r>
            <w:r w:rsidRPr="008814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3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809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193,184</w:t>
            </w:r>
          </w:p>
        </w:tc>
        <w:tc>
          <w:tcPr>
            <w:tcW w:w="185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195,465</w:t>
            </w:r>
          </w:p>
        </w:tc>
        <w:tc>
          <w:tcPr>
            <w:tcW w:w="19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195,465</w:t>
            </w: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E350A" w:rsidRPr="0088142C" w:rsidTr="007C2A00">
        <w:trPr>
          <w:cantSplit/>
        </w:trPr>
        <w:tc>
          <w:tcPr>
            <w:tcW w:w="2610" w:type="dxa"/>
          </w:tcPr>
          <w:p w:rsidR="00CE350A" w:rsidRPr="0088142C" w:rsidRDefault="00CE350A" w:rsidP="00CE350A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  <w:cs/>
              </w:rPr>
            </w:pPr>
            <w:r w:rsidRPr="0088142C">
              <w:rPr>
                <w:rFonts w:ascii="Angsana New" w:hAnsi="Angsana New"/>
                <w:sz w:val="28"/>
                <w:szCs w:val="28"/>
                <w:cs/>
              </w:rPr>
              <w:t>บริษัท วี</w:t>
            </w:r>
            <w:proofErr w:type="spellStart"/>
            <w:r w:rsidRPr="0088142C">
              <w:rPr>
                <w:rFonts w:ascii="Angsana New" w:hAnsi="Angsana New"/>
                <w:sz w:val="28"/>
                <w:szCs w:val="28"/>
                <w:cs/>
              </w:rPr>
              <w:t>เซิร์ฟพลัส</w:t>
            </w:r>
            <w:proofErr w:type="spellEnd"/>
            <w:r w:rsidRPr="0088142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3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809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85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20,400</w:t>
            </w:r>
          </w:p>
        </w:tc>
        <w:tc>
          <w:tcPr>
            <w:tcW w:w="17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53,912</w:t>
            </w:r>
          </w:p>
        </w:tc>
        <w:tc>
          <w:tcPr>
            <w:tcW w:w="19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53,912</w:t>
            </w: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26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40,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Pr="008814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0</w:t>
            </w:r>
            <w:r w:rsidRPr="0088142C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</w:tr>
      <w:tr w:rsidR="00CE350A" w:rsidRPr="0088142C" w:rsidTr="007C2A00">
        <w:trPr>
          <w:cantSplit/>
          <w:trHeight w:val="197"/>
        </w:trPr>
        <w:tc>
          <w:tcPr>
            <w:tcW w:w="2610" w:type="dxa"/>
            <w:vAlign w:val="bottom"/>
          </w:tcPr>
          <w:p w:rsidR="00CE350A" w:rsidRPr="0088142C" w:rsidRDefault="00CE350A" w:rsidP="00CE350A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5,939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28,912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253,</w:t>
            </w: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90" w:type="dxa"/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50A" w:rsidRPr="0088142C" w:rsidRDefault="00CE350A" w:rsidP="00CE35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4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42,</w:t>
            </w:r>
            <w:r w:rsidRPr="008814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78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253,592</w:t>
            </w:r>
          </w:p>
        </w:tc>
        <w:tc>
          <w:tcPr>
            <w:tcW w:w="184" w:type="dxa"/>
            <w:vAlign w:val="bottom"/>
          </w:tcPr>
          <w:p w:rsidR="00CE350A" w:rsidRPr="0088142C" w:rsidRDefault="00CE350A" w:rsidP="00CE35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CE350A" w:rsidRPr="0088142C" w:rsidRDefault="00CE350A" w:rsidP="00CE350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4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42,</w:t>
            </w:r>
            <w:r w:rsidRPr="008814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</w:p>
        </w:tc>
      </w:tr>
    </w:tbl>
    <w:p w:rsidR="000F2B5C" w:rsidRPr="000F2B5C" w:rsidRDefault="000F2B5C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12"/>
          <w:szCs w:val="12"/>
        </w:rPr>
      </w:pPr>
    </w:p>
    <w:p w:rsidR="00CE350A" w:rsidRPr="007C2A00" w:rsidRDefault="00CE350A" w:rsidP="007C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C2A00">
        <w:rPr>
          <w:rFonts w:ascii="Angsana New" w:hAnsi="Angsana New"/>
          <w:b/>
          <w:bCs/>
          <w:sz w:val="28"/>
          <w:szCs w:val="28"/>
          <w:cs/>
        </w:rPr>
        <w:t>ลักษณะธุรกิจ</w:t>
      </w:r>
    </w:p>
    <w:p w:rsidR="00CE350A" w:rsidRDefault="00CE350A" w:rsidP="007C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>(1)</w:t>
      </w:r>
      <w:r w:rsidR="007C2A00">
        <w:rPr>
          <w:rFonts w:ascii="Angsana New" w:eastAsia="MS Mincho" w:hAnsi="Angsana New"/>
          <w:sz w:val="30"/>
          <w:szCs w:val="30"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ให้บริการเกี่ยวกับการติดตั้ง</w:t>
      </w:r>
      <w:r w:rsidR="007C2A00">
        <w:rPr>
          <w:rFonts w:ascii="Angsana New" w:eastAsia="MS Mincho" w:hAnsi="Angsana New"/>
          <w:sz w:val="30"/>
          <w:szCs w:val="30"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ให้คำปรึกษา</w:t>
      </w:r>
      <w:r w:rsidR="007C2A00" w:rsidRPr="007C2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และซ่อมบำรุงเกี่ยวกับระบบคอมพิวเตอร์</w:t>
      </w:r>
    </w:p>
    <w:p w:rsidR="00CE350A" w:rsidRDefault="00CE350A" w:rsidP="007C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>(2)</w:t>
      </w:r>
      <w:r w:rsidR="007C2A00">
        <w:rPr>
          <w:rFonts w:ascii="Angsana New" w:eastAsia="MS Mincho" w:hAnsi="Angsana New"/>
          <w:sz w:val="30"/>
          <w:szCs w:val="30"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การขายเครื่องคอมพิวเตอร์</w:t>
      </w:r>
      <w:r w:rsidR="007C2A00" w:rsidRPr="007C2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และอุปกรณ์รวมทั้งซอฟต์แวร์ที่เกี่ยวข้อง</w:t>
      </w:r>
    </w:p>
    <w:p w:rsidR="00CE350A" w:rsidRDefault="00CE350A" w:rsidP="007C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>(3)</w:t>
      </w:r>
      <w:r w:rsidR="007C2A00">
        <w:rPr>
          <w:rFonts w:ascii="Angsana New" w:eastAsia="MS Mincho" w:hAnsi="Angsana New"/>
          <w:sz w:val="30"/>
          <w:szCs w:val="30"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ให้บริการเกี่ยวกับระบบรักษาความปลอดภัยทาง</w:t>
      </w:r>
      <w:r w:rsidR="007C2A00" w:rsidRPr="007C2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คอมพิวเตอร์และระบบเครือข่าย</w:t>
      </w:r>
    </w:p>
    <w:p w:rsidR="00CE350A" w:rsidRDefault="00CE350A" w:rsidP="007C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>(4)</w:t>
      </w:r>
      <w:r w:rsidR="007C2A00">
        <w:rPr>
          <w:rFonts w:ascii="Angsana New" w:eastAsia="MS Mincho" w:hAnsi="Angsana New"/>
          <w:sz w:val="30"/>
          <w:szCs w:val="30"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ให้บริการเกี่ยวกับการติดตั้ง</w:t>
      </w:r>
      <w:r w:rsidR="007C2A00" w:rsidRPr="007C2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ให้คำปรึกษา</w:t>
      </w:r>
      <w:r w:rsidR="007C2A00" w:rsidRPr="007C2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C2A00" w:rsidRPr="007C2A00">
        <w:rPr>
          <w:rFonts w:ascii="Angsana New" w:eastAsia="MS Mincho" w:hAnsi="Angsana New" w:hint="cs"/>
          <w:sz w:val="30"/>
          <w:szCs w:val="30"/>
          <w:cs/>
        </w:rPr>
        <w:t>และซ่อมบำรุงเกี่ยวกับระบบคอมพิวเตอร์</w:t>
      </w:r>
    </w:p>
    <w:p w:rsidR="007C2A00" w:rsidRPr="007C2A00" w:rsidRDefault="007C2A00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4"/>
          <w:szCs w:val="24"/>
        </w:rPr>
      </w:pPr>
    </w:p>
    <w:p w:rsidR="00FC6C94" w:rsidRDefault="007E1360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hAnsi="Angsana New"/>
          <w:sz w:val="30"/>
          <w:szCs w:val="30"/>
        </w:rPr>
      </w:pPr>
      <w:r w:rsidRPr="0088142C">
        <w:rPr>
          <w:rFonts w:ascii="Angsana New" w:eastAsia="MS Mincho" w:hAnsi="Angsana New" w:hint="cs"/>
          <w:sz w:val="30"/>
          <w:szCs w:val="30"/>
          <w:cs/>
        </w:rPr>
        <w:lastRenderedPageBreak/>
        <w:t>บริษัทไม่มีเงินปันผลรับจากเงินลงทุนดังกล่าวข้างต้น</w:t>
      </w:r>
      <w:r w:rsidRPr="0088142C">
        <w:rPr>
          <w:rFonts w:ascii="Angsana New" w:hAnsi="Angsana New"/>
          <w:sz w:val="30"/>
          <w:szCs w:val="30"/>
          <w:cs/>
        </w:rPr>
        <w:t>สำหรับปี</w:t>
      </w:r>
      <w:r w:rsidRPr="0088142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AD40D4" w:rsidRPr="0088142C">
        <w:rPr>
          <w:rFonts w:ascii="Angsana New" w:hAnsi="Angsana New"/>
          <w:sz w:val="30"/>
          <w:szCs w:val="30"/>
        </w:rPr>
        <w:t xml:space="preserve">2561 </w:t>
      </w:r>
      <w:r w:rsidR="00AD40D4" w:rsidRPr="0088142C">
        <w:rPr>
          <w:rFonts w:ascii="Angsana New" w:hAnsi="Angsana New"/>
          <w:sz w:val="30"/>
          <w:szCs w:val="30"/>
          <w:cs/>
        </w:rPr>
        <w:t xml:space="preserve">และ </w:t>
      </w:r>
      <w:r w:rsidR="00AD40D4" w:rsidRPr="0088142C">
        <w:rPr>
          <w:rFonts w:ascii="Angsana New" w:hAnsi="Angsana New"/>
          <w:sz w:val="30"/>
          <w:szCs w:val="30"/>
        </w:rPr>
        <w:t>2560</w:t>
      </w:r>
    </w:p>
    <w:p w:rsidR="00FC6C94" w:rsidRPr="0088142C" w:rsidRDefault="005A5C8C" w:rsidP="005A5C8C">
      <w:pPr>
        <w:pStyle w:val="Heading6"/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88142C">
        <w:rPr>
          <w:rFonts w:ascii="Angsana New" w:hAnsi="Angsana New"/>
          <w:sz w:val="30"/>
          <w:szCs w:val="30"/>
          <w:lang w:val="en-US"/>
        </w:rPr>
        <w:t>11</w:t>
      </w:r>
      <w:r w:rsidRPr="0088142C">
        <w:rPr>
          <w:rFonts w:ascii="Angsana New" w:hAnsi="Angsana New"/>
          <w:sz w:val="30"/>
          <w:szCs w:val="30"/>
          <w:lang w:val="en-US"/>
        </w:rPr>
        <w:tab/>
      </w:r>
      <w:r w:rsidR="00FC6C94" w:rsidRPr="0088142C">
        <w:rPr>
          <w:rFonts w:ascii="Angsana New" w:hAnsi="Angsana New"/>
          <w:sz w:val="30"/>
          <w:szCs w:val="30"/>
          <w:cs/>
          <w:lang w:val="en-US"/>
        </w:rPr>
        <w:t>ส่วนของผู้ถือหุ้นที่ไม่มีอำนาจควบคุม</w:t>
      </w:r>
    </w:p>
    <w:p w:rsidR="00FC6C94" w:rsidRPr="0088142C" w:rsidRDefault="00FC6C94" w:rsidP="00FC6C94">
      <w:pPr>
        <w:rPr>
          <w:rFonts w:ascii="Angsana New" w:hAnsi="Angsana New"/>
          <w:sz w:val="24"/>
          <w:szCs w:val="24"/>
          <w:lang w:eastAsia="x-none"/>
        </w:rPr>
      </w:pPr>
    </w:p>
    <w:p w:rsidR="00FC6C94" w:rsidRPr="0088142C" w:rsidRDefault="00FC6C94" w:rsidP="00FC6C94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ก่อนตัดรายการระหว่างกัน</w:t>
      </w:r>
    </w:p>
    <w:p w:rsidR="00FC6C94" w:rsidRPr="0088142C" w:rsidRDefault="00FC6C94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4"/>
          <w:szCs w:val="24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170"/>
        <w:gridCol w:w="178"/>
        <w:gridCol w:w="1172"/>
        <w:gridCol w:w="178"/>
        <w:gridCol w:w="1172"/>
        <w:gridCol w:w="180"/>
        <w:gridCol w:w="1170"/>
        <w:gridCol w:w="180"/>
        <w:gridCol w:w="1170"/>
        <w:gridCol w:w="180"/>
        <w:gridCol w:w="1170"/>
      </w:tblGrid>
      <w:tr w:rsidR="00FC6C94" w:rsidRPr="0088142C" w:rsidTr="00FC6C94">
        <w:trPr>
          <w:cantSplit/>
          <w:trHeight w:val="371"/>
          <w:tblHeader/>
        </w:trPr>
        <w:tc>
          <w:tcPr>
            <w:tcW w:w="6300" w:type="dxa"/>
            <w:vAlign w:val="bottom"/>
          </w:tcPr>
          <w:p w:rsidR="00FC6C94" w:rsidRPr="0088142C" w:rsidRDefault="00FC6C94" w:rsidP="00FC6C9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5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66E15"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5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B66E15"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FC6C94" w:rsidRPr="0088142C" w:rsidTr="00FC6C94">
        <w:trPr>
          <w:cantSplit/>
          <w:trHeight w:val="1115"/>
          <w:tblHeader/>
        </w:trPr>
        <w:tc>
          <w:tcPr>
            <w:tcW w:w="6300" w:type="dxa"/>
            <w:vAlign w:val="bottom"/>
          </w:tcPr>
          <w:p w:rsidR="00FC6C94" w:rsidRPr="0088142C" w:rsidRDefault="00FC6C94" w:rsidP="00FC6C9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บริษัท </w:t>
            </w:r>
          </w:p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วี</w:t>
            </w:r>
            <w:proofErr w:type="spellStart"/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เซิร์ฟพลัส</w:t>
            </w:r>
            <w:proofErr w:type="spellEnd"/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78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บริษัท </w:t>
            </w:r>
          </w:p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วี</w:t>
            </w:r>
            <w:proofErr w:type="spellStart"/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เซิร์ฟพลัส</w:t>
            </w:r>
            <w:proofErr w:type="spellEnd"/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8142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8142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C6C94" w:rsidRPr="0088142C" w:rsidTr="00FC6C94">
        <w:trPr>
          <w:cantSplit/>
          <w:trHeight w:val="80"/>
          <w:tblHeader/>
        </w:trPr>
        <w:tc>
          <w:tcPr>
            <w:tcW w:w="6300" w:type="dxa"/>
            <w:vAlign w:val="bottom"/>
          </w:tcPr>
          <w:p w:rsidR="00FC6C94" w:rsidRPr="0088142C" w:rsidRDefault="00FC6C94" w:rsidP="00FC6C9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gridSpan w:val="11"/>
            <w:vAlign w:val="bottom"/>
          </w:tcPr>
          <w:p w:rsidR="00FC6C94" w:rsidRPr="0088142C" w:rsidRDefault="00FC6C94" w:rsidP="00FC6C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8814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66E15" w:rsidRPr="0088142C" w:rsidTr="002A0540">
        <w:trPr>
          <w:cantSplit/>
          <w:trHeight w:val="371"/>
        </w:trPr>
        <w:tc>
          <w:tcPr>
            <w:tcW w:w="6300" w:type="dxa"/>
            <w:vAlign w:val="bottom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:rsidR="00B66E15" w:rsidRPr="0088142C" w:rsidRDefault="00DE3B33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49%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49%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E15" w:rsidRPr="0088142C" w:rsidTr="00FC6C94">
        <w:trPr>
          <w:cantSplit/>
          <w:trHeight w:val="371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B66E15" w:rsidRPr="0088142C" w:rsidRDefault="00DE3B33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183,334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142</w:t>
            </w:r>
            <w:r w:rsidRPr="0088142C">
              <w:rPr>
                <w:rFonts w:ascii="Angsana New" w:hAnsi="Angsana New"/>
                <w:sz w:val="30"/>
                <w:szCs w:val="30"/>
              </w:rPr>
              <w:t>,757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FC6C94">
        <w:trPr>
          <w:cantSplit/>
          <w:trHeight w:val="371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B66E15" w:rsidRPr="0088142C" w:rsidRDefault="00DE3B33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28,431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27,256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FC6C94">
        <w:trPr>
          <w:cantSplit/>
          <w:trHeight w:val="371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:rsidR="00B66E15" w:rsidRPr="0088142C" w:rsidRDefault="00237FC7" w:rsidP="0023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(101</w:t>
            </w:r>
            <w:r w:rsidR="00DE3B33"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sz w:val="30"/>
                <w:szCs w:val="30"/>
              </w:rPr>
              <w:t>7</w:t>
            </w:r>
            <w:r w:rsidR="00DE3B33"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</w:rPr>
              <w:t>7</w:t>
            </w:r>
            <w:r w:rsidR="00DE3B33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(74,796)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EF51FA">
        <w:trPr>
          <w:cantSplit/>
          <w:trHeight w:val="371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  <w:tab w:val="left" w:pos="409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E15" w:rsidRPr="0088142C" w:rsidRDefault="00237FC7" w:rsidP="0023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(3</w:t>
            </w:r>
            <w:r w:rsidR="00DE3B33"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sz w:val="30"/>
                <w:szCs w:val="30"/>
              </w:rPr>
              <w:t>741</w:t>
            </w:r>
            <w:r w:rsidR="00DE3B33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(16,471)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EF51FA">
        <w:trPr>
          <w:cantSplit/>
          <w:trHeight w:val="385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66E15" w:rsidRPr="0088142C" w:rsidRDefault="00DE3B33" w:rsidP="0023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106,30</w:t>
            </w:r>
            <w:r w:rsidR="00237FC7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78,746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118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EF51FA">
        <w:trPr>
          <w:cantSplit/>
          <w:trHeight w:val="358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E15" w:rsidRPr="0088142C" w:rsidRDefault="0035686B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52,090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642E6B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35686B" w:rsidP="00FA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52,090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38,586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mergecolhdg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38,586</w:t>
            </w:r>
          </w:p>
        </w:tc>
      </w:tr>
      <w:tr w:rsidR="00B66E15" w:rsidRPr="0088142C" w:rsidTr="00EF51FA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E15" w:rsidRPr="0088142C" w:rsidTr="00FC6C94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E15" w:rsidRPr="0088142C" w:rsidTr="00FC6C94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E15" w:rsidRPr="0088142C" w:rsidTr="00FC6C94">
        <w:trPr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E15" w:rsidRPr="0088142C" w:rsidTr="00FC6C94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:rsidR="00B66E15" w:rsidRPr="0088142C" w:rsidRDefault="00FA18BA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422,686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522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366,420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FC6C94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170" w:type="dxa"/>
          </w:tcPr>
          <w:p w:rsidR="00B66E15" w:rsidRPr="0088142C" w:rsidRDefault="00FA18BA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27,2</w:t>
            </w:r>
            <w:r w:rsidR="00B509D4" w:rsidRPr="0088142C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26,882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EF51FA">
        <w:trPr>
          <w:cantSplit/>
          <w:trHeight w:val="247"/>
        </w:trPr>
        <w:tc>
          <w:tcPr>
            <w:tcW w:w="6300" w:type="dxa"/>
            <w:vAlign w:val="bottom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E15" w:rsidRPr="0088142C" w:rsidRDefault="00B509D4" w:rsidP="00FA1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EF51FA">
        <w:trPr>
          <w:cantSplit/>
          <w:trHeight w:val="70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66E15" w:rsidRPr="0088142C" w:rsidRDefault="00DE3B33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27,561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26,882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38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EF51FA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E15" w:rsidRPr="0088142C" w:rsidRDefault="00FA18BA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13,3</w:t>
            </w:r>
            <w:r w:rsidR="00B509D4" w:rsidRPr="0088142C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C4F97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35686B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</w:rPr>
              <w:t>13,367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13,172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sz w:val="30"/>
                <w:szCs w:val="30"/>
              </w:rPr>
              <w:t>13,172</w:t>
            </w:r>
          </w:p>
        </w:tc>
      </w:tr>
      <w:tr w:rsidR="00B66E15" w:rsidRPr="0088142C" w:rsidTr="00EF51FA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66E15" w:rsidRPr="0088142C" w:rsidRDefault="00B509D4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13,505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443804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509D4" w:rsidP="00B509D4">
            <w:pPr>
              <w:pStyle w:val="acctmergecolhdg"/>
              <w:tabs>
                <w:tab w:val="decimal" w:pos="913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13,505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66E15" w:rsidRPr="0088142C" w:rsidTr="00EF51FA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478"/>
              </w:tabs>
              <w:spacing w:line="240" w:lineRule="atLeast"/>
              <w:rPr>
                <w:rFonts w:ascii="Angsana New" w:hAnsi="Angsana New" w:cs="Angsana New"/>
                <w:b w:val="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66E15" w:rsidRPr="0088142C" w:rsidRDefault="00B66E15" w:rsidP="00B66E15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478"/>
              </w:tabs>
              <w:spacing w:line="240" w:lineRule="atLeast"/>
              <w:rPr>
                <w:rFonts w:ascii="Angsana New" w:hAnsi="Angsana New" w:cs="Angsana New"/>
                <w:b w:val="0"/>
                <w:szCs w:val="22"/>
                <w:lang w:val="en-US" w:bidi="th-TH"/>
              </w:rPr>
            </w:pPr>
          </w:p>
        </w:tc>
      </w:tr>
      <w:tr w:rsidR="00B66E15" w:rsidRPr="0088142C" w:rsidTr="00FC6C94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:rsidR="00B66E15" w:rsidRPr="0088142C" w:rsidRDefault="00FA18BA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19,375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41,092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B66E15" w:rsidRPr="0088142C" w:rsidTr="00FC6C94">
        <w:trPr>
          <w:cantSplit/>
          <w:trHeight w:val="247"/>
        </w:trPr>
        <w:tc>
          <w:tcPr>
            <w:tcW w:w="6300" w:type="dxa"/>
          </w:tcPr>
          <w:p w:rsidR="00B66E15" w:rsidRPr="0088142C" w:rsidRDefault="00B66E15" w:rsidP="00B66E15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</w:tcPr>
          <w:p w:rsidR="00B66E15" w:rsidRPr="0088142C" w:rsidRDefault="00FA18BA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(3,902)</w:t>
            </w:r>
          </w:p>
        </w:tc>
        <w:tc>
          <w:tcPr>
            <w:tcW w:w="178" w:type="dxa"/>
          </w:tcPr>
          <w:p w:rsidR="00B66E15" w:rsidRPr="0088142C" w:rsidRDefault="00B66E15" w:rsidP="00B66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B66E15" w:rsidRPr="0088142C" w:rsidRDefault="00B66E15" w:rsidP="00B66E15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(7,251)</w:t>
            </w:r>
          </w:p>
        </w:tc>
        <w:tc>
          <w:tcPr>
            <w:tcW w:w="180" w:type="dxa"/>
          </w:tcPr>
          <w:p w:rsidR="00B66E15" w:rsidRPr="0088142C" w:rsidRDefault="00B66E15" w:rsidP="00B66E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6E15" w:rsidRPr="0088142C" w:rsidRDefault="00B66E15" w:rsidP="00B66E15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6E15" w:rsidRPr="0088142C" w:rsidRDefault="00B66E15" w:rsidP="00B66E15">
            <w:pPr>
              <w:pStyle w:val="acctmergecolhdg"/>
              <w:tabs>
                <w:tab w:val="decimal" w:pos="208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D63E01" w:rsidRPr="0088142C" w:rsidTr="00432057">
        <w:trPr>
          <w:cantSplit/>
          <w:trHeight w:val="247"/>
        </w:trPr>
        <w:tc>
          <w:tcPr>
            <w:tcW w:w="630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  <w:p w:rsidR="00D63E01" w:rsidRPr="0088142C" w:rsidRDefault="00D63E01" w:rsidP="00D63E0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(เงินปันผลที่จ่ายให้กับส่วนได้เสียที่ไม่มีอำนาจควบคุม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: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ไม่มี)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D63E01" w:rsidRPr="0088142C" w:rsidRDefault="00D63E01" w:rsidP="00D63E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63E01" w:rsidRPr="0088142C" w:rsidRDefault="00D63E01" w:rsidP="00D63E01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D63E01" w:rsidRPr="0088142C" w:rsidRDefault="00D63E01" w:rsidP="00D63E01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</w:tcPr>
          <w:p w:rsidR="00D63E01" w:rsidRPr="0088142C" w:rsidRDefault="00D63E01" w:rsidP="00D63E0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63E01" w:rsidRPr="0088142C" w:rsidRDefault="00D63E01" w:rsidP="00D63E01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D63E01" w:rsidRPr="0088142C" w:rsidRDefault="00D63E01" w:rsidP="00D63E01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D63E01" w:rsidRPr="0088142C" w:rsidTr="00EF51FA">
        <w:trPr>
          <w:cantSplit/>
          <w:trHeight w:val="247"/>
        </w:trPr>
        <w:tc>
          <w:tcPr>
            <w:tcW w:w="630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15,473</w:t>
            </w:r>
          </w:p>
        </w:tc>
        <w:tc>
          <w:tcPr>
            <w:tcW w:w="178" w:type="dxa"/>
          </w:tcPr>
          <w:p w:rsidR="00D63E01" w:rsidRPr="0088142C" w:rsidRDefault="00D63E01" w:rsidP="00D63E0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D63E01" w:rsidRPr="0088142C" w:rsidRDefault="00D63E01" w:rsidP="00D63E01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D63E01" w:rsidRPr="0088142C" w:rsidRDefault="00D63E01" w:rsidP="00D63E01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33,830</w:t>
            </w:r>
          </w:p>
        </w:tc>
        <w:tc>
          <w:tcPr>
            <w:tcW w:w="180" w:type="dxa"/>
          </w:tcPr>
          <w:p w:rsidR="00D63E01" w:rsidRPr="0088142C" w:rsidRDefault="00D63E01" w:rsidP="00D63E0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D63E01" w:rsidRPr="0088142C" w:rsidRDefault="00D63E01" w:rsidP="00D63E01">
            <w:pPr>
              <w:pStyle w:val="acctfourfigures"/>
              <w:tabs>
                <w:tab w:val="decimal" w:pos="61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D63E01" w:rsidRPr="0088142C" w:rsidRDefault="00D63E01" w:rsidP="00D63E01">
            <w:pPr>
              <w:pStyle w:val="acctmergecolhdg"/>
              <w:tabs>
                <w:tab w:val="decimal" w:pos="478"/>
              </w:tabs>
              <w:spacing w:line="240" w:lineRule="atLeast"/>
              <w:ind w:right="246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</w:tr>
    </w:tbl>
    <w:p w:rsidR="004B753D" w:rsidRPr="0088142C" w:rsidRDefault="004B753D" w:rsidP="007E1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:rsidR="002A0540" w:rsidRPr="0088142C" w:rsidRDefault="002A0540" w:rsidP="00C7724F">
      <w:pPr>
        <w:pStyle w:val="Heading6"/>
        <w:numPr>
          <w:ilvl w:val="0"/>
          <w:numId w:val="37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2A0540" w:rsidRPr="0088142C" w:rsidSect="000A56D7">
          <w:pgSz w:w="16834" w:h="11909" w:orient="landscape" w:code="9"/>
          <w:pgMar w:top="1440" w:right="1152" w:bottom="1019" w:left="1152" w:header="720" w:footer="720" w:gutter="0"/>
          <w:cols w:space="720"/>
          <w:docGrid w:linePitch="360"/>
        </w:sectPr>
      </w:pPr>
    </w:p>
    <w:p w:rsidR="009D12FE" w:rsidRPr="0088142C" w:rsidRDefault="005A5C8C" w:rsidP="005A5C8C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8142C">
        <w:rPr>
          <w:rFonts w:asciiTheme="majorBidi" w:hAnsiTheme="majorBidi" w:cstheme="majorBidi"/>
          <w:sz w:val="30"/>
          <w:szCs w:val="30"/>
          <w:lang w:val="en-US"/>
        </w:rPr>
        <w:lastRenderedPageBreak/>
        <w:t>12</w:t>
      </w:r>
      <w:r w:rsidRPr="0088142C">
        <w:rPr>
          <w:rFonts w:asciiTheme="majorBidi" w:hAnsiTheme="majorBidi" w:cstheme="majorBidi"/>
          <w:sz w:val="30"/>
          <w:szCs w:val="30"/>
          <w:lang w:val="en-US"/>
        </w:rPr>
        <w:tab/>
      </w:r>
      <w:r w:rsidR="009D12FE" w:rsidRPr="0088142C">
        <w:rPr>
          <w:rFonts w:asciiTheme="majorBidi" w:hAnsiTheme="majorBidi" w:cstheme="majorBidi"/>
          <w:sz w:val="30"/>
          <w:szCs w:val="30"/>
          <w:cs/>
          <w:lang w:val="en-US"/>
        </w:rPr>
        <w:t>อุปกรณ์</w:t>
      </w:r>
    </w:p>
    <w:p w:rsidR="002A0540" w:rsidRPr="0088142C" w:rsidRDefault="002A0540" w:rsidP="002A0540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B238AF" w:rsidRPr="0088142C" w:rsidTr="00B238AF">
        <w:trPr>
          <w:trHeight w:val="378"/>
          <w:tblHeader/>
        </w:trPr>
        <w:tc>
          <w:tcPr>
            <w:tcW w:w="225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13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38AF" w:rsidRPr="0088142C" w:rsidTr="00B238AF">
        <w:trPr>
          <w:tblHeader/>
        </w:trPr>
        <w:tc>
          <w:tcPr>
            <w:tcW w:w="225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B238AF" w:rsidRPr="0088142C" w:rsidRDefault="00B238AF" w:rsidP="002A0540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ยาน</w:t>
            </w: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พาหนะ</w:t>
            </w:r>
          </w:p>
        </w:tc>
        <w:tc>
          <w:tcPr>
            <w:tcW w:w="270" w:type="dxa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38AF" w:rsidRPr="0088142C" w:rsidRDefault="00B238AF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238AF" w:rsidRPr="0088142C" w:rsidTr="00B238AF">
        <w:trPr>
          <w:trHeight w:val="252"/>
          <w:tblHeader/>
        </w:trPr>
        <w:tc>
          <w:tcPr>
            <w:tcW w:w="225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13"/>
          </w:tcPr>
          <w:p w:rsidR="00B238AF" w:rsidRPr="0088142C" w:rsidRDefault="00B238AF" w:rsidP="00686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8AF" w:rsidRPr="0088142C" w:rsidTr="00B238AF">
        <w:trPr>
          <w:trHeight w:val="360"/>
        </w:trPr>
        <w:tc>
          <w:tcPr>
            <w:tcW w:w="225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B238AF" w:rsidRPr="0088142C" w:rsidRDefault="00B238AF" w:rsidP="00B2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238AF" w:rsidRPr="0088142C" w:rsidRDefault="00B238AF" w:rsidP="002A0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8AF" w:rsidRPr="0088142C" w:rsidTr="00B238AF">
        <w:tc>
          <w:tcPr>
            <w:tcW w:w="2250" w:type="dxa"/>
            <w:shd w:val="clear" w:color="auto" w:fill="auto"/>
          </w:tcPr>
          <w:p w:rsidR="00B238AF" w:rsidRPr="0088142C" w:rsidRDefault="00B238AF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10" w:type="dxa"/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27,237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6,497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6,687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10,296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238AF" w:rsidRPr="0088142C" w:rsidRDefault="00B238AF" w:rsidP="00B2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238AF" w:rsidRPr="0088142C" w:rsidRDefault="00B238AF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53,857</w:t>
            </w:r>
          </w:p>
        </w:tc>
      </w:tr>
      <w:tr w:rsidR="00B238AF" w:rsidRPr="0088142C" w:rsidTr="00B238AF">
        <w:trPr>
          <w:trHeight w:val="225"/>
        </w:trPr>
        <w:tc>
          <w:tcPr>
            <w:tcW w:w="2250" w:type="dxa"/>
            <w:shd w:val="clear" w:color="auto" w:fill="auto"/>
          </w:tcPr>
          <w:p w:rsidR="00B238AF" w:rsidRPr="0088142C" w:rsidRDefault="00B238AF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4,045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238AF" w:rsidRPr="0088142C" w:rsidRDefault="00B238AF" w:rsidP="00D5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2,440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238AF" w:rsidRPr="0088142C" w:rsidRDefault="00B238AF" w:rsidP="00B2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238AF" w:rsidRPr="0088142C" w:rsidRDefault="00B238AF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8,715</w:t>
            </w:r>
          </w:p>
        </w:tc>
      </w:tr>
      <w:tr w:rsidR="00B238AF" w:rsidRPr="0088142C" w:rsidTr="00B238AF">
        <w:tc>
          <w:tcPr>
            <w:tcW w:w="2250" w:type="dxa"/>
            <w:shd w:val="clear" w:color="auto" w:fill="auto"/>
          </w:tcPr>
          <w:p w:rsidR="00B238AF" w:rsidRPr="0088142C" w:rsidRDefault="00B238AF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238AF" w:rsidRPr="0088142C" w:rsidRDefault="00B238AF" w:rsidP="00D56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B238AF" w:rsidRPr="0088142C" w:rsidRDefault="00B238AF" w:rsidP="00B2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B238AF" w:rsidRPr="0088142C" w:rsidRDefault="00B238AF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(888)</w:t>
            </w:r>
          </w:p>
        </w:tc>
      </w:tr>
      <w:tr w:rsidR="00B238AF" w:rsidRPr="0088142C" w:rsidTr="00B238AF">
        <w:tc>
          <w:tcPr>
            <w:tcW w:w="2250" w:type="dxa"/>
            <w:shd w:val="clear" w:color="auto" w:fill="auto"/>
          </w:tcPr>
          <w:p w:rsidR="00B238AF" w:rsidRPr="0088142C" w:rsidRDefault="00B238AF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 </w:t>
            </w:r>
          </w:p>
          <w:p w:rsidR="00B238AF" w:rsidRPr="0088142C" w:rsidRDefault="00B238AF" w:rsidP="00B66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31,267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8,485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6,902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10,220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38AF" w:rsidRPr="0088142C" w:rsidRDefault="00B238AF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270" w:type="dxa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B238AF" w:rsidRPr="0088142C" w:rsidRDefault="00B238AF" w:rsidP="00B2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38AF" w:rsidRPr="0088142C" w:rsidRDefault="00B238A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38AF" w:rsidRPr="0088142C" w:rsidRDefault="00B238AF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61,684</w:t>
            </w:r>
          </w:p>
        </w:tc>
      </w:tr>
      <w:tr w:rsidR="00432057" w:rsidRPr="0088142C" w:rsidTr="00B238AF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3,136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B12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B1226C" w:rsidRPr="008814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B1226C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432057" w:rsidRPr="0088142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B1226C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6,996</w:t>
            </w:r>
          </w:p>
        </w:tc>
      </w:tr>
      <w:tr w:rsidR="00432057" w:rsidRPr="0088142C" w:rsidTr="00432057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10,818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15,595</w:t>
            </w:r>
          </w:p>
        </w:tc>
      </w:tr>
      <w:tr w:rsidR="00432057" w:rsidRPr="0088142C" w:rsidTr="00483ECE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(587)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(1,025)</w:t>
            </w:r>
          </w:p>
        </w:tc>
      </w:tr>
      <w:tr w:rsidR="00432057" w:rsidRPr="0088142C" w:rsidTr="00483ECE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44,634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8,613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10,638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13,123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83,250</w:t>
            </w:r>
          </w:p>
        </w:tc>
      </w:tr>
      <w:tr w:rsidR="00432057" w:rsidRPr="0088142C" w:rsidTr="00B238AF">
        <w:trPr>
          <w:trHeight w:val="70"/>
        </w:trPr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32057" w:rsidRPr="0088142C" w:rsidRDefault="00432057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057" w:rsidRPr="0088142C" w:rsidTr="00B238AF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32057" w:rsidRPr="0088142C" w:rsidRDefault="00432057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057" w:rsidRPr="0088142C" w:rsidTr="00B238AF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17,015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21,647</w:t>
            </w:r>
          </w:p>
        </w:tc>
      </w:tr>
      <w:tr w:rsidR="00432057" w:rsidRPr="0088142C" w:rsidTr="00573EEB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3,508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2,124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9,145</w:t>
            </w:r>
          </w:p>
        </w:tc>
      </w:tr>
      <w:tr w:rsidR="00432057" w:rsidRPr="0088142C" w:rsidTr="00573EEB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</w:tr>
      <w:tr w:rsidR="00432057" w:rsidRPr="0088142C" w:rsidTr="00573EEB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 </w:t>
            </w:r>
          </w:p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20,508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2,427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1,624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32057" w:rsidRPr="0088142C" w:rsidRDefault="00432057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30,736</w:t>
            </w:r>
          </w:p>
        </w:tc>
      </w:tr>
      <w:tr w:rsidR="00432057" w:rsidRPr="0088142C" w:rsidTr="00573EEB">
        <w:tc>
          <w:tcPr>
            <w:tcW w:w="225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2F35D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4,07</w:t>
            </w:r>
            <w:r w:rsidR="005B4D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32057" w:rsidRPr="0088142C" w:rsidRDefault="002F35DB" w:rsidP="002F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1,379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2F35DB" w:rsidP="002F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432057" w:rsidRPr="0088142C" w:rsidRDefault="00432057" w:rsidP="004320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057" w:rsidRPr="0088142C" w:rsidRDefault="00432057" w:rsidP="00432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32057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32057" w:rsidRPr="008814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32057" w:rsidRPr="008814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57159" w:rsidRPr="0088142C" w:rsidTr="00E02845">
        <w:tc>
          <w:tcPr>
            <w:tcW w:w="2250" w:type="dxa"/>
            <w:shd w:val="clear" w:color="auto" w:fill="auto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57159" w:rsidRPr="0088142C" w:rsidRDefault="00357159" w:rsidP="00357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8,180</w:t>
            </w:r>
          </w:p>
        </w:tc>
        <w:tc>
          <w:tcPr>
            <w:tcW w:w="270" w:type="dxa"/>
            <w:shd w:val="clear" w:color="auto" w:fill="auto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57159" w:rsidRPr="0088142C" w:rsidRDefault="00357159" w:rsidP="00357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357159" w:rsidRPr="0088142C" w:rsidRDefault="00357159" w:rsidP="00357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270" w:type="dxa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57159" w:rsidRPr="0088142C" w:rsidRDefault="00357159" w:rsidP="00357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270" w:type="dxa"/>
            <w:shd w:val="clear" w:color="auto" w:fill="auto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57159" w:rsidRPr="0088142C" w:rsidRDefault="00357159" w:rsidP="003571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57159" w:rsidRPr="0088142C" w:rsidRDefault="00357159" w:rsidP="0035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57159" w:rsidRPr="0088142C" w:rsidRDefault="00357159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12,375</w:t>
            </w:r>
          </w:p>
        </w:tc>
      </w:tr>
      <w:tr w:rsidR="005B4D5B" w:rsidRPr="0088142C" w:rsidTr="00573EEB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D4225C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(421</w:t>
            </w:r>
            <w:r w:rsidR="005B4D5B"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4D5B" w:rsidRPr="0088142C" w:rsidTr="00573EEB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32,338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4,603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6,396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6,807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2,425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52,569</w:t>
            </w:r>
          </w:p>
        </w:tc>
      </w:tr>
      <w:tr w:rsidR="005B4D5B" w:rsidRPr="0088142C" w:rsidTr="00573EEB">
        <w:trPr>
          <w:trHeight w:val="368"/>
        </w:trPr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D5B" w:rsidRPr="0088142C" w:rsidTr="00B238AF">
        <w:trPr>
          <w:trHeight w:val="368"/>
        </w:trPr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D5B" w:rsidRPr="0088142C" w:rsidTr="00B238AF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B4D5B" w:rsidRPr="0088142C" w:rsidTr="00211916">
        <w:trPr>
          <w:trHeight w:val="80"/>
        </w:trPr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</w:t>
            </w: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10,069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5,532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9,461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29,874</w:t>
            </w:r>
          </w:p>
        </w:tc>
      </w:tr>
      <w:tr w:rsidR="005B4D5B" w:rsidRPr="0088142C" w:rsidTr="00211916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5B4D5B" w:rsidRPr="0088142C" w:rsidTr="00211916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10,222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5,532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9,461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2,183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32,210</w:t>
            </w:r>
          </w:p>
        </w:tc>
      </w:tr>
      <w:tr w:rsidR="005B4D5B" w:rsidRPr="0088142C" w:rsidTr="00211916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D5B" w:rsidRPr="0088142C" w:rsidTr="00B238AF">
        <w:tc>
          <w:tcPr>
            <w:tcW w:w="225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 </w:t>
            </w: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D5B" w:rsidRPr="0088142C" w:rsidTr="00211916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</w:t>
            </w: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4,475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7,261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27,641</w:t>
            </w:r>
          </w:p>
        </w:tc>
      </w:tr>
      <w:tr w:rsidR="005B4D5B" w:rsidRPr="0088142C" w:rsidTr="00211916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3,186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</w:tc>
      </w:tr>
      <w:tr w:rsidR="005B4D5B" w:rsidRPr="0088142C" w:rsidTr="00211916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10,759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4,475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7,261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3,186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30,948</w:t>
            </w:r>
          </w:p>
        </w:tc>
      </w:tr>
      <w:tr w:rsidR="005B4D5B" w:rsidRPr="0088142C" w:rsidTr="00211916">
        <w:tc>
          <w:tcPr>
            <w:tcW w:w="2250" w:type="dxa"/>
            <w:shd w:val="clear" w:color="auto" w:fill="auto"/>
            <w:vAlign w:val="bottom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D5B" w:rsidRPr="0088142C" w:rsidTr="00B238AF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4D5B" w:rsidRPr="0088142C" w:rsidTr="0038721E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</w:t>
            </w: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12,207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4,242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6,316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29,344</w:t>
            </w:r>
          </w:p>
        </w:tc>
      </w:tr>
      <w:tr w:rsidR="005B4D5B" w:rsidRPr="0088142C" w:rsidTr="0038721E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</w:tr>
      <w:tr w:rsidR="005B4D5B" w:rsidRPr="0088142C" w:rsidTr="0038721E">
        <w:tc>
          <w:tcPr>
            <w:tcW w:w="225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12,296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4,242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6,316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2,385</w:t>
            </w:r>
          </w:p>
        </w:tc>
        <w:tc>
          <w:tcPr>
            <w:tcW w:w="270" w:type="dxa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5B4D5B" w:rsidRPr="0088142C" w:rsidRDefault="005B4D5B" w:rsidP="005B4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4D5B" w:rsidRPr="0088142C" w:rsidRDefault="005B4D5B" w:rsidP="005B4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30,681</w:t>
            </w:r>
          </w:p>
        </w:tc>
      </w:tr>
    </w:tbl>
    <w:p w:rsidR="002A0540" w:rsidRPr="0088142C" w:rsidRDefault="002A0540" w:rsidP="002A0540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783F83" w:rsidRPr="0088142C" w:rsidRDefault="00783F83" w:rsidP="00783F8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ราคาทรัพย์สินของกลุ่มบริษัทก่อนหักค่าเสื่อมราคาสะสมของอุปกรณ์ ซึ่งได้คิดค่าเสื่อมราคาเต็มจำนวนแล้ว แต่ยังคงใช้งานจนถึง ณ วันที่ </w:t>
      </w:r>
      <w:r w:rsidRPr="0088142C">
        <w:rPr>
          <w:rFonts w:asciiTheme="majorBidi" w:hAnsiTheme="majorBidi" w:cstheme="majorBidi"/>
          <w:sz w:val="30"/>
          <w:szCs w:val="30"/>
        </w:rPr>
        <w:t xml:space="preserve">31 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142C">
        <w:rPr>
          <w:rFonts w:asciiTheme="majorBidi" w:hAnsiTheme="majorBidi" w:cstheme="majorBidi"/>
          <w:sz w:val="30"/>
          <w:szCs w:val="30"/>
        </w:rPr>
        <w:t>25</w:t>
      </w:r>
      <w:r w:rsidR="00737484" w:rsidRPr="0088142C">
        <w:rPr>
          <w:rFonts w:asciiTheme="majorBidi" w:hAnsiTheme="majorBidi" w:cstheme="majorBidi"/>
          <w:sz w:val="30"/>
          <w:szCs w:val="30"/>
        </w:rPr>
        <w:t>6</w:t>
      </w:r>
      <w:r w:rsidR="004954D9" w:rsidRPr="0088142C">
        <w:rPr>
          <w:rFonts w:asciiTheme="majorBidi" w:hAnsiTheme="majorBidi" w:cstheme="majorBidi"/>
          <w:sz w:val="30"/>
          <w:szCs w:val="30"/>
        </w:rPr>
        <w:t>1</w:t>
      </w:r>
      <w:r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607652" w:rsidRPr="0088142C">
        <w:rPr>
          <w:rFonts w:asciiTheme="majorBidi" w:hAnsiTheme="majorBidi" w:cstheme="majorBidi"/>
          <w:sz w:val="30"/>
          <w:szCs w:val="30"/>
        </w:rPr>
        <w:t>31.15</w:t>
      </w:r>
      <w:r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814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8142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4954D9" w:rsidRPr="0088142C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88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954D9" w:rsidRPr="0088142C">
        <w:rPr>
          <w:rFonts w:asciiTheme="majorBidi" w:hAnsiTheme="majorBidi" w:cstheme="majorBidi"/>
          <w:i/>
          <w:iCs/>
          <w:sz w:val="30"/>
          <w:szCs w:val="30"/>
        </w:rPr>
        <w:t>14.63</w:t>
      </w:r>
      <w:r w:rsidRPr="008814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8142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:rsidR="00783F83" w:rsidRPr="0088142C" w:rsidRDefault="00783F83">
      <w:pPr>
        <w:rPr>
          <w:rFonts w:asciiTheme="majorBidi" w:hAnsiTheme="majorBidi" w:cstheme="majorBidi"/>
          <w:color w:val="FF0000"/>
          <w:sz w:val="24"/>
          <w:szCs w:val="24"/>
        </w:rPr>
      </w:pPr>
    </w:p>
    <w:p w:rsidR="00E05251" w:rsidRPr="0088142C" w:rsidRDefault="00E05251">
      <w:pPr>
        <w:rPr>
          <w:rFonts w:asciiTheme="majorBidi" w:hAnsiTheme="majorBidi" w:cstheme="majorBidi"/>
          <w:sz w:val="24"/>
          <w:szCs w:val="24"/>
        </w:rPr>
      </w:pPr>
    </w:p>
    <w:p w:rsidR="00E05251" w:rsidRPr="0088142C" w:rsidRDefault="00E0525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900"/>
        <w:gridCol w:w="255"/>
        <w:gridCol w:w="15"/>
        <w:gridCol w:w="900"/>
        <w:gridCol w:w="270"/>
        <w:gridCol w:w="900"/>
        <w:gridCol w:w="270"/>
        <w:gridCol w:w="900"/>
      </w:tblGrid>
      <w:tr w:rsidR="00F540B3" w:rsidRPr="0088142C" w:rsidTr="00E05251">
        <w:trPr>
          <w:tblHeader/>
        </w:trPr>
        <w:tc>
          <w:tcPr>
            <w:tcW w:w="2520" w:type="dxa"/>
            <w:shd w:val="clear" w:color="auto" w:fill="auto"/>
          </w:tcPr>
          <w:p w:rsidR="00F540B3" w:rsidRPr="0088142C" w:rsidRDefault="00F540B3" w:rsidP="007D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  <w:shd w:val="clear" w:color="auto" w:fill="auto"/>
          </w:tcPr>
          <w:p w:rsidR="00F540B3" w:rsidRPr="0088142C" w:rsidRDefault="00F540B3" w:rsidP="007D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D0" w:rsidRPr="0088142C" w:rsidTr="00E05251">
        <w:trPr>
          <w:tblHeader/>
        </w:trPr>
        <w:tc>
          <w:tcPr>
            <w:tcW w:w="2520" w:type="dxa"/>
            <w:shd w:val="clear" w:color="auto" w:fill="auto"/>
          </w:tcPr>
          <w:p w:rsidR="00E05251" w:rsidRPr="0088142C" w:rsidRDefault="00E05251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:rsidR="00563FD0" w:rsidRPr="0088142C" w:rsidRDefault="00E05251" w:rsidP="00E05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27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63FD0" w:rsidRPr="0088142C" w:rsidRDefault="00E05251" w:rsidP="00E05251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63FD0"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55" w:type="dxa"/>
          </w:tcPr>
          <w:p w:rsidR="00563FD0" w:rsidRPr="0088142C" w:rsidRDefault="00563FD0" w:rsidP="00563FD0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ยาน</w:t>
            </w: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พาหนะ</w:t>
            </w:r>
          </w:p>
        </w:tc>
        <w:tc>
          <w:tcPr>
            <w:tcW w:w="27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63FD0" w:rsidRPr="0088142C" w:rsidRDefault="00563FD0" w:rsidP="00563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C1A6D" w:rsidRPr="0088142C" w:rsidTr="00E05251">
        <w:trPr>
          <w:tblHeader/>
        </w:trPr>
        <w:tc>
          <w:tcPr>
            <w:tcW w:w="252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A6D" w:rsidRPr="0088142C" w:rsidTr="00E05251">
        <w:tc>
          <w:tcPr>
            <w:tcW w:w="252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C1A6D" w:rsidRPr="0088142C" w:rsidRDefault="00FC1A6D" w:rsidP="00FC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23,195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6,497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34,413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3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4,455</w:t>
            </w:r>
          </w:p>
        </w:tc>
      </w:tr>
      <w:tr w:rsidR="004954D9" w:rsidRPr="0088142C" w:rsidTr="003E5E9E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 </w:t>
            </w:r>
          </w:p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25,611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8,485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38,836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3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2,672</w:t>
            </w:r>
          </w:p>
        </w:tc>
      </w:tr>
      <w:tr w:rsidR="004954D9" w:rsidRPr="0088142C" w:rsidTr="006D6A1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(442)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(861)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27,285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40,647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54D9" w:rsidRPr="0088142C" w:rsidTr="003E5E9E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16,711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20,389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2,193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4,449</w:t>
            </w:r>
          </w:p>
        </w:tc>
      </w:tr>
      <w:tr w:rsidR="004954D9" w:rsidRPr="0088142C" w:rsidTr="003E5E9E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 </w:t>
            </w:r>
          </w:p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18,889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</w:t>
            </w:r>
          </w:p>
        </w:tc>
        <w:tc>
          <w:tcPr>
            <w:tcW w:w="255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24,806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2,402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4,776</w:t>
            </w:r>
          </w:p>
        </w:tc>
      </w:tr>
      <w:tr w:rsidR="004954D9" w:rsidRPr="0088142C" w:rsidTr="006D6A1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(282)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935951" w:rsidP="00935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(587)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935951" w:rsidP="00CD2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28,995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54D9" w:rsidRPr="0088142C" w:rsidTr="003E5E9E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6,331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11,688</w:t>
            </w:r>
          </w:p>
        </w:tc>
      </w:tr>
      <w:tr w:rsidR="004954D9" w:rsidRPr="0088142C" w:rsidTr="0055353A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4954D9" w:rsidRPr="0088142C" w:rsidTr="003E5E9E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6,484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14,024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 </w:t>
            </w:r>
          </w:p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6,601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12,194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1,836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14,030</w:t>
            </w:r>
          </w:p>
        </w:tc>
      </w:tr>
      <w:tr w:rsidR="00D63E01" w:rsidRPr="0088142C" w:rsidTr="00D63E01">
        <w:tc>
          <w:tcPr>
            <w:tcW w:w="2520" w:type="dxa"/>
            <w:shd w:val="clear" w:color="auto" w:fill="auto"/>
          </w:tcPr>
          <w:p w:rsidR="00D63E01" w:rsidRPr="0088142C" w:rsidRDefault="00D63E01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D63E01" w:rsidRPr="0088142C" w:rsidRDefault="00D63E0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6,187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E766A8" w:rsidP="00E76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10,315</w:t>
            </w:r>
          </w:p>
        </w:tc>
      </w:tr>
      <w:tr w:rsidR="004954D9" w:rsidRPr="0088142C" w:rsidTr="00E05251"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</w:tr>
      <w:tr w:rsidR="004954D9" w:rsidRPr="0088142C" w:rsidTr="00F951BE">
        <w:trPr>
          <w:trHeight w:val="395"/>
        </w:trPr>
        <w:tc>
          <w:tcPr>
            <w:tcW w:w="252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935951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6,276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  <w:gridSpan w:val="2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E766A8" w:rsidP="00E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E766A8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11,652</w:t>
            </w:r>
          </w:p>
        </w:tc>
      </w:tr>
    </w:tbl>
    <w:p w:rsidR="00783F83" w:rsidRPr="0088142C" w:rsidRDefault="00783F83" w:rsidP="0027645D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783F83" w:rsidRPr="0088142C" w:rsidRDefault="00783F83" w:rsidP="005A5C8C">
      <w:pPr>
        <w:tabs>
          <w:tab w:val="clear" w:pos="227"/>
          <w:tab w:val="clear" w:pos="454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ราคาทรัพย์สินของบริษัทก่อนหักค่าเสื่อมราคาสะสมของอุปกรณ์ ซึ่งได้คิดค่าเสื่อมราคาเต็มจำนวนแ</w:t>
      </w:r>
      <w:r w:rsidRPr="0088142C">
        <w:rPr>
          <w:rFonts w:ascii="Angsana New" w:hAnsi="Angsana New" w:hint="cs"/>
          <w:sz w:val="30"/>
          <w:szCs w:val="30"/>
          <w:cs/>
        </w:rPr>
        <w:t>ล้</w:t>
      </w:r>
      <w:r w:rsidRPr="0088142C">
        <w:rPr>
          <w:rFonts w:ascii="Angsana New" w:hAnsi="Angsana New"/>
          <w:sz w:val="30"/>
          <w:szCs w:val="30"/>
          <w:cs/>
        </w:rPr>
        <w:t xml:space="preserve">ว แต่ยังคงใช้งานจนถึง ณ 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8142C">
        <w:rPr>
          <w:rFonts w:ascii="Angsana New" w:hAnsi="Angsana New"/>
          <w:sz w:val="30"/>
          <w:szCs w:val="30"/>
        </w:rPr>
        <w:t>25</w:t>
      </w:r>
      <w:r w:rsidR="004954D9" w:rsidRPr="0088142C">
        <w:rPr>
          <w:rFonts w:ascii="Angsana New" w:hAnsi="Angsana New"/>
          <w:sz w:val="30"/>
          <w:szCs w:val="30"/>
        </w:rPr>
        <w:t>61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 xml:space="preserve">มีจำนวน </w:t>
      </w:r>
      <w:r w:rsidR="00831ED9" w:rsidRPr="0088142C">
        <w:rPr>
          <w:rFonts w:ascii="Angsana New" w:hAnsi="Angsana New"/>
          <w:sz w:val="30"/>
          <w:szCs w:val="30"/>
        </w:rPr>
        <w:t>20.65</w:t>
      </w:r>
      <w:r w:rsidR="00AF2B90"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(</w:t>
      </w:r>
      <w:r w:rsidR="004954D9" w:rsidRPr="0088142C">
        <w:rPr>
          <w:rFonts w:ascii="Angsana New" w:hAnsi="Angsana New"/>
          <w:i/>
          <w:iCs/>
          <w:sz w:val="30"/>
          <w:szCs w:val="30"/>
        </w:rPr>
        <w:t>2560</w:t>
      </w:r>
      <w:r w:rsidRPr="0088142C">
        <w:rPr>
          <w:rFonts w:ascii="Angsana New" w:hAnsi="Angsana New"/>
          <w:i/>
          <w:iCs/>
          <w:sz w:val="30"/>
          <w:szCs w:val="30"/>
        </w:rPr>
        <w:t xml:space="preserve">: </w:t>
      </w:r>
      <w:r w:rsidR="004954D9" w:rsidRPr="0088142C">
        <w:rPr>
          <w:rFonts w:ascii="Angsana New" w:hAnsi="Angsana New"/>
          <w:i/>
          <w:iCs/>
          <w:sz w:val="30"/>
          <w:szCs w:val="30"/>
        </w:rPr>
        <w:t>14.36</w:t>
      </w:r>
      <w:r w:rsidRPr="0088142C">
        <w:rPr>
          <w:rFonts w:ascii="Angsana New" w:hAnsi="Angsana New"/>
          <w:i/>
          <w:iCs/>
          <w:sz w:val="30"/>
          <w:szCs w:val="30"/>
        </w:rPr>
        <w:t xml:space="preserve">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70499" w:rsidRPr="0088142C" w:rsidRDefault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470499" w:rsidRPr="0088142C" w:rsidRDefault="00BE2C3F" w:rsidP="00F951BE">
      <w:pPr>
        <w:tabs>
          <w:tab w:val="clear" w:pos="227"/>
          <w:tab w:val="clear" w:pos="454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88142C">
        <w:rPr>
          <w:rFonts w:ascii="Angsana New" w:hAnsi="Angsana New"/>
          <w:b/>
          <w:bCs/>
          <w:sz w:val="30"/>
          <w:szCs w:val="30"/>
        </w:rPr>
        <w:t>13</w:t>
      </w:r>
      <w:r w:rsidRPr="0088142C">
        <w:rPr>
          <w:rFonts w:ascii="Angsana New" w:hAnsi="Angsana New"/>
          <w:b/>
          <w:bCs/>
          <w:sz w:val="30"/>
          <w:szCs w:val="30"/>
        </w:rPr>
        <w:tab/>
      </w:r>
      <w:r w:rsidR="00470499" w:rsidRPr="0088142C">
        <w:rPr>
          <w:rFonts w:ascii="Angsana New" w:hAnsi="Angsana New"/>
          <w:b/>
          <w:bCs/>
          <w:sz w:val="30"/>
          <w:szCs w:val="30"/>
          <w:cs/>
        </w:rPr>
        <w:t>ค่าความนิยม</w:t>
      </w:r>
    </w:p>
    <w:p w:rsidR="00470499" w:rsidRPr="0088142C" w:rsidRDefault="00470499" w:rsidP="00470499">
      <w:pPr>
        <w:ind w:left="540" w:hanging="540"/>
        <w:rPr>
          <w:rFonts w:ascii="Angsana New" w:hAnsi="Angsana New"/>
          <w:sz w:val="24"/>
          <w:szCs w:val="24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00"/>
        <w:gridCol w:w="1108"/>
        <w:gridCol w:w="262"/>
        <w:gridCol w:w="1092"/>
        <w:gridCol w:w="322"/>
        <w:gridCol w:w="1076"/>
        <w:gridCol w:w="322"/>
        <w:gridCol w:w="1107"/>
      </w:tblGrid>
      <w:tr w:rsidR="00470499" w:rsidRPr="0088142C" w:rsidTr="00432057">
        <w:trPr>
          <w:trHeight w:hRule="exact" w:val="374"/>
          <w:tblHeader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499" w:rsidRPr="0088142C" w:rsidTr="00432057">
        <w:trPr>
          <w:trHeight w:hRule="exact" w:val="374"/>
          <w:tblHeader/>
        </w:trPr>
        <w:tc>
          <w:tcPr>
            <w:tcW w:w="1622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470499" w:rsidRPr="0088142C" w:rsidRDefault="00D63E01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</w:t>
            </w:r>
            <w:r w:rsidR="00470499"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605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70499" w:rsidRPr="0088142C" w:rsidTr="00432057">
        <w:trPr>
          <w:trHeight w:hRule="exact" w:val="374"/>
          <w:tblHeader/>
        </w:trPr>
        <w:tc>
          <w:tcPr>
            <w:tcW w:w="1622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7" w:type="pct"/>
            <w:gridSpan w:val="7"/>
          </w:tcPr>
          <w:p w:rsidR="00470499" w:rsidRPr="0088142C" w:rsidRDefault="00F951BE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="00470499"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5" w:type="pct"/>
          </w:tcPr>
          <w:p w:rsidR="00470499" w:rsidRPr="0088142C" w:rsidRDefault="00432057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154,699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32057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154,699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4"/>
                <w:szCs w:val="24"/>
                <w:lang w:eastAsia="ko-KR"/>
              </w:rPr>
            </w:pP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</w:t>
            </w: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:rsidR="00D80B9B" w:rsidRPr="0088142C" w:rsidRDefault="00D80B9B"/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900"/>
        <w:gridCol w:w="1108"/>
        <w:gridCol w:w="262"/>
        <w:gridCol w:w="1092"/>
        <w:gridCol w:w="322"/>
        <w:gridCol w:w="1076"/>
        <w:gridCol w:w="322"/>
        <w:gridCol w:w="1107"/>
      </w:tblGrid>
      <w:tr w:rsidR="00D80B9B" w:rsidRPr="0088142C" w:rsidTr="00F63C8A">
        <w:trPr>
          <w:trHeight w:hRule="exact" w:val="374"/>
          <w:tblHeader/>
        </w:trPr>
        <w:tc>
          <w:tcPr>
            <w:tcW w:w="1622" w:type="pct"/>
          </w:tcPr>
          <w:p w:rsidR="00D80B9B" w:rsidRPr="0088142C" w:rsidRDefault="00D80B9B" w:rsidP="00F63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D80B9B" w:rsidRPr="0088142C" w:rsidRDefault="00D80B9B" w:rsidP="00F63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6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7" w:type="pct"/>
            <w:gridSpan w:val="3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B9B" w:rsidRPr="0088142C" w:rsidTr="00F63C8A">
        <w:trPr>
          <w:trHeight w:hRule="exact" w:val="374"/>
          <w:tblHeader/>
        </w:trPr>
        <w:tc>
          <w:tcPr>
            <w:tcW w:w="1622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76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6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80B9B" w:rsidRPr="0088142C" w:rsidTr="00F63C8A">
        <w:trPr>
          <w:trHeight w:hRule="exact" w:val="374"/>
          <w:tblHeader/>
        </w:trPr>
        <w:tc>
          <w:tcPr>
            <w:tcW w:w="1622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7" w:type="pct"/>
            <w:gridSpan w:val="7"/>
          </w:tcPr>
          <w:p w:rsidR="00D80B9B" w:rsidRPr="0088142C" w:rsidRDefault="00D80B9B" w:rsidP="00F63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:rsidR="00470499" w:rsidRPr="0088142C" w:rsidRDefault="00470499" w:rsidP="00CF712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88142C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470499" w:rsidRPr="0088142C" w:rsidTr="00BE2C3F">
        <w:trPr>
          <w:trHeight w:hRule="exact" w:val="374"/>
        </w:trPr>
        <w:tc>
          <w:tcPr>
            <w:tcW w:w="1622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91" w:type="pct"/>
          </w:tcPr>
          <w:p w:rsidR="00470499" w:rsidRPr="0088142C" w:rsidRDefault="00470499" w:rsidP="00CF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:rsidR="00470499" w:rsidRPr="0088142C" w:rsidRDefault="00432057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154,699</w:t>
            </w:r>
          </w:p>
        </w:tc>
        <w:tc>
          <w:tcPr>
            <w:tcW w:w="143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  <w:bottom w:val="double" w:sz="4" w:space="0" w:color="auto"/>
            </w:tcBorders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6" w:type="pct"/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  <w:bottom w:val="double" w:sz="4" w:space="0" w:color="auto"/>
            </w:tcBorders>
          </w:tcPr>
          <w:p w:rsidR="00470499" w:rsidRPr="0088142C" w:rsidRDefault="00470499" w:rsidP="00CF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470499" w:rsidRPr="00217593" w:rsidRDefault="00470499" w:rsidP="00470499">
      <w:pPr>
        <w:ind w:left="540" w:hanging="540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ค่าความนิยมเกิดจากการที่บริษัทซื้อหุ้นใน</w:t>
      </w:r>
      <w:r w:rsidRPr="0088142C">
        <w:rPr>
          <w:rFonts w:ascii="Angsana New" w:hAnsi="Angsana New" w:hint="cs"/>
          <w:sz w:val="30"/>
          <w:szCs w:val="30"/>
          <w:cs/>
        </w:rPr>
        <w:t>อัตราส่วนร้อยละ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</w:rPr>
        <w:t>10</w:t>
      </w:r>
      <w:r w:rsidRPr="0088142C">
        <w:rPr>
          <w:rFonts w:ascii="Angsana New" w:hAnsi="Angsana New"/>
          <w:sz w:val="30"/>
          <w:szCs w:val="30"/>
          <w:cs/>
        </w:rPr>
        <w:t xml:space="preserve">0 </w:t>
      </w:r>
      <w:r w:rsidRPr="0088142C">
        <w:rPr>
          <w:rFonts w:ascii="Angsana New" w:hAnsi="Angsana New" w:hint="cs"/>
          <w:sz w:val="30"/>
          <w:szCs w:val="30"/>
          <w:cs/>
        </w:rPr>
        <w:t>ของบริษัท ไอ</w:t>
      </w:r>
      <w:r w:rsidRPr="0088142C">
        <w:rPr>
          <w:rFonts w:ascii="Angsana New" w:hAnsi="Angsana New"/>
          <w:sz w:val="30"/>
          <w:szCs w:val="30"/>
        </w:rPr>
        <w:t>-</w:t>
      </w:r>
      <w:r w:rsidRPr="0088142C">
        <w:rPr>
          <w:rFonts w:ascii="Angsana New" w:hAnsi="Angsana New" w:hint="cs"/>
          <w:sz w:val="30"/>
          <w:szCs w:val="30"/>
          <w:cs/>
        </w:rPr>
        <w:t xml:space="preserve">ซีเคียว จำกัด </w:t>
      </w:r>
      <w:r w:rsidRPr="0088142C">
        <w:rPr>
          <w:rFonts w:ascii="Angsana New" w:hAnsi="Angsana New"/>
          <w:spacing w:val="-6"/>
          <w:sz w:val="30"/>
          <w:szCs w:val="30"/>
        </w:rPr>
        <w:t>(</w:t>
      </w:r>
      <w:r w:rsidRPr="0088142C">
        <w:rPr>
          <w:rFonts w:ascii="Angsana New" w:hAnsi="Angsana New" w:hint="cs"/>
          <w:spacing w:val="-6"/>
          <w:sz w:val="30"/>
          <w:szCs w:val="30"/>
          <w:cs/>
        </w:rPr>
        <w:t xml:space="preserve">ดูหมายเหตุ </w:t>
      </w:r>
      <w:r w:rsidRPr="0088142C">
        <w:rPr>
          <w:rFonts w:ascii="Angsana New" w:hAnsi="Angsana New"/>
          <w:spacing w:val="-6"/>
          <w:sz w:val="30"/>
          <w:szCs w:val="30"/>
        </w:rPr>
        <w:t>4)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การทดสอบการด้อยค่า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ซึ่งประมาณจากการคิดลดกระแสเงินสดที่จะได้รับในอนาคตที่เกิดขึ้นจากการใช้สินทรัพย์นั้น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การกำหนดข้อสมมติฐานมาจากการประเมินของผู้บริหารโดยพิจารณาจากแนวโน้มในอุตสาหกรรมที่เกี่ยวข้อง</w:t>
      </w:r>
      <w:r w:rsidRPr="0088142C">
        <w:rPr>
          <w:rFonts w:ascii="Angsana New" w:hAnsi="Angsana New"/>
          <w:sz w:val="30"/>
          <w:szCs w:val="30"/>
        </w:rPr>
        <w:t xml:space="preserve">     </w:t>
      </w:r>
      <w:r w:rsidRPr="0088142C">
        <w:rPr>
          <w:rFonts w:ascii="Angsana New" w:hAnsi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ข้อสมมติฐานหลักที่ใช้ในการประมาณการมูลค่าที่จะได้รับคืนมีดังนี้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อัตราคิดลดคำนวณมาจากวิธีต้นทุนถัวเฉลี่ยถ่วงน้ำหนักของเงินทุนซึ่งประกอบด้วย</w:t>
      </w:r>
      <w:r w:rsidRPr="0088142C">
        <w:rPr>
          <w:rFonts w:ascii="Angsana New" w:hAnsi="Angsana New" w:hint="cs"/>
          <w:sz w:val="30"/>
          <w:szCs w:val="30"/>
          <w:cs/>
        </w:rPr>
        <w:t xml:space="preserve">ข้อสมมติทางการเงินที่สำคัญ ได้แก่ </w:t>
      </w:r>
      <w:r w:rsidRPr="0088142C">
        <w:rPr>
          <w:rFonts w:ascii="Angsana New" w:hAnsi="Angsana New"/>
          <w:sz w:val="30"/>
          <w:szCs w:val="30"/>
          <w:cs/>
        </w:rPr>
        <w:t xml:space="preserve">ต้นทุนของหนี้สิน </w:t>
      </w:r>
      <w:r w:rsidRPr="0088142C">
        <w:rPr>
          <w:rFonts w:ascii="Angsana New" w:hAnsi="Angsana New" w:hint="cs"/>
          <w:sz w:val="30"/>
          <w:szCs w:val="30"/>
          <w:cs/>
        </w:rPr>
        <w:t>และต้นทุนของส่วนของผู้ถือหุ้น</w:t>
      </w:r>
    </w:p>
    <w:p w:rsidR="00432057" w:rsidRPr="00217593" w:rsidRDefault="00432057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อัตราการเติบโตสุดท้าย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</w:t>
      </w:r>
      <w:r w:rsidRPr="0088142C">
        <w:rPr>
          <w:rFonts w:ascii="Angsana New" w:hAnsi="Angsana New" w:hint="cs"/>
          <w:sz w:val="30"/>
          <w:szCs w:val="30"/>
          <w:cs/>
        </w:rPr>
        <w:t>ค่าเฉลี่ย</w:t>
      </w:r>
      <w:r w:rsidRPr="0088142C">
        <w:rPr>
          <w:rFonts w:ascii="Angsana New" w:hAnsi="Angsana New"/>
          <w:sz w:val="30"/>
          <w:szCs w:val="30"/>
          <w:cs/>
        </w:rPr>
        <w:t>การเติบโตของ</w:t>
      </w:r>
      <w:r w:rsidRPr="0088142C">
        <w:rPr>
          <w:rFonts w:ascii="Angsana New" w:hAnsi="Angsana New" w:hint="cs"/>
          <w:sz w:val="30"/>
          <w:szCs w:val="30"/>
          <w:cs/>
        </w:rPr>
        <w:t>ดัชนีผู้บริโภคในประเทศที่ดำเนินธุรกิจ อัตราเงินเฟ้อ และอัตราการเติบโตในอดีตของกำไรสุทธิหลัง</w:t>
      </w:r>
      <w:r w:rsidRPr="0088142C">
        <w:rPr>
          <w:rFonts w:ascii="Angsana New" w:hAnsi="Angsana New"/>
          <w:sz w:val="30"/>
          <w:szCs w:val="30"/>
          <w:cs/>
        </w:rPr>
        <w:t>ค่าใช้จ่ายภาษีเงินได้ของบริษัท</w:t>
      </w:r>
      <w:r w:rsidRPr="0088142C">
        <w:rPr>
          <w:rFonts w:ascii="Angsana New" w:hAnsi="Angsana New" w:hint="cs"/>
          <w:sz w:val="30"/>
          <w:szCs w:val="30"/>
          <w:cs/>
        </w:rPr>
        <w:t>ย่อยใหม่ดังกล่าว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>ประมาณการการเติบโตของ</w:t>
      </w:r>
      <w:r w:rsidRPr="0088142C">
        <w:rPr>
          <w:rFonts w:ascii="Angsana New" w:hAnsi="Angsana New" w:hint="cs"/>
          <w:i/>
          <w:iCs/>
          <w:sz w:val="30"/>
          <w:szCs w:val="30"/>
          <w:cs/>
        </w:rPr>
        <w:t>กำไรสุทธิหลังค่าใช้จ่ายภาษีเงินได้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ประมาณการการเติบโตของ</w:t>
      </w:r>
      <w:r w:rsidRPr="0088142C">
        <w:rPr>
          <w:rFonts w:ascii="Angsana New" w:hAnsi="Angsana New" w:hint="cs"/>
          <w:sz w:val="30"/>
          <w:szCs w:val="30"/>
          <w:cs/>
        </w:rPr>
        <w:t>กำไรสุทธิหลัง</w:t>
      </w:r>
      <w:r w:rsidRPr="0088142C">
        <w:rPr>
          <w:rFonts w:ascii="Angsana New" w:hAnsi="Angsana New"/>
          <w:sz w:val="30"/>
          <w:szCs w:val="30"/>
          <w:cs/>
        </w:rPr>
        <w:t>ค่าใช้จ่ายภาษีเงินได้มาจากการประมาณการผลประโยชน์ที่ได้รับในอนาคตจากประสบการณ์ในอดีต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</w:t>
      </w:r>
      <w:r w:rsidRPr="0088142C">
        <w:rPr>
          <w:rFonts w:ascii="Angsana New" w:hAnsi="Angsana New" w:hint="cs"/>
          <w:sz w:val="30"/>
          <w:szCs w:val="30"/>
          <w:cs/>
        </w:rPr>
        <w:t xml:space="preserve">ประสบการณ์ในอดีต และประมาณการการเติบโตของยอดขาย </w:t>
      </w:r>
    </w:p>
    <w:p w:rsidR="00470499" w:rsidRPr="00217593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70499" w:rsidRPr="0088142C" w:rsidRDefault="00470499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</w:t>
      </w:r>
      <w:r w:rsidR="00432057" w:rsidRPr="0088142C">
        <w:rPr>
          <w:rFonts w:ascii="Angsana New" w:hAnsi="Angsana New" w:hint="cs"/>
          <w:sz w:val="30"/>
          <w:szCs w:val="30"/>
          <w:cs/>
        </w:rPr>
        <w:t>น</w:t>
      </w:r>
    </w:p>
    <w:p w:rsidR="00432057" w:rsidRPr="0088142C" w:rsidRDefault="00432057" w:rsidP="0047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432057" w:rsidRPr="0088142C" w:rsidSect="002A0540">
          <w:pgSz w:w="11909" w:h="16834" w:code="9"/>
          <w:pgMar w:top="1152" w:right="1019" w:bottom="1152" w:left="1440" w:header="720" w:footer="720" w:gutter="0"/>
          <w:cols w:space="720"/>
          <w:docGrid w:linePitch="360"/>
        </w:sectPr>
      </w:pPr>
    </w:p>
    <w:p w:rsidR="0027645D" w:rsidRPr="0088142C" w:rsidRDefault="00C677F5" w:rsidP="005A5C8C">
      <w:pPr>
        <w:pStyle w:val="Heading6"/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88142C">
        <w:rPr>
          <w:rFonts w:ascii="Angsana New" w:hAnsi="Angsana New"/>
          <w:sz w:val="30"/>
          <w:szCs w:val="30"/>
          <w:lang w:val="en-US"/>
        </w:rPr>
        <w:lastRenderedPageBreak/>
        <w:t>14</w:t>
      </w:r>
      <w:r w:rsidR="005A5C8C" w:rsidRPr="0088142C">
        <w:rPr>
          <w:rFonts w:ascii="Angsana New" w:hAnsi="Angsana New"/>
          <w:sz w:val="30"/>
          <w:szCs w:val="30"/>
          <w:lang w:val="en-US"/>
        </w:rPr>
        <w:tab/>
      </w:r>
      <w:r w:rsidR="0027645D" w:rsidRPr="0088142C">
        <w:rPr>
          <w:rFonts w:ascii="Angsana New" w:hAnsi="Angsana New"/>
          <w:sz w:val="30"/>
          <w:szCs w:val="30"/>
          <w:cs/>
          <w:lang w:val="en-US"/>
        </w:rPr>
        <w:t>สินทรัพย์ไม่มีตัวตน</w:t>
      </w:r>
      <w:r w:rsidR="00D63E01" w:rsidRPr="0088142C">
        <w:rPr>
          <w:rFonts w:ascii="Angsana New" w:hAnsi="Angsana New" w:hint="cs"/>
          <w:sz w:val="30"/>
          <w:szCs w:val="30"/>
          <w:cs/>
          <w:lang w:val="en-US"/>
        </w:rPr>
        <w:t>อื่น</w:t>
      </w:r>
    </w:p>
    <w:p w:rsidR="007C564C" w:rsidRPr="0088142C" w:rsidRDefault="007C564C" w:rsidP="007C564C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62"/>
        <w:gridCol w:w="270"/>
        <w:gridCol w:w="1080"/>
        <w:gridCol w:w="270"/>
        <w:gridCol w:w="1080"/>
      </w:tblGrid>
      <w:tr w:rsidR="00E44332" w:rsidRPr="0088142C" w:rsidTr="00640ABD">
        <w:trPr>
          <w:tblHeader/>
        </w:trPr>
        <w:tc>
          <w:tcPr>
            <w:tcW w:w="3870" w:type="dxa"/>
            <w:shd w:val="clear" w:color="auto" w:fill="auto"/>
          </w:tcPr>
          <w:p w:rsidR="00E44332" w:rsidRPr="0088142C" w:rsidRDefault="00E44332" w:rsidP="0034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6"/>
            <w:shd w:val="clear" w:color="auto" w:fill="auto"/>
          </w:tcPr>
          <w:p w:rsidR="00E44332" w:rsidRPr="0088142C" w:rsidRDefault="00E44332" w:rsidP="0034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44332" w:rsidRPr="0088142C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80" w:type="dxa"/>
          </w:tcPr>
          <w:p w:rsidR="00E44332" w:rsidRPr="0088142C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332" w:rsidRPr="0088142C" w:rsidTr="00640ABD">
        <w:trPr>
          <w:tblHeader/>
        </w:trPr>
        <w:tc>
          <w:tcPr>
            <w:tcW w:w="387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44332" w:rsidRPr="0088142C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E44332" w:rsidRPr="0088142C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4332" w:rsidRPr="0088142C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</w:tr>
      <w:tr w:rsidR="00E44332" w:rsidRPr="0088142C" w:rsidTr="00640ABD">
        <w:trPr>
          <w:tblHeader/>
        </w:trPr>
        <w:tc>
          <w:tcPr>
            <w:tcW w:w="387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44332" w:rsidRPr="0088142C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E44332" w:rsidRPr="0088142C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70" w:type="dxa"/>
            <w:shd w:val="clear" w:color="auto" w:fill="auto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4332" w:rsidRPr="0088142C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E44332" w:rsidRPr="0088142C" w:rsidRDefault="00E44332" w:rsidP="00E4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44332" w:rsidRPr="0088142C" w:rsidRDefault="00E44332" w:rsidP="007C564C">
            <w:pPr>
              <w:tabs>
                <w:tab w:val="clear" w:pos="907"/>
                <w:tab w:val="decimal" w:pos="1145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</w:tr>
      <w:tr w:rsidR="00E44332" w:rsidRPr="0088142C" w:rsidTr="00640ABD">
        <w:trPr>
          <w:tblHeader/>
        </w:trPr>
        <w:tc>
          <w:tcPr>
            <w:tcW w:w="3870" w:type="dxa"/>
            <w:shd w:val="clear" w:color="auto" w:fill="auto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:rsidR="00E44332" w:rsidRPr="0088142C" w:rsidRDefault="00E44332" w:rsidP="007C5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332" w:rsidRPr="0088142C" w:rsidTr="00640ABD">
        <w:tc>
          <w:tcPr>
            <w:tcW w:w="3870" w:type="dxa"/>
            <w:shd w:val="clear" w:color="auto" w:fill="auto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4332" w:rsidRPr="0088142C" w:rsidRDefault="00E44332" w:rsidP="00785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54D9" w:rsidRPr="0088142C" w:rsidTr="003E5E9E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12,929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6,052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7,515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13,624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6,134</w:t>
            </w:r>
          </w:p>
        </w:tc>
      </w:tr>
      <w:tr w:rsidR="004954D9" w:rsidRPr="0088142C" w:rsidTr="00D04D94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A60906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4954D9" w:rsidRPr="0088142C" w:rsidRDefault="00A60906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954D9" w:rsidRPr="0088142C" w:rsidRDefault="00A60906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4D9" w:rsidRPr="0088142C" w:rsidRDefault="003678AE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8A4AB7" w:rsidRPr="0088142C" w:rsidTr="00D04D94">
        <w:tc>
          <w:tcPr>
            <w:tcW w:w="3870" w:type="dxa"/>
            <w:shd w:val="clear" w:color="auto" w:fill="auto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A4AB7" w:rsidRPr="0088142C" w:rsidRDefault="00CF114F" w:rsidP="00CF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8A4AB7" w:rsidRPr="0088142C" w:rsidRDefault="00D20875" w:rsidP="00CF1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CF114F" w:rsidRPr="008814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4AB7" w:rsidRPr="0088142C" w:rsidRDefault="00D20875" w:rsidP="00CF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F114F" w:rsidRPr="0088142C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4AB7" w:rsidRPr="0088142C" w:rsidRDefault="00D20875" w:rsidP="00D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CF114F" w:rsidP="00CF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8,81</w:t>
            </w:r>
            <w:r w:rsidR="00A60906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D20875" w:rsidP="00CF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8,1</w:t>
            </w:r>
            <w:r w:rsidR="00CF114F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CF114F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16,991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54D9" w:rsidRPr="0088142C" w:rsidRDefault="00604FA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6,214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54D9" w:rsidRPr="0088142C" w:rsidTr="003E5E9E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5,651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6,262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5,640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2,160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4954D9" w:rsidRPr="0088142C" w:rsidTr="00640ABD">
        <w:trPr>
          <w:trHeight w:val="197"/>
        </w:trPr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2560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2,444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8,422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5,778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2918B1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2918B1" w:rsidP="0029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2918B1" w:rsidP="0029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954D9" w:rsidRPr="0088142C" w:rsidRDefault="003678AE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8A4AB7" w:rsidRPr="0088142C" w:rsidTr="00640ABD">
        <w:tc>
          <w:tcPr>
            <w:tcW w:w="3870" w:type="dxa"/>
            <w:shd w:val="clear" w:color="auto" w:fill="auto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A4AB7" w:rsidRPr="0088142C" w:rsidRDefault="002918B1" w:rsidP="0029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8A4AB7" w:rsidRPr="0088142C" w:rsidRDefault="002918B1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A4AB7" w:rsidRPr="0088142C" w:rsidRDefault="002918B1" w:rsidP="00291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180</w:t>
            </w:r>
          </w:p>
        </w:tc>
        <w:tc>
          <w:tcPr>
            <w:tcW w:w="270" w:type="dxa"/>
          </w:tcPr>
          <w:p w:rsidR="008A4AB7" w:rsidRPr="0088142C" w:rsidRDefault="008A4AB7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A4AB7" w:rsidRPr="0088142C" w:rsidRDefault="003B0F34" w:rsidP="003B0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6C3023" w:rsidP="006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6,669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6C3023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54D9" w:rsidRPr="0088142C" w:rsidRDefault="002918B1" w:rsidP="006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11,094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54D9" w:rsidRPr="0088142C" w:rsidRDefault="003678AE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5,929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D9" w:rsidRPr="0088142C" w:rsidTr="003E5E9E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D71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5,498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6,667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</w:p>
        </w:tc>
      </w:tr>
      <w:tr w:rsidR="004954D9" w:rsidRPr="0088142C" w:rsidTr="00640ABD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54D9" w:rsidRPr="0088142C" w:rsidTr="00C35E8B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1,537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3,665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5,202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</w:tr>
      <w:tr w:rsidR="004954D9" w:rsidRPr="0088142C" w:rsidTr="00C35E8B">
        <w:tc>
          <w:tcPr>
            <w:tcW w:w="38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6C3023" w:rsidP="006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2,142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6C3023" w:rsidP="006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3,755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3B0F34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5,897</w:t>
            </w:r>
          </w:p>
        </w:tc>
        <w:tc>
          <w:tcPr>
            <w:tcW w:w="27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4954D9" w:rsidRPr="0088142C" w:rsidRDefault="003678AE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</w:tr>
    </w:tbl>
    <w:p w:rsidR="00966DD9" w:rsidRPr="0088142C" w:rsidRDefault="00966DD9" w:rsidP="00966D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66DD9" w:rsidRPr="0088142C" w:rsidRDefault="00AF4E42" w:rsidP="00966D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>สัญญาให้บริกา</w:t>
      </w:r>
      <w:r w:rsidR="006C3023" w:rsidRPr="0088142C">
        <w:rPr>
          <w:rFonts w:asciiTheme="majorBidi" w:hAnsiTheme="majorBidi" w:cstheme="majorBidi" w:hint="cs"/>
          <w:sz w:val="30"/>
          <w:szCs w:val="30"/>
          <w:cs/>
        </w:rPr>
        <w:t>ร</w:t>
      </w:r>
      <w:r w:rsidR="00966DD9" w:rsidRPr="0088142C">
        <w:rPr>
          <w:rFonts w:asciiTheme="majorBidi" w:hAnsiTheme="majorBidi" w:cstheme="majorBidi"/>
          <w:sz w:val="30"/>
          <w:szCs w:val="30"/>
          <w:cs/>
        </w:rPr>
        <w:t>ข้างต้นเป็นสินท</w:t>
      </w:r>
      <w:r w:rsidR="00357159" w:rsidRPr="0088142C">
        <w:rPr>
          <w:rFonts w:asciiTheme="majorBidi" w:hAnsiTheme="majorBidi" w:cstheme="majorBidi"/>
          <w:sz w:val="30"/>
          <w:szCs w:val="30"/>
          <w:cs/>
        </w:rPr>
        <w:t>รัพย์ที่ได้มาจากการรวมธุรกิจ</w:t>
      </w:r>
      <w:r w:rsidR="0011177A" w:rsidRPr="0088142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11177A" w:rsidRPr="0088142C">
        <w:rPr>
          <w:rFonts w:asciiTheme="majorBidi" w:hAnsiTheme="majorBidi" w:cstheme="majorBidi"/>
          <w:sz w:val="30"/>
          <w:szCs w:val="30"/>
        </w:rPr>
        <w:t xml:space="preserve">2559 </w:t>
      </w:r>
      <w:r w:rsidR="0011177A" w:rsidRPr="0088142C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1177A" w:rsidRPr="0088142C">
        <w:rPr>
          <w:rFonts w:asciiTheme="majorBidi" w:hAnsiTheme="majorBidi" w:cstheme="majorBidi"/>
          <w:sz w:val="30"/>
          <w:szCs w:val="30"/>
        </w:rPr>
        <w:t>2561</w:t>
      </w:r>
      <w:r w:rsidR="0011177A" w:rsidRPr="008814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177A" w:rsidRPr="0088142C">
        <w:rPr>
          <w:rFonts w:asciiTheme="majorBidi" w:hAnsiTheme="majorBidi" w:cstheme="majorBidi"/>
          <w:sz w:val="30"/>
          <w:szCs w:val="30"/>
        </w:rPr>
        <w:t>(</w:t>
      </w:r>
      <w:r w:rsidR="0011177A" w:rsidRPr="0088142C">
        <w:rPr>
          <w:rFonts w:asciiTheme="majorBidi" w:hAnsiTheme="majorBidi" w:cstheme="majorBidi" w:hint="cs"/>
          <w:sz w:val="30"/>
          <w:szCs w:val="30"/>
          <w:cs/>
        </w:rPr>
        <w:t>ดูหมา</w:t>
      </w:r>
      <w:r w:rsidRPr="0088142C">
        <w:rPr>
          <w:rFonts w:asciiTheme="majorBidi" w:hAnsiTheme="majorBidi" w:cstheme="majorBidi" w:hint="cs"/>
          <w:sz w:val="30"/>
          <w:szCs w:val="30"/>
          <w:cs/>
        </w:rPr>
        <w:t xml:space="preserve">ยเหตุ </w:t>
      </w:r>
      <w:r w:rsidRPr="0088142C">
        <w:rPr>
          <w:rFonts w:asciiTheme="majorBidi" w:hAnsiTheme="majorBidi" w:cstheme="majorBidi"/>
          <w:sz w:val="30"/>
          <w:szCs w:val="30"/>
        </w:rPr>
        <w:t>4)</w:t>
      </w:r>
    </w:p>
    <w:p w:rsidR="00593A74" w:rsidRPr="0088142C" w:rsidRDefault="00C677F5" w:rsidP="005A5C8C">
      <w:pPr>
        <w:pStyle w:val="Heading6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8142C">
        <w:rPr>
          <w:rFonts w:asciiTheme="majorBidi" w:hAnsiTheme="majorBidi" w:cstheme="majorBidi"/>
          <w:sz w:val="30"/>
          <w:szCs w:val="30"/>
          <w:lang w:val="en-US"/>
        </w:rPr>
        <w:lastRenderedPageBreak/>
        <w:t>15</w:t>
      </w:r>
      <w:r w:rsidR="005A5C8C" w:rsidRPr="0088142C">
        <w:rPr>
          <w:rFonts w:asciiTheme="majorBidi" w:hAnsiTheme="majorBidi" w:cstheme="majorBidi"/>
          <w:sz w:val="30"/>
          <w:szCs w:val="30"/>
          <w:lang w:val="en-US"/>
        </w:rPr>
        <w:tab/>
      </w:r>
      <w:r w:rsidR="00593A74" w:rsidRPr="0088142C">
        <w:rPr>
          <w:rFonts w:asciiTheme="majorBidi" w:hAnsiTheme="majorBidi" w:cstheme="majorBidi"/>
          <w:sz w:val="30"/>
          <w:szCs w:val="30"/>
          <w:cs/>
          <w:lang w:val="en-US"/>
        </w:rPr>
        <w:t>ภาษีเงินได้รอการตัดบัญชี</w:t>
      </w:r>
    </w:p>
    <w:p w:rsidR="00593A74" w:rsidRPr="0088142C" w:rsidRDefault="00593A74" w:rsidP="00652EDE">
      <w:pPr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:rsidR="00B65EF6" w:rsidRPr="0088142C" w:rsidRDefault="00B65EF6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88142C">
        <w:rPr>
          <w:rFonts w:asciiTheme="majorBidi" w:hAnsiTheme="majorBidi" w:cstheme="majorBidi"/>
          <w:sz w:val="30"/>
          <w:szCs w:val="30"/>
        </w:rPr>
        <w:t>31</w:t>
      </w:r>
      <w:r w:rsidRPr="008814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7F6B3C" w:rsidRPr="0088142C">
        <w:rPr>
          <w:rFonts w:asciiTheme="majorBidi" w:hAnsiTheme="majorBidi" w:cstheme="majorBidi"/>
          <w:sz w:val="30"/>
          <w:szCs w:val="30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7791C" w:rsidRPr="0088142C" w:rsidRDefault="0037791C" w:rsidP="00652E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37791C" w:rsidRPr="0088142C" w:rsidTr="0055353A">
        <w:tc>
          <w:tcPr>
            <w:tcW w:w="3960" w:type="dxa"/>
            <w:shd w:val="clear" w:color="auto" w:fill="auto"/>
          </w:tcPr>
          <w:p w:rsidR="0037791C" w:rsidRPr="0088142C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37791C" w:rsidRPr="0088142C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37791C" w:rsidRPr="0088142C" w:rsidRDefault="0037791C" w:rsidP="003779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7791C" w:rsidRPr="0088142C" w:rsidTr="0037791C">
        <w:tc>
          <w:tcPr>
            <w:tcW w:w="3960" w:type="dxa"/>
            <w:shd w:val="clear" w:color="auto" w:fill="auto"/>
          </w:tcPr>
          <w:p w:rsidR="0037791C" w:rsidRPr="0088142C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37791C" w:rsidRPr="0088142C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37791C" w:rsidRPr="0088142C" w:rsidRDefault="0037791C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2" w:type="dxa"/>
            <w:shd w:val="clear" w:color="auto" w:fill="auto"/>
          </w:tcPr>
          <w:p w:rsidR="0037791C" w:rsidRPr="0088142C" w:rsidRDefault="0037791C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37791C" w:rsidRPr="0088142C" w:rsidRDefault="0037791C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4954D9" w:rsidRPr="0088142C" w:rsidTr="0037791C">
        <w:tc>
          <w:tcPr>
            <w:tcW w:w="396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4954D9" w:rsidRPr="0088142C" w:rsidTr="0037791C">
        <w:tc>
          <w:tcPr>
            <w:tcW w:w="396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54D9" w:rsidRPr="0088142C" w:rsidTr="0037791C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4954D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E35CE2" w:rsidP="00E35C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928BE"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8,328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E35CE2" w:rsidP="00E35CE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(843</w:t>
            </w:r>
            <w:r w:rsidR="00D928BE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</w:tr>
      <w:tr w:rsidR="004954D9" w:rsidRPr="0088142C" w:rsidTr="0037791C">
        <w:tc>
          <w:tcPr>
            <w:tcW w:w="3960" w:type="dxa"/>
          </w:tcPr>
          <w:p w:rsidR="004954D9" w:rsidRPr="0088142C" w:rsidRDefault="004954D9" w:rsidP="004954D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217593" w:rsidP="006D5A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(843</w:t>
            </w:r>
            <w:r w:rsidR="00D928BE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(429)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217593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217593" w:rsidRPr="0088142C" w:rsidTr="00743CE6">
        <w:tc>
          <w:tcPr>
            <w:tcW w:w="4230" w:type="dxa"/>
            <w:gridSpan w:val="2"/>
            <w:shd w:val="clear" w:color="auto" w:fill="auto"/>
          </w:tcPr>
          <w:p w:rsidR="00217593" w:rsidRPr="0088142C" w:rsidRDefault="00217593" w:rsidP="00217593">
            <w:pPr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5,456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593" w:rsidRPr="00217593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5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(527)</w:t>
            </w:r>
          </w:p>
        </w:tc>
      </w:tr>
      <w:tr w:rsidR="00217593" w:rsidRPr="0088142C" w:rsidTr="0037791C">
        <w:trPr>
          <w:trHeight w:val="80"/>
        </w:trPr>
        <w:tc>
          <w:tcPr>
            <w:tcW w:w="3960" w:type="dxa"/>
            <w:shd w:val="clear" w:color="auto" w:fill="auto"/>
          </w:tcPr>
          <w:p w:rsidR="00217593" w:rsidRPr="0088142C" w:rsidRDefault="00217593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7593" w:rsidRPr="0088142C" w:rsidTr="0055353A">
        <w:tc>
          <w:tcPr>
            <w:tcW w:w="396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7593" w:rsidRPr="0088142C" w:rsidTr="0055353A">
        <w:tc>
          <w:tcPr>
            <w:tcW w:w="396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hint="cs"/>
                <w:bCs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217593" w:rsidRPr="0088142C" w:rsidTr="0055353A">
        <w:tc>
          <w:tcPr>
            <w:tcW w:w="396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217593" w:rsidRPr="0088142C" w:rsidTr="0055353A">
        <w:tc>
          <w:tcPr>
            <w:tcW w:w="396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593" w:rsidRPr="0088142C" w:rsidTr="006D6A11">
        <w:trPr>
          <w:trHeight w:val="80"/>
        </w:trPr>
        <w:tc>
          <w:tcPr>
            <w:tcW w:w="3960" w:type="dxa"/>
            <w:shd w:val="clear" w:color="auto" w:fill="auto"/>
          </w:tcPr>
          <w:p w:rsidR="00217593" w:rsidRPr="0088142C" w:rsidRDefault="00217593" w:rsidP="002175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5,378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593" w:rsidRPr="0088142C" w:rsidTr="006D6A11">
        <w:tc>
          <w:tcPr>
            <w:tcW w:w="3960" w:type="dxa"/>
          </w:tcPr>
          <w:p w:rsidR="00217593" w:rsidRPr="0088142C" w:rsidRDefault="00217593" w:rsidP="0021759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217593" w:rsidRPr="0088142C" w:rsidRDefault="00217593" w:rsidP="0021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593" w:rsidRPr="0088142C" w:rsidTr="006D6A11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:rsidR="00217593" w:rsidRPr="0088142C" w:rsidRDefault="00217593" w:rsidP="00217593">
            <w:pPr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หนี้สิน) ภาษีเงินได้รอการตัดบัญชีสุทธิ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5,378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17593" w:rsidRPr="0088142C" w:rsidRDefault="00217593" w:rsidP="0021759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593" w:rsidRPr="0088142C" w:rsidRDefault="00217593" w:rsidP="0021759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D356E" w:rsidRPr="0088142C" w:rsidRDefault="0033592B" w:rsidP="006D2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</w:rPr>
        <w:br w:type="page"/>
      </w:r>
    </w:p>
    <w:p w:rsidR="00B65EF6" w:rsidRPr="0088142C" w:rsidRDefault="00B65EF6" w:rsidP="006D2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</w:t>
      </w:r>
      <w:r w:rsidR="00DC30DF" w:rsidRPr="0088142C">
        <w:rPr>
          <w:rFonts w:ascii="Angsana New" w:hAnsi="Angsana New" w:hint="cs"/>
          <w:sz w:val="30"/>
          <w:szCs w:val="30"/>
          <w:cs/>
        </w:rPr>
        <w:t>รวม</w:t>
      </w:r>
      <w:r w:rsidRPr="0088142C">
        <w:rPr>
          <w:rFonts w:ascii="Angsana New" w:hAnsi="Angsana New"/>
          <w:sz w:val="30"/>
          <w:szCs w:val="30"/>
          <w:cs/>
        </w:rPr>
        <w:t>ที่เกิดขึ้นในระหว่างปี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มีดังนี้</w:t>
      </w:r>
    </w:p>
    <w:p w:rsidR="00B65EF6" w:rsidRPr="0088142C" w:rsidRDefault="00B65EF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900"/>
        <w:gridCol w:w="270"/>
        <w:gridCol w:w="810"/>
        <w:gridCol w:w="270"/>
        <w:gridCol w:w="900"/>
        <w:gridCol w:w="270"/>
        <w:gridCol w:w="1080"/>
        <w:gridCol w:w="270"/>
        <w:gridCol w:w="990"/>
      </w:tblGrid>
      <w:tr w:rsidR="00B05F28" w:rsidRPr="0088142C" w:rsidTr="00D63E01">
        <w:tc>
          <w:tcPr>
            <w:tcW w:w="2970" w:type="dxa"/>
            <w:shd w:val="clear" w:color="auto" w:fill="auto"/>
          </w:tcPr>
          <w:p w:rsidR="00B05F28" w:rsidRPr="0088142C" w:rsidRDefault="00B05F28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  <w:vAlign w:val="bottom"/>
          </w:tcPr>
          <w:p w:rsidR="00B05F28" w:rsidRPr="0088142C" w:rsidRDefault="00B05F28" w:rsidP="0055353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05F28" w:rsidRPr="0088142C" w:rsidTr="00D63E01">
        <w:tc>
          <w:tcPr>
            <w:tcW w:w="2970" w:type="dxa"/>
            <w:shd w:val="clear" w:color="auto" w:fill="auto"/>
          </w:tcPr>
          <w:p w:rsidR="00B05F28" w:rsidRPr="0088142C" w:rsidRDefault="00B05F28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C63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05F28" w:rsidRPr="0088142C" w:rsidRDefault="00B05F28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64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:rsidR="00B05F28" w:rsidRPr="0088142C" w:rsidRDefault="00B05F28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05F28" w:rsidRPr="0088142C" w:rsidRDefault="00B05F28" w:rsidP="00C6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B05F28" w:rsidRPr="0088142C" w:rsidTr="00D63E01">
        <w:tc>
          <w:tcPr>
            <w:tcW w:w="29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B05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05F28" w:rsidRPr="0088142C" w:rsidRDefault="00B05F28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8142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ได้มาจาก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05F28" w:rsidRPr="0088142C" w:rsidTr="00D63E01">
        <w:trPr>
          <w:trHeight w:val="360"/>
        </w:trPr>
        <w:tc>
          <w:tcPr>
            <w:tcW w:w="29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B05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05F28" w:rsidRPr="0088142C" w:rsidRDefault="00B05F28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การรวม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5F28" w:rsidRPr="0088142C" w:rsidTr="00D63E01">
        <w:tc>
          <w:tcPr>
            <w:tcW w:w="29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B05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B05F28" w:rsidRPr="0088142C" w:rsidTr="00D63E01">
        <w:tc>
          <w:tcPr>
            <w:tcW w:w="29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  <w:vAlign w:val="bottom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05F28" w:rsidRPr="0088142C" w:rsidTr="00D63E01">
        <w:trPr>
          <w:trHeight w:val="80"/>
        </w:trPr>
        <w:tc>
          <w:tcPr>
            <w:tcW w:w="2970" w:type="dxa"/>
            <w:shd w:val="clear" w:color="auto" w:fill="auto"/>
          </w:tcPr>
          <w:p w:rsidR="00B05F28" w:rsidRPr="0088142C" w:rsidRDefault="00B05F28" w:rsidP="00D63E0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05F28" w:rsidRPr="0088142C" w:rsidRDefault="00B05F28" w:rsidP="00B05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05F28" w:rsidRPr="0088142C" w:rsidRDefault="00B05F28" w:rsidP="00B05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05F28" w:rsidRPr="0088142C" w:rsidRDefault="00B05F28" w:rsidP="00B05F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166" w:rsidRPr="0088142C" w:rsidTr="00D63E01">
        <w:trPr>
          <w:trHeight w:val="80"/>
        </w:trPr>
        <w:tc>
          <w:tcPr>
            <w:tcW w:w="29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10166" w:rsidRPr="0088142C" w:rsidRDefault="00910166" w:rsidP="00910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10166" w:rsidRPr="0088142C" w:rsidRDefault="00910166" w:rsidP="00D422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910166" w:rsidRPr="0088142C" w:rsidTr="00D63E01">
        <w:trPr>
          <w:trHeight w:val="87"/>
        </w:trPr>
        <w:tc>
          <w:tcPr>
            <w:tcW w:w="29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10166" w:rsidRPr="0088142C" w:rsidRDefault="00910166" w:rsidP="00910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10166" w:rsidRPr="0088142C" w:rsidRDefault="00910166" w:rsidP="00D422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10166" w:rsidRPr="0088142C" w:rsidRDefault="007D301B" w:rsidP="009101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10166" w:rsidRPr="0088142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10166" w:rsidRPr="0088142C" w:rsidTr="008C252B">
        <w:trPr>
          <w:trHeight w:val="80"/>
        </w:trPr>
        <w:tc>
          <w:tcPr>
            <w:tcW w:w="29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10166" w:rsidRPr="0088142C" w:rsidRDefault="00910166" w:rsidP="00910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910166" w:rsidRPr="0088142C" w:rsidRDefault="007D301B" w:rsidP="00D422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10166" w:rsidRPr="0088142C" w:rsidRDefault="00910166" w:rsidP="007D30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D301B"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10166" w:rsidRPr="0088142C" w:rsidRDefault="007D301B" w:rsidP="007D30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B42C5" w:rsidRPr="0088142C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910166" w:rsidRPr="0088142C" w:rsidTr="00D63E01">
        <w:tc>
          <w:tcPr>
            <w:tcW w:w="2970" w:type="dxa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10166" w:rsidRPr="0088142C" w:rsidRDefault="00910166" w:rsidP="00910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910166" w:rsidRPr="0088142C" w:rsidRDefault="00E46C27" w:rsidP="00D422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Pr="00D4225C">
              <w:rPr>
                <w:rFonts w:ascii="Angsana New" w:hAnsi="Angsana New"/>
                <w:sz w:val="30"/>
                <w:szCs w:val="30"/>
              </w:rPr>
              <w:t>009</w:t>
            </w:r>
            <w:r w:rsidR="007D301B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0166" w:rsidRPr="0088142C" w:rsidRDefault="007D301B" w:rsidP="006477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</w:t>
            </w:r>
            <w:r w:rsidR="00647748" w:rsidRPr="0088142C"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910166" w:rsidRPr="0088142C" w:rsidTr="008C252B">
        <w:trPr>
          <w:trHeight w:val="449"/>
        </w:trPr>
        <w:tc>
          <w:tcPr>
            <w:tcW w:w="3240" w:type="dxa"/>
            <w:gridSpan w:val="2"/>
            <w:shd w:val="clear" w:color="auto" w:fill="auto"/>
          </w:tcPr>
          <w:p w:rsidR="00910166" w:rsidRPr="0088142C" w:rsidRDefault="00910166" w:rsidP="009101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8,328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0166" w:rsidRPr="00D4225C" w:rsidRDefault="00E46C27" w:rsidP="00D422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25C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2D1E98" w:rsidRPr="00D42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225C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  <w:r w:rsidR="007D301B" w:rsidRPr="00D4225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0166" w:rsidRPr="0088142C" w:rsidRDefault="007D301B" w:rsidP="007D30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(349)</w:t>
            </w: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910166" w:rsidRPr="0088142C" w:rsidRDefault="00CB42C5" w:rsidP="0064774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647748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</w:p>
        </w:tc>
      </w:tr>
      <w:tr w:rsidR="00910166" w:rsidRPr="0088142C" w:rsidTr="008C252B">
        <w:tc>
          <w:tcPr>
            <w:tcW w:w="29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10166" w:rsidRPr="0088142C" w:rsidTr="00D63E01">
        <w:trPr>
          <w:trHeight w:val="80"/>
        </w:trPr>
        <w:tc>
          <w:tcPr>
            <w:tcW w:w="2970" w:type="dxa"/>
            <w:shd w:val="clear" w:color="auto" w:fill="auto"/>
          </w:tcPr>
          <w:p w:rsidR="00910166" w:rsidRPr="0088142C" w:rsidRDefault="00910166" w:rsidP="009101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10166" w:rsidRPr="0088142C" w:rsidRDefault="00910166" w:rsidP="009101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0166" w:rsidRPr="0088142C" w:rsidRDefault="00910166" w:rsidP="00910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10166" w:rsidRPr="0088142C" w:rsidRDefault="00910166" w:rsidP="0091016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99E" w:rsidRPr="0088142C" w:rsidTr="00D63E01">
        <w:trPr>
          <w:trHeight w:val="80"/>
        </w:trPr>
        <w:tc>
          <w:tcPr>
            <w:tcW w:w="2970" w:type="dxa"/>
            <w:shd w:val="clear" w:color="auto" w:fill="auto"/>
          </w:tcPr>
          <w:p w:rsidR="00BF499E" w:rsidRPr="0088142C" w:rsidRDefault="00BF499E" w:rsidP="00BF49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F499E" w:rsidRPr="0088142C" w:rsidRDefault="00BF499E" w:rsidP="00BF4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F499E" w:rsidRPr="0088142C" w:rsidRDefault="00BF499E" w:rsidP="00BF49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(733)</w:t>
            </w:r>
          </w:p>
        </w:tc>
        <w:tc>
          <w:tcPr>
            <w:tcW w:w="270" w:type="dxa"/>
            <w:shd w:val="clear" w:color="auto" w:fill="auto"/>
          </w:tcPr>
          <w:p w:rsidR="00BF499E" w:rsidRPr="0088142C" w:rsidRDefault="00BF499E" w:rsidP="00BF49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F499E" w:rsidRPr="0088142C" w:rsidRDefault="00BF499E" w:rsidP="00BF49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(414)</w:t>
            </w:r>
          </w:p>
        </w:tc>
        <w:tc>
          <w:tcPr>
            <w:tcW w:w="270" w:type="dxa"/>
            <w:shd w:val="clear" w:color="auto" w:fill="auto"/>
          </w:tcPr>
          <w:p w:rsidR="00BF499E" w:rsidRPr="0088142C" w:rsidRDefault="00BF499E" w:rsidP="00BF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F499E" w:rsidRPr="0088142C" w:rsidRDefault="00CB42C5" w:rsidP="00BF49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70" w:type="dxa"/>
            <w:shd w:val="clear" w:color="auto" w:fill="auto"/>
          </w:tcPr>
          <w:p w:rsidR="00BF499E" w:rsidRPr="0088142C" w:rsidRDefault="00BF499E" w:rsidP="00BF4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F499E" w:rsidRPr="0088142C" w:rsidRDefault="00BF499E" w:rsidP="00BF49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F499E" w:rsidRPr="0088142C" w:rsidRDefault="00BF499E" w:rsidP="00BF49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99E" w:rsidRPr="0088142C" w:rsidRDefault="00BF499E" w:rsidP="00BF499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42C5" w:rsidRPr="0088142C">
              <w:rPr>
                <w:rFonts w:asciiTheme="majorBidi" w:hAnsiTheme="majorBidi" w:cstheme="majorBidi"/>
                <w:sz w:val="30"/>
                <w:szCs w:val="30"/>
              </w:rPr>
              <w:t>750)</w:t>
            </w:r>
          </w:p>
        </w:tc>
      </w:tr>
      <w:tr w:rsidR="00D63E01" w:rsidRPr="0088142C" w:rsidTr="00D63E01">
        <w:trPr>
          <w:trHeight w:val="80"/>
        </w:trPr>
        <w:tc>
          <w:tcPr>
            <w:tcW w:w="29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</w:tr>
      <w:tr w:rsidR="00D63E01" w:rsidRPr="0088142C" w:rsidTr="008C252B">
        <w:trPr>
          <w:trHeight w:val="449"/>
        </w:trPr>
        <w:tc>
          <w:tcPr>
            <w:tcW w:w="3240" w:type="dxa"/>
            <w:gridSpan w:val="2"/>
            <w:shd w:val="clear" w:color="auto" w:fill="auto"/>
          </w:tcPr>
          <w:p w:rsidR="00D63E01" w:rsidRPr="0088142C" w:rsidRDefault="00D63E01" w:rsidP="00D63E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(956)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(414)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(843)</w:t>
            </w:r>
          </w:p>
        </w:tc>
      </w:tr>
      <w:tr w:rsidR="00D63E01" w:rsidRPr="0088142C" w:rsidTr="00D63E01">
        <w:trPr>
          <w:trHeight w:val="80"/>
        </w:trPr>
        <w:tc>
          <w:tcPr>
            <w:tcW w:w="29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D63E01" w:rsidRPr="0088142C" w:rsidRDefault="00D63E01" w:rsidP="00D63E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3E01" w:rsidRPr="0088142C" w:rsidTr="008C252B">
        <w:trPr>
          <w:trHeight w:val="449"/>
        </w:trPr>
        <w:tc>
          <w:tcPr>
            <w:tcW w:w="3240" w:type="dxa"/>
            <w:gridSpan w:val="2"/>
            <w:shd w:val="clear" w:color="auto" w:fill="auto"/>
          </w:tcPr>
          <w:p w:rsidR="00D63E01" w:rsidRPr="0088142C" w:rsidRDefault="00D63E01" w:rsidP="00D63E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7,372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(414)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(1,153)</w:t>
            </w:r>
          </w:p>
        </w:tc>
        <w:tc>
          <w:tcPr>
            <w:tcW w:w="270" w:type="dxa"/>
            <w:shd w:val="clear" w:color="auto" w:fill="auto"/>
          </w:tcPr>
          <w:p w:rsidR="00D63E01" w:rsidRPr="0088142C" w:rsidRDefault="00D63E01" w:rsidP="00D63E0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(349)</w:t>
            </w:r>
          </w:p>
        </w:tc>
        <w:tc>
          <w:tcPr>
            <w:tcW w:w="270" w:type="dxa"/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63E01" w:rsidRPr="0088142C" w:rsidRDefault="00D63E01" w:rsidP="00D63E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5,456</w:t>
            </w:r>
          </w:p>
        </w:tc>
      </w:tr>
    </w:tbl>
    <w:p w:rsidR="00644205" w:rsidRPr="0088142C" w:rsidRDefault="00644205" w:rsidP="005E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24"/>
          <w:szCs w:val="24"/>
          <w:cs/>
        </w:rPr>
      </w:pPr>
    </w:p>
    <w:p w:rsidR="00644205" w:rsidRPr="0088142C" w:rsidRDefault="00644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88142C">
        <w:rPr>
          <w:rFonts w:ascii="Angsana New" w:hAnsi="Angsana New"/>
          <w:sz w:val="24"/>
          <w:szCs w:val="24"/>
          <w:cs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2,394</w:t>
            </w:r>
          </w:p>
        </w:tc>
      </w:tr>
      <w:tr w:rsidR="004954D9" w:rsidRPr="0088142C" w:rsidTr="003E5E9E">
        <w:tc>
          <w:tcPr>
            <w:tcW w:w="3960" w:type="dxa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</w:tr>
      <w:tr w:rsidR="004954D9" w:rsidRPr="0088142C" w:rsidTr="003E5E9E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:rsidR="004954D9" w:rsidRPr="0088142C" w:rsidRDefault="004954D9" w:rsidP="003E5E9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7,742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8,328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(1,100)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(733)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(347)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(223)</w:t>
            </w:r>
          </w:p>
        </w:tc>
      </w:tr>
      <w:tr w:rsidR="004954D9" w:rsidRPr="0088142C" w:rsidTr="003E5E9E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:rsidR="004954D9" w:rsidRPr="0088142C" w:rsidRDefault="004954D9" w:rsidP="003E5E9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(1,447)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(956)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54D9" w:rsidRPr="0088142C" w:rsidTr="003E5E9E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:rsidR="004954D9" w:rsidRPr="0088142C" w:rsidRDefault="004954D9" w:rsidP="003E5E9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6,295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7,372</w:t>
            </w:r>
          </w:p>
        </w:tc>
      </w:tr>
    </w:tbl>
    <w:p w:rsidR="004954D9" w:rsidRPr="0088142C" w:rsidRDefault="004954D9" w:rsidP="00495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both"/>
        <w:rPr>
          <w:rFonts w:ascii="Angsana New" w:hAnsi="Angsana New"/>
          <w:sz w:val="24"/>
          <w:szCs w:val="24"/>
          <w:cs/>
        </w:rPr>
      </w:pPr>
    </w:p>
    <w:p w:rsidR="008C10EF" w:rsidRPr="0088142C" w:rsidRDefault="008C10EF">
      <w:pPr>
        <w:rPr>
          <w:rFonts w:asciiTheme="majorBidi" w:hAnsiTheme="majorBidi" w:cstheme="majorBidi"/>
          <w:sz w:val="24"/>
          <w:szCs w:val="24"/>
        </w:rPr>
      </w:pPr>
      <w:r w:rsidRPr="0088142C">
        <w:rPr>
          <w:rFonts w:asciiTheme="majorBidi" w:hAnsiTheme="majorBidi" w:cstheme="majorBidi"/>
        </w:rPr>
        <w:tab/>
      </w:r>
      <w:r w:rsidRPr="0088142C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644205" w:rsidRPr="0088142C" w:rsidTr="0055353A">
        <w:tc>
          <w:tcPr>
            <w:tcW w:w="396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644205" w:rsidRPr="0088142C" w:rsidRDefault="00644205" w:rsidP="006442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8142C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4205" w:rsidRPr="0088142C" w:rsidTr="0055353A">
        <w:tc>
          <w:tcPr>
            <w:tcW w:w="396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44205" w:rsidRPr="0088142C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44205" w:rsidRPr="0088142C" w:rsidTr="0055353A">
        <w:tc>
          <w:tcPr>
            <w:tcW w:w="396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44205" w:rsidRPr="0088142C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44205" w:rsidRPr="0088142C" w:rsidTr="0055353A">
        <w:tc>
          <w:tcPr>
            <w:tcW w:w="396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44205" w:rsidRPr="0088142C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44205" w:rsidRPr="0088142C" w:rsidTr="0055353A">
        <w:tc>
          <w:tcPr>
            <w:tcW w:w="396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44205" w:rsidRPr="0088142C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="004954D9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="004954D9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  <w:tr w:rsidR="00B11A98" w:rsidRPr="0088142C" w:rsidTr="0055353A">
        <w:tc>
          <w:tcPr>
            <w:tcW w:w="396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4205" w:rsidRPr="0088142C" w:rsidTr="0055353A">
        <w:trPr>
          <w:trHeight w:val="80"/>
        </w:trPr>
        <w:tc>
          <w:tcPr>
            <w:tcW w:w="3960" w:type="dxa"/>
            <w:shd w:val="clear" w:color="auto" w:fill="auto"/>
          </w:tcPr>
          <w:p w:rsidR="00644205" w:rsidRPr="0088142C" w:rsidRDefault="00644205" w:rsidP="0055353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44205" w:rsidRPr="0088142C" w:rsidRDefault="00644205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644205" w:rsidRPr="0088142C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44205" w:rsidRPr="0088142C" w:rsidRDefault="00644205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644205" w:rsidRPr="0088142C" w:rsidRDefault="00644205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954D9" w:rsidRPr="0088142C" w:rsidRDefault="004954D9" w:rsidP="00EF0E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FF12CF" w:rsidP="00EF0E7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954D9" w:rsidRPr="0088142C" w:rsidRDefault="00FF12CF" w:rsidP="00FF12C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4954D9" w:rsidRPr="0088142C" w:rsidTr="006D6A11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4954D9" w:rsidRPr="0088142C" w:rsidTr="0055353A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1,965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FF12CF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</w:tr>
      <w:tr w:rsidR="004954D9" w:rsidRPr="0088142C" w:rsidTr="006D6A11">
        <w:tc>
          <w:tcPr>
            <w:tcW w:w="3960" w:type="dxa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495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(2,182)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3,518</w:t>
            </w:r>
          </w:p>
        </w:tc>
      </w:tr>
      <w:tr w:rsidR="004954D9" w:rsidRPr="0088142C" w:rsidTr="0055353A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:rsidR="004954D9" w:rsidRPr="0088142C" w:rsidRDefault="004954D9" w:rsidP="004954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(2,243)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FF12CF" w:rsidP="004954D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4954D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FF12CF" w:rsidP="007263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726323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:rsidR="005E277B" w:rsidRPr="0088142C" w:rsidRDefault="005E277B" w:rsidP="00652EDE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8142C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จ่าย)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/ </w:t>
            </w:r>
          </w:p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4954D9" w:rsidRPr="0088142C" w:rsidTr="003E5E9E"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4954D9" w:rsidRPr="0088142C" w:rsidTr="003E5E9E">
        <w:trPr>
          <w:trHeight w:val="80"/>
        </w:trPr>
        <w:tc>
          <w:tcPr>
            <w:tcW w:w="396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1,642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1,965</w:t>
            </w:r>
          </w:p>
        </w:tc>
      </w:tr>
      <w:tr w:rsidR="004954D9" w:rsidRPr="0088142C" w:rsidTr="003E5E9E">
        <w:tc>
          <w:tcPr>
            <w:tcW w:w="3960" w:type="dxa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4954D9" w:rsidRPr="0088142C" w:rsidRDefault="004954D9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5,769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5,700</w:t>
            </w:r>
          </w:p>
        </w:tc>
      </w:tr>
      <w:tr w:rsidR="004954D9" w:rsidRPr="0088142C" w:rsidTr="003E5E9E">
        <w:trPr>
          <w:trHeight w:val="449"/>
        </w:trPr>
        <w:tc>
          <w:tcPr>
            <w:tcW w:w="4230" w:type="dxa"/>
            <w:gridSpan w:val="2"/>
            <w:shd w:val="clear" w:color="auto" w:fill="auto"/>
          </w:tcPr>
          <w:p w:rsidR="004954D9" w:rsidRPr="0088142C" w:rsidRDefault="004954D9" w:rsidP="003E5E9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7,644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62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954D9" w:rsidRPr="0088142C" w:rsidRDefault="004954D9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4D9" w:rsidRPr="0088142C" w:rsidRDefault="004954D9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7,899</w:t>
            </w:r>
          </w:p>
        </w:tc>
      </w:tr>
    </w:tbl>
    <w:p w:rsidR="004954D9" w:rsidRPr="0088142C" w:rsidRDefault="004954D9" w:rsidP="004954D9">
      <w:pPr>
        <w:spacing w:line="240" w:lineRule="auto"/>
        <w:rPr>
          <w:rFonts w:ascii="Angsana New" w:hAnsi="Angsana New"/>
          <w:sz w:val="24"/>
          <w:szCs w:val="24"/>
        </w:rPr>
      </w:pPr>
    </w:p>
    <w:p w:rsidR="000103CB" w:rsidRPr="0088142C" w:rsidRDefault="000103CB" w:rsidP="004954D9">
      <w:pPr>
        <w:spacing w:line="240" w:lineRule="auto"/>
        <w:rPr>
          <w:rFonts w:ascii="Angsana New" w:hAnsi="Angsana New"/>
          <w:sz w:val="20"/>
          <w:szCs w:val="20"/>
        </w:rPr>
      </w:pPr>
    </w:p>
    <w:p w:rsidR="000103CB" w:rsidRPr="0088142C" w:rsidRDefault="000103CB" w:rsidP="004954D9">
      <w:pPr>
        <w:spacing w:line="240" w:lineRule="auto"/>
        <w:rPr>
          <w:rFonts w:ascii="Angsana New" w:hAnsi="Angsana New"/>
          <w:sz w:val="24"/>
          <w:szCs w:val="24"/>
        </w:rPr>
      </w:pPr>
    </w:p>
    <w:p w:rsidR="000103CB" w:rsidRPr="0088142C" w:rsidRDefault="000850E2" w:rsidP="0008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br w:type="page"/>
      </w:r>
    </w:p>
    <w:p w:rsidR="005E277B" w:rsidRPr="0088142C" w:rsidRDefault="00C677F5" w:rsidP="00F63C8A">
      <w:pPr>
        <w:pStyle w:val="Heading6"/>
        <w:tabs>
          <w:tab w:val="left" w:pos="450"/>
        </w:tabs>
        <w:ind w:left="540" w:hanging="540"/>
        <w:jc w:val="thaiDistribute"/>
        <w:rPr>
          <w:rFonts w:asciiTheme="majorBidi" w:eastAsia="MS Mincho" w:hAnsiTheme="majorBidi"/>
          <w:sz w:val="30"/>
          <w:szCs w:val="30"/>
        </w:rPr>
      </w:pPr>
      <w:r w:rsidRPr="0088142C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16</w:t>
      </w:r>
      <w:r w:rsidR="005A5C8C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63C8A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395DD3" w:rsidRPr="0088142C">
        <w:rPr>
          <w:rFonts w:asciiTheme="majorBidi" w:eastAsia="MS Mincho" w:hAnsiTheme="majorBidi" w:hint="cs"/>
          <w:sz w:val="30"/>
          <w:szCs w:val="30"/>
          <w:cs/>
        </w:rPr>
        <w:t>หนี้สินที่มีภาระดอกเบี้ย</w:t>
      </w:r>
    </w:p>
    <w:p w:rsidR="008D356E" w:rsidRPr="00CD288A" w:rsidRDefault="008D356E" w:rsidP="008D3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FF"/>
          <w:sz w:val="24"/>
          <w:szCs w:val="24"/>
        </w:rPr>
      </w:pPr>
    </w:p>
    <w:tbl>
      <w:tblPr>
        <w:tblW w:w="9037" w:type="dxa"/>
        <w:tblInd w:w="450" w:type="dxa"/>
        <w:tblLook w:val="01E0" w:firstRow="1" w:lastRow="1" w:firstColumn="1" w:lastColumn="1" w:noHBand="0" w:noVBand="0"/>
      </w:tblPr>
      <w:tblGrid>
        <w:gridCol w:w="3223"/>
        <w:gridCol w:w="557"/>
        <w:gridCol w:w="269"/>
        <w:gridCol w:w="1017"/>
        <w:gridCol w:w="269"/>
        <w:gridCol w:w="1005"/>
        <w:gridCol w:w="273"/>
        <w:gridCol w:w="1067"/>
        <w:gridCol w:w="6"/>
        <w:gridCol w:w="263"/>
        <w:gridCol w:w="6"/>
        <w:gridCol w:w="1082"/>
      </w:tblGrid>
      <w:tr w:rsidR="008D356E" w:rsidRPr="0088142C" w:rsidTr="00276BAC">
        <w:trPr>
          <w:tblHeader/>
        </w:trPr>
        <w:tc>
          <w:tcPr>
            <w:tcW w:w="3223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91" w:type="dxa"/>
            <w:gridSpan w:val="3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5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56E" w:rsidRPr="0088142C" w:rsidTr="00276BAC">
        <w:trPr>
          <w:tblHeader/>
        </w:trPr>
        <w:tc>
          <w:tcPr>
            <w:tcW w:w="3223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3" w:type="dxa"/>
            <w:shd w:val="clear" w:color="auto" w:fill="auto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2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D356E" w:rsidRPr="0088142C" w:rsidTr="00276BAC">
        <w:trPr>
          <w:tblHeader/>
        </w:trPr>
        <w:tc>
          <w:tcPr>
            <w:tcW w:w="3223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88" w:type="dxa"/>
            <w:gridSpan w:val="9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8142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5464" w:rsidRPr="0088142C" w:rsidTr="00276BAC">
        <w:tc>
          <w:tcPr>
            <w:tcW w:w="3223" w:type="dxa"/>
          </w:tcPr>
          <w:p w:rsidR="00355464" w:rsidRPr="0088142C" w:rsidRDefault="00355464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57" w:type="dxa"/>
          </w:tcPr>
          <w:p w:rsidR="00355464" w:rsidRPr="0088142C" w:rsidRDefault="00355464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355464" w:rsidRPr="0088142C" w:rsidRDefault="00355464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355464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355464" w:rsidRPr="0088142C" w:rsidRDefault="00355464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355464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355464" w:rsidRPr="0088142C" w:rsidRDefault="00355464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355464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355464" w:rsidRPr="0088142C" w:rsidRDefault="00355464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355464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177,000</w:t>
            </w: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355464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8D356E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177,000</w:t>
            </w: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8D356E" w:rsidRPr="0088142C" w:rsidRDefault="00355464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355464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3,4</w:t>
            </w:r>
            <w:r w:rsidR="00CA6EB0" w:rsidRPr="0088142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355464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D356E" w:rsidRPr="0088142C" w:rsidRDefault="008D356E" w:rsidP="00CA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8D356E" w:rsidRPr="0088142C" w:rsidRDefault="00355464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8D356E" w:rsidRPr="0088142C" w:rsidRDefault="008D356E" w:rsidP="00CA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:rsidR="008D356E" w:rsidRPr="0088142C" w:rsidRDefault="00355464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8D356E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8D356E" w:rsidRPr="0088142C" w:rsidRDefault="0022709C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:rsidR="008D356E" w:rsidRPr="0088142C" w:rsidRDefault="0022709C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:rsidR="008D356E" w:rsidRPr="0088142C" w:rsidRDefault="0022709C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255C4F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before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</w:t>
            </w:r>
            <w:r w:rsidR="006C0E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ยหมุนเวียน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356E" w:rsidRPr="0088142C" w:rsidRDefault="00355464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181,00</w:t>
            </w:r>
            <w:r w:rsidR="00CA6EB0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356E" w:rsidRPr="0088142C" w:rsidRDefault="0022709C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356E" w:rsidRPr="0088142C" w:rsidRDefault="0022709C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177,571</w:t>
            </w: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2709C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255C4F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gridSpan w:val="2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8D356E" w:rsidRPr="0088142C" w:rsidRDefault="008D356E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356E" w:rsidRPr="0088142C" w:rsidTr="00276BAC">
        <w:tc>
          <w:tcPr>
            <w:tcW w:w="3223" w:type="dxa"/>
          </w:tcPr>
          <w:p w:rsidR="008D356E" w:rsidRPr="0088142C" w:rsidRDefault="00D63E01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57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8D356E" w:rsidRPr="0088142C" w:rsidRDefault="008D356E" w:rsidP="0045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8D356E" w:rsidRPr="0088142C" w:rsidRDefault="00A874A3" w:rsidP="00453C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2,455</w:t>
            </w:r>
          </w:p>
        </w:tc>
        <w:tc>
          <w:tcPr>
            <w:tcW w:w="269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:rsidR="008D356E" w:rsidRPr="0088142C" w:rsidRDefault="00A874A3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:rsidR="008D356E" w:rsidRPr="0088142C" w:rsidRDefault="00A874A3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8D356E" w:rsidRPr="0088142C" w:rsidRDefault="008D356E" w:rsidP="00CA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gridSpan w:val="2"/>
            <w:vAlign w:val="bottom"/>
          </w:tcPr>
          <w:p w:rsidR="008D356E" w:rsidRPr="0088142C" w:rsidRDefault="00A874A3" w:rsidP="00CA6E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BAC" w:rsidRPr="0088142C" w:rsidTr="00276BAC">
        <w:tc>
          <w:tcPr>
            <w:tcW w:w="3223" w:type="dxa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557" w:type="dxa"/>
          </w:tcPr>
          <w:p w:rsidR="00276BAC" w:rsidRPr="0088142C" w:rsidRDefault="00276BAC" w:rsidP="0027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276BAC" w:rsidRPr="0088142C" w:rsidRDefault="00276BAC" w:rsidP="0027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69" w:type="dxa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  <w:tc>
          <w:tcPr>
            <w:tcW w:w="273" w:type="dxa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69" w:type="dxa"/>
            <w:gridSpan w:val="2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</w:tr>
      <w:tr w:rsidR="00276BAC" w:rsidRPr="0088142C" w:rsidTr="00276BAC">
        <w:tc>
          <w:tcPr>
            <w:tcW w:w="3223" w:type="dxa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before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57" w:type="dxa"/>
          </w:tcPr>
          <w:p w:rsidR="00276BAC" w:rsidRPr="0088142C" w:rsidRDefault="00276BAC" w:rsidP="0027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:rsidR="00276BAC" w:rsidRPr="0088142C" w:rsidRDefault="00276BAC" w:rsidP="00276B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3,308</w:t>
            </w:r>
          </w:p>
        </w:tc>
        <w:tc>
          <w:tcPr>
            <w:tcW w:w="269" w:type="dxa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1,423</w:t>
            </w:r>
          </w:p>
        </w:tc>
        <w:tc>
          <w:tcPr>
            <w:tcW w:w="273" w:type="dxa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69" w:type="dxa"/>
            <w:gridSpan w:val="2"/>
          </w:tcPr>
          <w:p w:rsidR="00276BAC" w:rsidRPr="0088142C" w:rsidRDefault="00276BAC" w:rsidP="0027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BAC" w:rsidRPr="0088142C" w:rsidRDefault="00276BAC" w:rsidP="00276B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1,423</w:t>
            </w:r>
          </w:p>
        </w:tc>
      </w:tr>
    </w:tbl>
    <w:p w:rsidR="008D356E" w:rsidRPr="0088142C" w:rsidRDefault="008D356E" w:rsidP="008D356E">
      <w:pPr>
        <w:ind w:left="540"/>
        <w:rPr>
          <w:rFonts w:ascii="Angsana New" w:hAnsi="Angsana New"/>
          <w:sz w:val="24"/>
          <w:szCs w:val="24"/>
        </w:rPr>
      </w:pPr>
    </w:p>
    <w:p w:rsidR="00AE5DCF" w:rsidRPr="0088142C" w:rsidRDefault="00AE5DCF" w:rsidP="00822C7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 w:hint="cs"/>
          <w:sz w:val="30"/>
          <w:szCs w:val="30"/>
          <w:cs/>
          <w:lang w:bidi="th-TH"/>
        </w:rPr>
        <w:t>บริษัทมีเงินกู้ยืมระยะสั้นจากสถาบันการเงิน</w:t>
      </w:r>
      <w:r w:rsidRPr="0088142C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โดยมีอัตราดอกเบี้ยคงที่ต่อปี</w:t>
      </w:r>
      <w:r w:rsidRPr="0088142C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เงื่อนไขการเรียกชำระคืนเงินกู้เมื่อทวงถาม</w:t>
      </w:r>
    </w:p>
    <w:p w:rsidR="00AE5DCF" w:rsidRPr="0088142C" w:rsidRDefault="00AE5DCF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276BAC" w:rsidRPr="0088142C" w:rsidRDefault="00276BAC" w:rsidP="00276BA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MLR - 0.25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ต่อปี</w:t>
      </w:r>
      <w:r w:rsidRPr="0088142C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และมีกำหนดชำระภายในปี </w:t>
      </w:r>
      <w:r w:rsidR="001715AD" w:rsidRPr="0088142C">
        <w:rPr>
          <w:rFonts w:ascii="Angsana New" w:hAnsi="Angsana New"/>
          <w:sz w:val="30"/>
          <w:szCs w:val="30"/>
          <w:lang w:val="en-US" w:bidi="th-TH"/>
        </w:rPr>
        <w:t>2564</w:t>
      </w:r>
    </w:p>
    <w:p w:rsidR="003005D0" w:rsidRPr="0088142C" w:rsidRDefault="003005D0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3005D0" w:rsidRPr="0088142C" w:rsidRDefault="003005D0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3005D0" w:rsidRPr="0088142C" w:rsidRDefault="003005D0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3005D0" w:rsidRPr="0088142C" w:rsidRDefault="003005D0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3005D0" w:rsidRPr="0088142C" w:rsidRDefault="003005D0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3005D0" w:rsidRPr="0088142C" w:rsidRDefault="003005D0" w:rsidP="008D356E">
      <w:pPr>
        <w:ind w:left="540"/>
        <w:rPr>
          <w:rFonts w:ascii="Angsana New" w:hAnsi="Angsana New"/>
          <w:sz w:val="24"/>
          <w:szCs w:val="24"/>
          <w:lang w:bidi="ar-SA"/>
        </w:rPr>
      </w:pPr>
    </w:p>
    <w:p w:rsidR="008D356E" w:rsidRPr="0088142C" w:rsidRDefault="008D356E" w:rsidP="008D356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         ณ วันที่ 31 ธันวาคม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:rsidR="008D356E" w:rsidRPr="0088142C" w:rsidRDefault="008D356E" w:rsidP="008D356E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031" w:type="dxa"/>
        <w:tblInd w:w="450" w:type="dxa"/>
        <w:tblLook w:val="01E0" w:firstRow="1" w:lastRow="1" w:firstColumn="1" w:lastColumn="1" w:noHBand="0" w:noVBand="0"/>
      </w:tblPr>
      <w:tblGrid>
        <w:gridCol w:w="4140"/>
        <w:gridCol w:w="1009"/>
        <w:gridCol w:w="270"/>
        <w:gridCol w:w="1009"/>
        <w:gridCol w:w="270"/>
        <w:gridCol w:w="1076"/>
        <w:gridCol w:w="270"/>
        <w:gridCol w:w="987"/>
      </w:tblGrid>
      <w:tr w:rsidR="008D356E" w:rsidRPr="0088142C" w:rsidTr="001715AD">
        <w:tc>
          <w:tcPr>
            <w:tcW w:w="4140" w:type="dxa"/>
            <w:shd w:val="clear" w:color="auto" w:fill="auto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88" w:type="dxa"/>
            <w:gridSpan w:val="3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56E" w:rsidRPr="0088142C" w:rsidTr="001715AD">
        <w:tc>
          <w:tcPr>
            <w:tcW w:w="414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D356E" w:rsidRPr="0088142C" w:rsidTr="001715AD">
        <w:tc>
          <w:tcPr>
            <w:tcW w:w="414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91" w:type="dxa"/>
            <w:gridSpan w:val="7"/>
          </w:tcPr>
          <w:p w:rsidR="008D356E" w:rsidRPr="0088142C" w:rsidRDefault="00AE5DCF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8D356E"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356E" w:rsidRPr="0088142C" w:rsidTr="001715AD">
        <w:tc>
          <w:tcPr>
            <w:tcW w:w="414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09" w:type="dxa"/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181,00</w:t>
            </w:r>
            <w:r w:rsidR="00CA6EB0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177,571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8D356E" w:rsidRPr="0088142C" w:rsidRDefault="008D356E" w:rsidP="00AE5D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</w:t>
            </w:r>
            <w:r w:rsidR="00AE5DCF" w:rsidRPr="0088142C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D356E" w:rsidRPr="0088142C" w:rsidTr="001715AD">
        <w:tc>
          <w:tcPr>
            <w:tcW w:w="414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09" w:type="dxa"/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8D356E" w:rsidRPr="0088142C" w:rsidRDefault="00AE5DCF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8D356E" w:rsidRPr="0088142C" w:rsidRDefault="00AE5DCF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56E" w:rsidRPr="0088142C" w:rsidTr="001715AD">
        <w:tc>
          <w:tcPr>
            <w:tcW w:w="414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09" w:type="dxa"/>
          </w:tcPr>
          <w:p w:rsidR="008D356E" w:rsidRPr="0088142C" w:rsidRDefault="008D356E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356E" w:rsidRPr="0088142C" w:rsidRDefault="008D356E" w:rsidP="00CA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</w:tcPr>
          <w:p w:rsidR="008D356E" w:rsidRPr="0088142C" w:rsidRDefault="00AE5DCF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356E" w:rsidRPr="0088142C" w:rsidRDefault="008D356E" w:rsidP="00CA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</w:tcPr>
          <w:p w:rsidR="008D356E" w:rsidRPr="0088142C" w:rsidRDefault="008D356E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356E" w:rsidRPr="0088142C" w:rsidRDefault="008D356E" w:rsidP="00CA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</w:tcPr>
          <w:p w:rsidR="008D356E" w:rsidRPr="0088142C" w:rsidRDefault="00AE5DCF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356E" w:rsidRPr="0088142C" w:rsidTr="001715AD">
        <w:tc>
          <w:tcPr>
            <w:tcW w:w="414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8D356E" w:rsidRPr="0088142C" w:rsidRDefault="00CA6EB0" w:rsidP="00CA6E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184,309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178,424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8D356E" w:rsidRPr="0088142C" w:rsidRDefault="00AE5DCF" w:rsidP="00453CD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</w:tbl>
    <w:p w:rsidR="008D356E" w:rsidRPr="0088142C" w:rsidRDefault="008D356E" w:rsidP="008D356E">
      <w:pPr>
        <w:ind w:left="540"/>
        <w:rPr>
          <w:rFonts w:ascii="Angsana New" w:hAnsi="Angsana New"/>
          <w:sz w:val="24"/>
          <w:szCs w:val="24"/>
        </w:rPr>
      </w:pPr>
    </w:p>
    <w:p w:rsidR="008D356E" w:rsidRPr="0088142C" w:rsidRDefault="008D356E" w:rsidP="008D356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 31 ธันวาคม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8D356E" w:rsidRPr="0088142C" w:rsidRDefault="008D356E" w:rsidP="008D356E">
      <w:pPr>
        <w:ind w:left="540"/>
        <w:rPr>
          <w:rFonts w:ascii="Angsana New" w:hAnsi="Angsana New"/>
          <w:sz w:val="24"/>
          <w:szCs w:val="24"/>
        </w:rPr>
      </w:pPr>
    </w:p>
    <w:tbl>
      <w:tblPr>
        <w:tblW w:w="9030" w:type="dxa"/>
        <w:tblInd w:w="450" w:type="dxa"/>
        <w:tblLook w:val="01E0" w:firstRow="1" w:lastRow="1" w:firstColumn="1" w:lastColumn="1" w:noHBand="0" w:noVBand="0"/>
      </w:tblPr>
      <w:tblGrid>
        <w:gridCol w:w="3312"/>
        <w:gridCol w:w="828"/>
        <w:gridCol w:w="1009"/>
        <w:gridCol w:w="269"/>
        <w:gridCol w:w="1009"/>
        <w:gridCol w:w="270"/>
        <w:gridCol w:w="1076"/>
        <w:gridCol w:w="270"/>
        <w:gridCol w:w="987"/>
      </w:tblGrid>
      <w:tr w:rsidR="008D356E" w:rsidRPr="0088142C" w:rsidTr="009C2051">
        <w:tc>
          <w:tcPr>
            <w:tcW w:w="3312" w:type="dxa"/>
            <w:vMerge w:val="restart"/>
            <w:shd w:val="clear" w:color="auto" w:fill="auto"/>
          </w:tcPr>
          <w:p w:rsidR="008D356E" w:rsidRPr="0088142C" w:rsidRDefault="008D356E" w:rsidP="00AE5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56E" w:rsidRPr="0088142C" w:rsidTr="009C2051">
        <w:tc>
          <w:tcPr>
            <w:tcW w:w="3312" w:type="dxa"/>
            <w:vMerge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D356E" w:rsidRPr="0088142C" w:rsidTr="009C2051">
        <w:tc>
          <w:tcPr>
            <w:tcW w:w="3312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8" w:type="dxa"/>
          </w:tcPr>
          <w:p w:rsidR="008D356E" w:rsidRPr="0088142C" w:rsidRDefault="008D356E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:rsidR="008D356E" w:rsidRPr="0088142C" w:rsidRDefault="00AE5DCF" w:rsidP="0045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8D356E"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1C49" w:rsidRPr="0088142C" w:rsidTr="009C2051">
        <w:tc>
          <w:tcPr>
            <w:tcW w:w="3312" w:type="dxa"/>
          </w:tcPr>
          <w:p w:rsidR="00E01C49" w:rsidRPr="0088142C" w:rsidRDefault="00E01C49" w:rsidP="00E01C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88142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828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  <w:tab w:val="center" w:pos="357"/>
                <w:tab w:val="right" w:pos="793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686</w:t>
            </w:r>
          </w:p>
        </w:tc>
        <w:tc>
          <w:tcPr>
            <w:tcW w:w="269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C49" w:rsidRPr="0088142C" w:rsidTr="009C2051">
        <w:tc>
          <w:tcPr>
            <w:tcW w:w="3312" w:type="dxa"/>
          </w:tcPr>
          <w:p w:rsidR="00E01C49" w:rsidRPr="0088142C" w:rsidRDefault="00E01C49" w:rsidP="00E01C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828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10,500</w:t>
            </w:r>
          </w:p>
        </w:tc>
        <w:tc>
          <w:tcPr>
            <w:tcW w:w="269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270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C49" w:rsidRPr="0088142C" w:rsidTr="009C2051">
        <w:tc>
          <w:tcPr>
            <w:tcW w:w="3312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E01C49" w:rsidRPr="0088142C" w:rsidRDefault="00E46C27" w:rsidP="00E46C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11,186</w:t>
            </w:r>
          </w:p>
        </w:tc>
        <w:tc>
          <w:tcPr>
            <w:tcW w:w="269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10,500</w:t>
            </w:r>
          </w:p>
        </w:tc>
        <w:tc>
          <w:tcPr>
            <w:tcW w:w="270" w:type="dxa"/>
          </w:tcPr>
          <w:p w:rsidR="00E01C49" w:rsidRPr="0088142C" w:rsidRDefault="00E01C49" w:rsidP="00E0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E01C49" w:rsidRPr="0088142C" w:rsidRDefault="00E01C49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8D356E" w:rsidRPr="0088142C" w:rsidRDefault="008D356E" w:rsidP="008D356E">
      <w:pPr>
        <w:ind w:left="540"/>
        <w:rPr>
          <w:rFonts w:ascii="Angsana New" w:hAnsi="Angsana New"/>
          <w:sz w:val="24"/>
          <w:szCs w:val="24"/>
        </w:rPr>
      </w:pPr>
    </w:p>
    <w:p w:rsidR="009C2051" w:rsidRPr="0088142C" w:rsidRDefault="009C2051" w:rsidP="009C205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</w:rPr>
        <w:t xml:space="preserve">* </w:t>
      </w:r>
      <w:r w:rsidRPr="0088142C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88142C">
        <w:rPr>
          <w:rFonts w:ascii="Angsana New" w:hAnsi="Angsana New"/>
          <w:sz w:val="30"/>
          <w:szCs w:val="30"/>
          <w:cs/>
        </w:rPr>
        <w:t>ได้มีการมอบอำนาจการรับเงินจา</w:t>
      </w:r>
      <w:r w:rsidR="00E01C49" w:rsidRPr="0088142C">
        <w:rPr>
          <w:rFonts w:ascii="Angsana New" w:hAnsi="Angsana New"/>
          <w:sz w:val="30"/>
          <w:szCs w:val="30"/>
          <w:cs/>
        </w:rPr>
        <w:t>กลูกหนี้การค้า</w:t>
      </w:r>
      <w:r w:rsidRPr="0088142C">
        <w:rPr>
          <w:rFonts w:ascii="Angsana New" w:hAnsi="Angsana New"/>
          <w:sz w:val="30"/>
          <w:szCs w:val="30"/>
          <w:cs/>
        </w:rPr>
        <w:t>ตามสัญญาให้กับธนาคาร</w:t>
      </w:r>
    </w:p>
    <w:p w:rsidR="009C2051" w:rsidRPr="0088142C" w:rsidRDefault="009C2051" w:rsidP="009C205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C2051" w:rsidRPr="0088142C" w:rsidRDefault="009C2051" w:rsidP="009C205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 w:hint="cs"/>
          <w:sz w:val="30"/>
          <w:szCs w:val="30"/>
          <w:cs/>
          <w:lang w:bidi="th-TH"/>
        </w:rPr>
        <w:t>ณ วันที่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31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2561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="000F1DA8">
        <w:rPr>
          <w:rFonts w:ascii="Angsana New" w:hAnsi="Angsana New"/>
          <w:sz w:val="30"/>
          <w:szCs w:val="30"/>
          <w:lang w:bidi="th-TH"/>
        </w:rPr>
        <w:t>620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.04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88142C">
        <w:rPr>
          <w:rFonts w:ascii="Angsana New" w:hAnsi="Angsana New"/>
          <w:sz w:val="30"/>
          <w:szCs w:val="30"/>
          <w:rtl/>
          <w:cs/>
        </w:rPr>
        <w:t xml:space="preserve"> </w:t>
      </w:r>
      <w:r w:rsidRPr="0088142C">
        <w:rPr>
          <w:rFonts w:ascii="Angsana New" w:hAnsi="Angsana New"/>
          <w:sz w:val="30"/>
          <w:szCs w:val="30"/>
        </w:rPr>
        <w:t>534.15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88142C">
        <w:rPr>
          <w:rFonts w:ascii="Angsana New" w:hAnsi="Angsana New"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  <w:lang w:bidi="th-TH"/>
        </w:rPr>
        <w:t xml:space="preserve">ตามลำดับ </w:t>
      </w:r>
      <w:r w:rsidRPr="0088142C">
        <w:rPr>
          <w:rFonts w:ascii="Angsana New" w:hAnsi="Angsana New"/>
          <w:i/>
          <w:iCs/>
          <w:sz w:val="30"/>
          <w:szCs w:val="30"/>
          <w:lang w:bidi="th-TH"/>
        </w:rPr>
        <w:t>(</w:t>
      </w:r>
      <w:r w:rsidRPr="0088142C">
        <w:rPr>
          <w:rFonts w:ascii="Angsana New" w:hAnsi="Angsana New"/>
          <w:i/>
          <w:iCs/>
          <w:sz w:val="30"/>
          <w:szCs w:val="30"/>
          <w:rtl/>
          <w:cs/>
        </w:rPr>
        <w:t>25</w:t>
      </w:r>
      <w:r w:rsidR="000F1DA8">
        <w:rPr>
          <w:rFonts w:ascii="Angsana New" w:hAnsi="Angsana New"/>
          <w:i/>
          <w:iCs/>
          <w:sz w:val="30"/>
          <w:szCs w:val="30"/>
          <w:lang w:bidi="th-TH"/>
        </w:rPr>
        <w:t>60: 611.40</w:t>
      </w:r>
      <w:r w:rsidRPr="0088142C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 w:hint="cs"/>
          <w:i/>
          <w:iCs/>
          <w:sz w:val="30"/>
          <w:szCs w:val="30"/>
          <w:cs/>
          <w:lang w:bidi="th-TH"/>
        </w:rPr>
        <w:t>ล้านบาท</w:t>
      </w:r>
      <w:r w:rsidRPr="0088142C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และ</w:t>
      </w:r>
      <w:r w:rsidR="000F1DA8">
        <w:rPr>
          <w:rFonts w:ascii="Angsana New" w:hAnsi="Angsana New"/>
          <w:i/>
          <w:iCs/>
          <w:sz w:val="30"/>
          <w:szCs w:val="30"/>
          <w:lang w:bidi="th-TH"/>
        </w:rPr>
        <w:t xml:space="preserve"> 559.40</w:t>
      </w:r>
      <w:r w:rsidRPr="0088142C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88142C">
        <w:rPr>
          <w:rFonts w:ascii="Angsana New" w:hAnsi="Angsana New" w:hint="cs"/>
          <w:i/>
          <w:iCs/>
          <w:sz w:val="30"/>
          <w:szCs w:val="30"/>
          <w:cs/>
          <w:lang w:bidi="th-TH"/>
        </w:rPr>
        <w:t>ล้านบาท ตามลำดับ</w:t>
      </w:r>
      <w:r w:rsidRPr="0088142C">
        <w:rPr>
          <w:rFonts w:ascii="Angsana New" w:hAnsi="Angsana New"/>
          <w:i/>
          <w:iCs/>
          <w:sz w:val="30"/>
          <w:szCs w:val="30"/>
          <w:lang w:bidi="th-TH"/>
        </w:rPr>
        <w:t>)</w:t>
      </w: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  <w:lang w:val="en-GB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>
      <w:pPr>
        <w:rPr>
          <w:rFonts w:asciiTheme="majorBidi" w:hAnsiTheme="majorBidi" w:cstheme="majorBidi"/>
          <w:sz w:val="24"/>
          <w:szCs w:val="24"/>
        </w:rPr>
      </w:pPr>
    </w:p>
    <w:p w:rsidR="003005D0" w:rsidRPr="0088142C" w:rsidRDefault="003005D0" w:rsidP="00F63C8A">
      <w:pPr>
        <w:tabs>
          <w:tab w:val="clear" w:pos="227"/>
        </w:tabs>
        <w:rPr>
          <w:rFonts w:asciiTheme="majorBidi" w:hAnsiTheme="majorBidi" w:cstheme="majorBidi"/>
          <w:sz w:val="24"/>
          <w:szCs w:val="24"/>
        </w:rPr>
      </w:pPr>
    </w:p>
    <w:p w:rsidR="00F63C8A" w:rsidRPr="0088142C" w:rsidRDefault="00F63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 w:rsidRPr="0088142C"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0103CB" w:rsidRPr="0088142C" w:rsidRDefault="00C677F5" w:rsidP="00F63C8A">
      <w:pPr>
        <w:pStyle w:val="Heading6"/>
        <w:tabs>
          <w:tab w:val="left" w:pos="450"/>
        </w:tabs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8142C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17</w:t>
      </w:r>
      <w:r w:rsidR="005A5C8C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63C8A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A57F80" w:rsidRPr="0088142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เจ้าหนี้การค้าและเจ้าหนี้อื่น</w:t>
      </w:r>
    </w:p>
    <w:p w:rsidR="0055353A" w:rsidRPr="0088142C" w:rsidRDefault="0055353A" w:rsidP="0055353A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88142C" w:rsidTr="00F63C8A">
        <w:tc>
          <w:tcPr>
            <w:tcW w:w="3330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353A" w:rsidRPr="0088142C" w:rsidTr="00F63C8A">
        <w:tc>
          <w:tcPr>
            <w:tcW w:w="3330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5353A" w:rsidRPr="0088142C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55353A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55353A" w:rsidRPr="0088142C" w:rsidRDefault="0055353A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5353A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55353A" w:rsidRPr="0088142C" w:rsidRDefault="0055353A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5353A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55353A" w:rsidRPr="0088142C" w:rsidRDefault="0055353A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5353A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F63C8A">
        <w:tc>
          <w:tcPr>
            <w:tcW w:w="333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5353A" w:rsidRPr="0088142C" w:rsidTr="00F63C8A">
        <w:tc>
          <w:tcPr>
            <w:tcW w:w="3330" w:type="dxa"/>
            <w:shd w:val="clear" w:color="auto" w:fill="auto"/>
          </w:tcPr>
          <w:p w:rsidR="0055353A" w:rsidRPr="0088142C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5353A" w:rsidRPr="0088142C" w:rsidRDefault="0055353A" w:rsidP="00553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56FDC" w:rsidRPr="0088142C" w:rsidRDefault="00257517" w:rsidP="00030293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E5E9E" w:rsidRPr="0088142C" w:rsidRDefault="003E5E9E" w:rsidP="001C4D9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98162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236A1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98162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123,217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90,598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236A1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119,374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98162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123,627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90,637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3E5E9E" w:rsidRPr="0088142C" w:rsidRDefault="00236A11" w:rsidP="00F06AC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715AD"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257517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266,57</w:t>
            </w:r>
            <w:r w:rsidR="001715AD" w:rsidRPr="008814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209,274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1C34A7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184,423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163,347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E9E" w:rsidRPr="0088142C" w:rsidRDefault="00395DD3" w:rsidP="00395DD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="00236A11"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E9E" w:rsidRPr="0088142C" w:rsidRDefault="001C34A7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184,569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163,503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236A1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473,</w:t>
            </w:r>
            <w:r w:rsidR="00395DD3"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328,900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1C34A7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308,196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254,140</w:t>
            </w:r>
          </w:p>
        </w:tc>
      </w:tr>
    </w:tbl>
    <w:p w:rsidR="00D23EF4" w:rsidRPr="0088142C" w:rsidRDefault="00597156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4"/>
          <w:szCs w:val="24"/>
          <w:lang w:val="x-none" w:eastAsia="x-none"/>
        </w:rPr>
      </w:pPr>
      <w:r w:rsidRPr="0088142C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="002913A2" w:rsidRPr="0088142C">
        <w:rPr>
          <w:rFonts w:asciiTheme="majorBidi" w:hAnsiTheme="majorBidi" w:cstheme="majorBidi"/>
          <w:sz w:val="30"/>
          <w:szCs w:val="30"/>
          <w:lang w:val="x-none" w:eastAsia="x-none"/>
        </w:rPr>
        <w:tab/>
      </w:r>
    </w:p>
    <w:p w:rsidR="00A57F80" w:rsidRPr="0088142C" w:rsidRDefault="00597156" w:rsidP="0039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88142C">
        <w:rPr>
          <w:rFonts w:asciiTheme="majorBidi" w:hAnsiTheme="majorBidi" w:cstheme="majorBidi"/>
          <w:sz w:val="30"/>
          <w:szCs w:val="30"/>
          <w:cs/>
        </w:rPr>
        <w:t>เจ้าหนี้อื่นประกอบด้วย</w:t>
      </w:r>
    </w:p>
    <w:p w:rsidR="0055353A" w:rsidRPr="0088142C" w:rsidRDefault="0055353A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88142C" w:rsidTr="00F63C8A">
        <w:tc>
          <w:tcPr>
            <w:tcW w:w="3330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55353A" w:rsidRPr="0088142C" w:rsidRDefault="0055353A" w:rsidP="00553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55353A" w:rsidRPr="0088142C" w:rsidRDefault="0055353A" w:rsidP="0055353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  <w:vAlign w:val="center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EA7D78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106,867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86,917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803E5A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81,916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73,331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  <w:vAlign w:val="center"/>
          </w:tcPr>
          <w:p w:rsidR="003E5E9E" w:rsidRPr="0088142C" w:rsidRDefault="003E5E9E" w:rsidP="003E5E9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F06AC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69,730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86,303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42331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37,465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63,567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  <w:vAlign w:val="center"/>
          </w:tcPr>
          <w:p w:rsidR="003E5E9E" w:rsidRPr="0088142C" w:rsidRDefault="003E5E9E" w:rsidP="003E5E9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EA7D78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65,306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14,042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803E5A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52,850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12,868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  <w:vAlign w:val="center"/>
          </w:tcPr>
          <w:p w:rsidR="003E5E9E" w:rsidRPr="0088142C" w:rsidRDefault="003E5E9E" w:rsidP="003E5E9E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F06AC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12,157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10,541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803E5A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8,386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9,764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F06AC1" w:rsidP="00395DD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12,614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11,723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42331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3,952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3,973</w:t>
            </w:r>
          </w:p>
        </w:tc>
      </w:tr>
      <w:tr w:rsidR="003E5E9E" w:rsidRPr="0088142C" w:rsidTr="00F63C8A">
        <w:tc>
          <w:tcPr>
            <w:tcW w:w="333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95DD3" w:rsidP="00395DD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266</w:t>
            </w:r>
            <w:r w:rsidR="00EA7D78"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209,526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A46611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184,569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163,503</w:t>
            </w:r>
          </w:p>
        </w:tc>
      </w:tr>
    </w:tbl>
    <w:p w:rsidR="00EF646D" w:rsidRPr="0088142C" w:rsidRDefault="00EF646D" w:rsidP="00EF646D">
      <w:pPr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:rsidR="00193408" w:rsidRPr="0088142C" w:rsidRDefault="00193408" w:rsidP="00EF646D">
      <w:pPr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:rsidR="00193408" w:rsidRPr="0088142C" w:rsidRDefault="00193408" w:rsidP="00EF646D">
      <w:pPr>
        <w:spacing w:line="240" w:lineRule="auto"/>
        <w:ind w:left="540"/>
        <w:rPr>
          <w:rFonts w:ascii="Angsana New" w:hAnsi="Angsana New"/>
          <w:sz w:val="30"/>
          <w:szCs w:val="30"/>
          <w:lang w:eastAsia="x-none"/>
        </w:rPr>
      </w:pPr>
    </w:p>
    <w:p w:rsidR="003F3A28" w:rsidRPr="0088142C" w:rsidRDefault="00C677F5" w:rsidP="00F63C8A">
      <w:pPr>
        <w:pStyle w:val="Heading6"/>
        <w:tabs>
          <w:tab w:val="left" w:pos="450"/>
        </w:tabs>
        <w:ind w:left="540" w:hanging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8142C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18</w:t>
      </w:r>
      <w:r w:rsidR="005A5C8C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F63C8A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9933E2" w:rsidRPr="0088142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D1278D" w:rsidRPr="0088142C" w:rsidRDefault="00D1278D" w:rsidP="00D12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45"/>
        </w:tabs>
        <w:rPr>
          <w:rFonts w:asciiTheme="majorBidi" w:hAnsiTheme="majorBidi" w:cstheme="majorBidi"/>
          <w:sz w:val="30"/>
          <w:szCs w:val="30"/>
          <w:lang w:eastAsia="x-none"/>
        </w:rPr>
      </w:pPr>
      <w:r w:rsidRPr="0088142C">
        <w:rPr>
          <w:rFonts w:asciiTheme="majorBidi" w:hAnsiTheme="majorBidi" w:cstheme="majorBidi"/>
          <w:sz w:val="30"/>
          <w:szCs w:val="30"/>
          <w:lang w:eastAsia="x-none"/>
        </w:rPr>
        <w:tab/>
      </w:r>
    </w:p>
    <w:p w:rsidR="003F3A28" w:rsidRPr="0088142C" w:rsidRDefault="003F3A28" w:rsidP="00F63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กลุ่มบริษัท</w:t>
      </w:r>
      <w:r w:rsidR="00A3398D" w:rsidRPr="0088142C">
        <w:rPr>
          <w:rFonts w:ascii="Angsana New" w:hAnsi="Angsana New" w:hint="cs"/>
          <w:sz w:val="30"/>
          <w:szCs w:val="30"/>
          <w:cs/>
        </w:rPr>
        <w:t>/</w:t>
      </w:r>
      <w:r w:rsidRPr="0088142C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D23EF4" w:rsidRPr="0088142C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8142C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8142C">
        <w:rPr>
          <w:rFonts w:ascii="Angsana New" w:hAnsi="Angsana New"/>
          <w:sz w:val="30"/>
          <w:szCs w:val="30"/>
        </w:rPr>
        <w:t xml:space="preserve">2541 </w:t>
      </w:r>
      <w:r w:rsidRPr="0088142C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3F3A28" w:rsidRPr="0088142C" w:rsidRDefault="003F3A28" w:rsidP="005F6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both"/>
        <w:rPr>
          <w:rFonts w:ascii="Angsana New" w:hAnsi="Angsana New"/>
          <w:sz w:val="24"/>
          <w:szCs w:val="24"/>
        </w:rPr>
      </w:pPr>
    </w:p>
    <w:p w:rsidR="003F3A28" w:rsidRPr="0088142C" w:rsidRDefault="003F3A28" w:rsidP="00F63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</w:t>
      </w:r>
      <w:r w:rsidR="00C172DB" w:rsidRPr="0088142C">
        <w:rPr>
          <w:rFonts w:ascii="Angsana New" w:hAnsi="Angsana New"/>
          <w:sz w:val="30"/>
          <w:szCs w:val="30"/>
          <w:cs/>
        </w:rPr>
        <w:t>กคณิตศาสตร์ประกันภัย ได้แก่ ควา</w:t>
      </w:r>
      <w:r w:rsidR="002B2FF2" w:rsidRPr="0088142C">
        <w:rPr>
          <w:rFonts w:ascii="Angsana New" w:hAnsi="Angsana New" w:hint="cs"/>
          <w:sz w:val="30"/>
          <w:szCs w:val="30"/>
          <w:cs/>
        </w:rPr>
        <w:t>ม</w:t>
      </w:r>
      <w:r w:rsidRPr="0088142C">
        <w:rPr>
          <w:rFonts w:ascii="Angsana New" w:hAnsi="Angsana New"/>
          <w:sz w:val="30"/>
          <w:szCs w:val="30"/>
          <w:cs/>
        </w:rPr>
        <w:t>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DD5A8A" w:rsidRPr="0088142C" w:rsidRDefault="00DD5A8A" w:rsidP="005F6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="Angsana New" w:hAnsi="Angsana New"/>
          <w:sz w:val="24"/>
          <w:szCs w:val="24"/>
        </w:rPr>
      </w:pPr>
    </w:p>
    <w:p w:rsidR="004D37B2" w:rsidRPr="0088142C" w:rsidRDefault="004D37B2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8142C">
        <w:rPr>
          <w:rFonts w:ascii="Angsana New" w:hAnsi="Angsana New"/>
          <w:b/>
          <w:sz w:val="30"/>
          <w:szCs w:val="30"/>
          <w:cs/>
        </w:rPr>
        <w:t>ภาระผูกพันตามงบแสดงฐานะการเงินมีดังต่อไปนี้</w:t>
      </w:r>
    </w:p>
    <w:p w:rsidR="00D1278D" w:rsidRPr="0088142C" w:rsidRDefault="00D1278D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D1278D" w:rsidRPr="0088142C" w:rsidTr="00320CA3">
        <w:tc>
          <w:tcPr>
            <w:tcW w:w="3240" w:type="dxa"/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1278D" w:rsidRPr="0088142C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1278D" w:rsidRPr="0088142C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278D" w:rsidRPr="0088142C" w:rsidTr="00320CA3">
        <w:tc>
          <w:tcPr>
            <w:tcW w:w="3240" w:type="dxa"/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1278D" w:rsidRPr="0088142C" w:rsidRDefault="00D1278D" w:rsidP="00320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1278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D1278D" w:rsidRPr="0088142C" w:rsidRDefault="00D1278D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1278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D1278D" w:rsidRPr="0088142C" w:rsidRDefault="00D1278D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1278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1278D" w:rsidRPr="0088142C" w:rsidRDefault="00D1278D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278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320CA3">
        <w:tc>
          <w:tcPr>
            <w:tcW w:w="324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278D" w:rsidRPr="0088142C" w:rsidTr="00320CA3">
        <w:tc>
          <w:tcPr>
            <w:tcW w:w="3240" w:type="dxa"/>
            <w:shd w:val="clear" w:color="auto" w:fill="auto"/>
          </w:tcPr>
          <w:p w:rsidR="00D1278D" w:rsidRPr="0088142C" w:rsidRDefault="00D1278D" w:rsidP="00D127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มูลค่าปัจจุบันของภาระผูกพันที่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1278D" w:rsidRPr="0088142C" w:rsidRDefault="00D1278D" w:rsidP="00D12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278D" w:rsidRPr="0088142C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278D" w:rsidRPr="0088142C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D1278D" w:rsidRPr="0088142C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D1278D" w:rsidRPr="0088142C" w:rsidRDefault="00D1278D" w:rsidP="00D1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1278D" w:rsidRPr="0088142C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1278D" w:rsidRPr="0088142C" w:rsidRDefault="00D1278D" w:rsidP="00D1278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1278D" w:rsidRPr="0088142C" w:rsidRDefault="00D1278D" w:rsidP="00D1278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E9E" w:rsidRPr="0088142C" w:rsidTr="00320CA3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ไม่ได้จัดให้มีกองทุน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13,0</w:t>
            </w:r>
            <w:r w:rsidR="000D5920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11,972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0D5920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7,821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9,827</w:t>
            </w:r>
          </w:p>
        </w:tc>
      </w:tr>
    </w:tbl>
    <w:p w:rsidR="009205EA" w:rsidRPr="00A37E4B" w:rsidRDefault="009205EA" w:rsidP="002B2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1278D" w:rsidRPr="0088142C" w:rsidRDefault="00D1278D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p w:rsidR="00D1278D" w:rsidRPr="00A37E4B" w:rsidRDefault="00D1278D" w:rsidP="0026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D1278D" w:rsidRPr="0088142C" w:rsidTr="008C252B">
        <w:tc>
          <w:tcPr>
            <w:tcW w:w="3240" w:type="dxa"/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D1278D" w:rsidRPr="0088142C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1278D" w:rsidRPr="0088142C" w:rsidRDefault="00D1278D" w:rsidP="0032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1278D" w:rsidRPr="0088142C" w:rsidRDefault="00D1278D" w:rsidP="00320CA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5E9E" w:rsidRPr="0088142C" w:rsidTr="008C252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3E5E9E" w:rsidRPr="0088142C" w:rsidTr="008C252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5E9E" w:rsidRPr="0088142C" w:rsidTr="008C252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0D5920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11,972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0D5920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9,827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8,211</w:t>
            </w:r>
          </w:p>
        </w:tc>
      </w:tr>
      <w:tr w:rsidR="003E5E9E" w:rsidRPr="0088142C" w:rsidTr="008C252B">
        <w:trPr>
          <w:trHeight w:val="243"/>
        </w:trPr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E5E9E" w:rsidRPr="0088142C" w:rsidTr="008C252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2</w:t>
            </w:r>
            <w:r w:rsidR="00E01C49" w:rsidRPr="0088142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358" w:rsidRPr="0088142C" w:rsidTr="008C252B">
        <w:tc>
          <w:tcPr>
            <w:tcW w:w="3240" w:type="dxa"/>
            <w:shd w:val="clear" w:color="auto" w:fill="auto"/>
          </w:tcPr>
          <w:p w:rsidR="00910358" w:rsidRPr="0088142C" w:rsidRDefault="00910358" w:rsidP="00910358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27579C" w:rsidP="002757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1,573</w:t>
            </w:r>
          </w:p>
        </w:tc>
        <w:tc>
          <w:tcPr>
            <w:tcW w:w="270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1,398</w:t>
            </w:r>
          </w:p>
        </w:tc>
      </w:tr>
      <w:tr w:rsidR="00F31754" w:rsidRPr="0088142C" w:rsidTr="008C252B">
        <w:tc>
          <w:tcPr>
            <w:tcW w:w="3240" w:type="dxa"/>
            <w:shd w:val="clear" w:color="auto" w:fill="auto"/>
          </w:tcPr>
          <w:p w:rsidR="00F31754" w:rsidRPr="0088142C" w:rsidRDefault="00F31754" w:rsidP="009103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F31754" w:rsidRPr="0088142C" w:rsidRDefault="00F31754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31754" w:rsidRPr="0088142C" w:rsidRDefault="00315F2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62" w:type="dxa"/>
            <w:shd w:val="clear" w:color="auto" w:fill="auto"/>
          </w:tcPr>
          <w:p w:rsidR="00F31754" w:rsidRPr="0088142C" w:rsidRDefault="00F31754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F31754" w:rsidRPr="0088142C" w:rsidRDefault="00F757F4" w:rsidP="00F757F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F31754" w:rsidRPr="0088142C" w:rsidRDefault="00F31754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31754" w:rsidRPr="0088142C" w:rsidRDefault="00F31754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:rsidR="00F31754" w:rsidRPr="0088142C" w:rsidRDefault="00F31754" w:rsidP="0091035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31754" w:rsidRPr="0088142C" w:rsidRDefault="00F757F4" w:rsidP="00F757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358" w:rsidRPr="0088142C" w:rsidTr="008C252B">
        <w:tc>
          <w:tcPr>
            <w:tcW w:w="3240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0358" w:rsidRPr="0088142C" w:rsidRDefault="0027579C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:rsidR="00910358" w:rsidRPr="0088142C" w:rsidRDefault="00910358" w:rsidP="0091035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910358" w:rsidRPr="0088142C" w:rsidTr="008C252B">
        <w:tc>
          <w:tcPr>
            <w:tcW w:w="3240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0358" w:rsidRPr="0088142C" w:rsidRDefault="0027579C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4,055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3,263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0358" w:rsidRPr="0088142C" w:rsidRDefault="00F31754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2,016</w:t>
            </w:r>
          </w:p>
        </w:tc>
        <w:tc>
          <w:tcPr>
            <w:tcW w:w="270" w:type="dxa"/>
            <w:shd w:val="clear" w:color="auto" w:fill="auto"/>
          </w:tcPr>
          <w:p w:rsidR="00910358" w:rsidRPr="0088142C" w:rsidRDefault="00910358" w:rsidP="009103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1,607</w:t>
            </w:r>
          </w:p>
        </w:tc>
      </w:tr>
      <w:tr w:rsidR="00910358" w:rsidRPr="0088142C" w:rsidTr="008C252B">
        <w:tc>
          <w:tcPr>
            <w:tcW w:w="3240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0358" w:rsidRPr="0088142C" w:rsidRDefault="00910358" w:rsidP="009103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10358" w:rsidRPr="0088142C" w:rsidTr="008C252B">
        <w:tc>
          <w:tcPr>
            <w:tcW w:w="3240" w:type="dxa"/>
            <w:shd w:val="clear" w:color="auto" w:fill="auto"/>
          </w:tcPr>
          <w:p w:rsidR="00910358" w:rsidRPr="0088142C" w:rsidRDefault="00395DD3" w:rsidP="0091035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C83913" w:rsidRPr="0088142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910358" w:rsidRPr="0088142C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</w:t>
            </w:r>
            <w:r w:rsidR="00910358"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910358" w:rsidRPr="0088142C" w:rsidRDefault="00910358" w:rsidP="0091035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5F28" w:rsidRPr="0088142C" w:rsidRDefault="00315F2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10358" w:rsidRPr="0088142C" w:rsidRDefault="00C70000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315F28" w:rsidRPr="0088142C">
              <w:rPr>
                <w:rFonts w:ascii="Angsana New" w:hAnsi="Angsana New"/>
                <w:sz w:val="30"/>
                <w:szCs w:val="30"/>
              </w:rPr>
              <w:t>1,744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A703D3" w:rsidRPr="0088142C" w:rsidRDefault="00F31754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30189D" w:rsidRPr="0088142C">
              <w:rPr>
                <w:rFonts w:ascii="Angsana New" w:hAnsi="Angsana New"/>
                <w:sz w:val="30"/>
                <w:szCs w:val="30"/>
              </w:rPr>
              <w:t>1,392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10358" w:rsidRPr="0088142C" w:rsidRDefault="00910358" w:rsidP="0091035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10358" w:rsidRPr="0088142C" w:rsidTr="008C252B">
        <w:tc>
          <w:tcPr>
            <w:tcW w:w="3240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0358" w:rsidRPr="0088142C" w:rsidRDefault="00910358" w:rsidP="00910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0358" w:rsidRPr="0088142C" w:rsidRDefault="00910358" w:rsidP="0091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10358" w:rsidRPr="0088142C" w:rsidRDefault="00910358" w:rsidP="009103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10358" w:rsidRPr="0088142C" w:rsidRDefault="00910358" w:rsidP="00910358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252B" w:rsidRPr="0088142C" w:rsidTr="00A37E4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252B" w:rsidRPr="0088142C" w:rsidTr="008C252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8C252B" w:rsidRPr="0088142C" w:rsidTr="00A37E4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C252B" w:rsidRPr="0088142C" w:rsidTr="008C252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252B" w:rsidRPr="0088142C" w:rsidTr="008C252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1,366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454"/>
                <w:tab w:val="decimal" w:pos="530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252B" w:rsidRPr="0088142C" w:rsidTr="008C252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(2,630)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2,630)</w:t>
            </w:r>
          </w:p>
        </w:tc>
        <w:tc>
          <w:tcPr>
            <w:tcW w:w="27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C252B" w:rsidRPr="0088142C" w:rsidTr="008C252B">
        <w:tc>
          <w:tcPr>
            <w:tcW w:w="3240" w:type="dxa"/>
            <w:shd w:val="clear" w:color="auto" w:fill="auto"/>
          </w:tcPr>
          <w:p w:rsidR="008C252B" w:rsidRPr="0088142C" w:rsidRDefault="008C252B" w:rsidP="008C252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8C252B" w:rsidRPr="0088142C" w:rsidRDefault="008C252B" w:rsidP="008C2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13,019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11,972</w:t>
            </w:r>
          </w:p>
        </w:tc>
        <w:tc>
          <w:tcPr>
            <w:tcW w:w="262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7,821</w:t>
            </w:r>
          </w:p>
        </w:tc>
        <w:tc>
          <w:tcPr>
            <w:tcW w:w="270" w:type="dxa"/>
            <w:shd w:val="clear" w:color="auto" w:fill="auto"/>
          </w:tcPr>
          <w:p w:rsidR="008C252B" w:rsidRPr="0088142C" w:rsidRDefault="008C252B" w:rsidP="008C252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252B" w:rsidRPr="0088142C" w:rsidRDefault="008C252B" w:rsidP="008C25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9,827</w:t>
            </w:r>
          </w:p>
        </w:tc>
      </w:tr>
    </w:tbl>
    <w:p w:rsidR="009205EA" w:rsidRPr="0088142C" w:rsidRDefault="009205EA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1060"/>
        </w:tabs>
        <w:rPr>
          <w:rFonts w:ascii="Angsana New" w:eastAsia="Calibri" w:hAnsi="Angsana New"/>
          <w:sz w:val="24"/>
          <w:szCs w:val="24"/>
        </w:rPr>
      </w:pPr>
      <w:r w:rsidRPr="0088142C">
        <w:rPr>
          <w:rFonts w:ascii="Angsana New" w:eastAsia="Calibri" w:hAnsi="Angsana New"/>
          <w:sz w:val="24"/>
          <w:szCs w:val="24"/>
        </w:rPr>
        <w:tab/>
      </w:r>
      <w:r w:rsidR="003B6C14" w:rsidRPr="0088142C">
        <w:rPr>
          <w:rFonts w:ascii="Angsana New" w:eastAsia="Calibri" w:hAnsi="Angsana New"/>
          <w:sz w:val="24"/>
          <w:szCs w:val="24"/>
        </w:rPr>
        <w:tab/>
      </w:r>
    </w:p>
    <w:p w:rsidR="009205EA" w:rsidRPr="0088142C" w:rsidRDefault="00EF09E1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กำไรและ</w:t>
      </w:r>
      <w:r w:rsidR="003F3A28" w:rsidRPr="0088142C">
        <w:rPr>
          <w:rFonts w:ascii="Angsana New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</w:p>
    <w:p w:rsidR="003F3A28" w:rsidRPr="0088142C" w:rsidRDefault="003F3A28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เกิดขึ้นจาก</w:t>
      </w:r>
    </w:p>
    <w:p w:rsidR="003F3A28" w:rsidRPr="0088142C" w:rsidRDefault="003F3A28" w:rsidP="003B6C1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06"/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C0725B" w:rsidRPr="0088142C" w:rsidTr="00180CED">
        <w:tc>
          <w:tcPr>
            <w:tcW w:w="3240" w:type="dxa"/>
            <w:shd w:val="clear" w:color="auto" w:fill="auto"/>
          </w:tcPr>
          <w:p w:rsidR="00C0725B" w:rsidRPr="0088142C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C0725B" w:rsidRPr="0088142C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C0725B" w:rsidRPr="0088142C" w:rsidRDefault="00C0725B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C0725B" w:rsidRPr="0088142C" w:rsidRDefault="00C0725B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C0725B" w:rsidRPr="0088142C" w:rsidRDefault="00C0725B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E5E9E" w:rsidRPr="0088142C" w:rsidTr="00180CED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3E5E9E" w:rsidRPr="0088142C" w:rsidTr="00180CED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5E9E" w:rsidRPr="0088142C" w:rsidTr="00180CED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8A21DC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143FA5" w:rsidP="003E5E9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clear" w:pos="680"/>
                <w:tab w:val="decimal" w:pos="556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3E5E9E" w:rsidRPr="0088142C" w:rsidTr="00C0725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8A21DC" w:rsidRPr="0088142C">
              <w:rPr>
                <w:rFonts w:ascii="Angsana New" w:hAnsi="Angsana New"/>
                <w:sz w:val="30"/>
                <w:szCs w:val="30"/>
              </w:rPr>
              <w:t>1,254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(881)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143FA5" w:rsidRPr="0088142C">
              <w:rPr>
                <w:rFonts w:ascii="Angsana New" w:hAnsi="Angsana New"/>
                <w:sz w:val="30"/>
                <w:szCs w:val="30"/>
              </w:rPr>
              <w:t>866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clear" w:pos="680"/>
                <w:tab w:val="decimal" w:pos="556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(881)</w:t>
            </w:r>
          </w:p>
        </w:tc>
      </w:tr>
      <w:tr w:rsidR="003E5E9E" w:rsidRPr="0088142C" w:rsidTr="00C0725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8A21DC" w:rsidRPr="0088142C">
              <w:rPr>
                <w:rFonts w:ascii="Angsana New" w:hAnsi="Angsana New"/>
                <w:sz w:val="30"/>
                <w:szCs w:val="30"/>
              </w:rPr>
              <w:t>1,575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</w:t>
            </w:r>
            <w:r w:rsidR="00143FA5" w:rsidRPr="0088142C">
              <w:rPr>
                <w:rFonts w:ascii="Angsana New" w:hAnsi="Angsana New"/>
                <w:sz w:val="30"/>
                <w:szCs w:val="30"/>
              </w:rPr>
              <w:t>993</w:t>
            </w:r>
            <w:r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clear" w:pos="680"/>
                <w:tab w:val="decimal" w:pos="556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3E5E9E" w:rsidRPr="0088142C" w:rsidTr="00C0725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A21DC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1,744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95DD3" w:rsidP="003E5E9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43FA5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1,392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clear" w:pos="680"/>
                <w:tab w:val="decimal" w:pos="556"/>
                <w:tab w:val="decimal" w:pos="6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9205EA" w:rsidRPr="0088142C" w:rsidRDefault="009205EA" w:rsidP="0030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eastAsia="Calibri" w:hAnsi="Angsana New"/>
          <w:b/>
          <w:bCs/>
          <w:i/>
          <w:iCs/>
          <w:sz w:val="24"/>
          <w:szCs w:val="24"/>
        </w:rPr>
      </w:pPr>
    </w:p>
    <w:p w:rsidR="003F3A28" w:rsidRPr="0088142C" w:rsidRDefault="003F3A28" w:rsidP="0030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142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color w:val="0000FF"/>
          <w:sz w:val="24"/>
          <w:szCs w:val="24"/>
        </w:rPr>
      </w:pPr>
    </w:p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6"/>
        <w:gridCol w:w="1134"/>
        <w:gridCol w:w="262"/>
        <w:gridCol w:w="998"/>
        <w:gridCol w:w="262"/>
        <w:gridCol w:w="998"/>
        <w:gridCol w:w="270"/>
        <w:gridCol w:w="990"/>
      </w:tblGrid>
      <w:tr w:rsidR="00434822" w:rsidRPr="0088142C" w:rsidTr="0096059B">
        <w:tc>
          <w:tcPr>
            <w:tcW w:w="3240" w:type="dxa"/>
            <w:shd w:val="clear" w:color="auto" w:fill="auto"/>
          </w:tcPr>
          <w:p w:rsidR="00434822" w:rsidRPr="0088142C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:rsidR="00434822" w:rsidRPr="0088142C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:rsidR="00434822" w:rsidRPr="0088142C" w:rsidRDefault="00434822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434822" w:rsidRPr="0088142C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434822" w:rsidRPr="0088142C" w:rsidRDefault="00434822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4822" w:rsidRPr="0088142C" w:rsidTr="0096059B">
        <w:tc>
          <w:tcPr>
            <w:tcW w:w="3240" w:type="dxa"/>
            <w:shd w:val="clear" w:color="auto" w:fill="auto"/>
          </w:tcPr>
          <w:p w:rsidR="00434822" w:rsidRPr="0088142C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:rsidR="00434822" w:rsidRPr="0088142C" w:rsidRDefault="00434822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34822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434822" w:rsidRPr="0088142C" w:rsidRDefault="00434822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34822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434822" w:rsidRPr="0088142C" w:rsidRDefault="00434822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434822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34822" w:rsidRPr="0088142C" w:rsidRDefault="00434822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34822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434822" w:rsidRPr="0088142C" w:rsidTr="0096059B">
        <w:tc>
          <w:tcPr>
            <w:tcW w:w="3240" w:type="dxa"/>
            <w:shd w:val="clear" w:color="auto" w:fill="auto"/>
          </w:tcPr>
          <w:p w:rsidR="00434822" w:rsidRPr="0088142C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:rsidR="00434822" w:rsidRPr="0088142C" w:rsidRDefault="00434822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4" w:type="dxa"/>
            <w:gridSpan w:val="7"/>
            <w:shd w:val="clear" w:color="auto" w:fill="auto"/>
            <w:vAlign w:val="bottom"/>
          </w:tcPr>
          <w:p w:rsidR="00434822" w:rsidRPr="0088142C" w:rsidRDefault="007F0ABC" w:rsidP="004348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3E5E9E" w:rsidRPr="0088142C" w:rsidTr="0096059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E5E9E" w:rsidRPr="0088142C" w:rsidRDefault="00052164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2.31</w:t>
            </w:r>
            <w:r w:rsidR="00E01C49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AE5892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E01C49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AE5892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3.26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2.16 - 2.55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2D693B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2.53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2.55</w:t>
            </w:r>
          </w:p>
        </w:tc>
      </w:tr>
      <w:tr w:rsidR="003E5E9E" w:rsidRPr="0088142C" w:rsidTr="0096059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E5E9E" w:rsidRPr="0088142C" w:rsidRDefault="00AE5892" w:rsidP="00E01C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3.0</w:t>
            </w:r>
            <w:r w:rsidR="00052164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 </w:t>
            </w:r>
            <w:r w:rsidR="00E01C49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052164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5.00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5.50 - 6.00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2D693B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6.00</w:t>
            </w:r>
          </w:p>
        </w:tc>
      </w:tr>
      <w:tr w:rsidR="003E5E9E" w:rsidRPr="0088142C" w:rsidTr="0096059B">
        <w:tc>
          <w:tcPr>
            <w:tcW w:w="3240" w:type="dxa"/>
            <w:shd w:val="clear" w:color="auto" w:fill="auto"/>
          </w:tcPr>
          <w:p w:rsidR="003E5E9E" w:rsidRPr="0088142C" w:rsidRDefault="003E5E9E" w:rsidP="003E5E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846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3E5E9E" w:rsidRPr="0088142C" w:rsidRDefault="00AE5892" w:rsidP="00AE589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0 - </w:t>
            </w:r>
            <w:r w:rsidR="00E01C49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0 - 34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970042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0 - 25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0 - 31</w:t>
            </w:r>
          </w:p>
        </w:tc>
      </w:tr>
    </w:tbl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3F3A28" w:rsidRPr="0088142C" w:rsidRDefault="003F3A28" w:rsidP="003F3A28">
      <w:pPr>
        <w:spacing w:line="276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B23791" w:rsidRPr="0088142C" w:rsidRDefault="003F3A28" w:rsidP="0039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34822" w:rsidRPr="0088142C">
        <w:rPr>
          <w:rFonts w:ascii="Angsana New" w:hAnsi="Angsana New"/>
          <w:sz w:val="30"/>
          <w:szCs w:val="30"/>
        </w:rPr>
        <w:t>256</w:t>
      </w:r>
      <w:r w:rsidR="003E5E9E" w:rsidRPr="0088142C">
        <w:rPr>
          <w:rFonts w:ascii="Angsana New" w:hAnsi="Angsana New"/>
          <w:sz w:val="30"/>
          <w:szCs w:val="30"/>
        </w:rPr>
        <w:t>1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ระยะเวลาถัวเฉลี่ยถ่วงน้ำหนักของภาระผูกพันผลประโยชน์ที่กำหนดไว้สำหร</w:t>
      </w:r>
      <w:r w:rsidR="001564ED" w:rsidRPr="0088142C">
        <w:rPr>
          <w:rFonts w:ascii="Angsana New" w:hAnsi="Angsana New"/>
          <w:sz w:val="30"/>
          <w:szCs w:val="30"/>
          <w:cs/>
        </w:rPr>
        <w:t>ับกลุ่มบริษัทอยู่ในช่วงระยะเวลา</w:t>
      </w:r>
      <w:r w:rsidR="0096059B" w:rsidRPr="0088142C">
        <w:rPr>
          <w:rFonts w:ascii="Angsana New" w:hAnsi="Angsana New"/>
          <w:sz w:val="30"/>
          <w:szCs w:val="30"/>
        </w:rPr>
        <w:t xml:space="preserve"> </w:t>
      </w:r>
      <w:r w:rsidR="00A639FB" w:rsidRPr="0088142C">
        <w:rPr>
          <w:rFonts w:ascii="Angsana New" w:hAnsi="Angsana New"/>
          <w:sz w:val="30"/>
          <w:szCs w:val="30"/>
        </w:rPr>
        <w:t>16.52</w:t>
      </w:r>
      <w:r w:rsidR="00052164" w:rsidRPr="0088142C">
        <w:rPr>
          <w:rFonts w:ascii="Angsana New" w:hAnsi="Angsana New"/>
          <w:sz w:val="30"/>
          <w:szCs w:val="30"/>
        </w:rPr>
        <w:t xml:space="preserve"> - 26.65 </w:t>
      </w:r>
      <w:r w:rsidRPr="0088142C">
        <w:rPr>
          <w:rFonts w:ascii="Angsana New" w:hAnsi="Angsana New"/>
          <w:sz w:val="30"/>
          <w:szCs w:val="30"/>
          <w:cs/>
        </w:rPr>
        <w:t xml:space="preserve">ปี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(</w:t>
      </w:r>
      <w:r w:rsidR="003E5E9E" w:rsidRPr="0088142C">
        <w:rPr>
          <w:rFonts w:ascii="Angsana New" w:hAnsi="Angsana New"/>
          <w:i/>
          <w:iCs/>
          <w:sz w:val="30"/>
          <w:szCs w:val="30"/>
        </w:rPr>
        <w:t>2560</w:t>
      </w:r>
      <w:r w:rsidRPr="0088142C">
        <w:rPr>
          <w:rFonts w:ascii="Angsana New" w:hAnsi="Angsana New"/>
          <w:i/>
          <w:iCs/>
          <w:sz w:val="30"/>
          <w:szCs w:val="30"/>
        </w:rPr>
        <w:t>:</w:t>
      </w:r>
      <w:r w:rsidRPr="0088142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E5E9E" w:rsidRPr="0088142C">
        <w:rPr>
          <w:rFonts w:ascii="Angsana New" w:hAnsi="Angsana New"/>
          <w:i/>
          <w:iCs/>
          <w:sz w:val="30"/>
          <w:szCs w:val="30"/>
        </w:rPr>
        <w:t>25.32</w:t>
      </w:r>
      <w:r w:rsidR="00052164" w:rsidRPr="0088142C">
        <w:rPr>
          <w:rFonts w:ascii="Angsana New" w:hAnsi="Angsana New"/>
          <w:i/>
          <w:iCs/>
          <w:sz w:val="30"/>
          <w:szCs w:val="30"/>
        </w:rPr>
        <w:t xml:space="preserve"> -</w:t>
      </w:r>
      <w:r w:rsidR="00434822" w:rsidRPr="0088142C">
        <w:rPr>
          <w:rFonts w:ascii="Angsana New" w:hAnsi="Angsana New"/>
          <w:i/>
          <w:iCs/>
          <w:sz w:val="30"/>
          <w:szCs w:val="30"/>
        </w:rPr>
        <w:t xml:space="preserve"> </w:t>
      </w:r>
      <w:r w:rsidR="003E5E9E" w:rsidRPr="0088142C">
        <w:rPr>
          <w:rFonts w:ascii="Angsana New" w:hAnsi="Angsana New"/>
          <w:i/>
          <w:iCs/>
          <w:sz w:val="30"/>
          <w:szCs w:val="30"/>
        </w:rPr>
        <w:t>26.22</w:t>
      </w:r>
      <w:r w:rsidR="00434822" w:rsidRPr="0088142C">
        <w:rPr>
          <w:rFonts w:ascii="Angsana New" w:hAnsi="Angsana New"/>
          <w:i/>
          <w:iCs/>
          <w:sz w:val="30"/>
          <w:szCs w:val="30"/>
        </w:rPr>
        <w:t xml:space="preserve">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ปี</w:t>
      </w:r>
      <w:r w:rsidRPr="0088142C">
        <w:rPr>
          <w:rFonts w:ascii="Angsana New" w:hAnsi="Angsana New"/>
          <w:i/>
          <w:iCs/>
          <w:sz w:val="30"/>
          <w:szCs w:val="30"/>
        </w:rPr>
        <w:t>)</w:t>
      </w:r>
      <w:r w:rsidRPr="0088142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และสำหรับบริษัทเป็นระยะเวลา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="00052164" w:rsidRPr="0088142C">
        <w:rPr>
          <w:rFonts w:ascii="Angsana New" w:hAnsi="Angsana New"/>
          <w:sz w:val="30"/>
          <w:szCs w:val="30"/>
        </w:rPr>
        <w:t>26.65</w:t>
      </w:r>
      <w:r w:rsidR="0096059B"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 xml:space="preserve">ปี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(</w:t>
      </w:r>
      <w:r w:rsidR="003E5E9E" w:rsidRPr="0088142C">
        <w:rPr>
          <w:rFonts w:ascii="Angsana New" w:hAnsi="Angsana New"/>
          <w:i/>
          <w:iCs/>
          <w:sz w:val="30"/>
          <w:szCs w:val="30"/>
        </w:rPr>
        <w:t>2560</w:t>
      </w:r>
      <w:r w:rsidRPr="0088142C">
        <w:rPr>
          <w:rFonts w:ascii="Angsana New" w:hAnsi="Angsana New"/>
          <w:i/>
          <w:iCs/>
          <w:sz w:val="30"/>
          <w:szCs w:val="30"/>
        </w:rPr>
        <w:t>:</w:t>
      </w:r>
      <w:r w:rsidRPr="0088142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E5E9E" w:rsidRPr="0088142C">
        <w:rPr>
          <w:rFonts w:ascii="Angsana New" w:hAnsi="Angsana New"/>
          <w:i/>
          <w:iCs/>
          <w:sz w:val="30"/>
          <w:szCs w:val="30"/>
        </w:rPr>
        <w:t>25.32</w:t>
      </w:r>
      <w:r w:rsidR="00947976" w:rsidRPr="0088142C">
        <w:rPr>
          <w:rFonts w:ascii="Angsana New" w:hAnsi="Angsana New"/>
          <w:i/>
          <w:iCs/>
          <w:sz w:val="30"/>
          <w:szCs w:val="30"/>
        </w:rPr>
        <w:t xml:space="preserve">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ปี</w:t>
      </w:r>
      <w:r w:rsidRPr="0088142C">
        <w:rPr>
          <w:rFonts w:ascii="Angsana New" w:hAnsi="Angsana New"/>
          <w:i/>
          <w:iCs/>
          <w:sz w:val="30"/>
          <w:szCs w:val="30"/>
        </w:rPr>
        <w:t>)</w:t>
      </w:r>
    </w:p>
    <w:p w:rsidR="00395DD3" w:rsidRPr="0088142C" w:rsidRDefault="00395DD3" w:rsidP="0039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24"/>
          <w:szCs w:val="24"/>
          <w:cs/>
        </w:rPr>
      </w:pPr>
    </w:p>
    <w:p w:rsidR="003F3A28" w:rsidRPr="0088142C" w:rsidRDefault="003F3A28" w:rsidP="00B23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8142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3F3A28" w:rsidRPr="0088142C" w:rsidRDefault="003F3A28" w:rsidP="003F3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EF1C79" w:rsidRPr="0088142C">
        <w:rPr>
          <w:rFonts w:ascii="Angsana New" w:hAnsi="Angsana New" w:hint="cs"/>
          <w:sz w:val="30"/>
          <w:szCs w:val="30"/>
          <w:cs/>
        </w:rPr>
        <w:t>ของโครงการ</w:t>
      </w:r>
      <w:r w:rsidRPr="0088142C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9F7079" w:rsidRPr="0088142C" w:rsidRDefault="009F70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A90AAE" w:rsidRPr="0088142C" w:rsidTr="00E01C49">
        <w:tc>
          <w:tcPr>
            <w:tcW w:w="3960" w:type="dxa"/>
            <w:shd w:val="clear" w:color="auto" w:fill="auto"/>
          </w:tcPr>
          <w:p w:rsidR="00A90AAE" w:rsidRPr="0088142C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90AAE" w:rsidRPr="0088142C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90AAE" w:rsidRPr="0088142C" w:rsidRDefault="00A90AA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A90AAE" w:rsidRPr="0088142C" w:rsidRDefault="00A90AA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90AAE" w:rsidRPr="0088142C" w:rsidRDefault="00A90AA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90AAE" w:rsidRPr="0088142C" w:rsidTr="00E01C49">
        <w:tc>
          <w:tcPr>
            <w:tcW w:w="3960" w:type="dxa"/>
            <w:shd w:val="clear" w:color="auto" w:fill="auto"/>
          </w:tcPr>
          <w:p w:rsidR="00A90AAE" w:rsidRPr="0088142C" w:rsidRDefault="00A90AAE" w:rsidP="00A90A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2" w:type="dxa"/>
            <w:shd w:val="clear" w:color="auto" w:fill="auto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2" w:type="dxa"/>
            <w:shd w:val="clear" w:color="auto" w:fill="auto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:rsidR="00A90AAE" w:rsidRPr="0088142C" w:rsidRDefault="00A90AAE" w:rsidP="00A90A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11A98" w:rsidRPr="0088142C" w:rsidTr="00E01C49">
        <w:tc>
          <w:tcPr>
            <w:tcW w:w="3960" w:type="dxa"/>
            <w:shd w:val="clear" w:color="auto" w:fill="auto"/>
          </w:tcPr>
          <w:p w:rsidR="00B11A98" w:rsidRPr="0088142C" w:rsidRDefault="00B11A98" w:rsidP="00B11A98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0AAE" w:rsidRPr="0088142C" w:rsidTr="00E01C49">
        <w:tc>
          <w:tcPr>
            <w:tcW w:w="3960" w:type="dxa"/>
            <w:shd w:val="clear" w:color="auto" w:fill="auto"/>
          </w:tcPr>
          <w:p w:rsidR="00A90AAE" w:rsidRPr="0088142C" w:rsidRDefault="00A90AAE" w:rsidP="00A90AA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E5E9E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A90AAE" w:rsidRPr="0088142C" w:rsidRDefault="00A90AAE" w:rsidP="00A90A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(1,22</w:t>
            </w:r>
            <w:r w:rsidR="00D76638" w:rsidRPr="0088142C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A3ECC" w:rsidRPr="0088142C" w:rsidRDefault="00C7300C" w:rsidP="00C730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(670</w:t>
            </w:r>
            <w:r w:rsidR="001A3ECC"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  <w:p w:rsidR="001A3ECC" w:rsidRPr="0088142C" w:rsidRDefault="001A3ECC" w:rsidP="001A3EC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6638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72CC8" w:rsidRPr="0088142C" w:rsidRDefault="00C7300C" w:rsidP="00C730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(1,235</w:t>
            </w:r>
            <w:r w:rsidR="00172CC8"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72CC8" w:rsidRPr="0088142C" w:rsidRDefault="00172CC8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C7300C" w:rsidP="00C7300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(661</w:t>
            </w:r>
            <w:r w:rsidR="001A3ECC"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76638" w:rsidRPr="0088142C" w:rsidRDefault="00C7300C" w:rsidP="00C7300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(1,307</w:t>
            </w:r>
            <w:r w:rsidR="00172CC8"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72CC8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76638" w:rsidRPr="0088142C" w:rsidRDefault="00D76638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(714</w:t>
            </w:r>
            <w:r w:rsidR="00A26E22"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7300C" w:rsidRPr="0088142C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72CC8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7300C" w:rsidRPr="008814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(74</w:t>
            </w:r>
            <w:r w:rsidR="009F2101" w:rsidRPr="008814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6E22" w:rsidRPr="0088142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C7300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1A3ECC" w:rsidRPr="0088142C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(736)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  <w:p w:rsidR="001A3ECC" w:rsidRPr="0088142C" w:rsidRDefault="001A3ECC" w:rsidP="001A3EC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(923)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27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(719)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(994)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(788)</w:t>
            </w:r>
          </w:p>
        </w:tc>
        <w:tc>
          <w:tcPr>
            <w:tcW w:w="27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1A3ECC" w:rsidRPr="0088142C" w:rsidTr="00E01C49">
        <w:tc>
          <w:tcPr>
            <w:tcW w:w="3960" w:type="dxa"/>
            <w:shd w:val="clear" w:color="auto" w:fill="auto"/>
          </w:tcPr>
          <w:p w:rsidR="001A3ECC" w:rsidRPr="0088142C" w:rsidRDefault="001A3ECC" w:rsidP="001A3EC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อัตรามรณะในอนาคต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A3ECC" w:rsidRPr="0088142C" w:rsidRDefault="001A3ECC" w:rsidP="001A3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62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:rsidR="001A3ECC" w:rsidRPr="0088142C" w:rsidRDefault="001A3ECC" w:rsidP="001A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A3ECC" w:rsidRPr="0088142C" w:rsidRDefault="001A3ECC" w:rsidP="001A3EC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</w:tr>
    </w:tbl>
    <w:p w:rsidR="00A90AAE" w:rsidRPr="0088142C" w:rsidRDefault="00A90AAE" w:rsidP="001E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:rsidR="003F3A28" w:rsidRPr="0088142C" w:rsidRDefault="003F3A28" w:rsidP="00CA4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376417" w:rsidRPr="0088142C" w:rsidRDefault="00376417" w:rsidP="00CA4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76417" w:rsidRPr="0088142C" w:rsidRDefault="00376417" w:rsidP="0037641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88142C">
        <w:rPr>
          <w:rFonts w:ascii="Angsana New" w:hAnsi="Angsana New"/>
          <w:sz w:val="30"/>
          <w:szCs w:val="30"/>
        </w:rPr>
        <w:t xml:space="preserve"> 13</w:t>
      </w:r>
      <w:r w:rsidRPr="0088142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8142C">
        <w:rPr>
          <w:rFonts w:ascii="Angsana New" w:hAnsi="Angsana New"/>
          <w:sz w:val="30"/>
          <w:szCs w:val="30"/>
        </w:rPr>
        <w:t xml:space="preserve">2561 </w:t>
      </w:r>
      <w:r w:rsidRPr="0088142C">
        <w:rPr>
          <w:rFonts w:ascii="Angsana New" w:hAnsi="Angsana New"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</w:t>
      </w:r>
      <w:r w:rsidRPr="0088142C">
        <w:rPr>
          <w:rFonts w:ascii="Angsana New" w:hAnsi="Angsana New"/>
          <w:sz w:val="30"/>
          <w:szCs w:val="30"/>
        </w:rPr>
        <w:br/>
      </w:r>
      <w:r w:rsidRPr="0088142C">
        <w:rPr>
          <w:rFonts w:ascii="Angsana New" w:hAnsi="Angsana New" w:hint="cs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88142C">
        <w:rPr>
          <w:rFonts w:ascii="Angsana New" w:hAnsi="Angsana New"/>
          <w:sz w:val="30"/>
          <w:szCs w:val="30"/>
        </w:rPr>
        <w:t>20</w:t>
      </w:r>
      <w:r w:rsidRPr="0088142C">
        <w:rPr>
          <w:rFonts w:ascii="Angsana New" w:hAnsi="Angsana New" w:hint="cs"/>
          <w:sz w:val="30"/>
          <w:szCs w:val="30"/>
          <w:cs/>
        </w:rPr>
        <w:t xml:space="preserve"> ปีขึ้นไป </w:t>
      </w:r>
      <w:r w:rsidRPr="0088142C">
        <w:rPr>
          <w:rFonts w:ascii="Angsana New" w:hAnsi="Angsana New"/>
          <w:sz w:val="30"/>
          <w:szCs w:val="30"/>
        </w:rPr>
        <w:br/>
      </w:r>
      <w:r w:rsidRPr="0088142C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88142C">
        <w:rPr>
          <w:rFonts w:ascii="Angsana New" w:hAnsi="Angsana New"/>
          <w:sz w:val="30"/>
          <w:szCs w:val="30"/>
        </w:rPr>
        <w:t>400</w:t>
      </w:r>
      <w:r w:rsidRPr="0088142C">
        <w:rPr>
          <w:rFonts w:ascii="Angsana New" w:hAnsi="Angsana New" w:hint="cs"/>
          <w:sz w:val="30"/>
          <w:szCs w:val="30"/>
          <w:cs/>
        </w:rPr>
        <w:t xml:space="preserve"> วัน กลุ่มบริษัท/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</w:t>
      </w:r>
      <w:r w:rsidRPr="0088142C">
        <w:rPr>
          <w:rFonts w:ascii="Angsana New" w:hAnsi="Angsana New"/>
          <w:sz w:val="30"/>
          <w:szCs w:val="30"/>
        </w:rPr>
        <w:br/>
      </w:r>
      <w:r w:rsidRPr="0088142C">
        <w:rPr>
          <w:rFonts w:ascii="Angsana New" w:hAnsi="Angsana New" w:hint="cs"/>
          <w:sz w:val="30"/>
          <w:szCs w:val="30"/>
          <w:cs/>
        </w:rPr>
        <w:t>ราชกิจจา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นุเบกษา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จากการแก้ไขโครงการดังกล่าวจะทำให้กลุ่มบริษัท</w:t>
      </w:r>
      <w:r w:rsidRPr="0088142C">
        <w:rPr>
          <w:rFonts w:ascii="Angsana New" w:hAnsi="Angsana New"/>
          <w:sz w:val="30"/>
          <w:szCs w:val="30"/>
        </w:rPr>
        <w:t>/</w:t>
      </w:r>
      <w:r w:rsidRPr="0088142C">
        <w:rPr>
          <w:rFonts w:ascii="Angsana New" w:hAnsi="Angsana New" w:hint="cs"/>
          <w:sz w:val="30"/>
          <w:szCs w:val="30"/>
          <w:cs/>
        </w:rPr>
        <w:t>บริษัท 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</w:t>
      </w:r>
      <w:r w:rsidR="00B93CB0" w:rsidRPr="0088142C">
        <w:rPr>
          <w:rFonts w:ascii="Angsana New" w:hAnsi="Angsana New"/>
          <w:sz w:val="30"/>
          <w:szCs w:val="30"/>
        </w:rPr>
        <w:t xml:space="preserve"> </w:t>
      </w:r>
      <w:r w:rsidR="00B43488">
        <w:rPr>
          <w:rFonts w:ascii="Angsana New" w:hAnsi="Angsana New"/>
          <w:sz w:val="30"/>
          <w:szCs w:val="30"/>
        </w:rPr>
        <w:t>3</w:t>
      </w:r>
      <w:r w:rsidR="00B93CB0" w:rsidRPr="0088142C">
        <w:rPr>
          <w:rFonts w:ascii="Angsana New" w:hAnsi="Angsana New"/>
          <w:sz w:val="30"/>
          <w:szCs w:val="30"/>
        </w:rPr>
        <w:t>.0</w:t>
      </w:r>
      <w:r w:rsidR="00B43488">
        <w:rPr>
          <w:rFonts w:ascii="Angsana New" w:hAnsi="Angsana New"/>
          <w:sz w:val="30"/>
          <w:szCs w:val="30"/>
        </w:rPr>
        <w:t>8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88142C">
        <w:rPr>
          <w:rFonts w:ascii="Angsana New" w:hAnsi="Angsana New"/>
          <w:sz w:val="30"/>
          <w:szCs w:val="30"/>
        </w:rPr>
        <w:t xml:space="preserve">2.36 </w:t>
      </w:r>
      <w:r w:rsidRPr="0088142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:rsidR="00376417" w:rsidRPr="0088142C" w:rsidRDefault="00376417" w:rsidP="00376417">
      <w:pPr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28"/>
        </w:rPr>
      </w:pPr>
    </w:p>
    <w:p w:rsidR="0010750E" w:rsidRPr="0088142C" w:rsidRDefault="00C677F5" w:rsidP="003B6C14">
      <w:pPr>
        <w:pStyle w:val="Heading6"/>
        <w:ind w:left="540" w:hanging="540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="000F6980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214B3A" w:rsidRPr="0088142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ทุนเรือนหุ้น</w:t>
      </w:r>
    </w:p>
    <w:p w:rsidR="00A90AAE" w:rsidRPr="0088142C" w:rsidRDefault="00A90AAE" w:rsidP="00A90AAE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990"/>
        <w:gridCol w:w="274"/>
        <w:gridCol w:w="986"/>
        <w:gridCol w:w="268"/>
        <w:gridCol w:w="992"/>
        <w:gridCol w:w="268"/>
        <w:gridCol w:w="990"/>
        <w:gridCol w:w="265"/>
        <w:gridCol w:w="997"/>
      </w:tblGrid>
      <w:tr w:rsidR="0017393C" w:rsidRPr="0088142C" w:rsidTr="00A90AAE">
        <w:trPr>
          <w:tblHeader/>
        </w:trPr>
        <w:tc>
          <w:tcPr>
            <w:tcW w:w="1650" w:type="pct"/>
          </w:tcPr>
          <w:p w:rsidR="0017393C" w:rsidRPr="0088142C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vAlign w:val="bottom"/>
          </w:tcPr>
          <w:p w:rsidR="0017393C" w:rsidRPr="0088142C" w:rsidRDefault="0017393C" w:rsidP="00652ED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2" w:type="pct"/>
          </w:tcPr>
          <w:p w:rsidR="0017393C" w:rsidRPr="0088142C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tcBorders>
              <w:bottom w:val="single" w:sz="4" w:space="0" w:color="000000"/>
            </w:tcBorders>
            <w:vAlign w:val="bottom"/>
          </w:tcPr>
          <w:p w:rsidR="0017393C" w:rsidRPr="0088142C" w:rsidRDefault="003E5E9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  <w:vAlign w:val="bottom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bottom w:val="single" w:sz="4" w:space="0" w:color="000000"/>
            </w:tcBorders>
            <w:vAlign w:val="bottom"/>
          </w:tcPr>
          <w:p w:rsidR="0017393C" w:rsidRPr="0088142C" w:rsidRDefault="003E5E9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0AAE" w:rsidRPr="0088142C" w:rsidTr="00A90AAE">
        <w:trPr>
          <w:trHeight w:val="380"/>
          <w:tblHeader/>
        </w:trPr>
        <w:tc>
          <w:tcPr>
            <w:tcW w:w="1650" w:type="pct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2" w:type="pct"/>
          </w:tcPr>
          <w:p w:rsidR="00A90AAE" w:rsidRPr="0088142C" w:rsidRDefault="00A90AAE" w:rsidP="00A90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A90AAE" w:rsidRPr="0088142C" w:rsidRDefault="00A90AAE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7393C" w:rsidRPr="0088142C" w:rsidTr="00A90AAE">
        <w:trPr>
          <w:tblHeader/>
        </w:trPr>
        <w:tc>
          <w:tcPr>
            <w:tcW w:w="1650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17393C" w:rsidRPr="0088142C" w:rsidRDefault="0017393C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2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:rsidR="0017393C" w:rsidRPr="0088142C" w:rsidRDefault="0017393C" w:rsidP="00A90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393C" w:rsidRPr="0088142C" w:rsidTr="00A90AAE">
        <w:tc>
          <w:tcPr>
            <w:tcW w:w="1650" w:type="pct"/>
          </w:tcPr>
          <w:p w:rsidR="0017393C" w:rsidRPr="0088142C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0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17393C" w:rsidRPr="0088142C" w:rsidRDefault="0017393C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393C" w:rsidRPr="0088142C" w:rsidRDefault="0017393C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17393C" w:rsidRPr="0088142C" w:rsidRDefault="0017393C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393C" w:rsidRPr="0088142C" w:rsidTr="00A90AAE">
        <w:tc>
          <w:tcPr>
            <w:tcW w:w="1650" w:type="pct"/>
          </w:tcPr>
          <w:p w:rsidR="0017393C" w:rsidRPr="0088142C" w:rsidRDefault="0017393C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17393C" w:rsidRPr="0088142C" w:rsidRDefault="0017393C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17393C" w:rsidRPr="0088142C" w:rsidRDefault="0017393C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393C" w:rsidRPr="0088142C" w:rsidRDefault="0017393C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17393C" w:rsidRPr="0088142C" w:rsidRDefault="0017393C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E9E" w:rsidRPr="0088142C" w:rsidTr="00A90AAE">
        <w:tc>
          <w:tcPr>
            <w:tcW w:w="1650" w:type="pct"/>
          </w:tcPr>
          <w:p w:rsidR="003E5E9E" w:rsidRPr="0088142C" w:rsidRDefault="003E5E9E" w:rsidP="003E5E9E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3E5E9E" w:rsidRPr="0088142C" w:rsidRDefault="008E3717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:rsidR="003E5E9E" w:rsidRPr="0088142C" w:rsidRDefault="008E3717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147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</w:tr>
      <w:tr w:rsidR="009458AA" w:rsidRPr="0088142C" w:rsidTr="00235B27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9458AA" w:rsidRPr="0088142C" w:rsidRDefault="009458AA" w:rsidP="00945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9458AA" w:rsidRPr="0088142C" w:rsidRDefault="009458AA" w:rsidP="00945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(60,000)</w:t>
            </w:r>
          </w:p>
        </w:tc>
        <w:tc>
          <w:tcPr>
            <w:tcW w:w="147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(30,000)</w:t>
            </w:r>
          </w:p>
        </w:tc>
      </w:tr>
      <w:tr w:rsidR="009458AA" w:rsidRPr="0088142C" w:rsidTr="00235B27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2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9458AA" w:rsidRPr="0088142C" w:rsidTr="00235B27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AA" w:rsidRPr="0088142C" w:rsidTr="00A90AAE">
        <w:tc>
          <w:tcPr>
            <w:tcW w:w="1650" w:type="pct"/>
          </w:tcPr>
          <w:p w:rsidR="009458AA" w:rsidRPr="0088142C" w:rsidRDefault="009458AA" w:rsidP="009458A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  <w:tr w:rsidR="009458AA" w:rsidRPr="0088142C" w:rsidTr="00A90AAE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AA" w:rsidRPr="0088142C" w:rsidTr="00A90AAE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AA" w:rsidRPr="0088142C" w:rsidTr="00EC15D9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AA" w:rsidRPr="0088142C" w:rsidTr="00EC15D9">
        <w:tc>
          <w:tcPr>
            <w:tcW w:w="1650" w:type="pct"/>
          </w:tcPr>
          <w:p w:rsidR="009458AA" w:rsidRPr="0088142C" w:rsidRDefault="009458AA" w:rsidP="009458A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9458AA" w:rsidRPr="0088142C" w:rsidTr="00EC15D9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</w:tr>
      <w:tr w:rsidR="009458AA" w:rsidRPr="0088142C" w:rsidTr="00A90AAE">
        <w:tc>
          <w:tcPr>
            <w:tcW w:w="1650" w:type="pct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AA" w:rsidRPr="0088142C" w:rsidTr="00A90AAE">
        <w:tc>
          <w:tcPr>
            <w:tcW w:w="1650" w:type="pct"/>
          </w:tcPr>
          <w:p w:rsidR="009458AA" w:rsidRPr="0088142C" w:rsidRDefault="009458AA" w:rsidP="009458A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0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52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149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47" w:type="pct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</w:tbl>
    <w:p w:rsidR="002A6436" w:rsidRPr="0088142C" w:rsidRDefault="002A643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2A6436" w:rsidRPr="0088142C" w:rsidRDefault="003F6B7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</w:t>
      </w:r>
      <w:r w:rsidR="003E5E9E" w:rsidRPr="0088142C">
        <w:rPr>
          <w:rFonts w:ascii="Angsana New" w:hAnsi="Angsana New" w:hint="cs"/>
          <w:sz w:val="30"/>
          <w:szCs w:val="30"/>
          <w:cs/>
        </w:rPr>
        <w:t>ุมของบริษัท</w:t>
      </w:r>
    </w:p>
    <w:p w:rsidR="00637056" w:rsidRPr="0088142C" w:rsidRDefault="00637056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76417" w:rsidRPr="0088142C" w:rsidRDefault="0037641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76417" w:rsidRPr="0088142C" w:rsidRDefault="00376417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37056" w:rsidRPr="0088142C" w:rsidRDefault="00637056" w:rsidP="00637056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88142C">
        <w:rPr>
          <w:rFonts w:hint="cs"/>
          <w:b/>
          <w:bCs/>
          <w:i/>
          <w:iCs/>
          <w:sz w:val="30"/>
          <w:szCs w:val="30"/>
          <w:cs/>
        </w:rPr>
        <w:lastRenderedPageBreak/>
        <w:t>การเสนอขายหุ้นแก่ประชาชนแรกเริ่ม</w:t>
      </w:r>
    </w:p>
    <w:p w:rsidR="00637056" w:rsidRPr="0088142C" w:rsidRDefault="00637056" w:rsidP="00637056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2A6436" w:rsidRPr="0088142C" w:rsidRDefault="00637056" w:rsidP="00C477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8142C">
        <w:rPr>
          <w:rFonts w:ascii="Angsana New" w:hAnsi="Angsana New"/>
          <w:color w:val="000000"/>
          <w:sz w:val="30"/>
          <w:szCs w:val="30"/>
          <w:cs/>
        </w:rPr>
        <w:t>ในเดือน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8142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88142C">
        <w:rPr>
          <w:rFonts w:ascii="Angsana New" w:hAnsi="Angsana New"/>
          <w:color w:val="000000"/>
          <w:sz w:val="30"/>
          <w:szCs w:val="30"/>
        </w:rPr>
        <w:t xml:space="preserve">80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ล้านหุ้นโดยการขายหุ้นใหม่ให้แก่ผู้จองในราคาหุ้นละ </w:t>
      </w:r>
      <w:r w:rsidRPr="0088142C">
        <w:rPr>
          <w:rFonts w:ascii="Angsana New" w:hAnsi="Angsana New"/>
          <w:color w:val="000000"/>
          <w:sz w:val="30"/>
          <w:szCs w:val="30"/>
        </w:rPr>
        <w:t>2.88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บาท </w:t>
      </w:r>
      <w:r w:rsidRPr="0088142C">
        <w:rPr>
          <w:rFonts w:ascii="Angsana New" w:hAnsi="Angsana New"/>
          <w:color w:val="000000"/>
          <w:sz w:val="30"/>
          <w:szCs w:val="30"/>
        </w:rPr>
        <w:t>(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ทุน </w:t>
      </w:r>
      <w:r w:rsidRPr="0088142C">
        <w:rPr>
          <w:rFonts w:ascii="Angsana New" w:hAnsi="Angsana New"/>
          <w:color w:val="000000"/>
          <w:sz w:val="30"/>
          <w:szCs w:val="30"/>
        </w:rPr>
        <w:t>0.5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บาท และส่วนเกินมูลค่าหุ้น </w:t>
      </w:r>
      <w:r w:rsidRPr="0088142C">
        <w:rPr>
          <w:rFonts w:ascii="Angsana New" w:hAnsi="Angsana New"/>
          <w:color w:val="000000"/>
          <w:sz w:val="30"/>
          <w:szCs w:val="30"/>
        </w:rPr>
        <w:t>2.38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บาท</w:t>
      </w:r>
      <w:r w:rsidRPr="0088142C">
        <w:rPr>
          <w:rFonts w:ascii="Angsana New" w:hAnsi="Angsana New"/>
          <w:color w:val="000000"/>
          <w:sz w:val="30"/>
          <w:szCs w:val="30"/>
        </w:rPr>
        <w:t>)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color w:val="000000"/>
          <w:sz w:val="30"/>
          <w:szCs w:val="30"/>
        </w:rPr>
        <w:br/>
      </w:r>
      <w:r w:rsidR="00F374B0" w:rsidRPr="0088142C">
        <w:rPr>
          <w:rFonts w:ascii="Angsana New" w:hAnsi="Angsana New" w:hint="cs"/>
          <w:color w:val="000000"/>
          <w:sz w:val="30"/>
          <w:szCs w:val="30"/>
          <w:cs/>
        </w:rPr>
        <w:t>โดยได้รับเงินจากการขายหุ้นรวม</w:t>
      </w:r>
      <w:r w:rsidR="00F374B0" w:rsidRPr="0088142C">
        <w:rPr>
          <w:rFonts w:ascii="Angsana New" w:hAnsi="Angsana New"/>
          <w:color w:val="000000"/>
          <w:sz w:val="30"/>
          <w:szCs w:val="30"/>
          <w:cs/>
        </w:rPr>
        <w:t xml:space="preserve"> 230.40 </w:t>
      </w:r>
      <w:r w:rsidR="00F374B0" w:rsidRPr="0088142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F374B0" w:rsidRPr="0088142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374B0" w:rsidRPr="0088142C">
        <w:rPr>
          <w:rFonts w:ascii="Angsana New" w:hAnsi="Angsana New" w:hint="cs"/>
          <w:color w:val="000000"/>
          <w:sz w:val="30"/>
          <w:szCs w:val="30"/>
          <w:cs/>
        </w:rPr>
        <w:t>แบ่งออกเป็นทุนชำระแล้ว</w:t>
      </w:r>
      <w:r w:rsidR="00F374B0" w:rsidRPr="0088142C">
        <w:rPr>
          <w:rFonts w:ascii="Angsana New" w:hAnsi="Angsana New"/>
          <w:color w:val="000000"/>
          <w:sz w:val="30"/>
          <w:szCs w:val="30"/>
          <w:cs/>
        </w:rPr>
        <w:t xml:space="preserve"> 40 </w:t>
      </w:r>
      <w:r w:rsidR="00F374B0" w:rsidRPr="0088142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F374B0" w:rsidRPr="0088142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374B0" w:rsidRPr="0088142C">
        <w:rPr>
          <w:rFonts w:ascii="Angsana New" w:hAnsi="Angsana New" w:hint="cs"/>
          <w:color w:val="000000"/>
          <w:sz w:val="30"/>
          <w:szCs w:val="30"/>
          <w:cs/>
        </w:rPr>
        <w:t>และส่วนเกินมูลค่าหุ้น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color w:val="000000"/>
          <w:sz w:val="30"/>
          <w:szCs w:val="30"/>
        </w:rPr>
        <w:t>190.40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บริษัทได้จดทะเบียนการเพิ่มทุนที่ชำระแล้วกับกระทรวงพาณิชย์เมื่อวันที่ </w:t>
      </w:r>
      <w:r w:rsidRPr="0088142C">
        <w:rPr>
          <w:rFonts w:ascii="Angsana New" w:hAnsi="Angsana New"/>
          <w:color w:val="000000"/>
          <w:sz w:val="30"/>
          <w:szCs w:val="30"/>
        </w:rPr>
        <w:t xml:space="preserve">18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88142C">
        <w:rPr>
          <w:rFonts w:ascii="Angsana New" w:hAnsi="Angsana New"/>
          <w:color w:val="000000"/>
          <w:sz w:val="30"/>
          <w:szCs w:val="30"/>
        </w:rPr>
        <w:t>2560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 และหุ้นของบริษัทเริ่มการซื้อขายในตลาดหลักทรัพย์ 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เอ ไอ </w:t>
      </w:r>
      <w:r w:rsidRPr="0088142C">
        <w:rPr>
          <w:rFonts w:ascii="Angsana New" w:hAnsi="Angsana New"/>
          <w:sz w:val="30"/>
          <w:szCs w:val="30"/>
        </w:rPr>
        <w:t xml:space="preserve">(MAI)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>ในวันที่</w:t>
      </w:r>
      <w:r w:rsidRPr="0088142C">
        <w:rPr>
          <w:rFonts w:ascii="Angsana New" w:hAnsi="Angsana New"/>
          <w:color w:val="000000"/>
          <w:sz w:val="30"/>
          <w:szCs w:val="30"/>
        </w:rPr>
        <w:t xml:space="preserve"> 21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88142C">
        <w:rPr>
          <w:rFonts w:ascii="Angsana New" w:hAnsi="Angsana New"/>
          <w:color w:val="000000"/>
          <w:sz w:val="30"/>
          <w:szCs w:val="30"/>
        </w:rPr>
        <w:t xml:space="preserve">2560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 xml:space="preserve">ค่าใช้จ่ายที่เกี่ยวข้องโดยตรงกับการเสนอขายหุ้นแก่ประชาชนจำนวนเงิน </w:t>
      </w:r>
      <w:r w:rsidRPr="0088142C">
        <w:rPr>
          <w:rFonts w:ascii="Angsana New" w:hAnsi="Angsana New"/>
          <w:color w:val="000000"/>
          <w:sz w:val="30"/>
          <w:szCs w:val="30"/>
        </w:rPr>
        <w:t xml:space="preserve">7.95 </w:t>
      </w:r>
      <w:r w:rsidRPr="0088142C">
        <w:rPr>
          <w:rFonts w:ascii="Angsana New" w:hAnsi="Angsana New" w:hint="cs"/>
          <w:color w:val="000000"/>
          <w:sz w:val="30"/>
          <w:szCs w:val="30"/>
          <w:cs/>
        </w:rPr>
        <w:t>ล้านบาท แสดงหักจากส่วนเกินมูลค่าหุ้นที่ได้รับจากการเสนอขายหุ้นแก่ผู้ลงทุนใหม่</w:t>
      </w:r>
    </w:p>
    <w:p w:rsidR="000850E2" w:rsidRPr="0088142C" w:rsidRDefault="0008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color w:val="000000"/>
          <w:sz w:val="24"/>
          <w:szCs w:val="24"/>
          <w:cs/>
        </w:rPr>
      </w:pPr>
    </w:p>
    <w:p w:rsidR="003F6B77" w:rsidRPr="0088142C" w:rsidRDefault="003F6B77" w:rsidP="003F6B77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30"/>
          <w:szCs w:val="30"/>
        </w:rPr>
      </w:pPr>
      <w:r w:rsidRPr="0088142C">
        <w:rPr>
          <w:rFonts w:ascii="Angsana New" w:eastAsia="Cordia New" w:hAnsi="Angsana New" w:hint="cs"/>
          <w:b/>
          <w:bCs/>
          <w:i/>
          <w:iCs/>
          <w:color w:val="000000"/>
          <w:sz w:val="30"/>
          <w:szCs w:val="30"/>
          <w:cs/>
        </w:rPr>
        <w:t>การลดทุนจดทะเบียน และการเพิ่มทุนจดทะเบียน</w:t>
      </w:r>
    </w:p>
    <w:p w:rsidR="003F6B77" w:rsidRPr="0088142C" w:rsidRDefault="003F6B77" w:rsidP="003F6B77">
      <w:pPr>
        <w:ind w:firstLine="540"/>
        <w:rPr>
          <w:rFonts w:ascii="Angsana New" w:eastAsia="Cordia New" w:hAnsi="Angsana New"/>
          <w:b/>
          <w:bCs/>
          <w:i/>
          <w:iCs/>
          <w:color w:val="000000"/>
          <w:sz w:val="24"/>
          <w:szCs w:val="24"/>
        </w:rPr>
      </w:pPr>
    </w:p>
    <w:p w:rsidR="003F6B77" w:rsidRPr="0088142C" w:rsidRDefault="003F6B77" w:rsidP="003F6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วันที่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28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เมษายน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2560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การประชุมสามัญผู้ถือหุ้น มีมติดังนี้</w:t>
      </w:r>
    </w:p>
    <w:p w:rsidR="003F6B77" w:rsidRPr="0088142C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1.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อนุมัติลดทุนจดทะเบียนจำนวน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30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โดยการตัดหุ้นที่ยังไม่ออกจำหน่ายจำนวน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60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ล้านหุ้น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มูลค่าที่ตราไว้หุ้นละ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0.50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จดทะเบียนกับกระทรวงพาณิชย์เมื่อวันที่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3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พฤษภาคม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เหลือเป็นทุนจดทะเบียนจำนวน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>110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</w:p>
    <w:p w:rsidR="003F6B77" w:rsidRPr="0088142C" w:rsidRDefault="003F6B77" w:rsidP="003F6B77">
      <w:pPr>
        <w:tabs>
          <w:tab w:val="clear" w:pos="454"/>
        </w:tabs>
        <w:ind w:left="720" w:hanging="18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2.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อนุมัติเพิ่มทุนจดทะเบียนจำนวน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40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ล้านบาท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โดยออกเป็นหุ้นสามัญจำนวน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80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ล้านหุ้น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มูลค่าหุ้นละ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0.50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บาท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จดทะเบียนกับกระทรวงพาณิชย์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เมื่อวันที่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4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พฤษภาคม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2560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รวมเป็นทุนจดทะเบียนจำนวน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</w:rPr>
        <w:t xml:space="preserve">150 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 xml:space="preserve">ล้านบาท </w:t>
      </w:r>
      <w:r w:rsidR="001056C5"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ซึ่งบริษัท</w:t>
      </w:r>
      <w:r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ได้เรียกชำระค่าหุ้นส่วนที่จดทะเบียนเพิ่มทุนดังกล่าว</w:t>
      </w:r>
      <w:r w:rsidR="001056C5"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แล้ว</w:t>
      </w:r>
      <w:r w:rsidR="003A4F74" w:rsidRPr="0088142C">
        <w:rPr>
          <w:rFonts w:ascii="Angsana New" w:eastAsia="Cordia New" w:hAnsi="Angsana New" w:hint="cs"/>
          <w:color w:val="000000"/>
          <w:sz w:val="30"/>
          <w:szCs w:val="30"/>
          <w:cs/>
        </w:rPr>
        <w:t>ในเดือนธันวาคม</w:t>
      </w:r>
    </w:p>
    <w:p w:rsidR="005132C0" w:rsidRPr="0088142C" w:rsidRDefault="005132C0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637056" w:rsidRPr="0088142C" w:rsidRDefault="00637056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14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637056" w:rsidRPr="0088142C" w:rsidRDefault="00637056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:rsidR="009F7079" w:rsidRPr="0088142C" w:rsidRDefault="00637056" w:rsidP="00D97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8142C">
        <w:rPr>
          <w:rFonts w:ascii="Angsana New" w:hAnsi="Angsana New"/>
          <w:sz w:val="30"/>
          <w:szCs w:val="30"/>
        </w:rPr>
        <w:t>2535</w:t>
      </w:r>
      <w:r w:rsidRPr="0088142C">
        <w:rPr>
          <w:rFonts w:ascii="Angsana New" w:hAnsi="Angsana New"/>
          <w:sz w:val="30"/>
          <w:szCs w:val="30"/>
          <w:cs/>
        </w:rPr>
        <w:t xml:space="preserve"> มาตรา </w:t>
      </w:r>
      <w:r w:rsidRPr="0088142C">
        <w:rPr>
          <w:rFonts w:ascii="Angsana New" w:hAnsi="Angsana New"/>
          <w:sz w:val="30"/>
          <w:szCs w:val="30"/>
        </w:rPr>
        <w:t>51</w:t>
      </w:r>
      <w:r w:rsidRPr="0088142C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8142C">
        <w:rPr>
          <w:rFonts w:ascii="Angsana New" w:hAnsi="Angsana New"/>
          <w:sz w:val="30"/>
          <w:szCs w:val="30"/>
        </w:rPr>
        <w:t>“</w:t>
      </w:r>
      <w:r w:rsidRPr="0088142C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88142C">
        <w:rPr>
          <w:rFonts w:ascii="Angsana New" w:hAnsi="Angsana New"/>
          <w:sz w:val="30"/>
          <w:szCs w:val="30"/>
        </w:rPr>
        <w:t>”</w:t>
      </w:r>
      <w:r w:rsidRPr="0088142C">
        <w:rPr>
          <w:rFonts w:ascii="Angsana New" w:hAnsi="Angsana New"/>
          <w:sz w:val="30"/>
          <w:szCs w:val="30"/>
          <w:cs/>
        </w:rPr>
        <w:t>)</w:t>
      </w:r>
      <w:r w:rsidRPr="0088142C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88142C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9F7079" w:rsidRPr="0088142C" w:rsidRDefault="009F707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31ED9" w:rsidRPr="0088142C" w:rsidRDefault="00831ED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31ED9" w:rsidRPr="0088142C" w:rsidRDefault="00831ED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31ED9" w:rsidRPr="0088142C" w:rsidRDefault="00831ED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31ED9" w:rsidRPr="0088142C" w:rsidRDefault="00831ED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31ED9" w:rsidRPr="0088142C" w:rsidRDefault="00831ED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31ED9" w:rsidRPr="0088142C" w:rsidRDefault="00831ED9" w:rsidP="00637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473BF4" w:rsidRPr="0088142C" w:rsidRDefault="00C677F5" w:rsidP="000F6980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lastRenderedPageBreak/>
        <w:t>20</w:t>
      </w:r>
      <w:r w:rsidR="000F6980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473BF4" w:rsidRPr="0088142C">
        <w:rPr>
          <w:rFonts w:ascii="Angsana New" w:eastAsia="MS Mincho" w:hAnsi="Angsana New"/>
          <w:sz w:val="30"/>
          <w:szCs w:val="30"/>
          <w:cs/>
        </w:rPr>
        <w:t>สำรอง</w:t>
      </w:r>
    </w:p>
    <w:p w:rsidR="002730DE" w:rsidRPr="0088142C" w:rsidRDefault="002730DE" w:rsidP="00652EDE">
      <w:pPr>
        <w:spacing w:line="240" w:lineRule="auto"/>
        <w:rPr>
          <w:rFonts w:ascii="Angsana New" w:eastAsia="MS Mincho" w:hAnsi="Angsana New"/>
          <w:sz w:val="24"/>
          <w:szCs w:val="24"/>
        </w:rPr>
      </w:pPr>
    </w:p>
    <w:p w:rsidR="00785D38" w:rsidRPr="0088142C" w:rsidRDefault="00785D38" w:rsidP="00785D38">
      <w:pPr>
        <w:ind w:left="540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สำรองประกอบด้วย</w:t>
      </w:r>
    </w:p>
    <w:p w:rsidR="00785D38" w:rsidRPr="0088142C" w:rsidRDefault="00785D38" w:rsidP="00785D38">
      <w:pPr>
        <w:tabs>
          <w:tab w:val="clear" w:pos="454"/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:rsidR="00785D38" w:rsidRPr="0088142C" w:rsidRDefault="00785D38" w:rsidP="00785D38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88142C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24"/>
          <w:szCs w:val="24"/>
        </w:rPr>
      </w:pP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88142C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D97666" w:rsidRPr="0088142C" w:rsidRDefault="00D97666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4"/>
          <w:szCs w:val="24"/>
        </w:rPr>
      </w:pP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8142C">
        <w:rPr>
          <w:rFonts w:ascii="Angsana New" w:hAnsi="Angsana New"/>
          <w:sz w:val="30"/>
          <w:szCs w:val="30"/>
        </w:rPr>
        <w:t>2535</w:t>
      </w:r>
      <w:r w:rsidRPr="0088142C">
        <w:rPr>
          <w:rFonts w:ascii="Angsana New" w:hAnsi="Angsana New"/>
          <w:sz w:val="30"/>
          <w:szCs w:val="30"/>
          <w:cs/>
        </w:rPr>
        <w:t xml:space="preserve"> มาตรา </w:t>
      </w:r>
      <w:r w:rsidRPr="0088142C">
        <w:rPr>
          <w:rFonts w:ascii="Angsana New" w:hAnsi="Angsana New"/>
          <w:sz w:val="30"/>
          <w:szCs w:val="30"/>
        </w:rPr>
        <w:t>116</w:t>
      </w:r>
      <w:r w:rsidRPr="0088142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8142C">
        <w:rPr>
          <w:rFonts w:ascii="Angsana New" w:hAnsi="Angsana New"/>
          <w:sz w:val="30"/>
          <w:szCs w:val="30"/>
        </w:rPr>
        <w:t>“</w:t>
      </w:r>
      <w:r w:rsidRPr="0088142C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8142C">
        <w:rPr>
          <w:rFonts w:ascii="Angsana New" w:hAnsi="Angsana New"/>
          <w:sz w:val="30"/>
          <w:szCs w:val="30"/>
        </w:rPr>
        <w:t>”</w:t>
      </w:r>
      <w:r w:rsidRPr="0088142C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8142C">
        <w:rPr>
          <w:rFonts w:ascii="Angsana New" w:hAnsi="Angsana New"/>
          <w:sz w:val="30"/>
          <w:szCs w:val="30"/>
        </w:rPr>
        <w:t xml:space="preserve">5 </w:t>
      </w:r>
      <w:r w:rsidRPr="0088142C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8142C">
        <w:rPr>
          <w:rFonts w:ascii="Angsana New" w:hAnsi="Angsana New"/>
          <w:sz w:val="30"/>
          <w:szCs w:val="30"/>
        </w:rPr>
        <w:t xml:space="preserve">10 </w:t>
      </w:r>
      <w:r w:rsidRPr="0088142C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000730" w:rsidRPr="0088142C" w:rsidRDefault="00000730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8142C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841516" w:rsidRPr="0088142C" w:rsidRDefault="00841516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85D38" w:rsidRPr="0088142C" w:rsidRDefault="00785D38" w:rsidP="00785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88142C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785D38" w:rsidRPr="0088142C" w:rsidRDefault="00785D38" w:rsidP="00785D38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F4452B" w:rsidRPr="0088142C" w:rsidRDefault="00F4452B" w:rsidP="00652EDE">
      <w:pPr>
        <w:spacing w:line="240" w:lineRule="auto"/>
        <w:rPr>
          <w:rFonts w:ascii="Angsana New" w:eastAsia="MS Mincho" w:hAnsi="Angsana New"/>
          <w:sz w:val="30"/>
          <w:szCs w:val="30"/>
        </w:rPr>
      </w:pPr>
    </w:p>
    <w:p w:rsidR="00F4452B" w:rsidRPr="0088142C" w:rsidRDefault="00C677F5" w:rsidP="000F6980">
      <w:pPr>
        <w:pStyle w:val="Heading6"/>
        <w:tabs>
          <w:tab w:val="left" w:pos="540"/>
          <w:tab w:val="left" w:pos="630"/>
        </w:tabs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  <w:lang w:val="th-TH"/>
        </w:rPr>
        <w:t>21</w:t>
      </w:r>
      <w:r w:rsidR="000F6980" w:rsidRPr="0088142C">
        <w:rPr>
          <w:rFonts w:ascii="Angsana New" w:hAnsi="Angsana New"/>
          <w:sz w:val="30"/>
          <w:szCs w:val="30"/>
          <w:cs/>
          <w:lang w:val="th-TH"/>
        </w:rPr>
        <w:tab/>
      </w:r>
      <w:r w:rsidR="00F4452B" w:rsidRPr="0088142C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F4452B" w:rsidRPr="0088142C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</w:p>
    <w:p w:rsidR="00F4452B" w:rsidRPr="0088142C" w:rsidRDefault="00F4452B" w:rsidP="00F4452B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:rsidR="00F4452B" w:rsidRPr="0088142C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กลุ่มบริษัท</w:t>
      </w:r>
      <w:r w:rsidR="00B11484" w:rsidRPr="0088142C">
        <w:rPr>
          <w:rFonts w:ascii="Angsana New" w:hAnsi="Angsana New"/>
          <w:sz w:val="30"/>
          <w:szCs w:val="30"/>
        </w:rPr>
        <w:t>/</w:t>
      </w:r>
      <w:r w:rsidR="00B11484" w:rsidRPr="0088142C">
        <w:rPr>
          <w:rFonts w:ascii="Angsana New" w:hAnsi="Angsana New" w:hint="cs"/>
          <w:sz w:val="30"/>
          <w:szCs w:val="30"/>
          <w:cs/>
        </w:rPr>
        <w:t>บริษัท</w:t>
      </w:r>
      <w:r w:rsidRPr="0088142C">
        <w:rPr>
          <w:rFonts w:ascii="Angsana New" w:hAnsi="Angsana New"/>
          <w:sz w:val="30"/>
          <w:szCs w:val="30"/>
          <w:cs/>
        </w:rPr>
        <w:t xml:space="preserve">มี </w:t>
      </w:r>
      <w:r w:rsidRPr="0088142C">
        <w:rPr>
          <w:rFonts w:ascii="Angsana New" w:hAnsi="Angsana New"/>
          <w:sz w:val="30"/>
          <w:szCs w:val="30"/>
        </w:rPr>
        <w:t xml:space="preserve">2 </w:t>
      </w:r>
      <w:r w:rsidRPr="0088142C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</w:t>
      </w:r>
      <w:r w:rsidR="00B11484" w:rsidRPr="0088142C">
        <w:rPr>
          <w:rFonts w:ascii="Angsana New" w:hAnsi="Angsana New"/>
          <w:sz w:val="30"/>
          <w:szCs w:val="30"/>
        </w:rPr>
        <w:t>/</w:t>
      </w:r>
      <w:r w:rsidR="00B11484" w:rsidRPr="0088142C">
        <w:rPr>
          <w:rFonts w:ascii="Angsana New" w:hAnsi="Angsana New" w:hint="cs"/>
          <w:sz w:val="30"/>
          <w:szCs w:val="30"/>
          <w:cs/>
        </w:rPr>
        <w:t>บริษัท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="009B4B46" w:rsidRPr="0088142C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</w:t>
      </w:r>
      <w:r w:rsidR="009B4B46" w:rsidRPr="0088142C">
        <w:rPr>
          <w:rFonts w:ascii="Angsana New" w:hAnsi="Angsana New" w:hint="cs"/>
          <w:sz w:val="30"/>
          <w:szCs w:val="30"/>
          <w:cs/>
        </w:rPr>
        <w:t>ขายสินค้า</w:t>
      </w:r>
      <w:r w:rsidRPr="0088142C">
        <w:rPr>
          <w:rFonts w:ascii="Angsana New" w:hAnsi="Angsana New"/>
          <w:sz w:val="30"/>
          <w:szCs w:val="30"/>
          <w:cs/>
        </w:rPr>
        <w:t>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B11484" w:rsidRPr="0088142C">
        <w:rPr>
          <w:rFonts w:ascii="Angsana New" w:hAnsi="Angsana New"/>
          <w:sz w:val="30"/>
          <w:szCs w:val="30"/>
        </w:rPr>
        <w:t>/</w:t>
      </w:r>
      <w:r w:rsidR="00B11484" w:rsidRPr="0088142C">
        <w:rPr>
          <w:rFonts w:ascii="Angsana New" w:hAnsi="Angsana New" w:hint="cs"/>
          <w:sz w:val="30"/>
          <w:szCs w:val="30"/>
          <w:cs/>
        </w:rPr>
        <w:t>บริษัท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โดยสรุปมีดังนี้</w:t>
      </w:r>
    </w:p>
    <w:p w:rsidR="00E673B7" w:rsidRPr="0088142C" w:rsidRDefault="00E673B7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4452B" w:rsidRPr="0088142C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88142C">
        <w:rPr>
          <w:rFonts w:ascii="Angsana New" w:hAnsi="Angsana New"/>
          <w:sz w:val="30"/>
          <w:szCs w:val="30"/>
        </w:rPr>
        <w:t>1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="00B11484" w:rsidRPr="0088142C">
        <w:rPr>
          <w:rFonts w:ascii="Angsana New" w:eastAsia="Cordia New" w:hAnsi="Angsana New"/>
          <w:color w:val="000000"/>
          <w:sz w:val="30"/>
          <w:szCs w:val="30"/>
          <w:cs/>
        </w:rPr>
        <w:t>ขายสินค้า</w:t>
      </w:r>
    </w:p>
    <w:p w:rsidR="00F4452B" w:rsidRPr="0088142C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88142C">
        <w:rPr>
          <w:rFonts w:ascii="Angsana New" w:hAnsi="Angsana New"/>
          <w:sz w:val="30"/>
          <w:szCs w:val="30"/>
        </w:rPr>
        <w:t>2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eastAsia="Cordia New" w:hAnsi="Angsana New"/>
          <w:color w:val="000000"/>
          <w:sz w:val="30"/>
          <w:szCs w:val="30"/>
          <w:cs/>
        </w:rPr>
        <w:t>บริการ</w:t>
      </w:r>
    </w:p>
    <w:p w:rsidR="00F4452B" w:rsidRPr="0088142C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217593" w:rsidRDefault="0021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4452B" w:rsidRPr="0088142C" w:rsidRDefault="00F4452B" w:rsidP="00F44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333131" w:rsidRPr="0088142C">
        <w:rPr>
          <w:rFonts w:ascii="Angsana New" w:hAnsi="Angsana New" w:hint="cs"/>
          <w:sz w:val="30"/>
          <w:szCs w:val="30"/>
          <w:cs/>
        </w:rPr>
        <w:t>กำไรขั้นต้น</w:t>
      </w:r>
      <w:r w:rsidRPr="0088142C">
        <w:rPr>
          <w:rFonts w:ascii="Angsana New" w:hAnsi="Angsana New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D650AC" w:rsidRPr="0088142C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="00D650AC" w:rsidRPr="0088142C">
        <w:rPr>
          <w:rFonts w:ascii="Angsana New" w:hAnsi="Angsana New" w:hint="cs"/>
          <w:color w:val="000000"/>
          <w:sz w:val="30"/>
          <w:szCs w:val="30"/>
          <w:cs/>
        </w:rPr>
        <w:t>ขั้นต้น</w:t>
      </w:r>
      <w:r w:rsidRPr="0088142C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</w:t>
      </w:r>
      <w:r w:rsidRPr="0088142C">
        <w:rPr>
          <w:rFonts w:ascii="Angsana New" w:hAnsi="Angsana New" w:hint="cs"/>
          <w:sz w:val="30"/>
          <w:szCs w:val="30"/>
          <w:cs/>
        </w:rPr>
        <w:t>น</w:t>
      </w:r>
      <w:r w:rsidRPr="0088142C">
        <w:rPr>
          <w:rFonts w:ascii="Angsana New" w:hAnsi="Angsana New"/>
          <w:sz w:val="30"/>
          <w:szCs w:val="30"/>
          <w:cs/>
        </w:rPr>
        <w:t>อุตสาหกรรมเดียวกัน</w:t>
      </w:r>
    </w:p>
    <w:p w:rsidR="00993B9F" w:rsidRPr="0088142C" w:rsidRDefault="00993B9F" w:rsidP="001A6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A60CE" w:rsidRPr="0088142C" w:rsidRDefault="001A60CE" w:rsidP="001A6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ข้อมูลเกี่ยวกับส่วนงานที่รายงาน </w:t>
      </w:r>
    </w:p>
    <w:p w:rsidR="00A45E50" w:rsidRPr="0088142C" w:rsidRDefault="00A45E50" w:rsidP="00652EDE">
      <w:pPr>
        <w:spacing w:line="240" w:lineRule="auto"/>
        <w:rPr>
          <w:rFonts w:ascii="Angsana New" w:eastAsia="MS Mincho" w:hAnsi="Angsana New"/>
          <w:sz w:val="24"/>
          <w:szCs w:val="24"/>
        </w:rPr>
      </w:pP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131"/>
        <w:gridCol w:w="285"/>
        <w:gridCol w:w="1014"/>
        <w:gridCol w:w="236"/>
        <w:gridCol w:w="28"/>
        <w:gridCol w:w="1135"/>
        <w:gridCol w:w="285"/>
        <w:gridCol w:w="966"/>
        <w:gridCol w:w="28"/>
        <w:gridCol w:w="257"/>
        <w:gridCol w:w="28"/>
        <w:gridCol w:w="1070"/>
        <w:gridCol w:w="240"/>
        <w:gridCol w:w="1044"/>
        <w:gridCol w:w="28"/>
      </w:tblGrid>
      <w:tr w:rsidR="00A45E50" w:rsidRPr="0088142C" w:rsidTr="00A856F5">
        <w:tc>
          <w:tcPr>
            <w:tcW w:w="822" w:type="pct"/>
          </w:tcPr>
          <w:p w:rsidR="00A45E50" w:rsidRPr="0088142C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78" w:type="pct"/>
            <w:gridSpan w:val="15"/>
          </w:tcPr>
          <w:p w:rsidR="00A45E50" w:rsidRPr="0088142C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06C2A" w:rsidRPr="0088142C" w:rsidTr="00A856F5">
        <w:trPr>
          <w:gridAfter w:val="1"/>
          <w:wAfter w:w="15" w:type="pct"/>
        </w:trPr>
        <w:tc>
          <w:tcPr>
            <w:tcW w:w="822" w:type="pct"/>
          </w:tcPr>
          <w:p w:rsidR="00A45E50" w:rsidRPr="0088142C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pct"/>
            <w:gridSpan w:val="3"/>
          </w:tcPr>
          <w:p w:rsidR="00A45E50" w:rsidRPr="0088142C" w:rsidRDefault="00A45E50" w:rsidP="00180CE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88142C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:rsidR="00A45E50" w:rsidRPr="0088142C" w:rsidRDefault="00A45E50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4"/>
            <w:vAlign w:val="bottom"/>
          </w:tcPr>
          <w:p w:rsidR="00A45E50" w:rsidRPr="0088142C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88142C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153" w:type="pct"/>
            <w:gridSpan w:val="2"/>
            <w:vAlign w:val="bottom"/>
          </w:tcPr>
          <w:p w:rsidR="00A45E50" w:rsidRPr="0088142C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4"/>
            <w:vAlign w:val="bottom"/>
          </w:tcPr>
          <w:p w:rsidR="00A45E50" w:rsidRPr="0088142C" w:rsidRDefault="00A45E50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006C2A" w:rsidRPr="0088142C" w:rsidTr="00A856F5">
        <w:trPr>
          <w:trHeight w:val="380"/>
        </w:trPr>
        <w:tc>
          <w:tcPr>
            <w:tcW w:w="822" w:type="pct"/>
          </w:tcPr>
          <w:p w:rsidR="00A45E50" w:rsidRPr="0088142C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A45E50" w:rsidRPr="0088142C" w:rsidRDefault="003E5E9E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A45E50" w:rsidRPr="0088142C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:rsidR="00A45E50" w:rsidRPr="0088142C" w:rsidRDefault="003E5E9E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gridSpan w:val="2"/>
          </w:tcPr>
          <w:p w:rsidR="00A45E50" w:rsidRPr="0088142C" w:rsidRDefault="00A45E50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:rsidR="00A45E50" w:rsidRPr="0088142C" w:rsidRDefault="003E5E9E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A45E50" w:rsidRPr="0088142C" w:rsidRDefault="00A45E50" w:rsidP="00A45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:rsidR="00A45E50" w:rsidRPr="0088142C" w:rsidRDefault="003E5E9E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  <w:gridSpan w:val="2"/>
          </w:tcPr>
          <w:p w:rsidR="00A45E50" w:rsidRPr="0088142C" w:rsidRDefault="00A45E50" w:rsidP="00A45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45E50" w:rsidRPr="0088142C" w:rsidRDefault="003E5E9E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A45E50" w:rsidRPr="0088142C" w:rsidRDefault="00A45E50" w:rsidP="00A45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A45E50" w:rsidRPr="0088142C" w:rsidRDefault="003E5E9E" w:rsidP="00A45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A60CE" w:rsidRPr="0088142C" w:rsidTr="00A856F5">
        <w:tc>
          <w:tcPr>
            <w:tcW w:w="822" w:type="pct"/>
          </w:tcPr>
          <w:p w:rsidR="001A60CE" w:rsidRPr="0088142C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8" w:type="pct"/>
            <w:gridSpan w:val="15"/>
          </w:tcPr>
          <w:p w:rsidR="001A60CE" w:rsidRPr="0088142C" w:rsidRDefault="001A60C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</w:p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ลูกค้าภายนอก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DF327A" w:rsidRPr="0088142C" w:rsidRDefault="00DF327A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D71BC6" w:rsidP="004411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1,355,695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9F7079" w:rsidRPr="0088142C" w:rsidRDefault="009F7079" w:rsidP="009F707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4411FA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1,145,786</w:t>
            </w: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:rsidR="00DF327A" w:rsidRPr="0088142C" w:rsidRDefault="00DF327A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A856F5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445,784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4411F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6,785</w:t>
            </w: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DF327A" w:rsidRPr="0088142C" w:rsidRDefault="00DF327A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A856F5" w:rsidP="00A8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1,801,479</w:t>
            </w: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1,54</w:t>
            </w:r>
            <w:r w:rsidR="004411F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2,571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3E5E9E" w:rsidRPr="0088142C" w:rsidRDefault="00D71BC6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190,826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411F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5,565</w:t>
            </w: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:rsidR="003E5E9E" w:rsidRPr="0088142C" w:rsidRDefault="00D71BC6" w:rsidP="00D71BC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84,</w:t>
            </w:r>
            <w:r w:rsidR="00A856F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bottom w:val="double" w:sz="4" w:space="0" w:color="auto"/>
            </w:tcBorders>
          </w:tcPr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  <w:r w:rsidR="004411F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,203</w:t>
            </w: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3E5E9E" w:rsidRPr="0088142C" w:rsidRDefault="00DF327A" w:rsidP="00A856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856F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 w:rsidR="00D71BC6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856F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:rsidR="003E5E9E" w:rsidRPr="0088142C" w:rsidRDefault="00845886" w:rsidP="004411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4411F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4,768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78" w:type="pct"/>
            <w:gridSpan w:val="15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pct"/>
            <w:gridSpan w:val="3"/>
          </w:tcPr>
          <w:p w:rsidR="003E5E9E" w:rsidRPr="0088142C" w:rsidRDefault="003E5E9E" w:rsidP="003E5E9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88142C">
              <w:rPr>
                <w:rFonts w:ascii="Angsana New" w:hAnsi="Angsana New"/>
                <w:b/>
                <w:color w:val="000000"/>
                <w:sz w:val="30"/>
                <w:szCs w:val="30"/>
              </w:rPr>
              <w:t>1</w:t>
            </w: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4"/>
            <w:vAlign w:val="bottom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88142C">
              <w:rPr>
                <w:rFonts w:ascii="Angsana New" w:hAnsi="Angsana New"/>
                <w:b/>
                <w:color w:val="000000"/>
                <w:sz w:val="30"/>
                <w:szCs w:val="30"/>
              </w:rPr>
              <w:t>2</w:t>
            </w:r>
          </w:p>
        </w:tc>
        <w:tc>
          <w:tcPr>
            <w:tcW w:w="153" w:type="pct"/>
            <w:gridSpan w:val="2"/>
            <w:vAlign w:val="bottom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pct"/>
            <w:gridSpan w:val="4"/>
            <w:vAlign w:val="bottom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รวมส่วนงานที่รายงาน</w:t>
            </w:r>
          </w:p>
        </w:tc>
      </w:tr>
      <w:tr w:rsidR="003E5E9E" w:rsidRPr="0088142C" w:rsidTr="00A856F5">
        <w:trPr>
          <w:trHeight w:val="380"/>
        </w:trPr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8" w:type="pct"/>
            <w:gridSpan w:val="15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</w:p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ลูกค้าภายนอก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845886" w:rsidRPr="0088142C" w:rsidRDefault="00845886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1,06</w:t>
            </w:r>
            <w:r w:rsidR="00C7289B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0,414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="00A332C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0,897</w:t>
            </w: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845886" w:rsidRPr="0088142C" w:rsidRDefault="00845886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  <w:r w:rsidR="00C7289B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,236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A332C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0,511</w:t>
            </w: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845886" w:rsidRPr="0088142C" w:rsidRDefault="00C7289B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1,289,650</w:t>
            </w: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1,181</w:t>
            </w:r>
            <w:r w:rsidR="00A332C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,408</w:t>
            </w: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E5E9E" w:rsidRPr="0088142C" w:rsidTr="00A856F5">
        <w:tc>
          <w:tcPr>
            <w:tcW w:w="822" w:type="pct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8814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:rsidR="003E5E9E" w:rsidRPr="0088142C" w:rsidRDefault="00845886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7289B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2,897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3E5E9E" w:rsidRPr="0088142C" w:rsidRDefault="00845886" w:rsidP="00A332C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332C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5,759</w:t>
            </w:r>
          </w:p>
        </w:tc>
        <w:tc>
          <w:tcPr>
            <w:tcW w:w="142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:rsidR="003E5E9E" w:rsidRPr="0088142C" w:rsidRDefault="00845886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C7289B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,052</w:t>
            </w:r>
          </w:p>
        </w:tc>
        <w:tc>
          <w:tcPr>
            <w:tcW w:w="153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2"/>
            <w:tcBorders>
              <w:bottom w:val="double" w:sz="4" w:space="0" w:color="auto"/>
            </w:tcBorders>
          </w:tcPr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53</w:t>
            </w:r>
            <w:r w:rsidR="00A332C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,418</w:t>
            </w:r>
          </w:p>
        </w:tc>
        <w:tc>
          <w:tcPr>
            <w:tcW w:w="153" w:type="pct"/>
            <w:gridSpan w:val="2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3E5E9E" w:rsidRPr="0088142C" w:rsidRDefault="00A80A94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  <w:r w:rsidR="00C7289B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,949</w:t>
            </w:r>
          </w:p>
        </w:tc>
        <w:tc>
          <w:tcPr>
            <w:tcW w:w="129" w:type="pct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</w:tcPr>
          <w:p w:rsidR="003E5E9E" w:rsidRPr="0088142C" w:rsidRDefault="00845886" w:rsidP="0084588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129</w:t>
            </w:r>
            <w:r w:rsidR="00A332C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,177</w:t>
            </w:r>
          </w:p>
        </w:tc>
      </w:tr>
    </w:tbl>
    <w:p w:rsidR="00993B9F" w:rsidRPr="0088142C" w:rsidRDefault="00993B9F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831ED9" w:rsidRPr="0088142C" w:rsidRDefault="00831ED9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F14CC6" w:rsidRPr="0088142C" w:rsidRDefault="00F14CC6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</w:t>
      </w:r>
      <w:r w:rsidR="00333131"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333131"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33131"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กำไรหรือขาดทุนของส่วนงานที่รายงาน</w:t>
      </w:r>
    </w:p>
    <w:p w:rsidR="00D231BE" w:rsidRPr="0088142C" w:rsidRDefault="00D231BE" w:rsidP="0065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68"/>
        <w:gridCol w:w="1082"/>
        <w:gridCol w:w="262"/>
        <w:gridCol w:w="998"/>
        <w:gridCol w:w="262"/>
        <w:gridCol w:w="998"/>
        <w:gridCol w:w="270"/>
        <w:gridCol w:w="990"/>
      </w:tblGrid>
      <w:tr w:rsidR="00D231BE" w:rsidRPr="0088142C" w:rsidTr="00CC05A3">
        <w:trPr>
          <w:tblHeader/>
        </w:trPr>
        <w:tc>
          <w:tcPr>
            <w:tcW w:w="3870" w:type="dxa"/>
            <w:shd w:val="clear" w:color="auto" w:fill="auto"/>
          </w:tcPr>
          <w:p w:rsidR="00D231BE" w:rsidRPr="0088142C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D231BE" w:rsidRPr="0088142C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:rsidR="00D231BE" w:rsidRPr="0088142C" w:rsidRDefault="00D231B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D231BE" w:rsidRPr="0088142C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D231BE" w:rsidRPr="0088142C" w:rsidRDefault="00D231BE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31BE" w:rsidRPr="0088142C" w:rsidTr="00CC05A3">
        <w:trPr>
          <w:tblHeader/>
        </w:trPr>
        <w:tc>
          <w:tcPr>
            <w:tcW w:w="3870" w:type="dxa"/>
            <w:shd w:val="clear" w:color="auto" w:fill="auto"/>
          </w:tcPr>
          <w:p w:rsidR="00D231BE" w:rsidRPr="0088142C" w:rsidRDefault="00D231BE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D231BE" w:rsidRPr="0088142C" w:rsidRDefault="00D231BE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:rsidR="00D231B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D231BE" w:rsidRPr="0088142C" w:rsidRDefault="00D231B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231B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D231BE" w:rsidRPr="0088142C" w:rsidRDefault="00D231B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D231B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231BE" w:rsidRPr="0088142C" w:rsidRDefault="00D231B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06A7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CC05A3">
        <w:trPr>
          <w:tblHeader/>
        </w:trPr>
        <w:tc>
          <w:tcPr>
            <w:tcW w:w="387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2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06A7" w:rsidRPr="0088142C" w:rsidTr="00CC05A3">
        <w:tc>
          <w:tcPr>
            <w:tcW w:w="3870" w:type="dxa"/>
            <w:shd w:val="clear" w:color="auto" w:fill="auto"/>
          </w:tcPr>
          <w:p w:rsidR="002006A7" w:rsidRPr="0088142C" w:rsidRDefault="002006A7" w:rsidP="002006A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2006A7" w:rsidRPr="0088142C" w:rsidRDefault="002006A7" w:rsidP="0020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2006A7" w:rsidRPr="0088142C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006A7" w:rsidRPr="0088142C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006A7" w:rsidRPr="0088142C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2006A7" w:rsidRPr="0088142C" w:rsidRDefault="002006A7" w:rsidP="0020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2006A7" w:rsidRPr="0088142C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006A7" w:rsidRPr="0088142C" w:rsidRDefault="002006A7" w:rsidP="002006A7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006A7" w:rsidRPr="0088142C" w:rsidRDefault="002006A7" w:rsidP="002006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E9E" w:rsidRPr="0088142C" w:rsidTr="00CC05A3">
        <w:tc>
          <w:tcPr>
            <w:tcW w:w="38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กำไรขั้นต้นตามส่วนงานที่รายงาน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3E5E9E" w:rsidRPr="0088142C" w:rsidRDefault="00A80A94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A856F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4,971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244,768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0555A4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136,949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129,177</w:t>
            </w:r>
          </w:p>
        </w:tc>
      </w:tr>
      <w:tr w:rsidR="003E5E9E" w:rsidRPr="0088142C" w:rsidTr="00CC05A3">
        <w:tc>
          <w:tcPr>
            <w:tcW w:w="38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E5E9E" w:rsidRPr="0088142C" w:rsidTr="00CC05A3">
        <w:tc>
          <w:tcPr>
            <w:tcW w:w="3870" w:type="dxa"/>
            <w:shd w:val="clear" w:color="auto" w:fill="auto"/>
          </w:tcPr>
          <w:p w:rsidR="003E5E9E" w:rsidRPr="0088142C" w:rsidRDefault="003E5E9E" w:rsidP="003E5E9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3E5E9E" w:rsidRPr="0088142C" w:rsidRDefault="00F83B37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856F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856F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3763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11,656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A856F5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7,91</w:t>
            </w:r>
            <w:r w:rsidR="00337635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6,943</w:t>
            </w:r>
          </w:p>
        </w:tc>
      </w:tr>
      <w:tr w:rsidR="003E5E9E" w:rsidRPr="0088142C" w:rsidTr="00CC05A3">
        <w:tc>
          <w:tcPr>
            <w:tcW w:w="3870" w:type="dxa"/>
            <w:shd w:val="clear" w:color="auto" w:fill="auto"/>
          </w:tcPr>
          <w:p w:rsidR="003E5E9E" w:rsidRPr="0088142C" w:rsidRDefault="003E5E9E" w:rsidP="003E5E9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3E5E9E" w:rsidRPr="0088142C" w:rsidRDefault="00F83B37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(43,768)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(34,632)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0555A4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(26,896)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(24,173)</w:t>
            </w:r>
          </w:p>
        </w:tc>
      </w:tr>
      <w:tr w:rsidR="003E5E9E" w:rsidRPr="0088142C" w:rsidTr="00CC05A3">
        <w:tc>
          <w:tcPr>
            <w:tcW w:w="3870" w:type="dxa"/>
            <w:shd w:val="clear" w:color="auto" w:fill="auto"/>
          </w:tcPr>
          <w:p w:rsidR="003E5E9E" w:rsidRPr="0088142C" w:rsidRDefault="003E5E9E" w:rsidP="003E5E9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3E5E9E" w:rsidRPr="0088142C" w:rsidRDefault="00A856F5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(152,282</w:t>
            </w:r>
            <w:r w:rsidR="00F83B37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(136,012)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0555A4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(61,397)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(56,600)</w:t>
            </w:r>
          </w:p>
        </w:tc>
      </w:tr>
      <w:tr w:rsidR="003E5E9E" w:rsidRPr="0088142C" w:rsidTr="00CC05A3">
        <w:tc>
          <w:tcPr>
            <w:tcW w:w="3870" w:type="dxa"/>
            <w:shd w:val="clear" w:color="auto" w:fill="auto"/>
          </w:tcPr>
          <w:p w:rsidR="003E5E9E" w:rsidRPr="0088142C" w:rsidRDefault="003E5E9E" w:rsidP="003E5E9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3E5E9E" w:rsidRPr="0088142C" w:rsidRDefault="003E5E9E" w:rsidP="003E5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3E5E9E" w:rsidRPr="0088142C" w:rsidRDefault="00F83B37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(2,361)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(1,571)</w:t>
            </w:r>
          </w:p>
        </w:tc>
        <w:tc>
          <w:tcPr>
            <w:tcW w:w="262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3E5E9E" w:rsidRPr="0088142C" w:rsidRDefault="000555A4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(1,615)</w:t>
            </w:r>
          </w:p>
        </w:tc>
        <w:tc>
          <w:tcPr>
            <w:tcW w:w="270" w:type="dxa"/>
            <w:shd w:val="clear" w:color="auto" w:fill="auto"/>
          </w:tcPr>
          <w:p w:rsidR="003E5E9E" w:rsidRPr="0088142C" w:rsidRDefault="003E5E9E" w:rsidP="003E5E9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E5E9E" w:rsidRPr="0088142C" w:rsidRDefault="003E5E9E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(936)</w:t>
            </w:r>
          </w:p>
        </w:tc>
      </w:tr>
      <w:tr w:rsidR="00CC05A3" w:rsidRPr="0088142C" w:rsidTr="00CC05A3">
        <w:tc>
          <w:tcPr>
            <w:tcW w:w="3870" w:type="dxa"/>
            <w:shd w:val="clear" w:color="auto" w:fill="auto"/>
          </w:tcPr>
          <w:p w:rsidR="00CC05A3" w:rsidRPr="0088142C" w:rsidRDefault="00CC05A3" w:rsidP="00CC05A3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CC05A3" w:rsidRPr="0088142C" w:rsidRDefault="00CC05A3" w:rsidP="00CC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440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14,470</w:t>
            </w:r>
          </w:p>
        </w:tc>
        <w:tc>
          <w:tcPr>
            <w:tcW w:w="270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9,072</w:t>
            </w:r>
          </w:p>
        </w:tc>
      </w:tr>
      <w:tr w:rsidR="00CC05A3" w:rsidRPr="0088142C" w:rsidTr="00CC05A3">
        <w:tc>
          <w:tcPr>
            <w:tcW w:w="3870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CC05A3" w:rsidRPr="0088142C" w:rsidRDefault="00CC05A3" w:rsidP="00CC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89,431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84,209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69,427</w:t>
            </w:r>
          </w:p>
        </w:tc>
        <w:tc>
          <w:tcPr>
            <w:tcW w:w="270" w:type="dxa"/>
            <w:shd w:val="clear" w:color="auto" w:fill="auto"/>
          </w:tcPr>
          <w:p w:rsidR="00CC05A3" w:rsidRPr="0088142C" w:rsidRDefault="00CC05A3" w:rsidP="00CC05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63,483</w:t>
            </w:r>
          </w:p>
        </w:tc>
      </w:tr>
      <w:tr w:rsidR="00CC05A3" w:rsidRPr="0088142C" w:rsidTr="00CC05A3">
        <w:tc>
          <w:tcPr>
            <w:tcW w:w="3870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CC05A3" w:rsidRPr="0088142C" w:rsidRDefault="00CC05A3" w:rsidP="00CC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C05A3" w:rsidRPr="0088142C" w:rsidRDefault="00CC05A3" w:rsidP="00CC05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C05A3" w:rsidRPr="0088142C" w:rsidTr="00CC05A3">
        <w:tc>
          <w:tcPr>
            <w:tcW w:w="3870" w:type="dxa"/>
            <w:shd w:val="clear" w:color="auto" w:fill="auto"/>
          </w:tcPr>
          <w:p w:rsidR="00CC05A3" w:rsidRPr="0088142C" w:rsidRDefault="00CC05A3" w:rsidP="00CC05A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CC05A3" w:rsidRPr="0088142C" w:rsidRDefault="00CC05A3" w:rsidP="00CC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1,229,306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768,835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986,033</w:t>
            </w:r>
          </w:p>
        </w:tc>
        <w:tc>
          <w:tcPr>
            <w:tcW w:w="270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639,018</w:t>
            </w:r>
          </w:p>
        </w:tc>
      </w:tr>
      <w:tr w:rsidR="00CC05A3" w:rsidRPr="0088142C" w:rsidTr="00CC05A3">
        <w:tc>
          <w:tcPr>
            <w:tcW w:w="3870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CC05A3" w:rsidRPr="0088142C" w:rsidRDefault="00CC05A3" w:rsidP="00CC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C05A3" w:rsidRPr="0088142C" w:rsidRDefault="00CC05A3" w:rsidP="00CC05A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C05A3" w:rsidRPr="0088142C" w:rsidTr="00CC05A3">
        <w:tc>
          <w:tcPr>
            <w:tcW w:w="3870" w:type="dxa"/>
            <w:shd w:val="clear" w:color="auto" w:fill="auto"/>
          </w:tcPr>
          <w:p w:rsidR="00CC05A3" w:rsidRPr="0088142C" w:rsidRDefault="00CC05A3" w:rsidP="00CC05A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:rsidR="00CC05A3" w:rsidRPr="0088142C" w:rsidRDefault="00CC05A3" w:rsidP="00CC0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767,356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360,281</w:t>
            </w:r>
          </w:p>
        </w:tc>
        <w:tc>
          <w:tcPr>
            <w:tcW w:w="262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576,054</w:t>
            </w:r>
          </w:p>
        </w:tc>
        <w:tc>
          <w:tcPr>
            <w:tcW w:w="270" w:type="dxa"/>
            <w:shd w:val="clear" w:color="auto" w:fill="auto"/>
          </w:tcPr>
          <w:p w:rsidR="00CC05A3" w:rsidRPr="0088142C" w:rsidRDefault="00CC05A3" w:rsidP="00CC05A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CC05A3" w:rsidRPr="0088142C" w:rsidRDefault="00CC05A3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269,050</w:t>
            </w:r>
          </w:p>
        </w:tc>
      </w:tr>
    </w:tbl>
    <w:p w:rsidR="00A856F5" w:rsidRPr="0088142C" w:rsidRDefault="00A856F5" w:rsidP="00B64E50">
      <w:pPr>
        <w:ind w:left="313" w:firstLine="227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64E50" w:rsidRPr="0088142C" w:rsidRDefault="00B64E50" w:rsidP="00B64E50">
      <w:pPr>
        <w:ind w:left="313" w:firstLine="227"/>
        <w:rPr>
          <w:rFonts w:ascii="Angsana New" w:hAnsi="Angsana New"/>
          <w:b/>
          <w:bCs/>
          <w:i/>
          <w:iCs/>
          <w:color w:val="0000CC"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  <w:r w:rsidRPr="0088142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B64E50" w:rsidRPr="0088142C" w:rsidRDefault="00B64E50" w:rsidP="00B64E50">
      <w:pPr>
        <w:rPr>
          <w:rFonts w:ascii="Angsana New" w:hAnsi="Angsana New"/>
          <w:sz w:val="24"/>
          <w:szCs w:val="24"/>
        </w:rPr>
      </w:pPr>
    </w:p>
    <w:p w:rsidR="00180CED" w:rsidRPr="0088142C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-6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ส่วนงานที่</w:t>
      </w:r>
      <w:r w:rsidRPr="0088142C">
        <w:rPr>
          <w:rFonts w:ascii="Angsana New" w:hAnsi="Angsana New"/>
          <w:sz w:val="30"/>
          <w:szCs w:val="30"/>
          <w:cs/>
        </w:rPr>
        <w:t xml:space="preserve"> 1 </w:t>
      </w:r>
      <w:r w:rsidRPr="0088142C">
        <w:rPr>
          <w:rFonts w:ascii="Angsana New" w:hAnsi="Angsana New" w:hint="cs"/>
          <w:sz w:val="30"/>
          <w:szCs w:val="30"/>
          <w:cs/>
        </w:rPr>
        <w:t>และ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</w:rPr>
        <w:t>2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มีการดำเนินงานและมีสำนักงานขายในประเทศไทย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 xml:space="preserve"> และกัมพูชา</w:t>
      </w:r>
    </w:p>
    <w:p w:rsidR="00180CED" w:rsidRPr="0088142C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:rsidR="00180CED" w:rsidRPr="0088142C" w:rsidRDefault="00180CED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ในการนำเสนอการจำแนกส่วนงานภูมิศาสตร์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รายได้ตามส่วนงานแยกตามที่ตั้งทางภูมิศาสตร์ของลูกค้า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</w:p>
    <w:p w:rsidR="00831ED9" w:rsidRPr="0088142C" w:rsidRDefault="00831ED9" w:rsidP="00180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39" w:right="-6"/>
        <w:jc w:val="thaiDistribute"/>
        <w:rPr>
          <w:rFonts w:ascii="Angsana New" w:hAnsi="Angsana New"/>
          <w:sz w:val="24"/>
          <w:szCs w:val="24"/>
        </w:rPr>
      </w:pPr>
    </w:p>
    <w:p w:rsidR="00CC05A3" w:rsidRPr="0088142C" w:rsidRDefault="00CC0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80CED" w:rsidRPr="0088142C" w:rsidRDefault="00180CED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180CED" w:rsidRPr="0088142C" w:rsidRDefault="00180CED" w:rsidP="00B64E50">
      <w:pPr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426"/>
        <w:gridCol w:w="1134"/>
        <w:gridCol w:w="283"/>
        <w:gridCol w:w="1134"/>
        <w:gridCol w:w="284"/>
        <w:gridCol w:w="1134"/>
        <w:gridCol w:w="283"/>
        <w:gridCol w:w="1190"/>
      </w:tblGrid>
      <w:tr w:rsidR="00180CED" w:rsidRPr="0088142C" w:rsidTr="00CC05A3">
        <w:trPr>
          <w:tblHeader/>
        </w:trPr>
        <w:tc>
          <w:tcPr>
            <w:tcW w:w="315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180CED" w:rsidRPr="0088142C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shd w:val="clear" w:color="auto" w:fill="auto"/>
            <w:vAlign w:val="bottom"/>
          </w:tcPr>
          <w:p w:rsidR="00180CED" w:rsidRPr="0088142C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CED" w:rsidRPr="0088142C" w:rsidTr="00CC05A3">
        <w:trPr>
          <w:tblHeader/>
        </w:trPr>
        <w:tc>
          <w:tcPr>
            <w:tcW w:w="315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80CED" w:rsidRPr="0088142C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80CE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180CED" w:rsidRPr="0088142C" w:rsidRDefault="00180CED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80CE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84" w:type="dxa"/>
            <w:shd w:val="clear" w:color="auto" w:fill="auto"/>
          </w:tcPr>
          <w:p w:rsidR="00180CED" w:rsidRPr="0088142C" w:rsidRDefault="00180CED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80CE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180CED" w:rsidRPr="0088142C" w:rsidRDefault="00180CED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180CED" w:rsidRPr="0088142C" w:rsidRDefault="003E5E9E" w:rsidP="003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CC05A3">
        <w:trPr>
          <w:tblHeader/>
        </w:trPr>
        <w:tc>
          <w:tcPr>
            <w:tcW w:w="315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2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040F" w:rsidRPr="0088142C" w:rsidTr="00CC05A3">
        <w:tc>
          <w:tcPr>
            <w:tcW w:w="3150" w:type="dxa"/>
            <w:shd w:val="clear" w:color="auto" w:fill="auto"/>
          </w:tcPr>
          <w:p w:rsidR="0015040F" w:rsidRPr="0088142C" w:rsidRDefault="0015040F" w:rsidP="0015040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8A3D22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1,403,609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1,176,112 </w:t>
            </w:r>
          </w:p>
        </w:tc>
        <w:tc>
          <w:tcPr>
            <w:tcW w:w="284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0C5DE9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954,393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15040F" w:rsidRPr="0088142C" w:rsidRDefault="0015040F" w:rsidP="00D97666">
            <w:pPr>
              <w:tabs>
                <w:tab w:val="clear" w:pos="907"/>
                <w:tab w:val="left" w:pos="72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828,679 </w:t>
            </w:r>
          </w:p>
        </w:tc>
      </w:tr>
      <w:tr w:rsidR="0015040F" w:rsidRPr="0088142C" w:rsidTr="00CC05A3">
        <w:tc>
          <w:tcPr>
            <w:tcW w:w="3150" w:type="dxa"/>
            <w:shd w:val="clear" w:color="auto" w:fill="auto"/>
          </w:tcPr>
          <w:p w:rsidR="0015040F" w:rsidRPr="0088142C" w:rsidRDefault="0015040F" w:rsidP="0015040F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เมียนมาร์</w:t>
            </w:r>
            <w:proofErr w:type="spellEnd"/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80096B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296,240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326,839 </w:t>
            </w:r>
          </w:p>
        </w:tc>
        <w:tc>
          <w:tcPr>
            <w:tcW w:w="284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0C5DE9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252,829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15040F" w:rsidRPr="0088142C" w:rsidRDefault="0015040F" w:rsidP="00D97666">
            <w:pPr>
              <w:tabs>
                <w:tab w:val="clear" w:pos="907"/>
                <w:tab w:val="left" w:pos="72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326,718 </w:t>
            </w:r>
          </w:p>
        </w:tc>
      </w:tr>
      <w:tr w:rsidR="0015040F" w:rsidRPr="0088142C" w:rsidTr="00CC05A3">
        <w:tc>
          <w:tcPr>
            <w:tcW w:w="3150" w:type="dxa"/>
            <w:shd w:val="clear" w:color="auto" w:fill="auto"/>
          </w:tcPr>
          <w:p w:rsidR="0015040F" w:rsidRPr="0088142C" w:rsidRDefault="0015040F" w:rsidP="0015040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80096B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101,630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15040F" w:rsidP="00A856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39,</w:t>
            </w:r>
            <w:r w:rsidR="00A856F5" w:rsidRPr="0088142C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:rsidR="0015040F" w:rsidRPr="0088142C" w:rsidRDefault="000C5DE9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>82,428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15040F" w:rsidRPr="0088142C" w:rsidRDefault="0015040F" w:rsidP="00D97666">
            <w:pPr>
              <w:tabs>
                <w:tab w:val="clear" w:pos="907"/>
                <w:tab w:val="left" w:pos="72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</w:rPr>
              <w:t xml:space="preserve"> 26,011 </w:t>
            </w:r>
          </w:p>
        </w:tc>
      </w:tr>
      <w:tr w:rsidR="0015040F" w:rsidRPr="0088142C" w:rsidTr="00CC05A3">
        <w:tc>
          <w:tcPr>
            <w:tcW w:w="315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8A3D22" w:rsidP="0015040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1,801,479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1,542,571 </w:t>
            </w:r>
          </w:p>
        </w:tc>
        <w:tc>
          <w:tcPr>
            <w:tcW w:w="284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0C5DE9" w:rsidP="0015040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1,289,650</w:t>
            </w:r>
          </w:p>
        </w:tc>
        <w:tc>
          <w:tcPr>
            <w:tcW w:w="283" w:type="dxa"/>
            <w:shd w:val="clear" w:color="auto" w:fill="auto"/>
          </w:tcPr>
          <w:p w:rsidR="0015040F" w:rsidRPr="0088142C" w:rsidRDefault="0015040F" w:rsidP="0015040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D97666">
            <w:pPr>
              <w:tabs>
                <w:tab w:val="clear" w:pos="907"/>
                <w:tab w:val="left" w:pos="72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1,181,408</w:t>
            </w:r>
          </w:p>
        </w:tc>
      </w:tr>
    </w:tbl>
    <w:p w:rsidR="00180CED" w:rsidRPr="0088142C" w:rsidRDefault="00180CED" w:rsidP="00B64E50">
      <w:pPr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64E50" w:rsidRPr="0088142C" w:rsidRDefault="00B64E50" w:rsidP="00B64E5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88142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B64E50" w:rsidRPr="0088142C" w:rsidRDefault="00B64E50" w:rsidP="00B64E50">
      <w:pPr>
        <w:ind w:left="540" w:right="-43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:rsidR="00B64E50" w:rsidRPr="0088142C" w:rsidRDefault="00B64E50" w:rsidP="00B64E50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รายได้จากลูกค้ารายใหญ่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รายจากส่วนงานที่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ของกลุ่มบริษัทและบริษัทเป็นเงินประมาณ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21759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238</w:t>
      </w:r>
      <w:r w:rsidR="0015040F"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21759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154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ล้านบาท ตามลำดับ </w:t>
      </w:r>
      <w:r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2421C9"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="0015040F"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60</w:t>
      </w:r>
      <w:r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15040F"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289</w:t>
      </w:r>
      <w:r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ล้านบาท และ </w:t>
      </w:r>
      <w:r w:rsidR="0015040F"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206</w:t>
      </w:r>
      <w:r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88142C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 ตามลำดับ)</w:t>
      </w:r>
      <w:r w:rsidRPr="0088142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จากรายได้รวมของกลุ่มบริษัทและบริษัท</w:t>
      </w:r>
    </w:p>
    <w:p w:rsidR="00681D52" w:rsidRPr="0088142C" w:rsidRDefault="00681D52" w:rsidP="00B64E50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:rsidR="00942AAC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t>22</w:t>
      </w:r>
      <w:r w:rsidR="003F66C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2421C9" w:rsidRPr="0088142C">
        <w:rPr>
          <w:rFonts w:ascii="Angsana New" w:eastAsia="MS Mincho" w:hAnsi="Angsana New" w:hint="cs"/>
          <w:sz w:val="30"/>
          <w:szCs w:val="30"/>
          <w:cs/>
          <w:lang w:val="en-US"/>
        </w:rPr>
        <w:t>ต้นทุนในการจัดจำหน่าย</w:t>
      </w:r>
    </w:p>
    <w:p w:rsidR="00942AAC" w:rsidRPr="0088142C" w:rsidRDefault="00942AAC" w:rsidP="00942AAC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450"/>
        <w:gridCol w:w="1080"/>
        <w:gridCol w:w="270"/>
        <w:gridCol w:w="1080"/>
        <w:gridCol w:w="270"/>
        <w:gridCol w:w="1080"/>
        <w:gridCol w:w="270"/>
        <w:gridCol w:w="1080"/>
      </w:tblGrid>
      <w:tr w:rsidR="00180CED" w:rsidRPr="0088142C" w:rsidTr="00CC05A3">
        <w:trPr>
          <w:tblHeader/>
        </w:trPr>
        <w:tc>
          <w:tcPr>
            <w:tcW w:w="342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80CED" w:rsidRPr="0088142C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80CED" w:rsidRPr="0088142C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CED" w:rsidRPr="0088142C" w:rsidTr="00CC05A3">
        <w:trPr>
          <w:tblHeader/>
        </w:trPr>
        <w:tc>
          <w:tcPr>
            <w:tcW w:w="342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180CED" w:rsidRPr="0088142C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80CED" w:rsidRPr="0088142C" w:rsidRDefault="00180CE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180CED" w:rsidRPr="0088142C" w:rsidRDefault="00180CE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80CED" w:rsidRPr="0088142C" w:rsidRDefault="00180CE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CC05A3">
        <w:trPr>
          <w:tblHeader/>
        </w:trPr>
        <w:tc>
          <w:tcPr>
            <w:tcW w:w="342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58AA" w:rsidRPr="0088142C" w:rsidTr="00CC05A3">
        <w:tc>
          <w:tcPr>
            <w:tcW w:w="342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A80A94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34,</w:t>
            </w:r>
            <w:r w:rsidR="00753F57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25,</w:t>
            </w:r>
            <w:r w:rsidR="008E7758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21,290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17,674</w:t>
            </w:r>
          </w:p>
        </w:tc>
      </w:tr>
      <w:tr w:rsidR="009458AA" w:rsidRPr="0088142C" w:rsidTr="00CC05A3">
        <w:tc>
          <w:tcPr>
            <w:tcW w:w="342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753F57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5,003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7,887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4,937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5,933</w:t>
            </w:r>
          </w:p>
        </w:tc>
      </w:tr>
      <w:tr w:rsidR="009458AA" w:rsidRPr="0088142C" w:rsidTr="00CC05A3">
        <w:tc>
          <w:tcPr>
            <w:tcW w:w="342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753F57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4,212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8E7758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1,532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669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9458AA" w:rsidRPr="0088142C" w:rsidTr="00CC05A3">
        <w:tc>
          <w:tcPr>
            <w:tcW w:w="342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FF122B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43,768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34,632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26,896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24,173</w:t>
            </w:r>
          </w:p>
        </w:tc>
      </w:tr>
    </w:tbl>
    <w:p w:rsidR="00180CED" w:rsidRPr="0088142C" w:rsidRDefault="00180CED" w:rsidP="00942AA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5179B6" w:rsidRPr="0088142C" w:rsidRDefault="0051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30"/>
          <w:szCs w:val="30"/>
          <w:lang w:eastAsia="x-none"/>
        </w:rPr>
      </w:pPr>
      <w:r w:rsidRPr="0088142C">
        <w:rPr>
          <w:rFonts w:asciiTheme="majorBidi" w:eastAsia="MS Mincho" w:hAnsiTheme="majorBidi" w:cstheme="majorBidi"/>
          <w:sz w:val="30"/>
          <w:szCs w:val="30"/>
        </w:rPr>
        <w:br w:type="page"/>
      </w:r>
    </w:p>
    <w:p w:rsidR="00942AAC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8142C">
        <w:rPr>
          <w:rFonts w:asciiTheme="majorBidi" w:eastAsia="MS Mincho" w:hAnsiTheme="majorBidi" w:cstheme="majorBidi"/>
          <w:sz w:val="30"/>
          <w:szCs w:val="30"/>
          <w:lang w:val="en-US"/>
        </w:rPr>
        <w:lastRenderedPageBreak/>
        <w:t>23</w:t>
      </w:r>
      <w:r w:rsidR="003F66C1" w:rsidRPr="0088142C">
        <w:rPr>
          <w:rFonts w:asciiTheme="majorBidi" w:eastAsia="MS Mincho" w:hAnsiTheme="majorBidi" w:cstheme="majorBidi"/>
          <w:sz w:val="30"/>
          <w:szCs w:val="30"/>
          <w:lang w:val="en-US"/>
        </w:rPr>
        <w:tab/>
      </w:r>
      <w:r w:rsidR="00942AAC" w:rsidRPr="0088142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ค่าใช้จ่ายในการบริหาร</w:t>
      </w:r>
    </w:p>
    <w:p w:rsidR="00180CED" w:rsidRPr="0088142C" w:rsidRDefault="00180CED" w:rsidP="00180CED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80CED" w:rsidRPr="0088142C" w:rsidTr="00180CED">
        <w:trPr>
          <w:tblHeader/>
        </w:trPr>
        <w:tc>
          <w:tcPr>
            <w:tcW w:w="396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180CED" w:rsidRPr="0088142C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180CED" w:rsidRPr="0088142C" w:rsidRDefault="00180CED" w:rsidP="00180C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CED" w:rsidRPr="0088142C" w:rsidTr="00180CED">
        <w:trPr>
          <w:tblHeader/>
        </w:trPr>
        <w:tc>
          <w:tcPr>
            <w:tcW w:w="3960" w:type="dxa"/>
            <w:shd w:val="clear" w:color="auto" w:fill="auto"/>
          </w:tcPr>
          <w:p w:rsidR="00180CED" w:rsidRPr="0088142C" w:rsidRDefault="00180CED" w:rsidP="00180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80CED" w:rsidRPr="0088142C" w:rsidRDefault="00180CED" w:rsidP="00180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180CED" w:rsidRPr="0088142C" w:rsidRDefault="00180CE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180CED" w:rsidRPr="0088142C" w:rsidRDefault="00180CE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180CED" w:rsidRPr="0088142C" w:rsidRDefault="00180CE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80CE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180CED">
        <w:trPr>
          <w:tblHeader/>
        </w:trPr>
        <w:tc>
          <w:tcPr>
            <w:tcW w:w="396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0F5EF4" w:rsidP="000F5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91,578</w:t>
            </w:r>
            <w:r w:rsidR="009458A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83,975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37,057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36,477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37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อุปกรณ์และค่าบริการสำนักงาน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0F5EF4" w:rsidP="000F5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13,553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13,424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2,648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2,593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0F5EF4" w:rsidP="000F5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8,949</w:t>
            </w:r>
            <w:r w:rsidR="009458A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7,927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3,243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3,053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0F5EF4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9,523</w:t>
            </w:r>
            <w:r w:rsidR="009458A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7,396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7,089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6,348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0F5EF4" w:rsidP="000F5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8,142</w:t>
            </w:r>
            <w:r w:rsidR="009458A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6,312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4,996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3,689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0F5EF4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3,655</w:t>
            </w:r>
            <w:r w:rsidR="009458AA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4,141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268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301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14A0A" w:rsidRPr="0088142C" w:rsidRDefault="00C14A0A" w:rsidP="009710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F5EF4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16,8</w:t>
            </w:r>
            <w:r w:rsidR="009710B0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F122B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12,837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6,096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4,139</w:t>
            </w:r>
          </w:p>
        </w:tc>
      </w:tr>
      <w:tr w:rsidR="009458AA" w:rsidRPr="0088142C" w:rsidTr="00180CED">
        <w:tc>
          <w:tcPr>
            <w:tcW w:w="396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82336F" w:rsidP="00FF122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FF122B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152,282</w:t>
            </w:r>
            <w:r w:rsidR="009458AA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136,012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61,397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56,600</w:t>
            </w:r>
          </w:p>
        </w:tc>
      </w:tr>
    </w:tbl>
    <w:p w:rsidR="00E07E67" w:rsidRPr="0088142C" w:rsidRDefault="00E07E67" w:rsidP="00E07E67">
      <w:pPr>
        <w:pStyle w:val="Heading6"/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:rsidR="00942AAC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t>24</w:t>
      </w:r>
      <w:r w:rsidR="003F66C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942AAC" w:rsidRPr="0088142C">
        <w:rPr>
          <w:rFonts w:ascii="Angsana New" w:eastAsia="MS Mincho" w:hAnsi="Angsana New"/>
          <w:sz w:val="30"/>
          <w:szCs w:val="30"/>
          <w:cs/>
          <w:lang w:val="en-US"/>
        </w:rPr>
        <w:t>ค่าใช้จ่าย</w:t>
      </w:r>
      <w:r w:rsidR="00942AAC" w:rsidRPr="0088142C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ผลประโยชน์ตอบแทนพนักงาน</w:t>
      </w:r>
    </w:p>
    <w:p w:rsidR="00E07E67" w:rsidRPr="0088142C" w:rsidRDefault="00E07E67" w:rsidP="00E07E67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E07E67" w:rsidRPr="0088142C" w:rsidTr="00C12FE4">
        <w:trPr>
          <w:tblHeader/>
        </w:trPr>
        <w:tc>
          <w:tcPr>
            <w:tcW w:w="3960" w:type="dxa"/>
            <w:shd w:val="clear" w:color="auto" w:fill="auto"/>
          </w:tcPr>
          <w:p w:rsidR="00E07E67" w:rsidRPr="0088142C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E07E67" w:rsidRPr="0088142C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E07E67" w:rsidRPr="0088142C" w:rsidRDefault="00E07E67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E07E67" w:rsidRPr="0088142C" w:rsidRDefault="00E07E67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E07E67" w:rsidRPr="0088142C" w:rsidRDefault="00E07E67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7E67" w:rsidRPr="0088142C" w:rsidTr="00C12FE4">
        <w:trPr>
          <w:tblHeader/>
        </w:trPr>
        <w:tc>
          <w:tcPr>
            <w:tcW w:w="3960" w:type="dxa"/>
            <w:shd w:val="clear" w:color="auto" w:fill="auto"/>
          </w:tcPr>
          <w:p w:rsidR="00E07E67" w:rsidRPr="0088142C" w:rsidRDefault="00E07E67" w:rsidP="007E6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E07E67" w:rsidRPr="0088142C" w:rsidRDefault="00E07E67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07E67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E07E67" w:rsidRPr="0088142C" w:rsidRDefault="00E07E67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07E67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E07E67" w:rsidRPr="0088142C" w:rsidRDefault="00E07E67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07E67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07E67" w:rsidRPr="0088142C" w:rsidRDefault="00E07E67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07E67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C12FE4">
        <w:trPr>
          <w:tblHeader/>
        </w:trPr>
        <w:tc>
          <w:tcPr>
            <w:tcW w:w="396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0F5EF4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142,215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126,279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10C44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54,111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50,064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0F5EF4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12,994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10,683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B2015E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7,219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6,837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743CE6" w:rsidP="00743CE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F5EF4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3,263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10C44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2,016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1,607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0F5EF4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2,380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2,417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B2015E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1,038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1,000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743CE6" w:rsidP="00743CE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13,279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10,664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B2015E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3,660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3,734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0F5EF4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174,923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153,306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B2015E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68,044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63,242</w:t>
            </w:r>
          </w:p>
        </w:tc>
      </w:tr>
    </w:tbl>
    <w:p w:rsidR="00CC05A3" w:rsidRPr="0088142C" w:rsidRDefault="00942AAC" w:rsidP="00CC05A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  <w:r w:rsidRPr="0088142C">
        <w:rPr>
          <w:rFonts w:ascii="Angsana New" w:hAnsi="Angsana New"/>
          <w:i/>
          <w:iCs/>
          <w:sz w:val="30"/>
          <w:szCs w:val="30"/>
        </w:rPr>
        <w:tab/>
      </w:r>
    </w:p>
    <w:p w:rsidR="00942AAC" w:rsidRPr="0088142C" w:rsidRDefault="00B23791" w:rsidP="00CC05A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  <w:cs/>
        </w:rPr>
        <w:tab/>
      </w:r>
      <w:r w:rsidR="00942AAC" w:rsidRPr="0088142C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</w:t>
      </w:r>
      <w:r w:rsidR="00942AAC" w:rsidRPr="0088142C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="00942AAC" w:rsidRPr="0088142C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:rsidR="00942AAC" w:rsidRPr="0088142C" w:rsidRDefault="00942AAC" w:rsidP="00CC05A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42AAC" w:rsidRPr="0088142C" w:rsidRDefault="00942AAC" w:rsidP="00CC0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5017A9" w:rsidRPr="0088142C">
        <w:rPr>
          <w:rFonts w:ascii="Angsana New" w:hAnsi="Angsana New"/>
          <w:sz w:val="30"/>
          <w:szCs w:val="30"/>
        </w:rPr>
        <w:t>3</w:t>
      </w:r>
      <w:r w:rsidR="0037338F" w:rsidRPr="0088142C">
        <w:rPr>
          <w:rFonts w:ascii="Angsana New" w:hAnsi="Angsana New"/>
          <w:sz w:val="30"/>
          <w:szCs w:val="30"/>
          <w:cs/>
        </w:rPr>
        <w:t xml:space="preserve"> ถึง</w:t>
      </w:r>
      <w:r w:rsidRPr="0088142C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5017A9" w:rsidRPr="0088142C">
        <w:rPr>
          <w:rFonts w:ascii="Angsana New" w:hAnsi="Angsana New"/>
          <w:sz w:val="30"/>
          <w:szCs w:val="30"/>
        </w:rPr>
        <w:t xml:space="preserve">15 </w:t>
      </w:r>
      <w:r w:rsidRPr="0088142C">
        <w:rPr>
          <w:rFonts w:ascii="Angsana New" w:hAnsi="Angsana New"/>
          <w:sz w:val="30"/>
          <w:szCs w:val="30"/>
          <w:cs/>
        </w:rPr>
        <w:t xml:space="preserve">ของเงินเดือนทุกเดือน และกลุ่มบริษัทจ่ายสมทบในอัตราร้อยละ </w:t>
      </w:r>
      <w:r w:rsidR="005017A9" w:rsidRPr="0088142C">
        <w:rPr>
          <w:rFonts w:ascii="Angsana New" w:hAnsi="Angsana New"/>
          <w:sz w:val="30"/>
          <w:szCs w:val="30"/>
        </w:rPr>
        <w:t>3</w:t>
      </w:r>
      <w:r w:rsidR="0037338F" w:rsidRPr="0088142C">
        <w:rPr>
          <w:rFonts w:ascii="Angsana New" w:hAnsi="Angsana New"/>
          <w:sz w:val="30"/>
          <w:szCs w:val="30"/>
        </w:rPr>
        <w:t xml:space="preserve"> </w:t>
      </w:r>
      <w:r w:rsidR="0037338F" w:rsidRPr="0088142C">
        <w:rPr>
          <w:rFonts w:ascii="Angsana New" w:hAnsi="Angsana New" w:hint="cs"/>
          <w:sz w:val="30"/>
          <w:szCs w:val="30"/>
          <w:cs/>
        </w:rPr>
        <w:t xml:space="preserve">ถึงอัตราร้อยละ </w:t>
      </w:r>
      <w:r w:rsidR="0037338F" w:rsidRPr="0088142C">
        <w:rPr>
          <w:rFonts w:ascii="Angsana New" w:hAnsi="Angsana New"/>
          <w:sz w:val="30"/>
          <w:szCs w:val="30"/>
        </w:rPr>
        <w:t>5</w:t>
      </w:r>
      <w:r w:rsidRPr="0088142C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942AAC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lastRenderedPageBreak/>
        <w:t>25</w:t>
      </w:r>
      <w:r w:rsidR="003F66C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942AAC" w:rsidRPr="0088142C">
        <w:rPr>
          <w:rFonts w:ascii="Angsana New" w:eastAsia="MS Mincho" w:hAnsi="Angsana New"/>
          <w:sz w:val="30"/>
          <w:szCs w:val="30"/>
          <w:cs/>
          <w:lang w:val="en-US"/>
        </w:rPr>
        <w:t>ค่าใช้จ่ายตามลักษณะ</w:t>
      </w:r>
    </w:p>
    <w:p w:rsidR="00942AAC" w:rsidRPr="0088142C" w:rsidRDefault="00942AAC" w:rsidP="00942AAC">
      <w:pPr>
        <w:rPr>
          <w:rFonts w:ascii="Angsana New" w:hAnsi="Angsana New"/>
          <w:sz w:val="24"/>
          <w:szCs w:val="24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88142C" w:rsidTr="00C12FE4">
        <w:trPr>
          <w:tblHeader/>
        </w:trPr>
        <w:tc>
          <w:tcPr>
            <w:tcW w:w="3240" w:type="dxa"/>
            <w:shd w:val="clear" w:color="auto" w:fill="auto"/>
          </w:tcPr>
          <w:p w:rsidR="00A66FBA" w:rsidRPr="0088142C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A66FBA" w:rsidRPr="0088142C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A66FBA" w:rsidRPr="0088142C" w:rsidRDefault="00A66FBA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A66FBA" w:rsidRPr="0088142C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A66FBA" w:rsidRPr="0088142C" w:rsidRDefault="00A66FBA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6FBA" w:rsidRPr="0088142C" w:rsidTr="00C12FE4">
        <w:trPr>
          <w:tblHeader/>
        </w:trPr>
        <w:tc>
          <w:tcPr>
            <w:tcW w:w="3240" w:type="dxa"/>
            <w:shd w:val="clear" w:color="auto" w:fill="auto"/>
          </w:tcPr>
          <w:p w:rsidR="00A66FBA" w:rsidRPr="0088142C" w:rsidRDefault="00A66FBA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A66FBA" w:rsidRPr="0088142C" w:rsidRDefault="00A66FBA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A66FBA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A66FBA" w:rsidRPr="0088142C" w:rsidRDefault="00A66FBA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6FBA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A66FBA" w:rsidRPr="0088142C" w:rsidRDefault="00A66FBA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A66FBA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A66FBA" w:rsidRPr="0088142C" w:rsidRDefault="00A66FBA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66FBA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C12FE4">
        <w:trPr>
          <w:tblHeader/>
        </w:trPr>
        <w:tc>
          <w:tcPr>
            <w:tcW w:w="324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สินค้าสำเร็จรูป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5179B6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5,886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(8,155)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24,650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14,867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5179B6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1,156</w:t>
            </w:r>
            <w:r w:rsidR="00063C0A" w:rsidRPr="0088142C">
              <w:rPr>
                <w:rFonts w:ascii="Angsana New" w:hAnsi="Angsana New"/>
                <w:sz w:val="30"/>
                <w:szCs w:val="30"/>
              </w:rPr>
              <w:t>,93</w:t>
            </w:r>
            <w:r w:rsidRPr="0088142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1,056,409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950,444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897,939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ind w:left="162" w:hanging="162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ต้นทุนบริการจ่าย</w:t>
            </w:r>
          </w:p>
          <w:p w:rsidR="0015040F" w:rsidRPr="0088142C" w:rsidRDefault="0015040F" w:rsidP="0015040F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  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063C0A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(8,625</w:t>
            </w:r>
            <w:r w:rsidR="00063C0A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(4,684)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</w:p>
          <w:p w:rsidR="00063C0A" w:rsidRPr="0088142C" w:rsidRDefault="00033940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(8,625</w:t>
            </w:r>
            <w:r w:rsidR="00063C0A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(4,684)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321,471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205,640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33940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174,113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132,687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174,923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153,306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68,044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63,242</w:t>
            </w:r>
          </w:p>
        </w:tc>
      </w:tr>
      <w:tr w:rsidR="0015040F" w:rsidRPr="0088142C" w:rsidTr="00743CE6">
        <w:trPr>
          <w:trHeight w:val="227"/>
        </w:trPr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8,811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5,665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4,255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5179B6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12</w:t>
            </w:r>
            <w:r w:rsidR="007767CF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1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743CE6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12,</w:t>
            </w:r>
            <w:r w:rsidR="00743CE6" w:rsidRPr="0088142C">
              <w:rPr>
                <w:rFonts w:ascii="Angsana New" w:hAnsi="Angsana New"/>
                <w:sz w:val="30"/>
                <w:szCs w:val="30"/>
                <w:lang w:bidi="th-TH"/>
              </w:rPr>
              <w:t>689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11,305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4,92</w:t>
            </w:r>
            <w:r w:rsidR="00CC05A3" w:rsidRPr="0088142C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4,586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5,003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7,887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5,933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อุปกรณ์และค่าบริการ  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63C0A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13,800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13,654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63C0A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3,267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3,186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9,523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7,396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7,089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6,348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F67D81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3,655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4,141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301</w:t>
            </w:r>
          </w:p>
        </w:tc>
      </w:tr>
      <w:tr w:rsidR="0015040F" w:rsidRPr="0088142C" w:rsidTr="0015040F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5040F" w:rsidRPr="0088142C" w:rsidRDefault="00010C44" w:rsidP="00010C44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18</w:t>
            </w:r>
            <w:r w:rsidR="00F67D81" w:rsidRPr="0088142C">
              <w:rPr>
                <w:rFonts w:ascii="Angsana New" w:hAnsi="Angsana New"/>
                <w:sz w:val="30"/>
                <w:szCs w:val="30"/>
              </w:rPr>
              <w:t>,</w:t>
            </w:r>
            <w:r w:rsidR="00743CE6" w:rsidRPr="0088142C">
              <w:rPr>
                <w:rFonts w:ascii="Angsana New" w:hAnsi="Angsana New"/>
                <w:sz w:val="30"/>
                <w:szCs w:val="30"/>
              </w:rPr>
              <w:t>4</w:t>
            </w:r>
            <w:r w:rsidRPr="0088142C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14,669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5040F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6,21</w:t>
            </w:r>
            <w:r w:rsidR="00010C44"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4,344</w:t>
            </w:r>
          </w:p>
        </w:tc>
      </w:tr>
      <w:tr w:rsidR="0015040F" w:rsidRPr="0088142C" w:rsidTr="0015040F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รวมต้นทุนขายและบริการ ต้นทุนใน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การจัดจำหน่าย และค่าใช้จ่ายใน   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2446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63C0A" w:rsidRPr="0088142C" w:rsidRDefault="00063C0A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63C0A" w:rsidRPr="0088142C" w:rsidRDefault="00063C0A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063C0A" w:rsidP="00010C44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010C44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722</w:t>
            </w:r>
            <w:r w:rsidR="00F67D81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10C44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37"/>
                <w:tab w:val="decimal" w:pos="782"/>
              </w:tabs>
              <w:spacing w:line="240" w:lineRule="atLeast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37"/>
                <w:tab w:val="decimal" w:pos="782"/>
              </w:tabs>
              <w:spacing w:line="240" w:lineRule="atLeast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1,468,446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63C0A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063C0A" w:rsidRPr="0088142C" w:rsidRDefault="00063C0A" w:rsidP="00CC05A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1,240,99</w:t>
            </w:r>
            <w:r w:rsidR="00010C44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CC05A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1,133,004</w:t>
            </w:r>
          </w:p>
        </w:tc>
      </w:tr>
    </w:tbl>
    <w:p w:rsidR="00993B9F" w:rsidRPr="0088142C" w:rsidRDefault="00993B9F">
      <w:pPr>
        <w:rPr>
          <w:cs/>
        </w:rPr>
      </w:pPr>
    </w:p>
    <w:p w:rsidR="0015040F" w:rsidRPr="0088142C" w:rsidRDefault="00993B9F" w:rsidP="0099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  <w:r w:rsidRPr="0088142C">
        <w:rPr>
          <w:cs/>
        </w:rPr>
        <w:br w:type="page"/>
      </w:r>
    </w:p>
    <w:p w:rsidR="002D552B" w:rsidRPr="0088142C" w:rsidRDefault="00C677F5" w:rsidP="00993B9F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lastRenderedPageBreak/>
        <w:t>26</w:t>
      </w:r>
      <w:r w:rsidR="003F66C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2D552B" w:rsidRPr="0088142C">
        <w:rPr>
          <w:rFonts w:ascii="Angsana New" w:eastAsia="MS Mincho" w:hAnsi="Angsana New"/>
          <w:sz w:val="30"/>
          <w:szCs w:val="30"/>
          <w:cs/>
          <w:lang w:val="en-US"/>
        </w:rPr>
        <w:t>ภาษีเงินได้</w:t>
      </w:r>
    </w:p>
    <w:p w:rsidR="002D552B" w:rsidRPr="0088142C" w:rsidRDefault="002D552B" w:rsidP="004749F9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4749F9" w:rsidRPr="0088142C" w:rsidRDefault="004749F9" w:rsidP="007D3BC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FB0448" w:rsidRPr="0088142C" w:rsidRDefault="00FB0448" w:rsidP="007D3BC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FB0448" w:rsidRPr="0088142C" w:rsidTr="00C12FE4">
        <w:trPr>
          <w:tblHeader/>
        </w:trPr>
        <w:tc>
          <w:tcPr>
            <w:tcW w:w="3240" w:type="dxa"/>
            <w:shd w:val="clear" w:color="auto" w:fill="auto"/>
          </w:tcPr>
          <w:p w:rsidR="00FB0448" w:rsidRPr="0088142C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FB0448" w:rsidRPr="0088142C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B0448" w:rsidRPr="0088142C" w:rsidRDefault="00FB0448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FB0448" w:rsidRPr="0088142C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B0448" w:rsidRPr="0088142C" w:rsidRDefault="00FB0448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0448" w:rsidRPr="0088142C" w:rsidTr="00C12FE4">
        <w:trPr>
          <w:tblHeader/>
        </w:trPr>
        <w:tc>
          <w:tcPr>
            <w:tcW w:w="3240" w:type="dxa"/>
            <w:shd w:val="clear" w:color="auto" w:fill="auto"/>
          </w:tcPr>
          <w:p w:rsidR="00FB0448" w:rsidRPr="0088142C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FB0448" w:rsidRPr="0088142C" w:rsidRDefault="00FB0448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FB0448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FB0448" w:rsidRPr="0088142C" w:rsidRDefault="00FB0448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B0448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FB0448" w:rsidRPr="0088142C" w:rsidRDefault="00FB0448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B0448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FB0448" w:rsidRPr="0088142C" w:rsidRDefault="00FB0448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B0448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C12FE4">
        <w:trPr>
          <w:tblHeader/>
        </w:trPr>
        <w:tc>
          <w:tcPr>
            <w:tcW w:w="324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8341F5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18,796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17,787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F75332" w:rsidP="008341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8,6</w:t>
            </w:r>
            <w:r w:rsidR="00C802B3" w:rsidRPr="0088142C">
              <w:rPr>
                <w:rFonts w:ascii="Angsana New" w:hAnsi="Angsana New"/>
                <w:sz w:val="30"/>
                <w:szCs w:val="30"/>
              </w:rPr>
              <w:t>4</w:t>
            </w:r>
            <w:r w:rsidR="008341F5" w:rsidRPr="008814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9A5873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8341F5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(1,153)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(1,077)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F75332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2,24</w:t>
            </w:r>
            <w:r w:rsidR="008341F5" w:rsidRPr="008814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(255)</w:t>
            </w:r>
          </w:p>
        </w:tc>
      </w:tr>
      <w:tr w:rsidR="0015040F" w:rsidRPr="0088142C" w:rsidTr="00C12FE4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566F4D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17,6</w:t>
            </w:r>
            <w:r w:rsidR="008341F5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16,710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A53E3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10,888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9,468</w:t>
            </w:r>
          </w:p>
        </w:tc>
      </w:tr>
      <w:tr w:rsidR="0015040F" w:rsidRPr="0088142C" w:rsidTr="00FB0448">
        <w:trPr>
          <w:tblHeader/>
        </w:trPr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5040F" w:rsidRPr="0088142C" w:rsidTr="00C12FE4">
        <w:tc>
          <w:tcPr>
            <w:tcW w:w="4230" w:type="dxa"/>
            <w:gridSpan w:val="2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40F" w:rsidRPr="0088142C" w:rsidTr="00FB0448">
        <w:tc>
          <w:tcPr>
            <w:tcW w:w="324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40F" w:rsidRPr="0088142C" w:rsidTr="00B93CB0">
        <w:tc>
          <w:tcPr>
            <w:tcW w:w="3240" w:type="dxa"/>
            <w:shd w:val="clear" w:color="auto" w:fill="auto"/>
          </w:tcPr>
          <w:p w:rsidR="0015040F" w:rsidRPr="0088142C" w:rsidRDefault="008341F5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B93CB0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040F" w:rsidRPr="0088142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</w:t>
            </w:r>
          </w:p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9A587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971C2" w:rsidRPr="008814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66F4D" w:rsidRPr="0088142C" w:rsidRDefault="00C57742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(349</w:t>
            </w:r>
            <w:r w:rsidR="00566F4D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0361D" w:rsidRPr="0088142C" w:rsidRDefault="00A0361D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93CB0" w:rsidRPr="0088142C" w:rsidTr="00B93CB0">
        <w:tc>
          <w:tcPr>
            <w:tcW w:w="3240" w:type="dxa"/>
            <w:shd w:val="clear" w:color="auto" w:fill="auto"/>
          </w:tcPr>
          <w:p w:rsidR="00B93CB0" w:rsidRPr="0088142C" w:rsidRDefault="00B93CB0" w:rsidP="00B9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ส่วนแบ่งกำไรขาดทุนเบ็ดเสร็จอื่นใน    </w:t>
            </w:r>
          </w:p>
          <w:p w:rsidR="00B93CB0" w:rsidRPr="0088142C" w:rsidRDefault="00B93CB0" w:rsidP="00B9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บริษัทย่อย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93CB0" w:rsidRPr="0088142C" w:rsidRDefault="00B93CB0" w:rsidP="00B93CB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93CB0" w:rsidRPr="0088142C" w:rsidRDefault="00B93CB0" w:rsidP="00B9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:rsidR="00B93CB0" w:rsidRPr="0088142C" w:rsidRDefault="00B93CB0" w:rsidP="00B93CB0">
            <w:pPr>
              <w:tabs>
                <w:tab w:val="clear" w:pos="454"/>
                <w:tab w:val="decimal" w:pos="432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93CB0" w:rsidRPr="0088142C" w:rsidRDefault="00B93CB0" w:rsidP="00B93C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225C" w:rsidRPr="0088142C" w:rsidTr="00B93CB0">
        <w:tc>
          <w:tcPr>
            <w:tcW w:w="3240" w:type="dxa"/>
            <w:shd w:val="clear" w:color="auto" w:fill="auto"/>
          </w:tcPr>
          <w:p w:rsidR="00D4225C" w:rsidRPr="0088142C" w:rsidRDefault="00D4225C" w:rsidP="00D4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D4225C" w:rsidRPr="0088142C" w:rsidRDefault="00D4225C" w:rsidP="00D4225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225C" w:rsidRPr="0088142C" w:rsidRDefault="00D4225C" w:rsidP="00D42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(349)</w:t>
            </w:r>
          </w:p>
        </w:tc>
        <w:tc>
          <w:tcPr>
            <w:tcW w:w="262" w:type="dxa"/>
            <w:shd w:val="clear" w:color="auto" w:fill="auto"/>
          </w:tcPr>
          <w:p w:rsidR="00D4225C" w:rsidRPr="0088142C" w:rsidRDefault="00D4225C" w:rsidP="00D42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225C" w:rsidRPr="0088142C" w:rsidRDefault="00D4225C" w:rsidP="00D42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D4225C" w:rsidRPr="0088142C" w:rsidRDefault="00D4225C" w:rsidP="00D42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225C" w:rsidRPr="0088142C" w:rsidRDefault="00D4225C" w:rsidP="00D42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(314)</w:t>
            </w:r>
          </w:p>
        </w:tc>
        <w:tc>
          <w:tcPr>
            <w:tcW w:w="270" w:type="dxa"/>
            <w:shd w:val="clear" w:color="auto" w:fill="auto"/>
          </w:tcPr>
          <w:p w:rsidR="00D4225C" w:rsidRPr="0088142C" w:rsidRDefault="00D4225C" w:rsidP="00D4225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225C" w:rsidRPr="0088142C" w:rsidRDefault="00D4225C" w:rsidP="00D422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:rsidR="00FB0448" w:rsidRPr="0088142C" w:rsidRDefault="00FB0448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70404" w:rsidRPr="0088142C" w:rsidRDefault="00266C67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88142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FB0448" w:rsidRPr="0088142C" w:rsidRDefault="00FB0448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FB0448" w:rsidRPr="0088142C" w:rsidTr="00FB0448">
        <w:trPr>
          <w:tblHeader/>
        </w:trPr>
        <w:tc>
          <w:tcPr>
            <w:tcW w:w="3960" w:type="dxa"/>
            <w:shd w:val="clear" w:color="auto" w:fill="auto"/>
          </w:tcPr>
          <w:p w:rsidR="00FB0448" w:rsidRPr="0088142C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FB0448" w:rsidRPr="0088142C" w:rsidRDefault="00FB0448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FB0448" w:rsidRPr="0088142C" w:rsidRDefault="00FB0448" w:rsidP="00FB04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B0448" w:rsidRPr="0088142C" w:rsidTr="00FB0448">
        <w:trPr>
          <w:tblHeader/>
        </w:trPr>
        <w:tc>
          <w:tcPr>
            <w:tcW w:w="3960" w:type="dxa"/>
            <w:shd w:val="clear" w:color="auto" w:fill="auto"/>
          </w:tcPr>
          <w:p w:rsidR="00FB0448" w:rsidRPr="0088142C" w:rsidRDefault="00FB0448" w:rsidP="00FB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FB0448" w:rsidRPr="0088142C" w:rsidRDefault="00FB0448" w:rsidP="00FB0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FB0448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FB0448" w:rsidRPr="0088142C" w:rsidRDefault="00FB0448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FB0448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7F0ABC" w:rsidRPr="0088142C" w:rsidTr="0018417C">
        <w:trPr>
          <w:tblHeader/>
        </w:trPr>
        <w:tc>
          <w:tcPr>
            <w:tcW w:w="3960" w:type="dxa"/>
            <w:shd w:val="clear" w:color="auto" w:fill="auto"/>
          </w:tcPr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7F0ABC" w:rsidRPr="0088142C" w:rsidRDefault="007F0ABC" w:rsidP="007F0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F0ABC" w:rsidRPr="0088142C" w:rsidRDefault="007F0ABC" w:rsidP="007F0A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2" w:type="dxa"/>
            <w:shd w:val="clear" w:color="auto" w:fill="auto"/>
          </w:tcPr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2" w:type="dxa"/>
            <w:shd w:val="clear" w:color="auto" w:fill="auto"/>
          </w:tcPr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7F0ABC" w:rsidRPr="0088142C" w:rsidRDefault="007F0ABC" w:rsidP="007F0AB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7F0ABC" w:rsidRPr="0088142C" w:rsidRDefault="007F0ABC" w:rsidP="007F0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40F" w:rsidRPr="0088142C" w:rsidTr="0018417C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696CDC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89,431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84,209</w:t>
            </w:r>
          </w:p>
        </w:tc>
      </w:tr>
      <w:tr w:rsidR="0015040F" w:rsidRPr="0088142C" w:rsidTr="0018417C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6128F7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15040F" w:rsidRPr="0088142C" w:rsidRDefault="006128F7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17,886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16,841</w:t>
            </w:r>
          </w:p>
        </w:tc>
      </w:tr>
      <w:tr w:rsidR="0015040F" w:rsidRPr="0088142C" w:rsidTr="0018417C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ที่ไม่ถือเป็นรายได้หรือค่าใช้จ่ายทางภาษี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สุทธิ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/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128F7" w:rsidRPr="0088142C" w:rsidRDefault="006128F7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128F7" w:rsidRPr="0088142C" w:rsidRDefault="006128F7" w:rsidP="005B7EB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</w:t>
            </w:r>
            <w:r w:rsidR="00E52B40" w:rsidRPr="0088142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88142C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15040F"/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(131)</w:t>
            </w:r>
          </w:p>
        </w:tc>
      </w:tr>
      <w:tr w:rsidR="0015040F" w:rsidRPr="0088142C" w:rsidTr="0018417C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6128F7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5B7EB8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17,6</w:t>
            </w:r>
            <w:r w:rsidR="00E52B40"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6128F7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16,710</w:t>
            </w:r>
          </w:p>
        </w:tc>
      </w:tr>
    </w:tbl>
    <w:p w:rsidR="00FB0448" w:rsidRPr="0088142C" w:rsidRDefault="00FB0448" w:rsidP="00266C67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D2EC7" w:rsidRPr="0088142C" w:rsidRDefault="00AD2EC7" w:rsidP="00831ED9">
      <w:pPr>
        <w:tabs>
          <w:tab w:val="clear" w:pos="454"/>
          <w:tab w:val="clear" w:pos="68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18417C" w:rsidRPr="0088142C" w:rsidTr="00C12FE4">
        <w:trPr>
          <w:tblHeader/>
        </w:trPr>
        <w:tc>
          <w:tcPr>
            <w:tcW w:w="3960" w:type="dxa"/>
            <w:shd w:val="clear" w:color="auto" w:fill="auto"/>
          </w:tcPr>
          <w:p w:rsidR="0018417C" w:rsidRPr="0088142C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8417C" w:rsidRPr="0088142C" w:rsidRDefault="0018417C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18417C" w:rsidRPr="0088142C" w:rsidRDefault="0018417C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8142C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040F" w:rsidRPr="0088142C" w:rsidTr="00C12FE4">
        <w:trPr>
          <w:tblHeader/>
        </w:trPr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15040F" w:rsidRPr="0088142C" w:rsidTr="00C12FE4">
        <w:trPr>
          <w:tblHeader/>
        </w:trPr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6A4721" w:rsidP="007926F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</w:t>
            </w:r>
            <w:r w:rsidR="007926F1"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7926F1" w:rsidRPr="0088142C">
              <w:rPr>
                <w:rFonts w:ascii="Angsana New" w:hAnsi="Angsana New"/>
                <w:sz w:val="30"/>
                <w:szCs w:val="30"/>
              </w:rPr>
              <w:t>,427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63,483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6A4721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:rsidR="0015040F" w:rsidRPr="0088142C" w:rsidRDefault="006E4B23" w:rsidP="00556E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</w:t>
            </w:r>
            <w:r w:rsidR="00556ED5" w:rsidRPr="0088142C"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12,697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ที่ไม่ถือเป็นรายได้หรือค่าใช้จ่ายทางภาษี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:rsidR="0015040F" w:rsidRPr="0088142C" w:rsidRDefault="0015040F" w:rsidP="0015040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 xml:space="preserve">   สุทธิ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/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A4721" w:rsidRPr="0088142C" w:rsidRDefault="006A4721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6A4721" w:rsidRPr="0088142C" w:rsidRDefault="00556ED5" w:rsidP="00556ED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(2,997</w:t>
            </w:r>
            <w:r w:rsidR="006A4721" w:rsidRPr="00881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15040F" w:rsidRPr="0088142C" w:rsidRDefault="0015040F" w:rsidP="0015040F"/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(3,229)</w:t>
            </w:r>
          </w:p>
        </w:tc>
      </w:tr>
      <w:tr w:rsidR="0015040F" w:rsidRPr="0088142C" w:rsidTr="00C12FE4">
        <w:tc>
          <w:tcPr>
            <w:tcW w:w="396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6E4B23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56ED5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6A4721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10,8</w:t>
            </w:r>
            <w:r w:rsidR="00556ED5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9,468</w:t>
            </w:r>
          </w:p>
        </w:tc>
      </w:tr>
    </w:tbl>
    <w:p w:rsidR="00E417BB" w:rsidRPr="0088142C" w:rsidRDefault="00E417BB" w:rsidP="00E41C14">
      <w:pPr>
        <w:tabs>
          <w:tab w:val="clear" w:pos="454"/>
          <w:tab w:val="clear" w:pos="680"/>
        </w:tabs>
        <w:jc w:val="thaiDistribute"/>
        <w:rPr>
          <w:rFonts w:ascii="Angsana New" w:hAnsi="Angsana New"/>
          <w:sz w:val="30"/>
          <w:szCs w:val="30"/>
        </w:rPr>
      </w:pPr>
    </w:p>
    <w:p w:rsidR="009F53C1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t>27</w:t>
      </w:r>
      <w:r w:rsidR="003F66C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9F53C1" w:rsidRPr="0088142C">
        <w:rPr>
          <w:rFonts w:ascii="Angsana New" w:eastAsia="MS Mincho" w:hAnsi="Angsana New"/>
          <w:sz w:val="30"/>
          <w:szCs w:val="30"/>
          <w:cs/>
          <w:lang w:val="en-US"/>
        </w:rPr>
        <w:t>กำไ</w:t>
      </w:r>
      <w:r w:rsidR="009F53C1" w:rsidRPr="0088142C">
        <w:rPr>
          <w:rFonts w:ascii="Angsana New" w:eastAsia="MS Mincho" w:hAnsi="Angsana New" w:hint="cs"/>
          <w:sz w:val="30"/>
          <w:szCs w:val="30"/>
          <w:cs/>
          <w:lang w:val="en-US"/>
        </w:rPr>
        <w:t>ร</w:t>
      </w:r>
      <w:r w:rsidR="009F53C1" w:rsidRPr="0088142C">
        <w:rPr>
          <w:rFonts w:ascii="Angsana New" w:eastAsia="MS Mincho" w:hAnsi="Angsana New"/>
          <w:sz w:val="30"/>
          <w:szCs w:val="30"/>
          <w:cs/>
          <w:lang w:val="en-US"/>
        </w:rPr>
        <w:t>ต่อหุ้นขั้นพื้นฐาน</w:t>
      </w:r>
    </w:p>
    <w:p w:rsidR="009F53C1" w:rsidRPr="0088142C" w:rsidRDefault="009F53C1" w:rsidP="009F53C1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9F53C1" w:rsidRPr="0088142C" w:rsidRDefault="009F53C1" w:rsidP="00F96EBC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88142C">
        <w:rPr>
          <w:rFonts w:ascii="Angsana New" w:hAnsi="Angsana New" w:hint="cs"/>
          <w:sz w:val="30"/>
          <w:szCs w:val="30"/>
          <w:cs/>
        </w:rPr>
        <w:t>ปี</w:t>
      </w:r>
      <w:r w:rsidRPr="0088142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 w:hint="cs"/>
          <w:sz w:val="30"/>
          <w:szCs w:val="30"/>
          <w:cs/>
        </w:rPr>
        <w:t>ธันวาคม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="00AD40D4" w:rsidRPr="0088142C">
        <w:rPr>
          <w:rFonts w:ascii="Angsana New" w:hAnsi="Angsana New"/>
          <w:sz w:val="30"/>
          <w:szCs w:val="30"/>
        </w:rPr>
        <w:t xml:space="preserve">2561 </w:t>
      </w:r>
      <w:r w:rsidR="00AD40D4" w:rsidRPr="0088142C">
        <w:rPr>
          <w:rFonts w:ascii="Angsana New" w:hAnsi="Angsana New"/>
          <w:sz w:val="30"/>
          <w:szCs w:val="30"/>
          <w:cs/>
        </w:rPr>
        <w:t xml:space="preserve">และ </w:t>
      </w:r>
      <w:r w:rsidR="00AD40D4" w:rsidRPr="0088142C">
        <w:rPr>
          <w:rFonts w:ascii="Angsana New" w:hAnsi="Angsana New"/>
          <w:sz w:val="30"/>
          <w:szCs w:val="30"/>
        </w:rPr>
        <w:t>2560</w:t>
      </w:r>
      <w:r w:rsidRPr="0088142C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Pr="0088142C">
        <w:rPr>
          <w:rFonts w:ascii="Angsana New" w:hAnsi="Angsana New" w:hint="cs"/>
          <w:sz w:val="30"/>
          <w:szCs w:val="30"/>
          <w:cs/>
        </w:rPr>
        <w:t>ปี</w:t>
      </w:r>
      <w:r w:rsidRPr="0088142C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88142C">
        <w:rPr>
          <w:rFonts w:ascii="Angsana New" w:hAnsi="Angsana New" w:hint="cs"/>
          <w:sz w:val="30"/>
          <w:szCs w:val="30"/>
          <w:cs/>
        </w:rPr>
        <w:t>ปี</w:t>
      </w:r>
      <w:r w:rsidRPr="0088142C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 xml:space="preserve"> </w:t>
      </w:r>
    </w:p>
    <w:p w:rsidR="009F53C1" w:rsidRPr="0088142C" w:rsidRDefault="009F53C1" w:rsidP="009F53C1">
      <w:pPr>
        <w:pStyle w:val="ListParagraph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61166D" w:rsidRPr="0088142C" w:rsidTr="00F96EBC">
        <w:trPr>
          <w:tblHeader/>
        </w:trPr>
        <w:tc>
          <w:tcPr>
            <w:tcW w:w="3960" w:type="dxa"/>
            <w:shd w:val="clear" w:color="auto" w:fill="auto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6" w:type="dxa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8142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1166D" w:rsidRPr="0088142C" w:rsidTr="00F96EBC">
        <w:trPr>
          <w:tblHeader/>
        </w:trPr>
        <w:tc>
          <w:tcPr>
            <w:tcW w:w="3960" w:type="dxa"/>
          </w:tcPr>
          <w:p w:rsidR="0061166D" w:rsidRPr="0088142C" w:rsidRDefault="0061166D" w:rsidP="0061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1166D" w:rsidRPr="0088142C" w:rsidRDefault="0061166D" w:rsidP="001D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:rsidR="0061166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1166D" w:rsidRPr="0088142C" w:rsidRDefault="0061166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61166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1166D" w:rsidRPr="0088142C" w:rsidRDefault="0061166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1166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1166D" w:rsidRPr="0088142C" w:rsidRDefault="0061166D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1166D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61166D" w:rsidRPr="0088142C" w:rsidTr="00F96EBC">
        <w:trPr>
          <w:tblHeader/>
        </w:trPr>
        <w:tc>
          <w:tcPr>
            <w:tcW w:w="3960" w:type="dxa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4" w:type="dxa"/>
            <w:gridSpan w:val="7"/>
          </w:tcPr>
          <w:p w:rsidR="0061166D" w:rsidRPr="0088142C" w:rsidRDefault="0061166D" w:rsidP="007A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88142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8142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5040F" w:rsidRPr="0088142C" w:rsidTr="00F96EBC">
        <w:tc>
          <w:tcPr>
            <w:tcW w:w="3960" w:type="dxa"/>
          </w:tcPr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36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5011B1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58,420</w:t>
            </w:r>
          </w:p>
        </w:tc>
        <w:tc>
          <w:tcPr>
            <w:tcW w:w="270" w:type="dxa"/>
          </w:tcPr>
          <w:p w:rsidR="0015040F" w:rsidRPr="0088142C" w:rsidRDefault="0015040F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5040F" w:rsidRPr="0088142C" w:rsidRDefault="0015040F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6E4B23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15040F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,327</w:t>
            </w:r>
          </w:p>
        </w:tc>
        <w:tc>
          <w:tcPr>
            <w:tcW w:w="270" w:type="dxa"/>
          </w:tcPr>
          <w:p w:rsidR="0015040F" w:rsidRPr="0088142C" w:rsidRDefault="0015040F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8E7758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58,539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54,015</w:t>
            </w:r>
          </w:p>
        </w:tc>
      </w:tr>
      <w:tr w:rsidR="0015040F" w:rsidRPr="0088142C" w:rsidTr="00F96EBC">
        <w:tc>
          <w:tcPr>
            <w:tcW w:w="3960" w:type="dxa"/>
          </w:tcPr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9458AA" w:rsidRPr="0088142C" w:rsidRDefault="009458AA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5040F" w:rsidRPr="0088142C" w:rsidRDefault="0015040F" w:rsidP="00D937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9458AA" w:rsidRPr="0088142C" w:rsidRDefault="009458AA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</w:tr>
      <w:tr w:rsidR="0015040F" w:rsidRPr="0088142C" w:rsidTr="00F96EBC">
        <w:tc>
          <w:tcPr>
            <w:tcW w:w="3960" w:type="dxa"/>
          </w:tcPr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ณ วันที่ </w:t>
            </w:r>
          </w:p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18 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2560 </w:t>
            </w:r>
          </w:p>
        </w:tc>
        <w:tc>
          <w:tcPr>
            <w:tcW w:w="236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D93734" w:rsidP="00D937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15040F" w:rsidRPr="0088142C"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</w:tr>
      <w:tr w:rsidR="0015040F" w:rsidRPr="0088142C" w:rsidTr="00F96EBC">
        <w:trPr>
          <w:trHeight w:val="197"/>
        </w:trPr>
        <w:tc>
          <w:tcPr>
            <w:tcW w:w="3960" w:type="dxa"/>
            <w:vAlign w:val="bottom"/>
          </w:tcPr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458AA" w:rsidRPr="0088142C" w:rsidRDefault="009458AA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15040F" w:rsidP="00D937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223,068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458AA" w:rsidRPr="0088142C" w:rsidRDefault="009458AA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223,068</w:t>
            </w:r>
          </w:p>
        </w:tc>
      </w:tr>
      <w:tr w:rsidR="0015040F" w:rsidRPr="0088142C" w:rsidTr="00F96EBC">
        <w:trPr>
          <w:trHeight w:val="197"/>
        </w:trPr>
        <w:tc>
          <w:tcPr>
            <w:tcW w:w="3960" w:type="dxa"/>
            <w:vAlign w:val="bottom"/>
          </w:tcPr>
          <w:p w:rsidR="0015040F" w:rsidRPr="0088142C" w:rsidRDefault="0015040F" w:rsidP="001504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15040F" w:rsidP="006F3EC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458AA" w:rsidRPr="0088142C" w:rsidRDefault="003C4E59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458AA" w:rsidRPr="0088142C" w:rsidRDefault="009458AA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8E7758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0.24</w:t>
            </w:r>
          </w:p>
        </w:tc>
      </w:tr>
    </w:tbl>
    <w:p w:rsidR="0018417C" w:rsidRPr="0088142C" w:rsidRDefault="0018417C" w:rsidP="0018417C">
      <w:pPr>
        <w:pStyle w:val="Heading6"/>
        <w:tabs>
          <w:tab w:val="left" w:pos="54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:rsidR="000C17D8" w:rsidRPr="0088142C" w:rsidRDefault="000C17D8" w:rsidP="000C17D8">
      <w:pPr>
        <w:rPr>
          <w:lang w:val="en-GB" w:eastAsia="x-none"/>
        </w:rPr>
      </w:pPr>
    </w:p>
    <w:p w:rsidR="00831ED9" w:rsidRPr="0088142C" w:rsidRDefault="00831ED9" w:rsidP="000C17D8">
      <w:pPr>
        <w:rPr>
          <w:lang w:val="en-GB" w:eastAsia="x-none"/>
        </w:rPr>
      </w:pPr>
    </w:p>
    <w:p w:rsidR="000C17D8" w:rsidRPr="0088142C" w:rsidRDefault="000C17D8" w:rsidP="000C17D8">
      <w:pPr>
        <w:rPr>
          <w:lang w:val="en-GB" w:eastAsia="x-none"/>
        </w:rPr>
      </w:pPr>
    </w:p>
    <w:p w:rsidR="00905954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lastRenderedPageBreak/>
        <w:t>28</w:t>
      </w:r>
      <w:r w:rsidR="003F66C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6F219D" w:rsidRPr="0088142C">
        <w:rPr>
          <w:rFonts w:ascii="Angsana New" w:eastAsia="MS Mincho" w:hAnsi="Angsana New"/>
          <w:sz w:val="30"/>
          <w:szCs w:val="30"/>
          <w:cs/>
          <w:lang w:val="en-US"/>
        </w:rPr>
        <w:t>เงินปันผล</w:t>
      </w:r>
    </w:p>
    <w:p w:rsidR="00165745" w:rsidRPr="0088142C" w:rsidRDefault="00165745" w:rsidP="00652EDE">
      <w:pPr>
        <w:spacing w:line="240" w:lineRule="auto"/>
        <w:rPr>
          <w:rFonts w:ascii="Angsana New" w:eastAsia="MS Mincho" w:hAnsi="Angsana New"/>
          <w:sz w:val="24"/>
          <w:szCs w:val="24"/>
          <w:lang w:val="en-GB"/>
        </w:rPr>
      </w:pPr>
    </w:p>
    <w:p w:rsidR="00E9637D" w:rsidRPr="0088142C" w:rsidRDefault="00E9637D" w:rsidP="00E9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ในการประชุม</w:t>
      </w:r>
      <w:r w:rsidRPr="0088142C">
        <w:rPr>
          <w:rFonts w:ascii="Angsana New" w:hAnsi="Angsana New" w:hint="cs"/>
          <w:sz w:val="30"/>
          <w:szCs w:val="30"/>
          <w:cs/>
        </w:rPr>
        <w:t>สามัญประจำปีของผู้ถือหุ้น</w:t>
      </w:r>
      <w:r w:rsidRPr="0088142C">
        <w:rPr>
          <w:rFonts w:ascii="Angsana New" w:hAnsi="Angsana New"/>
          <w:sz w:val="30"/>
          <w:szCs w:val="30"/>
          <w:cs/>
        </w:rPr>
        <w:t xml:space="preserve">ของบริษัทเมื่อวันที่ </w:t>
      </w:r>
      <w:r w:rsidRPr="0088142C">
        <w:rPr>
          <w:rFonts w:ascii="Angsana New" w:hAnsi="Angsana New"/>
          <w:sz w:val="30"/>
          <w:szCs w:val="30"/>
        </w:rPr>
        <w:t xml:space="preserve">27 </w:t>
      </w:r>
      <w:r w:rsidRPr="0088142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88142C">
        <w:rPr>
          <w:rFonts w:ascii="Angsana New" w:hAnsi="Angsana New"/>
          <w:sz w:val="30"/>
          <w:szCs w:val="30"/>
        </w:rPr>
        <w:t xml:space="preserve">2561 </w:t>
      </w:r>
      <w:r w:rsidRPr="0088142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8142C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มีมติอนุมัติการจัดสรรกำไรเป็นเงินปันผลในอัตราหุ้นละ</w:t>
      </w:r>
      <w:r w:rsidRPr="0088142C">
        <w:rPr>
          <w:rFonts w:ascii="Angsana New" w:hAnsi="Angsana New"/>
          <w:sz w:val="30"/>
          <w:szCs w:val="30"/>
        </w:rPr>
        <w:t xml:space="preserve"> 6.5</w:t>
      </w:r>
      <w:r w:rsidR="003C4A95" w:rsidRPr="0088142C">
        <w:rPr>
          <w:rFonts w:ascii="Angsana New" w:hAnsi="Angsana New"/>
          <w:sz w:val="30"/>
          <w:szCs w:val="30"/>
        </w:rPr>
        <w:t>0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="009A3E56" w:rsidRPr="0088142C">
        <w:rPr>
          <w:rFonts w:ascii="Angsana New" w:hAnsi="Angsana New" w:hint="cs"/>
          <w:sz w:val="30"/>
          <w:szCs w:val="30"/>
          <w:cs/>
        </w:rPr>
        <w:t>สตางค์</w:t>
      </w:r>
      <w:r w:rsidRPr="0088142C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88142C">
        <w:rPr>
          <w:rFonts w:ascii="Angsana New" w:hAnsi="Angsana New"/>
          <w:sz w:val="30"/>
          <w:szCs w:val="30"/>
        </w:rPr>
        <w:t xml:space="preserve">19.50 </w:t>
      </w:r>
      <w:r w:rsidRPr="0088142C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88142C">
        <w:rPr>
          <w:rFonts w:ascii="Angsana New" w:hAnsi="Angsana New"/>
          <w:sz w:val="30"/>
          <w:szCs w:val="30"/>
        </w:rPr>
        <w:t>2561</w:t>
      </w:r>
    </w:p>
    <w:p w:rsidR="00D93734" w:rsidRPr="0088142C" w:rsidRDefault="00D93734" w:rsidP="00E9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F96EBC" w:rsidRPr="0088142C" w:rsidRDefault="00F96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ในการประชุม</w:t>
      </w:r>
      <w:r w:rsidRPr="0088142C">
        <w:rPr>
          <w:rFonts w:ascii="Angsana New" w:hAnsi="Angsana New" w:hint="cs"/>
          <w:sz w:val="30"/>
          <w:szCs w:val="30"/>
          <w:cs/>
        </w:rPr>
        <w:t>สามัญประจำปีของผู้ถือหุ้น</w:t>
      </w:r>
      <w:r w:rsidRPr="0088142C">
        <w:rPr>
          <w:rFonts w:ascii="Angsana New" w:hAnsi="Angsana New"/>
          <w:sz w:val="30"/>
          <w:szCs w:val="30"/>
          <w:cs/>
        </w:rPr>
        <w:t xml:space="preserve">ของบริษัทเมื่อวันที่ 28 </w:t>
      </w:r>
      <w:r w:rsidRPr="0088142C">
        <w:rPr>
          <w:rFonts w:ascii="Angsana New" w:hAnsi="Angsana New" w:hint="cs"/>
          <w:sz w:val="30"/>
          <w:szCs w:val="30"/>
          <w:cs/>
        </w:rPr>
        <w:t>เมษายน</w:t>
      </w:r>
      <w:r w:rsidRPr="0088142C">
        <w:rPr>
          <w:rFonts w:ascii="Angsana New" w:hAnsi="Angsana New"/>
          <w:sz w:val="30"/>
          <w:szCs w:val="30"/>
          <w:cs/>
        </w:rPr>
        <w:t xml:space="preserve"> 2560</w:t>
      </w:r>
      <w:r w:rsidRPr="0088142C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8142C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มีมติอนุมัติการจัดสรรกำไรเป็นเงินปันผลในอัตราหุ้นละ</w:t>
      </w:r>
      <w:r w:rsidRPr="0088142C">
        <w:rPr>
          <w:rFonts w:ascii="Angsana New" w:hAnsi="Angsana New"/>
          <w:sz w:val="30"/>
          <w:szCs w:val="30"/>
        </w:rPr>
        <w:t xml:space="preserve"> 8.25 </w:t>
      </w:r>
      <w:r w:rsidRPr="0088142C">
        <w:rPr>
          <w:rFonts w:ascii="Angsana New" w:hAnsi="Angsana New" w:hint="cs"/>
          <w:sz w:val="30"/>
          <w:szCs w:val="30"/>
          <w:cs/>
        </w:rPr>
        <w:t>สตางค์</w:t>
      </w:r>
      <w:r w:rsidRPr="0088142C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88142C">
        <w:rPr>
          <w:rFonts w:ascii="Angsana New" w:hAnsi="Angsana New"/>
          <w:sz w:val="30"/>
          <w:szCs w:val="30"/>
        </w:rPr>
        <w:t xml:space="preserve">18.15 </w:t>
      </w:r>
      <w:r w:rsidRPr="0088142C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88142C">
        <w:rPr>
          <w:rFonts w:ascii="Angsana New" w:hAnsi="Angsana New"/>
          <w:sz w:val="30"/>
          <w:szCs w:val="30"/>
        </w:rPr>
        <w:t xml:space="preserve">2560 </w:t>
      </w:r>
    </w:p>
    <w:p w:rsidR="00450EBC" w:rsidRPr="0088142C" w:rsidRDefault="00450EBC" w:rsidP="00F96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450EBC" w:rsidRPr="0088142C" w:rsidRDefault="00450EBC" w:rsidP="00450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ในการประชุม</w:t>
      </w:r>
      <w:r w:rsidRPr="0088142C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88142C">
        <w:rPr>
          <w:rFonts w:ascii="Angsana New" w:hAnsi="Angsana New"/>
          <w:sz w:val="30"/>
          <w:szCs w:val="30"/>
          <w:cs/>
        </w:rPr>
        <w:t xml:space="preserve">ของบริษัทเมื่อวันที่ </w:t>
      </w:r>
      <w:r w:rsidRPr="0088142C">
        <w:rPr>
          <w:rFonts w:ascii="Angsana New" w:hAnsi="Angsana New"/>
          <w:sz w:val="30"/>
          <w:szCs w:val="30"/>
        </w:rPr>
        <w:t xml:space="preserve">6 </w:t>
      </w:r>
      <w:r w:rsidRPr="0088142C">
        <w:rPr>
          <w:rFonts w:ascii="Angsana New" w:hAnsi="Angsana New" w:hint="cs"/>
          <w:sz w:val="30"/>
          <w:szCs w:val="30"/>
          <w:cs/>
        </w:rPr>
        <w:t>ตุลาคม</w:t>
      </w:r>
      <w:r w:rsidRPr="0088142C">
        <w:rPr>
          <w:rFonts w:ascii="Angsana New" w:hAnsi="Angsana New"/>
          <w:sz w:val="30"/>
          <w:szCs w:val="30"/>
          <w:cs/>
        </w:rPr>
        <w:t xml:space="preserve"> 2560</w:t>
      </w:r>
      <w:r w:rsidRPr="0088142C">
        <w:rPr>
          <w:rFonts w:ascii="Angsana New" w:eastAsia="MS Mincho" w:hAnsi="Angsana New"/>
          <w:sz w:val="30"/>
          <w:szCs w:val="30"/>
          <w:cs/>
          <w:lang w:val="en-GB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88142C">
        <w:rPr>
          <w:rFonts w:ascii="Angsana New" w:hAnsi="Angsana New"/>
          <w:sz w:val="30"/>
          <w:szCs w:val="30"/>
          <w:cs/>
        </w:rPr>
        <w:t>มีมติอนุมัติการจัดสรรกำไรเป็นเงินปันผล</w:t>
      </w:r>
      <w:r w:rsidRPr="0088142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8142C">
        <w:rPr>
          <w:rFonts w:ascii="Angsana New" w:hAnsi="Angsana New"/>
          <w:sz w:val="30"/>
          <w:szCs w:val="30"/>
          <w:cs/>
        </w:rPr>
        <w:t>ในอัตราหุ้นละ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16.00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สตางค์</w:t>
      </w:r>
      <w:r w:rsidRPr="0088142C">
        <w:rPr>
          <w:rFonts w:ascii="Angsana New" w:hAnsi="Angsana New"/>
          <w:sz w:val="30"/>
          <w:szCs w:val="30"/>
          <w:cs/>
        </w:rPr>
        <w:t xml:space="preserve"> เป็นจำนวนเงินทั้งสิ้น </w:t>
      </w:r>
      <w:r w:rsidRPr="0088142C">
        <w:rPr>
          <w:rFonts w:ascii="Angsana New" w:hAnsi="Angsana New" w:hint="cs"/>
          <w:sz w:val="30"/>
          <w:szCs w:val="30"/>
          <w:cs/>
        </w:rPr>
        <w:t>35.20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เงินปันผลดังกล่าวได้จ่ายให้แก่ผู้ถือหุ้นในระหว่างปี </w:t>
      </w:r>
      <w:r w:rsidRPr="0088142C">
        <w:rPr>
          <w:rFonts w:ascii="Angsana New" w:hAnsi="Angsana New"/>
          <w:sz w:val="30"/>
          <w:szCs w:val="30"/>
        </w:rPr>
        <w:t>2560</w:t>
      </w:r>
    </w:p>
    <w:p w:rsidR="00FD1B82" w:rsidRPr="0088142C" w:rsidRDefault="00FD1B82" w:rsidP="003F66C1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:rsidR="000A0432" w:rsidRPr="0088142C" w:rsidRDefault="00C677F5" w:rsidP="003F66C1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88142C">
        <w:rPr>
          <w:rFonts w:ascii="Angsana New" w:eastAsia="MS Mincho" w:hAnsi="Angsana New"/>
          <w:sz w:val="30"/>
          <w:szCs w:val="30"/>
          <w:lang w:val="en-GB"/>
        </w:rPr>
        <w:t>29</w:t>
      </w:r>
      <w:r w:rsidR="003F66C1" w:rsidRPr="0088142C">
        <w:rPr>
          <w:rFonts w:ascii="Angsana New" w:eastAsia="MS Mincho" w:hAnsi="Angsana New"/>
          <w:sz w:val="30"/>
          <w:szCs w:val="30"/>
          <w:lang w:val="en-GB"/>
        </w:rPr>
        <w:tab/>
      </w:r>
      <w:r w:rsidR="006610A4" w:rsidRPr="0088142C">
        <w:rPr>
          <w:rFonts w:ascii="Angsana New" w:eastAsia="MS Mincho" w:hAnsi="Angsana New"/>
          <w:sz w:val="30"/>
          <w:szCs w:val="30"/>
          <w:cs/>
          <w:lang w:val="en-GB"/>
        </w:rPr>
        <w:t>เครื่องมือทางการเงิน</w:t>
      </w:r>
    </w:p>
    <w:p w:rsidR="006610A4" w:rsidRPr="0088142C" w:rsidRDefault="006610A4" w:rsidP="00652EDE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BD4B91" w:rsidRPr="0088142C" w:rsidRDefault="00BD4B91" w:rsidP="00FD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</w:t>
      </w:r>
      <w:r w:rsidR="00E6241D">
        <w:rPr>
          <w:rFonts w:ascii="Angsana New" w:hAnsi="Angsana New"/>
          <w:sz w:val="30"/>
          <w:szCs w:val="30"/>
          <w:cs/>
        </w:rPr>
        <w:t>่มีการถือหรือออก</w:t>
      </w:r>
      <w:r w:rsidRPr="0088142C">
        <w:rPr>
          <w:rFonts w:ascii="Angsana New" w:hAnsi="Angsana New"/>
          <w:sz w:val="30"/>
          <w:szCs w:val="30"/>
          <w:cs/>
        </w:rPr>
        <w:t xml:space="preserve">ตราสารอนุพันธ์ เพื่อการเก็งกำไรหรือการค้า </w:t>
      </w:r>
    </w:p>
    <w:p w:rsidR="005B7EB8" w:rsidRPr="0088142C" w:rsidRDefault="005B7EB8" w:rsidP="00FD1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142C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</w:t>
      </w:r>
      <w:r w:rsidR="0095738C" w:rsidRPr="0088142C">
        <w:rPr>
          <w:rFonts w:ascii="Angsana New" w:hAnsi="Angsana New" w:hint="cs"/>
          <w:sz w:val="30"/>
          <w:szCs w:val="30"/>
          <w:cs/>
        </w:rPr>
        <w:t>ให้เป็น</w:t>
      </w:r>
      <w:r w:rsidRPr="0088142C">
        <w:rPr>
          <w:rFonts w:ascii="Angsana New" w:hAnsi="Angsana New"/>
          <w:sz w:val="30"/>
          <w:szCs w:val="30"/>
          <w:cs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</w:t>
      </w:r>
      <w:r w:rsidR="0095738C" w:rsidRPr="0088142C">
        <w:rPr>
          <w:rFonts w:ascii="Angsana New" w:hAnsi="Angsana New" w:hint="cs"/>
          <w:sz w:val="30"/>
          <w:szCs w:val="30"/>
          <w:cs/>
        </w:rPr>
        <w:t>ท</w:t>
      </w:r>
      <w:r w:rsidRPr="0088142C">
        <w:rPr>
          <w:rFonts w:ascii="Angsana New" w:hAnsi="Angsana New"/>
          <w:sz w:val="30"/>
          <w:szCs w:val="30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BD4B91" w:rsidRPr="0088142C" w:rsidRDefault="00BD4B91" w:rsidP="009F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 w:hint="cs"/>
          <w:b/>
          <w:bCs/>
          <w:i/>
          <w:iCs/>
          <w:sz w:val="24"/>
          <w:szCs w:val="24"/>
          <w:cs/>
        </w:rPr>
        <w:br/>
      </w:r>
      <w:r w:rsidRPr="0088142C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F96EBC" w:rsidRPr="0088142C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88142C">
        <w:rPr>
          <w:rFonts w:ascii="Angsana New" w:hAnsi="Angsana New" w:hint="cs"/>
          <w:sz w:val="30"/>
          <w:szCs w:val="30"/>
          <w:cs/>
        </w:rPr>
        <w:t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96EBC" w:rsidRPr="0088142C" w:rsidRDefault="0095738C" w:rsidP="005C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D4B91" w:rsidRPr="0088142C">
        <w:rPr>
          <w:rFonts w:ascii="Angsana New" w:hAnsi="Angsana New"/>
          <w:sz w:val="30"/>
          <w:szCs w:val="30"/>
          <w:cs/>
        </w:rPr>
        <w:t xml:space="preserve">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</w:t>
      </w:r>
      <w:r w:rsidRPr="0088142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D4B91" w:rsidRPr="0088142C">
        <w:rPr>
          <w:rFonts w:ascii="Angsana New" w:hAnsi="Angsana New"/>
          <w:sz w:val="30"/>
          <w:szCs w:val="30"/>
          <w:cs/>
        </w:rPr>
        <w:t>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สัญญาซื้อขายเงินตราต่างประเทศล่วงหน้า ณ วันที่</w:t>
      </w:r>
      <w:r w:rsidR="00BD4B91" w:rsidRPr="0088142C">
        <w:rPr>
          <w:rFonts w:ascii="Angsana New" w:hAnsi="Angsana New" w:hint="cs"/>
          <w:sz w:val="30"/>
          <w:szCs w:val="30"/>
          <w:cs/>
        </w:rPr>
        <w:t>รายงาน</w:t>
      </w:r>
      <w:r w:rsidR="00BD4B91" w:rsidRPr="0088142C">
        <w:rPr>
          <w:rFonts w:ascii="Angsana New" w:hAnsi="Angsana New"/>
          <w:sz w:val="30"/>
          <w:szCs w:val="30"/>
          <w:cs/>
        </w:rPr>
        <w:t xml:space="preserve">เป็นรายการที่เกี่ยวข้องกับรายการซื้อและขายสินค้าที่เป็นเงินตราต่างประเทศในงวดถัดไป </w:t>
      </w:r>
    </w:p>
    <w:p w:rsidR="007351BA" w:rsidRPr="0088142C" w:rsidRDefault="007351BA" w:rsidP="00B9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24"/>
          <w:szCs w:val="24"/>
        </w:rPr>
      </w:pPr>
    </w:p>
    <w:p w:rsidR="00BD4B91" w:rsidRPr="0088142C" w:rsidRDefault="00BD4B91" w:rsidP="0073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/>
          <w:sz w:val="30"/>
          <w:szCs w:val="30"/>
          <w:cs/>
        </w:rPr>
        <w:t xml:space="preserve">ธันวาคม </w:t>
      </w:r>
      <w:r w:rsidR="00CB5C99" w:rsidRPr="0088142C">
        <w:rPr>
          <w:rFonts w:ascii="Angsana New" w:hAnsi="Angsana New" w:hint="cs"/>
          <w:sz w:val="30"/>
          <w:szCs w:val="30"/>
          <w:cs/>
        </w:rPr>
        <w:t>กลุ่ม</w:t>
      </w:r>
      <w:r w:rsidRPr="0088142C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</w:t>
      </w:r>
      <w:r w:rsidR="00FF7E0B"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อันเป็นผลมาจากการมีสินทรัพย์และหนี้สินที่เป็นเงินตราต่างประเทศดังนี้</w:t>
      </w:r>
    </w:p>
    <w:p w:rsidR="00F96EBC" w:rsidRPr="0088142C" w:rsidRDefault="00F96EBC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262"/>
        <w:gridCol w:w="998"/>
        <w:gridCol w:w="262"/>
        <w:gridCol w:w="998"/>
        <w:gridCol w:w="270"/>
        <w:gridCol w:w="990"/>
      </w:tblGrid>
      <w:tr w:rsidR="00F93EC2" w:rsidRPr="0088142C" w:rsidTr="00B93CB0">
        <w:trPr>
          <w:tblHeader/>
        </w:trPr>
        <w:tc>
          <w:tcPr>
            <w:tcW w:w="3870" w:type="dxa"/>
            <w:shd w:val="clear" w:color="auto" w:fill="auto"/>
          </w:tcPr>
          <w:p w:rsidR="00F93EC2" w:rsidRPr="0088142C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F93EC2" w:rsidRPr="0088142C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F93EC2" w:rsidRPr="0088142C" w:rsidRDefault="00F93EC2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F93EC2" w:rsidRPr="0088142C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F93EC2" w:rsidRPr="0088142C" w:rsidRDefault="00F93EC2" w:rsidP="00C12F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93EC2" w:rsidRPr="0088142C" w:rsidTr="00B93CB0">
        <w:trPr>
          <w:tblHeader/>
        </w:trPr>
        <w:tc>
          <w:tcPr>
            <w:tcW w:w="3870" w:type="dxa"/>
            <w:shd w:val="clear" w:color="auto" w:fill="auto"/>
          </w:tcPr>
          <w:p w:rsidR="00F93EC2" w:rsidRPr="0088142C" w:rsidRDefault="00F93EC2" w:rsidP="00C12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F93EC2" w:rsidRPr="0088142C" w:rsidRDefault="00F93EC2" w:rsidP="00C12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93EC2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F93EC2" w:rsidRPr="0088142C" w:rsidRDefault="00F93EC2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93EC2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62" w:type="dxa"/>
            <w:shd w:val="clear" w:color="auto" w:fill="auto"/>
          </w:tcPr>
          <w:p w:rsidR="00F93EC2" w:rsidRPr="0088142C" w:rsidRDefault="00F93EC2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F93EC2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F93EC2" w:rsidRPr="0088142C" w:rsidRDefault="00F93EC2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93EC2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8142C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B11A98" w:rsidRPr="0088142C" w:rsidTr="00B93CB0">
        <w:trPr>
          <w:tblHeader/>
        </w:trPr>
        <w:tc>
          <w:tcPr>
            <w:tcW w:w="3870" w:type="dxa"/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B11A98" w:rsidRPr="0088142C" w:rsidRDefault="00B11A98" w:rsidP="00B1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B11A98" w:rsidRPr="0088142C" w:rsidRDefault="00B11A98" w:rsidP="00B11A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3EC2" w:rsidRPr="0088142C" w:rsidTr="00B93CB0">
        <w:tc>
          <w:tcPr>
            <w:tcW w:w="3870" w:type="dxa"/>
            <w:shd w:val="clear" w:color="auto" w:fill="auto"/>
          </w:tcPr>
          <w:p w:rsidR="00F93EC2" w:rsidRPr="0088142C" w:rsidRDefault="00F93EC2" w:rsidP="00F93EC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F93EC2" w:rsidRPr="0088142C" w:rsidRDefault="00F93EC2" w:rsidP="00F93EC2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93EC2" w:rsidRPr="0088142C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93EC2" w:rsidRPr="0088142C" w:rsidRDefault="00F93EC2" w:rsidP="00F93E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93EC2" w:rsidRPr="0088142C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F93EC2" w:rsidRPr="0088142C" w:rsidRDefault="00F93EC2" w:rsidP="00F93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93EC2" w:rsidRPr="0088142C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93EC2" w:rsidRPr="0088142C" w:rsidRDefault="00F93EC2" w:rsidP="00F93EC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93EC2" w:rsidRPr="0088142C" w:rsidRDefault="00F93EC2" w:rsidP="00F93EC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8AA" w:rsidRPr="0088142C" w:rsidTr="00B93CB0">
        <w:trPr>
          <w:trHeight w:val="92"/>
        </w:trPr>
        <w:tc>
          <w:tcPr>
            <w:tcW w:w="387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5F127B" w:rsidP="0052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52,163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6,644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522B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48,585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9458AA" w:rsidRPr="0088142C" w:rsidTr="00B93CB0">
        <w:trPr>
          <w:trHeight w:val="92"/>
        </w:trPr>
        <w:tc>
          <w:tcPr>
            <w:tcW w:w="387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458AA" w:rsidRPr="0088142C" w:rsidRDefault="005F127B" w:rsidP="0052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117,325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2,517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9458AA" w:rsidRPr="0088142C" w:rsidRDefault="009458AA" w:rsidP="00522B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98,201 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2,684</w:t>
            </w:r>
          </w:p>
        </w:tc>
      </w:tr>
      <w:tr w:rsidR="009458AA" w:rsidRPr="0088142C" w:rsidTr="00B93CB0">
        <w:tc>
          <w:tcPr>
            <w:tcW w:w="3870" w:type="dxa"/>
            <w:shd w:val="clear" w:color="auto" w:fill="auto"/>
          </w:tcPr>
          <w:p w:rsidR="009458AA" w:rsidRPr="0088142C" w:rsidRDefault="009458AA" w:rsidP="009458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458AA" w:rsidRPr="0088142C" w:rsidRDefault="005F127B" w:rsidP="0052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(147,933)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(52,493)</w:t>
            </w:r>
          </w:p>
        </w:tc>
        <w:tc>
          <w:tcPr>
            <w:tcW w:w="262" w:type="dxa"/>
            <w:shd w:val="clear" w:color="auto" w:fill="auto"/>
          </w:tcPr>
          <w:p w:rsidR="009458AA" w:rsidRPr="0088142C" w:rsidRDefault="009458AA" w:rsidP="00945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458AA" w:rsidRPr="0088142C" w:rsidRDefault="009458AA" w:rsidP="00522B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(83,646)</w:t>
            </w:r>
          </w:p>
        </w:tc>
        <w:tc>
          <w:tcPr>
            <w:tcW w:w="270" w:type="dxa"/>
            <w:shd w:val="clear" w:color="auto" w:fill="auto"/>
          </w:tcPr>
          <w:p w:rsidR="009458AA" w:rsidRPr="0088142C" w:rsidRDefault="009458AA" w:rsidP="009458A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458AA" w:rsidRPr="0088142C" w:rsidRDefault="009458AA" w:rsidP="009458A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(39,466)</w:t>
            </w:r>
          </w:p>
        </w:tc>
      </w:tr>
      <w:tr w:rsidR="0015040F" w:rsidRPr="0088142C" w:rsidTr="00B93CB0">
        <w:trPr>
          <w:trHeight w:val="469"/>
        </w:trPr>
        <w:tc>
          <w:tcPr>
            <w:tcW w:w="3870" w:type="dxa"/>
            <w:shd w:val="clear" w:color="auto" w:fill="auto"/>
          </w:tcPr>
          <w:p w:rsidR="0015040F" w:rsidRPr="0088142C" w:rsidRDefault="0015040F" w:rsidP="0015040F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แสดงฐานะทางการเงิน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5040F" w:rsidRPr="0088142C" w:rsidRDefault="0015040F" w:rsidP="0052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15040F" w:rsidRPr="0088142C" w:rsidRDefault="0015040F" w:rsidP="00522B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5EC0" w:rsidRPr="0088142C" w:rsidTr="00B93CB0">
        <w:tc>
          <w:tcPr>
            <w:tcW w:w="3870" w:type="dxa"/>
            <w:shd w:val="clear" w:color="auto" w:fill="auto"/>
          </w:tcPr>
          <w:p w:rsidR="00655EC0" w:rsidRPr="0088142C" w:rsidRDefault="00655EC0" w:rsidP="00655EC0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55EC0" w:rsidRPr="0088142C" w:rsidRDefault="00DC4451" w:rsidP="0052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21,555</w:t>
            </w:r>
          </w:p>
        </w:tc>
        <w:tc>
          <w:tcPr>
            <w:tcW w:w="262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(43,332)</w:t>
            </w:r>
          </w:p>
        </w:tc>
        <w:tc>
          <w:tcPr>
            <w:tcW w:w="262" w:type="dxa"/>
            <w:shd w:val="clear" w:color="auto" w:fill="auto"/>
          </w:tcPr>
          <w:p w:rsidR="00655EC0" w:rsidRPr="0088142C" w:rsidRDefault="00655EC0" w:rsidP="0065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5EC0" w:rsidRPr="0088142C" w:rsidRDefault="00655EC0" w:rsidP="00522B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63,140 </w:t>
            </w:r>
          </w:p>
        </w:tc>
        <w:tc>
          <w:tcPr>
            <w:tcW w:w="270" w:type="dxa"/>
            <w:shd w:val="clear" w:color="auto" w:fill="auto"/>
          </w:tcPr>
          <w:p w:rsidR="00655EC0" w:rsidRPr="0088142C" w:rsidRDefault="00655EC0" w:rsidP="00655EC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(33,427)</w:t>
            </w:r>
          </w:p>
        </w:tc>
      </w:tr>
      <w:tr w:rsidR="00655EC0" w:rsidRPr="0088142C" w:rsidTr="00B93CB0">
        <w:tc>
          <w:tcPr>
            <w:tcW w:w="3870" w:type="dxa"/>
            <w:shd w:val="clear" w:color="auto" w:fill="auto"/>
          </w:tcPr>
          <w:p w:rsidR="00655EC0" w:rsidRPr="0088142C" w:rsidRDefault="00655EC0" w:rsidP="00655EC0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สัญญาซื้อ</w:t>
            </w:r>
            <w:r w:rsidR="00522B64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5B29" w:rsidRPr="0088142C">
              <w:rPr>
                <w:rFonts w:ascii="Angsana New" w:hAnsi="Angsana New" w:hint="cs"/>
                <w:sz w:val="30"/>
                <w:szCs w:val="30"/>
                <w:cs/>
              </w:rPr>
              <w:t>(ขาย)</w:t>
            </w:r>
            <w:r w:rsidR="00522B64"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  <w:r w:rsidR="005B5B29" w:rsidRPr="0088142C">
              <w:rPr>
                <w:rFonts w:ascii="Angsana New" w:hAnsi="Angsana New" w:hint="cs"/>
                <w:sz w:val="30"/>
                <w:szCs w:val="30"/>
                <w:cs/>
              </w:rPr>
              <w:t>-สุทธิ</w:t>
            </w:r>
            <w:r w:rsidRPr="0088142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655EC0" w:rsidRPr="0088142C" w:rsidRDefault="005B5B29" w:rsidP="00522B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62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655EC0" w:rsidRPr="0088142C" w:rsidRDefault="00655EC0" w:rsidP="0065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655EC0" w:rsidRPr="0088142C" w:rsidRDefault="005B5B29" w:rsidP="00522B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:rsidR="00655EC0" w:rsidRPr="0088142C" w:rsidRDefault="00655EC0" w:rsidP="00655EC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55EC0" w:rsidRPr="0088142C" w:rsidTr="00B93CB0">
        <w:tc>
          <w:tcPr>
            <w:tcW w:w="3870" w:type="dxa"/>
            <w:shd w:val="clear" w:color="auto" w:fill="auto"/>
          </w:tcPr>
          <w:p w:rsidR="00655EC0" w:rsidRPr="0088142C" w:rsidRDefault="00655EC0" w:rsidP="00655EC0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</w:t>
            </w:r>
            <w:r w:rsidRPr="008814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สี่ยงคงเหลือสุทธิ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EC0" w:rsidRPr="0088142C" w:rsidRDefault="00022573" w:rsidP="000225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DC4451" w:rsidRPr="0088142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62" w:type="dxa"/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(43,332)</w:t>
            </w:r>
          </w:p>
        </w:tc>
        <w:tc>
          <w:tcPr>
            <w:tcW w:w="262" w:type="dxa"/>
            <w:shd w:val="clear" w:color="auto" w:fill="auto"/>
          </w:tcPr>
          <w:p w:rsidR="00655EC0" w:rsidRPr="0088142C" w:rsidRDefault="00655EC0" w:rsidP="0065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EC0" w:rsidRPr="0088142C" w:rsidRDefault="00022573" w:rsidP="0002257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63</w:t>
            </w:r>
            <w:r w:rsidR="00655EC0"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D422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="00655EC0"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655EC0" w:rsidRPr="0088142C" w:rsidRDefault="00655EC0" w:rsidP="00655EC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EC0" w:rsidRPr="0088142C" w:rsidRDefault="00655EC0" w:rsidP="00655EC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(33,427)</w:t>
            </w:r>
          </w:p>
        </w:tc>
      </w:tr>
    </w:tbl>
    <w:p w:rsidR="006B5A6A" w:rsidRPr="0088142C" w:rsidRDefault="006B5A6A" w:rsidP="006B5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lang w:val="en-GB" w:eastAsia="x-none"/>
        </w:rPr>
      </w:pPr>
      <w:r w:rsidRPr="0088142C">
        <w:rPr>
          <w:rFonts w:ascii="Angsana New" w:hAnsi="Angsana New" w:hint="cs"/>
          <w:sz w:val="30"/>
          <w:szCs w:val="30"/>
          <w:lang w:val="en-GB" w:eastAsia="x-none"/>
        </w:rPr>
        <w:tab/>
      </w:r>
    </w:p>
    <w:p w:rsidR="00BD4B91" w:rsidRPr="0088142C" w:rsidRDefault="006B5A6A" w:rsidP="006B5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lang w:val="en-GB" w:eastAsia="x-none"/>
        </w:rPr>
        <w:tab/>
      </w:r>
      <w:r w:rsidR="00BD4B91"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 เมื่อครบกำหนด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440EB1" w:rsidRPr="0088142C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</w:t>
      </w:r>
      <w:r w:rsidR="00440EB1" w:rsidRPr="0088142C">
        <w:rPr>
          <w:rFonts w:ascii="Angsana New" w:hAnsi="Angsana New" w:hint="cs"/>
          <w:sz w:val="30"/>
          <w:szCs w:val="30"/>
          <w:cs/>
        </w:rPr>
        <w:t>อย่าง</w:t>
      </w:r>
      <w:r w:rsidRPr="0088142C">
        <w:rPr>
          <w:rFonts w:ascii="Angsana New" w:hAnsi="Angsana New"/>
          <w:sz w:val="30"/>
          <w:szCs w:val="30"/>
          <w:cs/>
        </w:rPr>
        <w:t>สม่ำเสมอ  โดยการวิเคราะห์ฐานะทางการเงินของลูกค้าทุกรายที</w:t>
      </w:r>
      <w:r w:rsidR="00B6795C" w:rsidRPr="0088142C">
        <w:rPr>
          <w:rFonts w:ascii="Angsana New" w:hAnsi="Angsana New"/>
          <w:sz w:val="30"/>
          <w:szCs w:val="30"/>
          <w:cs/>
        </w:rPr>
        <w:t>่ขอวงเงินสินเชื่อในระดับหนึ่งๆ</w:t>
      </w:r>
      <w:r w:rsidRPr="0088142C">
        <w:rPr>
          <w:rFonts w:ascii="Angsana New" w:hAnsi="Angsana New"/>
          <w:sz w:val="30"/>
          <w:szCs w:val="30"/>
          <w:cs/>
        </w:rPr>
        <w:t xml:space="preserve"> ณ วันที่รายงานไม่พบว่ามีความเสี</w:t>
      </w:r>
      <w:r w:rsidR="00B6795C" w:rsidRPr="0088142C">
        <w:rPr>
          <w:rFonts w:ascii="Angsana New" w:hAnsi="Angsana New"/>
          <w:sz w:val="30"/>
          <w:szCs w:val="30"/>
          <w:cs/>
        </w:rPr>
        <w:t xml:space="preserve">่ยงจากสินเชื่อที่เป็นสาระสำคัญ </w:t>
      </w:r>
      <w:r w:rsidRPr="0088142C">
        <w:rPr>
          <w:rFonts w:ascii="Angsana New" w:hAnsi="Angsana New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ทางการเงิน อย่างไรก็ตามเนื่องจากกลุ่มบริษัท 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Pr="0088142C">
        <w:rPr>
          <w:rFonts w:ascii="Angsana New" w:hAnsi="Angsana New"/>
          <w:sz w:val="30"/>
          <w:szCs w:val="30"/>
        </w:rPr>
        <w:t xml:space="preserve">  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BD4B91" w:rsidRPr="0088142C" w:rsidRDefault="00BD4B91" w:rsidP="00BD4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6B5A6A" w:rsidRPr="0088142C" w:rsidRDefault="00BD4B91" w:rsidP="00B6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กลุ่มบริษัท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</w:t>
      </w:r>
      <w:r w:rsidR="00E5295F"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</w:t>
      </w:r>
      <w:r w:rsidR="00E5295F" w:rsidRPr="0088142C">
        <w:rPr>
          <w:rFonts w:ascii="Angsana New" w:hAnsi="Angsana New"/>
          <w:sz w:val="30"/>
          <w:szCs w:val="30"/>
        </w:rPr>
        <w:t xml:space="preserve">    </w:t>
      </w:r>
      <w:r w:rsidRPr="0088142C">
        <w:rPr>
          <w:rFonts w:ascii="Angsana New" w:hAnsi="Angsana New"/>
          <w:sz w:val="30"/>
          <w:szCs w:val="30"/>
          <w:cs/>
        </w:rPr>
        <w:t>เงินสดลดลง</w:t>
      </w:r>
    </w:p>
    <w:p w:rsidR="00FD1B82" w:rsidRPr="0088142C" w:rsidRDefault="00FD1B82" w:rsidP="00B6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450379" w:rsidRPr="0088142C" w:rsidRDefault="00450379" w:rsidP="00450379">
      <w:pPr>
        <w:pStyle w:val="block"/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450379" w:rsidRPr="0088142C" w:rsidRDefault="00450379" w:rsidP="00450379">
      <w:pPr>
        <w:pStyle w:val="block"/>
        <w:spacing w:after="0" w:line="240" w:lineRule="auto"/>
        <w:jc w:val="both"/>
        <w:rPr>
          <w:rFonts w:ascii="Angsana New" w:hAnsi="Angsana New"/>
          <w:sz w:val="24"/>
          <w:szCs w:val="24"/>
          <w:lang w:bidi="th-TH"/>
        </w:rPr>
      </w:pPr>
    </w:p>
    <w:p w:rsidR="00450379" w:rsidRPr="0088142C" w:rsidRDefault="00450379" w:rsidP="00F93EC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7D3BC9" w:rsidRPr="0088142C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450379" w:rsidRPr="0088142C" w:rsidRDefault="00450379" w:rsidP="0045037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88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450379" w:rsidRPr="0088142C" w:rsidTr="00F93EC2">
        <w:trPr>
          <w:cantSplit/>
          <w:trHeight w:val="363"/>
          <w:tblHeader/>
        </w:trPr>
        <w:tc>
          <w:tcPr>
            <w:tcW w:w="3510" w:type="dxa"/>
            <w:vMerge w:val="restart"/>
            <w:shd w:val="clear" w:color="auto" w:fill="auto"/>
            <w:vAlign w:val="bottom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/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450379" w:rsidRPr="0088142C" w:rsidTr="00F93EC2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50379" w:rsidRPr="0088142C" w:rsidTr="00F93EC2">
        <w:trPr>
          <w:cantSplit/>
          <w:trHeight w:val="363"/>
          <w:tblHeader/>
        </w:trPr>
        <w:tc>
          <w:tcPr>
            <w:tcW w:w="3510" w:type="dxa"/>
            <w:vMerge/>
            <w:shd w:val="clear" w:color="auto" w:fill="auto"/>
            <w:vAlign w:val="bottom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50379" w:rsidRPr="0088142C" w:rsidTr="00F93EC2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450379" w:rsidRPr="0088142C" w:rsidRDefault="00450379" w:rsidP="00F93EC2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50379" w:rsidRPr="0088142C" w:rsidTr="00F93EC2">
        <w:trPr>
          <w:cantSplit/>
          <w:tblHeader/>
        </w:trPr>
        <w:tc>
          <w:tcPr>
            <w:tcW w:w="3510" w:type="dxa"/>
            <w:shd w:val="clear" w:color="auto" w:fill="auto"/>
          </w:tcPr>
          <w:p w:rsidR="00450379" w:rsidRPr="0088142C" w:rsidRDefault="00450379" w:rsidP="005B758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50379" w:rsidRPr="0088142C" w:rsidTr="00F93EC2">
        <w:trPr>
          <w:tblHeader/>
        </w:trPr>
        <w:tc>
          <w:tcPr>
            <w:tcW w:w="3510" w:type="dxa"/>
            <w:shd w:val="clear" w:color="auto" w:fill="auto"/>
          </w:tcPr>
          <w:p w:rsidR="00450379" w:rsidRPr="0088142C" w:rsidRDefault="00450379" w:rsidP="005E27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E277B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5040F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379" w:rsidRPr="0088142C" w:rsidTr="00F93EC2">
        <w:trPr>
          <w:tblHeader/>
        </w:trPr>
        <w:tc>
          <w:tcPr>
            <w:tcW w:w="3510" w:type="dxa"/>
            <w:shd w:val="clear" w:color="auto" w:fill="auto"/>
          </w:tcPr>
          <w:p w:rsidR="00450379" w:rsidRPr="0088142C" w:rsidRDefault="00FC3601" w:rsidP="005B758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450379"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450379" w:rsidRPr="0088142C" w:rsidRDefault="00450379" w:rsidP="005B758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50379" w:rsidRPr="0088142C" w:rsidRDefault="00450379" w:rsidP="005B75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50379" w:rsidRPr="0088142C" w:rsidRDefault="00450379" w:rsidP="00E06F9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2B5" w:rsidRPr="0088142C" w:rsidTr="00D04D94">
        <w:trPr>
          <w:tblHeader/>
        </w:trPr>
        <w:tc>
          <w:tcPr>
            <w:tcW w:w="3510" w:type="dxa"/>
            <w:shd w:val="clear" w:color="auto" w:fill="auto"/>
          </w:tcPr>
          <w:p w:rsidR="005B22B5" w:rsidRPr="0088142C" w:rsidRDefault="005B22B5" w:rsidP="005B22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 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655EC0" w:rsidRPr="0088142C" w:rsidRDefault="00655EC0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B22B5" w:rsidRPr="0088142C" w:rsidRDefault="00FC3601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80" w:type="dxa"/>
          </w:tcPr>
          <w:p w:rsidR="005B22B5" w:rsidRPr="0088142C" w:rsidRDefault="005B22B5" w:rsidP="005B22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5B22B5" w:rsidRPr="0088142C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55EC0" w:rsidRPr="0088142C" w:rsidRDefault="00655EC0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B22B5" w:rsidRPr="0088142C" w:rsidRDefault="005B22B5" w:rsidP="005B22B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655EC0" w:rsidRPr="0088142C" w:rsidRDefault="00655EC0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B22B5" w:rsidRPr="0088142C" w:rsidRDefault="00FC3601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22B5" w:rsidRPr="0088142C" w:rsidRDefault="005B22B5" w:rsidP="005B22B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B22B5" w:rsidRPr="0088142C" w:rsidRDefault="005B22B5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55EC0" w:rsidRPr="0088142C" w:rsidRDefault="00655EC0" w:rsidP="005B22B5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B22B5" w:rsidRPr="0088142C" w:rsidRDefault="005B22B5" w:rsidP="005B22B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473B2" w:rsidRPr="0088142C" w:rsidRDefault="00B473B2" w:rsidP="00FC3601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5B22B5" w:rsidRPr="0088142C" w:rsidRDefault="00FC3601" w:rsidP="00B473B2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lang w:bidi="th-TH"/>
              </w:rPr>
              <w:t>107</w:t>
            </w:r>
          </w:p>
        </w:tc>
      </w:tr>
      <w:tr w:rsidR="006D16D5" w:rsidRPr="0088142C" w:rsidTr="00F93EC2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6D16D5" w:rsidRPr="0088142C" w:rsidRDefault="006D16D5" w:rsidP="006D16D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D16D5" w:rsidRPr="0088142C" w:rsidRDefault="006D16D5" w:rsidP="006D16D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D16D5" w:rsidRPr="0088142C" w:rsidRDefault="006D16D5" w:rsidP="006D16D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D16D5" w:rsidRPr="0088142C" w:rsidRDefault="006D16D5" w:rsidP="006D16D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5040F" w:rsidRPr="0088142C" w:rsidTr="00A36D93">
        <w:trPr>
          <w:tblHeader/>
        </w:trPr>
        <w:tc>
          <w:tcPr>
            <w:tcW w:w="3510" w:type="dxa"/>
            <w:shd w:val="clear" w:color="auto" w:fill="auto"/>
          </w:tcPr>
          <w:p w:rsidR="0015040F" w:rsidRPr="0088142C" w:rsidRDefault="0015040F" w:rsidP="0015040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40F" w:rsidRPr="0088142C" w:rsidTr="00A36D93">
        <w:trPr>
          <w:tblHeader/>
        </w:trPr>
        <w:tc>
          <w:tcPr>
            <w:tcW w:w="3510" w:type="dxa"/>
            <w:shd w:val="clear" w:color="auto" w:fill="auto"/>
          </w:tcPr>
          <w:p w:rsidR="0015040F" w:rsidRPr="0088142C" w:rsidRDefault="00FC3601" w:rsidP="0015040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15040F"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</w:t>
            </w:r>
          </w:p>
          <w:p w:rsidR="0015040F" w:rsidRPr="0088142C" w:rsidRDefault="0015040F" w:rsidP="0015040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5040F" w:rsidRPr="0088142C" w:rsidRDefault="0015040F" w:rsidP="001504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7BC" w:rsidRPr="0088142C" w:rsidTr="00A36D93">
        <w:trPr>
          <w:tblHeader/>
        </w:trPr>
        <w:tc>
          <w:tcPr>
            <w:tcW w:w="3510" w:type="dxa"/>
            <w:shd w:val="clear" w:color="auto" w:fill="auto"/>
          </w:tcPr>
          <w:p w:rsidR="003157BC" w:rsidRPr="0088142C" w:rsidRDefault="003157BC" w:rsidP="003157B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 (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8814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157BC" w:rsidRPr="0088142C" w:rsidRDefault="003157BC" w:rsidP="003157B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3157BC" w:rsidRPr="0088142C" w:rsidRDefault="003157BC" w:rsidP="003157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</w:tcPr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37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157BC" w:rsidRPr="0088142C" w:rsidRDefault="003157BC" w:rsidP="003157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157BC" w:rsidRPr="0088142C" w:rsidRDefault="003157BC" w:rsidP="003157BC">
            <w:pPr>
              <w:pStyle w:val="acctfourfigures"/>
              <w:tabs>
                <w:tab w:val="clear" w:pos="765"/>
                <w:tab w:val="decimal" w:pos="9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157BC" w:rsidRPr="0088142C" w:rsidRDefault="003157BC" w:rsidP="003157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45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157BC" w:rsidRPr="0088142C" w:rsidRDefault="003157BC" w:rsidP="003157B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157BC" w:rsidRPr="0088142C" w:rsidRDefault="003157BC" w:rsidP="003157B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157BC" w:rsidRPr="0088142C" w:rsidRDefault="003157BC" w:rsidP="003157BC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:rsidR="005179B6" w:rsidRPr="0088142C" w:rsidRDefault="005179B6" w:rsidP="005179B6">
      <w:pPr>
        <w:pStyle w:val="block"/>
        <w:spacing w:after="0" w:line="240" w:lineRule="auto"/>
        <w:ind w:left="0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A21F74" w:rsidRPr="0088142C" w:rsidRDefault="00FD1B82" w:rsidP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 w:rsidRPr="0088142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21F74" w:rsidRPr="0088142C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:rsidR="00A21F74" w:rsidRPr="0088142C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A21F74" w:rsidRPr="0088142C" w:rsidRDefault="00A21F74" w:rsidP="00A21F74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88142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:rsidR="00A21F74" w:rsidRPr="0088142C" w:rsidRDefault="00A21F74" w:rsidP="00A21F74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A21F74" w:rsidRPr="0088142C" w:rsidRDefault="00A21F74" w:rsidP="00A21F74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8142C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88142C">
        <w:rPr>
          <w:rFonts w:ascii="Angsana New" w:hAnsi="Angsana New"/>
          <w:sz w:val="30"/>
          <w:szCs w:val="30"/>
          <w:lang w:val="en-US" w:bidi="th-TH"/>
        </w:rPr>
        <w:t>2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:rsidR="00A21F74" w:rsidRPr="0088142C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CB5C99" w:rsidRPr="0088142C" w:rsidTr="000F52A3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C99" w:rsidRPr="0088142C" w:rsidRDefault="00CB5C99" w:rsidP="002D4D1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C99" w:rsidRPr="0088142C" w:rsidRDefault="00CB5C99" w:rsidP="005B7580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C99" w:rsidRPr="0088142C" w:rsidRDefault="00CB5C99" w:rsidP="002D4D1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B5C99" w:rsidRPr="0088142C" w:rsidTr="000F52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0" w:type="dxa"/>
            <w:shd w:val="clear" w:color="auto" w:fill="auto"/>
          </w:tcPr>
          <w:p w:rsidR="00CB5C99" w:rsidRPr="0088142C" w:rsidRDefault="00CB5C99" w:rsidP="00CB5C99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CB5C99" w:rsidRPr="0088142C" w:rsidRDefault="00CB5C99" w:rsidP="005B7580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shd w:val="clear" w:color="auto" w:fill="auto"/>
          </w:tcPr>
          <w:p w:rsidR="00CB5C99" w:rsidRPr="0088142C" w:rsidRDefault="00CB5C99" w:rsidP="00CB5C99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88142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ราคาเสนอซื้อขาย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นายหน้า สัญญาแบบเดียวกันที่มีการซื้อขายใน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8814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</w:t>
            </w:r>
          </w:p>
        </w:tc>
      </w:tr>
    </w:tbl>
    <w:p w:rsidR="00A21F74" w:rsidRPr="0088142C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A21F74" w:rsidRPr="0088142C" w:rsidRDefault="00A21F74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88142C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="00440EB1" w:rsidRPr="0088142C">
        <w:rPr>
          <w:rFonts w:ascii="Angsana New" w:hAnsi="Angsana New" w:hint="cs"/>
          <w:b/>
          <w:bCs/>
          <w:sz w:val="30"/>
          <w:szCs w:val="30"/>
          <w:cs/>
          <w:lang w:bidi="th-TH"/>
        </w:rPr>
        <w:t>ไม่ได้</w:t>
      </w:r>
      <w:r w:rsidRPr="0088142C">
        <w:rPr>
          <w:rFonts w:ascii="Angsana New" w:hAnsi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:rsidR="000F52A3" w:rsidRPr="0088142C" w:rsidRDefault="000F52A3" w:rsidP="00A21F74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0F52A3" w:rsidRPr="0088142C" w:rsidTr="000F52A3">
        <w:trPr>
          <w:tblHeader/>
        </w:trPr>
        <w:tc>
          <w:tcPr>
            <w:tcW w:w="2880" w:type="dxa"/>
            <w:vAlign w:val="bottom"/>
          </w:tcPr>
          <w:p w:rsidR="000F52A3" w:rsidRPr="0088142C" w:rsidRDefault="000F52A3" w:rsidP="00C12F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0F52A3" w:rsidRPr="0088142C" w:rsidRDefault="000F52A3" w:rsidP="00C12FE4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  <w:vAlign w:val="bottom"/>
          </w:tcPr>
          <w:p w:rsidR="000F52A3" w:rsidRPr="0088142C" w:rsidRDefault="000F52A3" w:rsidP="00C12F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814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F52A3" w:rsidRPr="0088142C" w:rsidTr="000F52A3">
        <w:trPr>
          <w:tblHeader/>
        </w:trPr>
        <w:tc>
          <w:tcPr>
            <w:tcW w:w="2880" w:type="dxa"/>
          </w:tcPr>
          <w:p w:rsidR="000F52A3" w:rsidRPr="0088142C" w:rsidRDefault="000F52A3" w:rsidP="000F52A3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:rsidR="000F52A3" w:rsidRPr="0088142C" w:rsidRDefault="000F52A3" w:rsidP="000F52A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</w:tcPr>
          <w:p w:rsidR="000F52A3" w:rsidRPr="0088142C" w:rsidRDefault="000F52A3" w:rsidP="000F52A3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0F52A3" w:rsidRPr="0088142C" w:rsidTr="000F52A3">
        <w:tc>
          <w:tcPr>
            <w:tcW w:w="2880" w:type="dxa"/>
          </w:tcPr>
          <w:p w:rsidR="000F52A3" w:rsidRPr="0088142C" w:rsidRDefault="000F52A3" w:rsidP="00C12FE4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8142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:rsidR="000F52A3" w:rsidRPr="0088142C" w:rsidRDefault="000F52A3" w:rsidP="00C12FE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84" w:type="dxa"/>
          </w:tcPr>
          <w:p w:rsidR="000F52A3" w:rsidRPr="0088142C" w:rsidRDefault="000F52A3" w:rsidP="00C12FE4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:rsidR="006763A1" w:rsidRPr="0088142C" w:rsidRDefault="006763A1" w:rsidP="006763A1">
      <w:pPr>
        <w:pStyle w:val="Heading6"/>
        <w:jc w:val="thaiDistribute"/>
        <w:rPr>
          <w:rFonts w:ascii="Angsana New" w:hAnsi="Angsana New"/>
          <w:b w:val="0"/>
          <w:bCs w:val="0"/>
          <w:sz w:val="30"/>
          <w:szCs w:val="30"/>
          <w:lang w:val="en-US" w:eastAsia="en-US"/>
        </w:rPr>
      </w:pPr>
    </w:p>
    <w:p w:rsidR="00820F68" w:rsidRPr="0088142C" w:rsidRDefault="00CC75F9" w:rsidP="006763A1">
      <w:pPr>
        <w:pStyle w:val="Heading6"/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t>30</w:t>
      </w:r>
      <w:r w:rsidR="006763A1" w:rsidRPr="0088142C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6763A1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820F68" w:rsidRPr="0088142C">
        <w:rPr>
          <w:rFonts w:ascii="Angsana New" w:eastAsia="MS Mincho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:rsidR="00820F68" w:rsidRPr="0088142C" w:rsidRDefault="00820F68" w:rsidP="00652EDE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tbl>
      <w:tblPr>
        <w:tblW w:w="88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627"/>
        <w:gridCol w:w="1065"/>
        <w:gridCol w:w="12"/>
        <w:gridCol w:w="267"/>
        <w:gridCol w:w="11"/>
        <w:gridCol w:w="998"/>
        <w:gridCol w:w="277"/>
        <w:gridCol w:w="1087"/>
        <w:gridCol w:w="7"/>
        <w:gridCol w:w="281"/>
        <w:gridCol w:w="1048"/>
      </w:tblGrid>
      <w:tr w:rsidR="00820F68" w:rsidRPr="0088142C" w:rsidTr="000F52A3">
        <w:trPr>
          <w:tblHeader/>
        </w:trPr>
        <w:tc>
          <w:tcPr>
            <w:tcW w:w="2140" w:type="pct"/>
            <w:gridSpan w:val="2"/>
          </w:tcPr>
          <w:p w:rsidR="00820F68" w:rsidRPr="0088142C" w:rsidRDefault="00820F68" w:rsidP="0065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5"/>
          </w:tcPr>
          <w:p w:rsidR="00820F68" w:rsidRPr="0088142C" w:rsidRDefault="00820F68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:rsidR="00820F68" w:rsidRPr="0088142C" w:rsidRDefault="00820F68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:rsidR="00820F68" w:rsidRPr="0088142C" w:rsidRDefault="00820F68" w:rsidP="00652E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277B" w:rsidRPr="0088142C" w:rsidTr="000F52A3">
        <w:trPr>
          <w:trHeight w:val="344"/>
          <w:tblHeader/>
        </w:trPr>
        <w:tc>
          <w:tcPr>
            <w:tcW w:w="2140" w:type="pct"/>
            <w:gridSpan w:val="2"/>
          </w:tcPr>
          <w:p w:rsidR="005E277B" w:rsidRPr="0088142C" w:rsidRDefault="005E277B" w:rsidP="005E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5E277B" w:rsidRPr="0088142C" w:rsidRDefault="0015040F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7" w:type="pct"/>
            <w:gridSpan w:val="2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5E277B" w:rsidRPr="0088142C" w:rsidRDefault="0015040F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7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5E277B" w:rsidRPr="0088142C" w:rsidRDefault="0015040F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9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E277B" w:rsidRPr="0088142C" w:rsidRDefault="0015040F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E277B" w:rsidRPr="0088142C" w:rsidTr="000F52A3">
        <w:trPr>
          <w:tblHeader/>
        </w:trPr>
        <w:tc>
          <w:tcPr>
            <w:tcW w:w="1785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0" w:type="pct"/>
            <w:gridSpan w:val="10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77B" w:rsidRPr="0088142C" w:rsidTr="000F52A3">
        <w:tc>
          <w:tcPr>
            <w:tcW w:w="2140" w:type="pct"/>
            <w:gridSpan w:val="2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ภายใต้สัญญาเช่าดำเนินงานที่บอกเลิกไม่ได้</w:t>
            </w:r>
          </w:p>
        </w:tc>
        <w:tc>
          <w:tcPr>
            <w:tcW w:w="610" w:type="pct"/>
            <w:gridSpan w:val="2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  <w:gridSpan w:val="2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5E277B" w:rsidRPr="0088142C" w:rsidRDefault="005E277B" w:rsidP="005E2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40F" w:rsidRPr="0088142C" w:rsidTr="000F52A3">
        <w:tc>
          <w:tcPr>
            <w:tcW w:w="1785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355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15040F" w:rsidRPr="0088142C" w:rsidRDefault="008E0719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14,186</w:t>
            </w:r>
          </w:p>
        </w:tc>
        <w:tc>
          <w:tcPr>
            <w:tcW w:w="151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15040F" w:rsidRPr="0088142C" w:rsidRDefault="00685B7D" w:rsidP="0068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63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0" w:type="pct"/>
            <w:gridSpan w:val="2"/>
          </w:tcPr>
          <w:p w:rsidR="0015040F" w:rsidRPr="0088142C" w:rsidRDefault="008E0719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12,673</w:t>
            </w:r>
          </w:p>
        </w:tc>
        <w:tc>
          <w:tcPr>
            <w:tcW w:w="151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15040F" w:rsidRPr="0088142C" w:rsidRDefault="00685B7D" w:rsidP="0015040F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3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5040F" w:rsidRPr="0088142C" w:rsidRDefault="0015040F" w:rsidP="007674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8E0719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26,859</w:t>
            </w:r>
          </w:p>
        </w:tc>
        <w:tc>
          <w:tcPr>
            <w:tcW w:w="151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22,743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685B7D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1,739</w:t>
            </w:r>
          </w:p>
        </w:tc>
        <w:tc>
          <w:tcPr>
            <w:tcW w:w="163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1,739</w:t>
            </w:r>
          </w:p>
        </w:tc>
      </w:tr>
      <w:tr w:rsidR="0015040F" w:rsidRPr="0088142C" w:rsidTr="000F52A3">
        <w:trPr>
          <w:trHeight w:val="20"/>
        </w:trPr>
        <w:tc>
          <w:tcPr>
            <w:tcW w:w="1785" w:type="pct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CC75F9" w:rsidRPr="0088142C" w:rsidRDefault="00CC75F9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CC75F9" w:rsidRPr="0088142C" w:rsidRDefault="00CC75F9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CC75F9" w:rsidRPr="0088142C" w:rsidRDefault="00CC75F9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CC75F9" w:rsidRPr="0088142C" w:rsidRDefault="00CC75F9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" w:type="pct"/>
          </w:tcPr>
          <w:p w:rsidR="0015040F" w:rsidRPr="0088142C" w:rsidRDefault="0015040F" w:rsidP="0015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603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603" w:type="pct"/>
          </w:tcPr>
          <w:p w:rsidR="0015040F" w:rsidRPr="0088142C" w:rsidRDefault="008E0719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47,010</w:t>
            </w:r>
          </w:p>
        </w:tc>
        <w:tc>
          <w:tcPr>
            <w:tcW w:w="158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15040F" w:rsidRPr="0088142C" w:rsidRDefault="00685B7D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22,855</w:t>
            </w:r>
          </w:p>
        </w:tc>
        <w:tc>
          <w:tcPr>
            <w:tcW w:w="159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3" w:type="pct"/>
          </w:tcPr>
          <w:p w:rsidR="0015040F" w:rsidRPr="0088142C" w:rsidRDefault="008E0719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4,585</w:t>
            </w:r>
          </w:p>
        </w:tc>
        <w:tc>
          <w:tcPr>
            <w:tcW w:w="158" w:type="pct"/>
            <w:gridSpan w:val="2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:rsidR="0015040F" w:rsidRPr="0088142C" w:rsidRDefault="00685B7D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159" w:type="pct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2,602</w:t>
            </w: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15040F" w:rsidRPr="0088142C" w:rsidRDefault="008E0719" w:rsidP="008E071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" w:type="pct"/>
            <w:gridSpan w:val="2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15040F" w:rsidRPr="0088142C" w:rsidRDefault="00685B7D" w:rsidP="00685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" w:type="pct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42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15040F" w:rsidRPr="0088142C" w:rsidTr="000F52A3">
        <w:tc>
          <w:tcPr>
            <w:tcW w:w="2140" w:type="pct"/>
            <w:gridSpan w:val="2"/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B93CB0" w:rsidP="00B93CB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E75278" w:rsidRPr="008814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58" w:type="pct"/>
            <w:gridSpan w:val="2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9,945</w:t>
            </w:r>
          </w:p>
        </w:tc>
        <w:tc>
          <w:tcPr>
            <w:tcW w:w="157" w:type="pct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685B7D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23,705</w:t>
            </w:r>
          </w:p>
        </w:tc>
        <w:tc>
          <w:tcPr>
            <w:tcW w:w="159" w:type="pct"/>
          </w:tcPr>
          <w:p w:rsidR="0015040F" w:rsidRPr="0088142C" w:rsidRDefault="0015040F" w:rsidP="001504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15040F" w:rsidRPr="0088142C" w:rsidRDefault="0015040F" w:rsidP="0015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hAnsi="Angsana New"/>
                <w:b/>
                <w:bCs/>
                <w:sz w:val="30"/>
                <w:szCs w:val="30"/>
              </w:rPr>
              <w:t>7,177</w:t>
            </w:r>
          </w:p>
        </w:tc>
      </w:tr>
    </w:tbl>
    <w:p w:rsidR="00757A27" w:rsidRPr="0088142C" w:rsidRDefault="00757A27" w:rsidP="00A21F74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4"/>
          <w:szCs w:val="24"/>
        </w:rPr>
      </w:pPr>
    </w:p>
    <w:p w:rsidR="00016437" w:rsidRPr="0088142C" w:rsidRDefault="00016437" w:rsidP="00A21F74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30"/>
          <w:szCs w:val="30"/>
        </w:rPr>
      </w:pPr>
      <w:r w:rsidRPr="0088142C">
        <w:rPr>
          <w:rFonts w:ascii="Angsana New" w:eastAsia="MS Mincho" w:hAnsi="Angsana New"/>
          <w:b/>
          <w:bCs/>
          <w:sz w:val="30"/>
          <w:szCs w:val="30"/>
          <w:cs/>
        </w:rPr>
        <w:t>สัญญาเช่าและสัญญาบริการ</w:t>
      </w:r>
    </w:p>
    <w:p w:rsidR="0036531D" w:rsidRPr="0088142C" w:rsidRDefault="0036531D" w:rsidP="00652EDE">
      <w:pPr>
        <w:tabs>
          <w:tab w:val="clear" w:pos="227"/>
          <w:tab w:val="clear" w:pos="907"/>
        </w:tabs>
        <w:spacing w:line="240" w:lineRule="auto"/>
        <w:ind w:left="450"/>
        <w:jc w:val="thaiDistribute"/>
        <w:rPr>
          <w:rFonts w:ascii="Angsana New" w:eastAsia="MS Mincho" w:hAnsi="Angsana New"/>
          <w:sz w:val="24"/>
          <w:szCs w:val="24"/>
        </w:rPr>
      </w:pPr>
    </w:p>
    <w:p w:rsidR="006D361F" w:rsidRPr="0088142C" w:rsidRDefault="00016437" w:rsidP="000D3BFE">
      <w:pPr>
        <w:tabs>
          <w:tab w:val="clear" w:pos="227"/>
          <w:tab w:val="clear" w:pos="454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กลุ่มบริษัทได้ทำสัญญาเช่าพื้นที่</w:t>
      </w:r>
      <w:r w:rsidR="004D6528" w:rsidRPr="0088142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F83984" w:rsidRPr="0088142C">
        <w:rPr>
          <w:rFonts w:ascii="Angsana New" w:eastAsia="MS Mincho" w:hAnsi="Angsana New"/>
          <w:sz w:val="30"/>
          <w:szCs w:val="30"/>
          <w:cs/>
        </w:rPr>
        <w:t>สัญญาบริการพื้นที่</w:t>
      </w:r>
      <w:r w:rsidRPr="0088142C">
        <w:rPr>
          <w:rFonts w:ascii="Angsana New" w:eastAsia="MS Mincho" w:hAnsi="Angsana New"/>
          <w:sz w:val="30"/>
          <w:szCs w:val="30"/>
          <w:cs/>
        </w:rPr>
        <w:t>อาคารสำนักงาน</w:t>
      </w:r>
      <w:r w:rsidR="004D6528" w:rsidRPr="0088142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88142C">
        <w:rPr>
          <w:rFonts w:ascii="Angsana New" w:eastAsia="MS Mincho" w:hAnsi="Angsana New"/>
          <w:sz w:val="30"/>
          <w:szCs w:val="30"/>
          <w:cs/>
        </w:rPr>
        <w:t>และโกดั</w:t>
      </w:r>
      <w:r w:rsidR="004C5EF0" w:rsidRPr="0088142C">
        <w:rPr>
          <w:rFonts w:ascii="Angsana New" w:eastAsia="MS Mincho" w:hAnsi="Angsana New"/>
          <w:sz w:val="30"/>
          <w:szCs w:val="30"/>
          <w:cs/>
        </w:rPr>
        <w:t>งเก็บสินค้า สัญญา</w:t>
      </w:r>
      <w:r w:rsidR="007E0B7B" w:rsidRPr="0088142C">
        <w:rPr>
          <w:rFonts w:ascii="Angsana New" w:eastAsia="MS Mincho" w:hAnsi="Angsana New" w:hint="cs"/>
          <w:sz w:val="30"/>
          <w:szCs w:val="30"/>
          <w:cs/>
        </w:rPr>
        <w:t xml:space="preserve">เช่าดังกล่าวมีอายุ </w:t>
      </w:r>
      <w:r w:rsidR="00C01FB8" w:rsidRPr="0088142C">
        <w:rPr>
          <w:rFonts w:ascii="Angsana New" w:eastAsia="MS Mincho" w:hAnsi="Angsana New"/>
          <w:sz w:val="30"/>
          <w:szCs w:val="30"/>
        </w:rPr>
        <w:t>1</w:t>
      </w:r>
      <w:r w:rsidR="007E0B7B" w:rsidRPr="0088142C">
        <w:rPr>
          <w:rFonts w:ascii="Angsana New" w:eastAsia="MS Mincho" w:hAnsi="Angsana New"/>
          <w:sz w:val="30"/>
          <w:szCs w:val="30"/>
        </w:rPr>
        <w:t xml:space="preserve"> </w:t>
      </w:r>
      <w:r w:rsidR="007E0B7B" w:rsidRPr="0088142C">
        <w:rPr>
          <w:rFonts w:ascii="Angsana New" w:eastAsia="MS Mincho" w:hAnsi="Angsana New" w:hint="cs"/>
          <w:sz w:val="30"/>
          <w:szCs w:val="30"/>
          <w:cs/>
        </w:rPr>
        <w:t xml:space="preserve">ถึง </w:t>
      </w:r>
      <w:r w:rsidR="00C01FB8" w:rsidRPr="0088142C">
        <w:rPr>
          <w:rFonts w:ascii="Angsana New" w:eastAsia="MS Mincho" w:hAnsi="Angsana New"/>
          <w:sz w:val="30"/>
          <w:szCs w:val="30"/>
        </w:rPr>
        <w:t>3</w:t>
      </w:r>
      <w:r w:rsidR="007E0B7B" w:rsidRPr="0088142C">
        <w:rPr>
          <w:rFonts w:ascii="Angsana New" w:eastAsia="MS Mincho" w:hAnsi="Angsana New"/>
          <w:sz w:val="30"/>
          <w:szCs w:val="30"/>
        </w:rPr>
        <w:t xml:space="preserve"> </w:t>
      </w:r>
      <w:r w:rsidR="007E0B7B" w:rsidRPr="0088142C">
        <w:rPr>
          <w:rFonts w:ascii="Angsana New" w:eastAsia="MS Mincho" w:hAnsi="Angsana New" w:hint="cs"/>
          <w:sz w:val="30"/>
          <w:szCs w:val="30"/>
          <w:cs/>
        </w:rPr>
        <w:t xml:space="preserve">ปี โดยจะหมดอายุภายในปี </w:t>
      </w:r>
      <w:r w:rsidR="00C01FB8" w:rsidRPr="0088142C">
        <w:rPr>
          <w:rFonts w:ascii="Angsana New" w:eastAsia="MS Mincho" w:hAnsi="Angsana New"/>
          <w:sz w:val="30"/>
          <w:szCs w:val="30"/>
        </w:rPr>
        <w:t>2562</w:t>
      </w:r>
      <w:r w:rsidR="007E0B7B" w:rsidRPr="0088142C">
        <w:rPr>
          <w:rFonts w:ascii="Angsana New" w:eastAsia="MS Mincho" w:hAnsi="Angsana New"/>
          <w:sz w:val="30"/>
          <w:szCs w:val="30"/>
        </w:rPr>
        <w:t xml:space="preserve"> </w:t>
      </w:r>
      <w:r w:rsidR="007E0B7B" w:rsidRPr="0088142C">
        <w:rPr>
          <w:rFonts w:ascii="Angsana New" w:eastAsia="MS Mincho" w:hAnsi="Angsana New" w:hint="cs"/>
          <w:sz w:val="30"/>
          <w:szCs w:val="30"/>
          <w:cs/>
        </w:rPr>
        <w:t xml:space="preserve">ถึง </w:t>
      </w:r>
      <w:r w:rsidR="00C01FB8" w:rsidRPr="0088142C">
        <w:rPr>
          <w:rFonts w:ascii="Angsana New" w:eastAsia="MS Mincho" w:hAnsi="Angsana New"/>
          <w:sz w:val="30"/>
          <w:szCs w:val="30"/>
        </w:rPr>
        <w:t>2563</w:t>
      </w:r>
    </w:p>
    <w:p w:rsidR="004E3C14" w:rsidRPr="0088142C" w:rsidRDefault="004E3C14" w:rsidP="00FD4338">
      <w:pPr>
        <w:tabs>
          <w:tab w:val="clear" w:pos="227"/>
          <w:tab w:val="clear" w:pos="907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30"/>
          <w:szCs w:val="30"/>
        </w:rPr>
      </w:pPr>
      <w:r w:rsidRPr="0088142C">
        <w:rPr>
          <w:rFonts w:ascii="Angsana New" w:eastAsia="MS Mincho" w:hAnsi="Angsana New" w:hint="cs"/>
          <w:b/>
          <w:bCs/>
          <w:sz w:val="30"/>
          <w:szCs w:val="30"/>
          <w:cs/>
        </w:rPr>
        <w:t>สัญญาบริการอื่นๆ</w:t>
      </w: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4"/>
          <w:szCs w:val="24"/>
          <w:cs/>
        </w:rPr>
      </w:pPr>
    </w:p>
    <w:p w:rsidR="00CC75F9" w:rsidRPr="0088142C" w:rsidRDefault="00CC75F9" w:rsidP="00CC75F9">
      <w:pPr>
        <w:ind w:left="540"/>
        <w:rPr>
          <w:i/>
          <w:iCs/>
          <w:sz w:val="30"/>
          <w:szCs w:val="30"/>
          <w:lang w:eastAsia="x-none"/>
        </w:rPr>
      </w:pPr>
      <w:r w:rsidRPr="0088142C">
        <w:rPr>
          <w:rFonts w:hint="cs"/>
          <w:i/>
          <w:iCs/>
          <w:sz w:val="30"/>
          <w:szCs w:val="30"/>
          <w:cs/>
          <w:lang w:eastAsia="x-none"/>
        </w:rPr>
        <w:t>สัญญาให้บริการตามสัญญาการโอนธุรกิจ</w:t>
      </w:r>
    </w:p>
    <w:p w:rsidR="00CC75F9" w:rsidRPr="0088142C" w:rsidRDefault="00CC75F9" w:rsidP="00CC75F9">
      <w:pPr>
        <w:ind w:left="540"/>
        <w:rPr>
          <w:rFonts w:asciiTheme="majorBidi" w:hAnsiTheme="majorBidi" w:cstheme="majorBidi"/>
          <w:i/>
          <w:iCs/>
          <w:sz w:val="24"/>
          <w:szCs w:val="24"/>
          <w:lang w:eastAsia="x-none"/>
        </w:rPr>
      </w:pPr>
    </w:p>
    <w:p w:rsidR="00CC75F9" w:rsidRPr="0088142C" w:rsidRDefault="00CC75F9" w:rsidP="00CC75F9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จากการที่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วี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เซิร์ฟพลัส</w:t>
      </w:r>
      <w:proofErr w:type="spellEnd"/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ได้ซื้อส่วนงานธุรกิจบริการ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IT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จาก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วี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เอส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ที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อีซี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เอส</w:t>
      </w:r>
      <w:proofErr w:type="spellEnd"/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ประเทศไทย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)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วันที่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>23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สิงหาคม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>2559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>14.45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มูลค่าตามบัญชี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ณ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วันที่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2561)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ซึ่งมีกำหนดชำระในปี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>2562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โดยรับโอนบุคลากร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อุปกรณ์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และสัญญาในการดำเนินงานต่างๆ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ภายใต้เงื่อนไขใน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Business Transfer Agreement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Service Level Agreement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วี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เอส</w:t>
      </w:r>
      <w:proofErr w:type="spellEnd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ที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อีซี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เอส</w:t>
      </w:r>
      <w:proofErr w:type="spellEnd"/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ประเทศไทย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)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ได้มอบหมายให้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 วี</w:t>
      </w:r>
      <w:proofErr w:type="spellStart"/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เซิร์ฟพลัส</w:t>
      </w:r>
      <w:proofErr w:type="spellEnd"/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เป็นผู้ให้บริการแก่ลูกค้า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สัญญามีกำหนดระยะเวลาตั้งแต่วันที่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กันยายน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2559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ถึงวันที่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88142C">
        <w:rPr>
          <w:rFonts w:asciiTheme="majorBidi" w:hAnsiTheme="majorBidi" w:cstheme="majorBidi" w:hint="cs"/>
          <w:sz w:val="30"/>
          <w:szCs w:val="30"/>
          <w:cs/>
          <w:lang w:val="en-GB"/>
        </w:rPr>
        <w:t>กรกฎาคม</w:t>
      </w:r>
      <w:r w:rsidRPr="0088142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8142C">
        <w:rPr>
          <w:rFonts w:asciiTheme="majorBidi" w:hAnsiTheme="majorBidi" w:cstheme="majorBidi"/>
          <w:sz w:val="30"/>
          <w:szCs w:val="30"/>
          <w:lang w:val="en-GB"/>
        </w:rPr>
        <w:t>2566</w:t>
      </w:r>
    </w:p>
    <w:p w:rsidR="00CC75F9" w:rsidRPr="0088142C" w:rsidRDefault="00CC75F9" w:rsidP="00CC75F9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Pr="0088142C">
        <w:rPr>
          <w:rFonts w:ascii="Angsana New" w:hAnsi="Angsana New"/>
          <w:sz w:val="30"/>
          <w:szCs w:val="30"/>
        </w:rPr>
        <w:t xml:space="preserve">2560 </w:t>
      </w:r>
      <w:r w:rsidRPr="0088142C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88142C">
        <w:rPr>
          <w:rFonts w:ascii="Angsana New" w:hAnsi="Angsana New" w:hint="cs"/>
          <w:sz w:val="30"/>
          <w:szCs w:val="30"/>
          <w:cs/>
        </w:rPr>
        <w:t xml:space="preserve"> เข้าทำสัญญาโอนสิทธิและหนี้สินภายใต้สัญญา </w:t>
      </w:r>
      <w:r w:rsidRPr="0088142C">
        <w:rPr>
          <w:rFonts w:ascii="Angsana New" w:hAnsi="Angsana New"/>
          <w:sz w:val="30"/>
          <w:szCs w:val="30"/>
        </w:rPr>
        <w:t>Business Transfer Agreement</w:t>
      </w:r>
      <w:r w:rsidRPr="0088142C">
        <w:rPr>
          <w:rFonts w:ascii="Angsana New" w:hAnsi="Angsana New" w:hint="cs"/>
          <w:sz w:val="30"/>
          <w:szCs w:val="30"/>
          <w:cs/>
        </w:rPr>
        <w:t xml:space="preserve"> ลงวันที่ </w:t>
      </w:r>
      <w:r w:rsidRPr="0088142C">
        <w:rPr>
          <w:rFonts w:ascii="Angsana New" w:hAnsi="Angsana New"/>
          <w:sz w:val="30"/>
          <w:szCs w:val="30"/>
          <w:cs/>
        </w:rPr>
        <w:t>23 สิงหาคม 2559</w:t>
      </w:r>
      <w:r w:rsidRPr="0088142C">
        <w:rPr>
          <w:rFonts w:ascii="Angsana New" w:hAnsi="Angsana New" w:hint="cs"/>
          <w:sz w:val="30"/>
          <w:szCs w:val="30"/>
          <w:cs/>
        </w:rPr>
        <w:t xml:space="preserve"> ให้แก่บริษัท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88142C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 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</w:p>
    <w:p w:rsidR="003B6C14" w:rsidRPr="0088142C" w:rsidRDefault="003B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</w:rPr>
        <w:br w:type="page"/>
      </w: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</w:rPr>
        <w:lastRenderedPageBreak/>
        <w:t>Service Level Agreement</w:t>
      </w: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:rsidR="00CC75F9" w:rsidRPr="0088142C" w:rsidRDefault="00CC75F9" w:rsidP="00CC7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>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เซิร์ฟพลัส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จำกัด</w:t>
      </w:r>
      <w:r w:rsidRPr="0088142C">
        <w:rPr>
          <w:rFonts w:ascii="Angsana New" w:hAnsi="Angsana New" w:hint="cs"/>
          <w:sz w:val="30"/>
          <w:szCs w:val="30"/>
          <w:cs/>
        </w:rPr>
        <w:t xml:space="preserve">เข้าทำสัญญา </w:t>
      </w:r>
      <w:r w:rsidRPr="0088142C">
        <w:rPr>
          <w:rFonts w:ascii="Angsana New" w:hAnsi="Angsana New"/>
          <w:sz w:val="30"/>
          <w:szCs w:val="30"/>
        </w:rPr>
        <w:t xml:space="preserve">Service Level Agreement </w:t>
      </w:r>
      <w:r w:rsidRPr="0088142C">
        <w:rPr>
          <w:rFonts w:ascii="Angsana New" w:hAnsi="Angsana New" w:hint="cs"/>
          <w:sz w:val="30"/>
          <w:szCs w:val="30"/>
          <w:cs/>
        </w:rPr>
        <w:t>กับบริษัท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เซอร์วิส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(ประเทศไทย) จำกัด</w:t>
      </w:r>
      <w:r w:rsidRPr="0088142C">
        <w:rPr>
          <w:rFonts w:ascii="Angsana New" w:hAnsi="Angsana New" w:hint="cs"/>
          <w:sz w:val="30"/>
          <w:szCs w:val="30"/>
          <w:cs/>
        </w:rPr>
        <w:t xml:space="preserve"> โดยให้สิทธิ</w:t>
      </w:r>
      <w:r w:rsidRPr="0088142C">
        <w:rPr>
          <w:rFonts w:ascii="Angsana New" w:hAnsi="Angsana New"/>
          <w:sz w:val="30"/>
          <w:szCs w:val="30"/>
        </w:rPr>
        <w:t xml:space="preserve"> </w:t>
      </w:r>
      <w:r w:rsidRPr="0088142C">
        <w:rPr>
          <w:rFonts w:ascii="Angsana New" w:hAnsi="Angsana New" w:hint="cs"/>
          <w:sz w:val="30"/>
          <w:szCs w:val="30"/>
          <w:cs/>
        </w:rPr>
        <w:t>บริษัท วี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เซิร์ฟพลัส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 xml:space="preserve"> จำกัด ในการให้บริการแก่ บริษัท วี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>ที อีซี</w:t>
      </w:r>
      <w:proofErr w:type="spellStart"/>
      <w:r w:rsidRPr="0088142C">
        <w:rPr>
          <w:rFonts w:ascii="Angsana New" w:hAnsi="Angsana New"/>
          <w:sz w:val="30"/>
          <w:szCs w:val="30"/>
          <w:cs/>
        </w:rPr>
        <w:t>เอส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 xml:space="preserve"> เซอร์วิส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เซส</w:t>
      </w:r>
      <w:proofErr w:type="spellEnd"/>
      <w:r w:rsidRPr="0088142C">
        <w:rPr>
          <w:rFonts w:ascii="Angsana New" w:hAnsi="Angsana New"/>
          <w:sz w:val="30"/>
          <w:szCs w:val="30"/>
          <w:cs/>
        </w:rPr>
        <w:t xml:space="preserve"> (ประเทศไทย) จำกัด</w:t>
      </w:r>
      <w:r w:rsidRPr="0088142C">
        <w:rPr>
          <w:rFonts w:ascii="Angsana New" w:hAnsi="Angsana New" w:hint="cs"/>
          <w:sz w:val="30"/>
          <w:szCs w:val="30"/>
          <w:cs/>
        </w:rPr>
        <w:t xml:space="preserve"> ซึ่งมี</w:t>
      </w:r>
      <w:r w:rsidRPr="0088142C">
        <w:rPr>
          <w:rFonts w:ascii="Angsana New" w:hAnsi="Angsana New"/>
          <w:sz w:val="30"/>
          <w:szCs w:val="30"/>
          <w:cs/>
        </w:rPr>
        <w:t>การแบ่งสัดส่วนรายได้กันในแต่ละสัญญาของแต่ละประเภทในอัตราที่ตกลงกัน</w:t>
      </w:r>
      <w:r w:rsidRPr="0088142C">
        <w:rPr>
          <w:rFonts w:ascii="Angsana New" w:hAnsi="Angsana New" w:hint="cs"/>
          <w:sz w:val="30"/>
          <w:szCs w:val="30"/>
          <w:cs/>
        </w:rPr>
        <w:t xml:space="preserve"> </w:t>
      </w:r>
      <w:r w:rsidRPr="0088142C">
        <w:rPr>
          <w:rFonts w:ascii="Angsana New" w:hAnsi="Angsana New"/>
          <w:sz w:val="30"/>
          <w:szCs w:val="30"/>
          <w:cs/>
        </w:rPr>
        <w:t>สัญญามีกำหนด</w:t>
      </w:r>
      <w:r w:rsidRPr="0088142C">
        <w:rPr>
          <w:rFonts w:ascii="Angsana New" w:hAnsi="Angsana New" w:hint="cs"/>
          <w:sz w:val="30"/>
          <w:szCs w:val="30"/>
          <w:cs/>
        </w:rPr>
        <w:t>ร</w:t>
      </w:r>
      <w:r w:rsidRPr="0088142C">
        <w:rPr>
          <w:rFonts w:ascii="Angsana New" w:hAnsi="Angsana New"/>
          <w:sz w:val="30"/>
          <w:szCs w:val="30"/>
          <w:cs/>
        </w:rPr>
        <w:t xml:space="preserve">ะยะเวลาตั้งแต่วันที่ </w:t>
      </w:r>
      <w:r w:rsidRPr="0088142C">
        <w:rPr>
          <w:rFonts w:ascii="Angsana New" w:hAnsi="Angsana New"/>
          <w:sz w:val="30"/>
          <w:szCs w:val="30"/>
        </w:rPr>
        <w:t xml:space="preserve">1 </w:t>
      </w:r>
      <w:r w:rsidRPr="0088142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8142C">
        <w:rPr>
          <w:rFonts w:ascii="Angsana New" w:hAnsi="Angsana New"/>
          <w:sz w:val="30"/>
          <w:szCs w:val="30"/>
        </w:rPr>
        <w:t xml:space="preserve">2560 </w:t>
      </w:r>
      <w:r w:rsidRPr="0088142C">
        <w:rPr>
          <w:rFonts w:ascii="Angsana New" w:hAnsi="Angsana New"/>
          <w:sz w:val="30"/>
          <w:szCs w:val="30"/>
          <w:cs/>
        </w:rPr>
        <w:t>ถึงวัน</w:t>
      </w:r>
      <w:r w:rsidRPr="0088142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88142C">
        <w:rPr>
          <w:rFonts w:ascii="Angsana New" w:hAnsi="Angsana New"/>
          <w:sz w:val="30"/>
          <w:szCs w:val="30"/>
        </w:rPr>
        <w:t xml:space="preserve">31 </w:t>
      </w:r>
      <w:r w:rsidRPr="0088142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88142C">
        <w:rPr>
          <w:rFonts w:ascii="Angsana New" w:hAnsi="Angsana New"/>
          <w:sz w:val="30"/>
          <w:szCs w:val="30"/>
        </w:rPr>
        <w:t>2562</w:t>
      </w:r>
    </w:p>
    <w:p w:rsidR="00FD4338" w:rsidRPr="0088142C" w:rsidRDefault="00FD4338" w:rsidP="00FD4338">
      <w:pPr>
        <w:tabs>
          <w:tab w:val="clear" w:pos="227"/>
          <w:tab w:val="clear" w:pos="907"/>
        </w:tabs>
        <w:spacing w:line="240" w:lineRule="auto"/>
        <w:ind w:left="900"/>
        <w:rPr>
          <w:rFonts w:ascii="Angsana New" w:eastAsia="MS Mincho" w:hAnsi="Angsana New"/>
          <w:b/>
          <w:bCs/>
          <w:sz w:val="30"/>
          <w:szCs w:val="30"/>
        </w:rPr>
      </w:pPr>
    </w:p>
    <w:p w:rsidR="009B1177" w:rsidRPr="0088142C" w:rsidRDefault="00CC75F9" w:rsidP="00FD4338">
      <w:pPr>
        <w:pStyle w:val="Heading6"/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t>31</w:t>
      </w:r>
      <w:r w:rsidR="00FD4338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F3561A" w:rsidRPr="0088142C">
        <w:rPr>
          <w:rFonts w:ascii="Angsana New" w:eastAsia="MS Mincho" w:hAnsi="Angsana New"/>
          <w:sz w:val="30"/>
          <w:szCs w:val="30"/>
          <w:cs/>
          <w:lang w:val="en-US"/>
        </w:rPr>
        <w:t>หนี้สินที่อาจเกิดขึ้น</w:t>
      </w:r>
    </w:p>
    <w:p w:rsidR="00F3561A" w:rsidRPr="0088142C" w:rsidRDefault="00F3561A" w:rsidP="00652ED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:rsidR="00A3398D" w:rsidRPr="0088142C" w:rsidRDefault="00C237FC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>ในปี 2554  บริษัทถูกบริษัทแห่งหนึ่งฟ้องร้องในคดีแพ่ง ละเมิดโดยเรียกค่าเสียหาย 120.12 ล้านบาท และในปี  2555  บริษัทดังกล่าวได้ยื่นฟ้องร้องบริษัทในคดีเดียวกันต่อศาลอาญา</w:t>
      </w:r>
      <w:r w:rsidR="00013B75" w:rsidRPr="0088142C">
        <w:rPr>
          <w:rFonts w:ascii="Angsana New" w:eastAsia="MS Mincho" w:hAnsi="Angsana New"/>
          <w:sz w:val="30"/>
          <w:szCs w:val="30"/>
        </w:rPr>
        <w:t xml:space="preserve"> </w:t>
      </w:r>
    </w:p>
    <w:p w:rsidR="00A3398D" w:rsidRPr="0088142C" w:rsidRDefault="00A3398D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001F01" w:rsidRPr="0088142C" w:rsidRDefault="00C237FC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>ในปี 2556  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88142C">
        <w:rPr>
          <w:rFonts w:ascii="Angsana New" w:eastAsia="MS Mincho" w:hAnsi="Angsana New"/>
          <w:sz w:val="30"/>
          <w:szCs w:val="30"/>
        </w:rPr>
        <w:t xml:space="preserve"> </w:t>
      </w:r>
    </w:p>
    <w:p w:rsidR="00001F01" w:rsidRPr="0088142C" w:rsidRDefault="00001F01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C237FC" w:rsidRPr="0088142C" w:rsidRDefault="00C237FC" w:rsidP="00013B75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ในปี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 2559 ศาลอาญาได้มีคำพิพากษายกฟ้องโจทก์</w:t>
      </w:r>
      <w:r w:rsidRPr="0088142C">
        <w:rPr>
          <w:rFonts w:ascii="Angsana New" w:eastAsia="MS Mincho" w:hAnsi="Angsana New"/>
          <w:sz w:val="30"/>
          <w:szCs w:val="30"/>
          <w:cs/>
        </w:rPr>
        <w:t>ในคดีอาญาที่บริษัทถูกฟ้อง</w:t>
      </w:r>
    </w:p>
    <w:p w:rsidR="00C237FC" w:rsidRPr="0088142C" w:rsidRDefault="00C237FC" w:rsidP="00652EDE">
      <w:pPr>
        <w:spacing w:line="240" w:lineRule="auto"/>
        <w:rPr>
          <w:rFonts w:ascii="Angsana New" w:eastAsia="MS Mincho" w:hAnsi="Angsana New"/>
          <w:sz w:val="24"/>
          <w:szCs w:val="24"/>
        </w:rPr>
      </w:pPr>
    </w:p>
    <w:p w:rsidR="000F52A3" w:rsidRPr="0088142C" w:rsidRDefault="000F52A3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ณ วันที่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 27 </w:t>
      </w: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มกราคม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โจทก์ได้ยื่นอุทธรณ์</w:t>
      </w:r>
      <w:r w:rsidRPr="0088142C">
        <w:rPr>
          <w:rFonts w:ascii="Angsana New" w:eastAsia="MS Mincho" w:hAnsi="Angsana New"/>
          <w:sz w:val="30"/>
          <w:szCs w:val="30"/>
        </w:rPr>
        <w:t xml:space="preserve"> </w:t>
      </w:r>
      <w:r w:rsidRPr="0088142C">
        <w:rPr>
          <w:rFonts w:ascii="Angsana New" w:eastAsia="MS Mincho" w:hAnsi="Angsana New"/>
          <w:sz w:val="30"/>
          <w:szCs w:val="30"/>
          <w:cs/>
        </w:rPr>
        <w:t>และบริษัท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>ได้ยื่นคำแก้อุทธรณ์ต่อศาล</w:t>
      </w: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อาญา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>แล้วเมื่อวันท</w:t>
      </w:r>
      <w:r w:rsidRPr="0088142C">
        <w:rPr>
          <w:rFonts w:ascii="Angsana New" w:eastAsia="MS Mincho" w:hAnsi="Angsana New" w:hint="cs"/>
          <w:sz w:val="30"/>
          <w:szCs w:val="30"/>
          <w:cs/>
        </w:rPr>
        <w:t>ี่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br/>
      </w:r>
      <w:r w:rsidRPr="0088142C">
        <w:rPr>
          <w:rFonts w:ascii="Angsana New" w:eastAsia="MS Mincho" w:hAnsi="Angsana New"/>
          <w:sz w:val="30"/>
          <w:szCs w:val="30"/>
        </w:rPr>
        <w:t xml:space="preserve">16 </w:t>
      </w:r>
      <w:r w:rsidRPr="0088142C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 2560 </w:t>
      </w:r>
    </w:p>
    <w:p w:rsidR="00685B7D" w:rsidRPr="0088142C" w:rsidRDefault="00685B7D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24"/>
          <w:szCs w:val="24"/>
        </w:rPr>
      </w:pPr>
    </w:p>
    <w:p w:rsidR="006978A0" w:rsidRDefault="00044BC5" w:rsidP="006978A0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ณ</w:t>
      </w:r>
      <w:r>
        <w:rPr>
          <w:rFonts w:ascii="Angsana New" w:eastAsia="MS Mincho" w:hAnsi="Angsana New" w:hint="cs"/>
          <w:sz w:val="30"/>
          <w:szCs w:val="30"/>
          <w:cs/>
          <w:lang w:val="x-none"/>
        </w:rPr>
        <w:t xml:space="preserve">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15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2561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ศาลอุทธรณ์ได้ตัดสินโดยมีคำสั่งยืนตามศาลชั้นต้น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กล่าวคือ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ยกฟ้องให้จำเลยทั้ง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10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ไม่มีความผิด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และโจทก์ต้องยื่นคำขอฎีกาต่อศาลฎีกาภายใน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15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Pr="00044BC5">
        <w:rPr>
          <w:rFonts w:ascii="Angsana New" w:eastAsia="MS Mincho" w:hAnsi="Angsana New"/>
          <w:sz w:val="30"/>
          <w:szCs w:val="30"/>
          <w:cs/>
        </w:rPr>
        <w:t xml:space="preserve"> 2562 </w:t>
      </w:r>
      <w:r w:rsidRPr="00044BC5">
        <w:rPr>
          <w:rFonts w:ascii="Angsana New" w:eastAsia="MS Mincho" w:hAnsi="Angsana New" w:hint="cs"/>
          <w:sz w:val="30"/>
          <w:szCs w:val="30"/>
          <w:cs/>
        </w:rPr>
        <w:t>ตามที่ศาลได้อนุญาตไว้</w:t>
      </w:r>
    </w:p>
    <w:p w:rsidR="00044BC5" w:rsidRPr="0088142C" w:rsidRDefault="00044BC5" w:rsidP="006978A0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:rsidR="006978A0" w:rsidRPr="0088142C" w:rsidRDefault="006978A0" w:rsidP="006978A0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ณ วันที่ </w:t>
      </w:r>
      <w:r w:rsidRPr="0088142C">
        <w:rPr>
          <w:rFonts w:ascii="Angsana New" w:eastAsia="MS Mincho" w:hAnsi="Angsana New"/>
          <w:sz w:val="30"/>
          <w:szCs w:val="30"/>
        </w:rPr>
        <w:t xml:space="preserve">31 </w:t>
      </w:r>
      <w:r w:rsidRPr="0088142C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 </w:t>
      </w:r>
      <w:r w:rsidR="00AD40D4" w:rsidRPr="0088142C">
        <w:rPr>
          <w:rFonts w:ascii="Angsana New" w:eastAsia="MS Mincho" w:hAnsi="Angsana New"/>
          <w:sz w:val="30"/>
          <w:szCs w:val="30"/>
          <w:cs/>
          <w:lang w:val="x-none"/>
        </w:rPr>
        <w:t>2561 และ 2560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 xml:space="preserve"> บริษัทไม่ได้ตั้งประมาณการหนี้สินสำหรับค่าเสียหายดังกล่าวเนื่องจาก</w:t>
      </w: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ผู้บริหารเชื่อว่า</w:t>
      </w:r>
      <w:r w:rsidRPr="0088142C">
        <w:rPr>
          <w:rFonts w:ascii="Angsana New" w:eastAsia="MS Mincho" w:hAnsi="Angsana New"/>
          <w:sz w:val="30"/>
          <w:szCs w:val="30"/>
          <w:cs/>
          <w:lang w:val="x-none"/>
        </w:rPr>
        <w:t>บริษัทไม่ได้กระทำละเมิดตามคำฟ้อง</w:t>
      </w:r>
      <w:r w:rsidRPr="0088142C">
        <w:rPr>
          <w:rFonts w:ascii="Angsana New" w:eastAsia="MS Mincho" w:hAnsi="Angsana New" w:hint="cs"/>
          <w:sz w:val="30"/>
          <w:szCs w:val="30"/>
          <w:cs/>
          <w:lang w:val="x-none"/>
        </w:rPr>
        <w:t>ตามที่ทนายได้ให้ความเห็นไว้</w:t>
      </w:r>
    </w:p>
    <w:p w:rsidR="00831ED9" w:rsidRPr="0088142C" w:rsidRDefault="00831ED9" w:rsidP="00831E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:rsidR="00831ED9" w:rsidRPr="0088142C" w:rsidRDefault="00831ED9" w:rsidP="00831ED9">
      <w:pPr>
        <w:pStyle w:val="Heading6"/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t>32</w:t>
      </w:r>
      <w:r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Pr="0088142C">
        <w:rPr>
          <w:rFonts w:ascii="Angsana New" w:eastAsia="MS Mincho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:rsidR="00831ED9" w:rsidRPr="0088142C" w:rsidRDefault="00831ED9" w:rsidP="00831ED9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p w:rsidR="00831ED9" w:rsidRPr="0088142C" w:rsidRDefault="00831ED9" w:rsidP="00831ED9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8142C">
        <w:rPr>
          <w:rFonts w:ascii="Angsana New" w:hAnsi="Angsana New"/>
          <w:sz w:val="30"/>
          <w:szCs w:val="30"/>
        </w:rPr>
        <w:t>15</w:t>
      </w:r>
      <w:r w:rsidRPr="0088142C">
        <w:rPr>
          <w:rFonts w:ascii="Angsana New" w:hAnsi="Angsana New" w:hint="cs"/>
          <w:sz w:val="30"/>
          <w:szCs w:val="30"/>
          <w:cs/>
        </w:rPr>
        <w:t xml:space="preserve"> กุมภาพันธ์ 2562 บริษัทได้ลงทุนเพิ่มในบริษัท วิ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>คอม เทคโนโลยี (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>) จำกัด ซึ่งเป็นบริษัทที่จัดตั้งขึ้นในประเทศ</w:t>
      </w:r>
      <w:proofErr w:type="spellStart"/>
      <w:r w:rsidRPr="0088142C">
        <w:rPr>
          <w:rFonts w:ascii="Angsana New" w:hAnsi="Angsana New" w:hint="cs"/>
          <w:sz w:val="30"/>
          <w:szCs w:val="30"/>
          <w:cs/>
        </w:rPr>
        <w:t>เมียนมาร์</w:t>
      </w:r>
      <w:proofErr w:type="spellEnd"/>
      <w:r w:rsidRPr="0088142C">
        <w:rPr>
          <w:rFonts w:ascii="Angsana New" w:hAnsi="Angsana New" w:hint="cs"/>
          <w:sz w:val="30"/>
          <w:szCs w:val="30"/>
          <w:cs/>
        </w:rPr>
        <w:t xml:space="preserve"> เป็นจำนวนเงิน 4.71 ล้านบาท สัดส่วนการลงทุนในบริษัทดังกล่าวไม่มีการเปลี่ยนแปลง</w:t>
      </w:r>
    </w:p>
    <w:p w:rsidR="00831ED9" w:rsidRPr="0088142C" w:rsidRDefault="00831ED9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p w:rsidR="00831ED9" w:rsidRPr="0088142C" w:rsidRDefault="00831ED9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:rsidR="00831ED9" w:rsidRPr="0088142C" w:rsidRDefault="00831ED9" w:rsidP="000F52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:rsidR="00D66AF4" w:rsidRPr="0088142C" w:rsidRDefault="00831ED9" w:rsidP="00D66AF4">
      <w:pPr>
        <w:pStyle w:val="Heading6"/>
        <w:ind w:left="540" w:hanging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88142C">
        <w:rPr>
          <w:rFonts w:ascii="Angsana New" w:eastAsia="MS Mincho" w:hAnsi="Angsana New"/>
          <w:sz w:val="30"/>
          <w:szCs w:val="30"/>
          <w:lang w:val="en-US"/>
        </w:rPr>
        <w:lastRenderedPageBreak/>
        <w:t>33</w:t>
      </w:r>
      <w:r w:rsidR="00D66AF4" w:rsidRPr="0088142C">
        <w:rPr>
          <w:rFonts w:ascii="Angsana New" w:eastAsia="MS Mincho" w:hAnsi="Angsana New"/>
          <w:sz w:val="30"/>
          <w:szCs w:val="30"/>
          <w:lang w:val="en-US"/>
        </w:rPr>
        <w:tab/>
      </w:r>
      <w:r w:rsidR="00D66AF4" w:rsidRPr="0088142C">
        <w:rPr>
          <w:rFonts w:ascii="Angsana New" w:eastAsia="MS Mincho" w:hAnsi="Angsana New" w:hint="cs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66AF4" w:rsidRPr="0088142C" w:rsidRDefault="00D66AF4" w:rsidP="00D66AF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88142C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88142C">
        <w:rPr>
          <w:rFonts w:ascii="Angsana New" w:hAnsi="Angsana New"/>
          <w:sz w:val="30"/>
          <w:szCs w:val="30"/>
          <w:lang w:val="en-US" w:bidi="th-TH"/>
        </w:rPr>
        <w:t xml:space="preserve"> 1</w:t>
      </w:r>
      <w:r w:rsidRPr="0088142C">
        <w:rPr>
          <w:rFonts w:ascii="Angsana New" w:hAnsi="Angsana New"/>
          <w:sz w:val="30"/>
          <w:szCs w:val="30"/>
          <w:cs/>
          <w:lang w:val="en-US" w:bidi="th-TH"/>
        </w:rPr>
        <w:t xml:space="preserve"> มกราคม </w:t>
      </w:r>
      <w:r w:rsidRPr="0088142C">
        <w:rPr>
          <w:rFonts w:ascii="Angsana New" w:hAnsi="Angsana New" w:hint="cs"/>
          <w:sz w:val="30"/>
          <w:szCs w:val="30"/>
          <w:cs/>
          <w:lang w:val="en-US" w:bidi="th-TH"/>
        </w:rPr>
        <w:t>ในปีดังต่อไปนี้</w:t>
      </w:r>
    </w:p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3774"/>
        <w:gridCol w:w="3696"/>
        <w:gridCol w:w="1350"/>
      </w:tblGrid>
      <w:tr w:rsidR="00D66AF4" w:rsidRPr="0088142C" w:rsidTr="00743CE6">
        <w:trPr>
          <w:trHeight w:val="371"/>
          <w:tblHeader/>
        </w:trPr>
        <w:tc>
          <w:tcPr>
            <w:tcW w:w="3774" w:type="dxa"/>
            <w:shd w:val="clear" w:color="auto" w:fill="auto"/>
            <w:vAlign w:val="bottom"/>
          </w:tcPr>
          <w:p w:rsidR="008137F4" w:rsidRPr="0088142C" w:rsidRDefault="00D66AF4" w:rsidP="0042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96" w:type="dxa"/>
            <w:shd w:val="clear" w:color="auto" w:fill="auto"/>
            <w:vAlign w:val="bottom"/>
          </w:tcPr>
          <w:p w:rsidR="008137F4" w:rsidRPr="0088142C" w:rsidRDefault="00D66AF4" w:rsidP="0042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66AF4" w:rsidRPr="0088142C" w:rsidTr="00743CE6">
        <w:tc>
          <w:tcPr>
            <w:tcW w:w="3774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8142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696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66AF4" w:rsidRPr="0088142C" w:rsidTr="00743CE6">
        <w:tc>
          <w:tcPr>
            <w:tcW w:w="3774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8142C">
              <w:rPr>
                <w:rFonts w:ascii="Angsana New" w:eastAsia="Calibri" w:hAnsi="Angsana New"/>
                <w:sz w:val="30"/>
                <w:szCs w:val="30"/>
              </w:rPr>
              <w:t>9*</w:t>
            </w:r>
          </w:p>
        </w:tc>
        <w:tc>
          <w:tcPr>
            <w:tcW w:w="3696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66AF4" w:rsidRPr="0088142C" w:rsidTr="00743CE6">
        <w:tc>
          <w:tcPr>
            <w:tcW w:w="3774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88142C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3696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D66AF4" w:rsidRPr="0088142C" w:rsidTr="00743CE6">
        <w:tc>
          <w:tcPr>
            <w:tcW w:w="3774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88142C">
              <w:rPr>
                <w:rFonts w:ascii="Angsana New" w:eastAsia="Calibri" w:hAnsi="Angsana New"/>
                <w:sz w:val="30"/>
                <w:szCs w:val="30"/>
              </w:rPr>
              <w:t>32*</w:t>
            </w:r>
          </w:p>
        </w:tc>
        <w:tc>
          <w:tcPr>
            <w:tcW w:w="3696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66AF4" w:rsidRPr="0088142C" w:rsidTr="00743CE6">
        <w:tc>
          <w:tcPr>
            <w:tcW w:w="3774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8142C">
              <w:rPr>
                <w:rFonts w:ascii="Angsana New" w:eastAsia="Calibri" w:hAnsi="Angsana New"/>
                <w:sz w:val="30"/>
                <w:szCs w:val="30"/>
              </w:rPr>
              <w:t>16*</w:t>
            </w:r>
          </w:p>
        </w:tc>
        <w:tc>
          <w:tcPr>
            <w:tcW w:w="3696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D66AF4" w:rsidRPr="0088142C" w:rsidTr="00743CE6">
        <w:tc>
          <w:tcPr>
            <w:tcW w:w="3774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8142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8142C">
              <w:rPr>
                <w:rFonts w:ascii="Angsana New" w:eastAsia="Calibri" w:hAnsi="Angsana New"/>
                <w:sz w:val="30"/>
                <w:szCs w:val="30"/>
              </w:rPr>
              <w:t>19*</w:t>
            </w:r>
          </w:p>
        </w:tc>
        <w:tc>
          <w:tcPr>
            <w:tcW w:w="3696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42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50" w:type="dxa"/>
            <w:shd w:val="clear" w:color="auto" w:fill="auto"/>
          </w:tcPr>
          <w:p w:rsidR="00D66AF4" w:rsidRPr="0088142C" w:rsidRDefault="00D66AF4" w:rsidP="00B4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8142C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142C">
        <w:rPr>
          <w:rFonts w:ascii="Angsana New" w:hAnsi="Angsana New"/>
          <w:i/>
          <w:iCs/>
          <w:sz w:val="30"/>
          <w:szCs w:val="30"/>
        </w:rPr>
        <w:t xml:space="preserve">* </w:t>
      </w:r>
      <w:r w:rsidRPr="0088142C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D66AF4" w:rsidRPr="0088142C" w:rsidRDefault="00D66AF4" w:rsidP="00D66AF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8142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8142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88142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D66AF4" w:rsidRPr="0088142C" w:rsidRDefault="00D66AF4" w:rsidP="00D66AF4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8142C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88142C">
        <w:rPr>
          <w:rFonts w:ascii="Angsana New" w:hAnsi="Angsana New"/>
          <w:color w:val="000000"/>
          <w:sz w:val="30"/>
          <w:szCs w:val="30"/>
        </w:rPr>
        <w:t>15</w:t>
      </w:r>
      <w:r w:rsidRPr="0088142C">
        <w:rPr>
          <w:rFonts w:ascii="Angsana New" w:hAnsi="Angsana New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D66AF4" w:rsidRPr="0088142C" w:rsidRDefault="00D66AF4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C52BC" w:rsidRPr="00712AC6" w:rsidRDefault="005C52BC" w:rsidP="005C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12AC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15 </w:t>
      </w:r>
      <w:r w:rsidRPr="00712AC6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712AC6">
        <w:rPr>
          <w:rFonts w:ascii="Angsana New" w:hAnsi="Angsana New" w:hint="cs"/>
          <w:sz w:val="30"/>
          <w:szCs w:val="30"/>
          <w:cs/>
        </w:rPr>
        <w:t>งบการเงินรวมและงบเฉพาะกิจการ</w:t>
      </w:r>
    </w:p>
    <w:p w:rsidR="00831ED9" w:rsidRPr="0088142C" w:rsidRDefault="00831ED9" w:rsidP="00D6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5C52BC" w:rsidRDefault="005C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D66AF4" w:rsidRPr="0088142C" w:rsidRDefault="00D66AF4" w:rsidP="00D66AF4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8142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D66AF4" w:rsidRPr="0088142C" w:rsidRDefault="00D66AF4" w:rsidP="00D6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D66AF4" w:rsidRPr="0088142C" w:rsidRDefault="00D66AF4" w:rsidP="00D6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8142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D66AF4" w:rsidRPr="0088142C" w:rsidRDefault="00D66AF4" w:rsidP="00D6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5C52BC" w:rsidRPr="00712AC6" w:rsidRDefault="005C52BC" w:rsidP="005C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12AC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12AC6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712AC6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712AC6">
        <w:rPr>
          <w:rFonts w:ascii="Angsana New" w:hAnsi="Angsana New" w:hint="cs"/>
          <w:sz w:val="30"/>
          <w:szCs w:val="30"/>
          <w:cs/>
        </w:rPr>
        <w:t>งบการเงินรวมและงบเฉพาะกิจการ</w:t>
      </w:r>
    </w:p>
    <w:p w:rsidR="00FB0979" w:rsidRPr="00B82709" w:rsidRDefault="00FB0979" w:rsidP="00831E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x-none"/>
        </w:rPr>
      </w:pPr>
      <w:bookmarkStart w:id="2" w:name="_GoBack"/>
      <w:bookmarkEnd w:id="2"/>
    </w:p>
    <w:sectPr w:rsidR="00FB0979" w:rsidRPr="00B82709" w:rsidSect="005017A9">
      <w:pgSz w:w="11909" w:h="16834" w:code="9"/>
      <w:pgMar w:top="691" w:right="1199" w:bottom="576" w:left="1440" w:header="630" w:footer="66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7B3" w:rsidRDefault="007617B3" w:rsidP="00900EE2">
      <w:r>
        <w:separator/>
      </w:r>
    </w:p>
  </w:endnote>
  <w:endnote w:type="continuationSeparator" w:id="0">
    <w:p w:rsidR="007617B3" w:rsidRDefault="007617B3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38267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5211" w:rsidRDefault="00BB52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90</w:t>
        </w:r>
        <w:r>
          <w:rPr>
            <w:noProof/>
          </w:rPr>
          <w:fldChar w:fldCharType="end"/>
        </w:r>
      </w:p>
    </w:sdtContent>
  </w:sdt>
  <w:p w:rsidR="00BB5211" w:rsidRDefault="00BB52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7B3" w:rsidRDefault="007617B3" w:rsidP="00900EE2">
      <w:r>
        <w:separator/>
      </w:r>
    </w:p>
  </w:footnote>
  <w:footnote w:type="continuationSeparator" w:id="0">
    <w:p w:rsidR="007617B3" w:rsidRDefault="007617B3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E4B" w:rsidRPr="00E669A5" w:rsidRDefault="00A37E4B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</w:t>
    </w:r>
    <w:proofErr w:type="spellStart"/>
    <w:r w:rsidRPr="00E669A5">
      <w:rPr>
        <w:rFonts w:ascii="Angsana New" w:hAnsi="Angsana New" w:hint="cs"/>
        <w:sz w:val="32"/>
        <w:szCs w:val="32"/>
        <w:cs/>
      </w:rPr>
      <w:t>นท์</w:t>
    </w:r>
    <w:proofErr w:type="spellEnd"/>
    <w:r w:rsidRPr="00E669A5">
      <w:rPr>
        <w:rFonts w:ascii="Angsana New" w:hAnsi="Angsana New" w:hint="cs"/>
        <w:sz w:val="32"/>
        <w:szCs w:val="32"/>
        <w:cs/>
      </w:rPr>
      <w:t>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:rsidR="00A37E4B" w:rsidRPr="00E669A5" w:rsidRDefault="00A37E4B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A37E4B" w:rsidRDefault="00A37E4B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640D99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61</w:t>
    </w:r>
  </w:p>
  <w:p w:rsidR="00A37E4B" w:rsidRPr="00DF07CF" w:rsidRDefault="00A37E4B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F72EAA"/>
    <w:multiLevelType w:val="hybridMultilevel"/>
    <w:tmpl w:val="AD38AEF8"/>
    <w:lvl w:ilvl="0" w:tplc="CD82A7C4">
      <w:start w:val="5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FB57EB"/>
    <w:multiLevelType w:val="hybridMultilevel"/>
    <w:tmpl w:val="FC4CA35A"/>
    <w:lvl w:ilvl="0" w:tplc="26FE666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6D681B"/>
    <w:multiLevelType w:val="hybridMultilevel"/>
    <w:tmpl w:val="0F8A89A2"/>
    <w:lvl w:ilvl="0" w:tplc="B0D8F8D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73D3406"/>
    <w:multiLevelType w:val="hybridMultilevel"/>
    <w:tmpl w:val="BF6405C6"/>
    <w:lvl w:ilvl="0" w:tplc="DFAC5D4C">
      <w:start w:val="316"/>
      <w:numFmt w:val="bullet"/>
      <w:lvlText w:val="-"/>
      <w:lvlJc w:val="left"/>
      <w:pPr>
        <w:ind w:left="49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27586D"/>
    <w:multiLevelType w:val="hybridMultilevel"/>
    <w:tmpl w:val="78282E36"/>
    <w:lvl w:ilvl="0" w:tplc="55B4308A">
      <w:start w:val="1"/>
      <w:numFmt w:val="decimal"/>
      <w:lvlText w:val="%1-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9" w15:restartNumberingAfterBreak="0">
    <w:nsid w:val="1B2B6FB1"/>
    <w:multiLevelType w:val="hybridMultilevel"/>
    <w:tmpl w:val="8D521240"/>
    <w:lvl w:ilvl="0" w:tplc="795E6A8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88C8FC6E"/>
    <w:lvl w:ilvl="0" w:tplc="AF2A68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401E0444"/>
    <w:multiLevelType w:val="hybridMultilevel"/>
    <w:tmpl w:val="9C9487EA"/>
    <w:lvl w:ilvl="0" w:tplc="E9F02B0A">
      <w:start w:val="4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4E26"/>
    <w:multiLevelType w:val="hybridMultilevel"/>
    <w:tmpl w:val="AB80CF68"/>
    <w:lvl w:ilvl="0" w:tplc="55BA4944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C78339A"/>
    <w:multiLevelType w:val="hybridMultilevel"/>
    <w:tmpl w:val="EE783A8C"/>
    <w:lvl w:ilvl="0" w:tplc="049E87BE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E8A1D07"/>
    <w:multiLevelType w:val="hybridMultilevel"/>
    <w:tmpl w:val="AFC8F698"/>
    <w:lvl w:ilvl="0" w:tplc="F6A4796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6F22E15"/>
    <w:multiLevelType w:val="hybridMultilevel"/>
    <w:tmpl w:val="2FDED2C6"/>
    <w:lvl w:ilvl="0" w:tplc="60E8425A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052443E"/>
    <w:multiLevelType w:val="multilevel"/>
    <w:tmpl w:val="ACB888C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BD085C"/>
    <w:multiLevelType w:val="hybridMultilevel"/>
    <w:tmpl w:val="BF222840"/>
    <w:lvl w:ilvl="0" w:tplc="0F82314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8"/>
  </w:num>
  <w:num w:numId="14">
    <w:abstractNumId w:val="25"/>
  </w:num>
  <w:num w:numId="15">
    <w:abstractNumId w:val="29"/>
  </w:num>
  <w:num w:numId="16">
    <w:abstractNumId w:val="32"/>
  </w:num>
  <w:num w:numId="17">
    <w:abstractNumId w:val="26"/>
  </w:num>
  <w:num w:numId="18">
    <w:abstractNumId w:val="42"/>
  </w:num>
  <w:num w:numId="19">
    <w:abstractNumId w:val="40"/>
  </w:num>
  <w:num w:numId="20">
    <w:abstractNumId w:val="20"/>
  </w:num>
  <w:num w:numId="21">
    <w:abstractNumId w:val="30"/>
  </w:num>
  <w:num w:numId="22">
    <w:abstractNumId w:val="33"/>
  </w:num>
  <w:num w:numId="23">
    <w:abstractNumId w:val="12"/>
  </w:num>
  <w:num w:numId="24">
    <w:abstractNumId w:val="19"/>
  </w:num>
  <w:num w:numId="25">
    <w:abstractNumId w:val="37"/>
  </w:num>
  <w:num w:numId="26">
    <w:abstractNumId w:val="17"/>
  </w:num>
  <w:num w:numId="27">
    <w:abstractNumId w:val="41"/>
  </w:num>
  <w:num w:numId="28">
    <w:abstractNumId w:val="36"/>
  </w:num>
  <w:num w:numId="29">
    <w:abstractNumId w:val="14"/>
  </w:num>
  <w:num w:numId="30">
    <w:abstractNumId w:val="11"/>
  </w:num>
  <w:num w:numId="31">
    <w:abstractNumId w:val="16"/>
  </w:num>
  <w:num w:numId="32">
    <w:abstractNumId w:val="18"/>
  </w:num>
  <w:num w:numId="33">
    <w:abstractNumId w:val="15"/>
  </w:num>
  <w:num w:numId="34">
    <w:abstractNumId w:val="43"/>
  </w:num>
  <w:num w:numId="35">
    <w:abstractNumId w:val="10"/>
  </w:num>
  <w:num w:numId="36">
    <w:abstractNumId w:val="13"/>
  </w:num>
  <w:num w:numId="37">
    <w:abstractNumId w:val="39"/>
  </w:num>
  <w:num w:numId="38">
    <w:abstractNumId w:val="35"/>
  </w:num>
  <w:num w:numId="39">
    <w:abstractNumId w:val="24"/>
  </w:num>
  <w:num w:numId="40">
    <w:abstractNumId w:val="31"/>
  </w:num>
  <w:num w:numId="41">
    <w:abstractNumId w:val="28"/>
  </w:num>
  <w:num w:numId="42">
    <w:abstractNumId w:val="22"/>
  </w:num>
  <w:num w:numId="43">
    <w:abstractNumId w:val="23"/>
  </w:num>
  <w:num w:numId="44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6F9"/>
    <w:rsid w:val="00003A8F"/>
    <w:rsid w:val="00003BFC"/>
    <w:rsid w:val="00003D90"/>
    <w:rsid w:val="0000423A"/>
    <w:rsid w:val="0000449B"/>
    <w:rsid w:val="00004681"/>
    <w:rsid w:val="00005193"/>
    <w:rsid w:val="00005444"/>
    <w:rsid w:val="00005497"/>
    <w:rsid w:val="000055B8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C44"/>
    <w:rsid w:val="00010E30"/>
    <w:rsid w:val="00010F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E1F"/>
    <w:rsid w:val="00012F16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3C1"/>
    <w:rsid w:val="00016437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346"/>
    <w:rsid w:val="00020696"/>
    <w:rsid w:val="000207DE"/>
    <w:rsid w:val="0002091C"/>
    <w:rsid w:val="00020D33"/>
    <w:rsid w:val="000210EB"/>
    <w:rsid w:val="00021364"/>
    <w:rsid w:val="000214E7"/>
    <w:rsid w:val="000219FD"/>
    <w:rsid w:val="00021D74"/>
    <w:rsid w:val="00022155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5C7"/>
    <w:rsid w:val="0002788B"/>
    <w:rsid w:val="00027C4A"/>
    <w:rsid w:val="00027DF9"/>
    <w:rsid w:val="00027EBF"/>
    <w:rsid w:val="00027F49"/>
    <w:rsid w:val="00030048"/>
    <w:rsid w:val="0003016A"/>
    <w:rsid w:val="00030199"/>
    <w:rsid w:val="00030293"/>
    <w:rsid w:val="00030443"/>
    <w:rsid w:val="000304DD"/>
    <w:rsid w:val="0003063B"/>
    <w:rsid w:val="000309B0"/>
    <w:rsid w:val="00030ABC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30D2"/>
    <w:rsid w:val="000333E1"/>
    <w:rsid w:val="000335B5"/>
    <w:rsid w:val="0003392B"/>
    <w:rsid w:val="00033940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8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7E8"/>
    <w:rsid w:val="00044817"/>
    <w:rsid w:val="000449F5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D85"/>
    <w:rsid w:val="00046E6B"/>
    <w:rsid w:val="00046F93"/>
    <w:rsid w:val="00046F9C"/>
    <w:rsid w:val="0004733E"/>
    <w:rsid w:val="000477E5"/>
    <w:rsid w:val="00047A85"/>
    <w:rsid w:val="00047DF2"/>
    <w:rsid w:val="00047F60"/>
    <w:rsid w:val="00050592"/>
    <w:rsid w:val="00050659"/>
    <w:rsid w:val="0005075E"/>
    <w:rsid w:val="00050AE0"/>
    <w:rsid w:val="00050AE7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ADC"/>
    <w:rsid w:val="00062B9A"/>
    <w:rsid w:val="00062F23"/>
    <w:rsid w:val="0006335F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841"/>
    <w:rsid w:val="00065C91"/>
    <w:rsid w:val="00065CF3"/>
    <w:rsid w:val="00065F11"/>
    <w:rsid w:val="00065FAD"/>
    <w:rsid w:val="0006600B"/>
    <w:rsid w:val="00066FC3"/>
    <w:rsid w:val="000670F6"/>
    <w:rsid w:val="00067752"/>
    <w:rsid w:val="00067942"/>
    <w:rsid w:val="00067D44"/>
    <w:rsid w:val="00067D8E"/>
    <w:rsid w:val="00067F1A"/>
    <w:rsid w:val="00067F25"/>
    <w:rsid w:val="000702C9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B8E"/>
    <w:rsid w:val="00077FB5"/>
    <w:rsid w:val="000802E6"/>
    <w:rsid w:val="0008040B"/>
    <w:rsid w:val="00080420"/>
    <w:rsid w:val="000804E9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534"/>
    <w:rsid w:val="0008760C"/>
    <w:rsid w:val="00087B16"/>
    <w:rsid w:val="00087B8A"/>
    <w:rsid w:val="000901F2"/>
    <w:rsid w:val="0009032A"/>
    <w:rsid w:val="0009036C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40D"/>
    <w:rsid w:val="00091495"/>
    <w:rsid w:val="00091751"/>
    <w:rsid w:val="00091879"/>
    <w:rsid w:val="0009196E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B66"/>
    <w:rsid w:val="000A4C67"/>
    <w:rsid w:val="000A4DBC"/>
    <w:rsid w:val="000A504E"/>
    <w:rsid w:val="000A527F"/>
    <w:rsid w:val="000A5409"/>
    <w:rsid w:val="000A54E1"/>
    <w:rsid w:val="000A55BB"/>
    <w:rsid w:val="000A56D7"/>
    <w:rsid w:val="000A574D"/>
    <w:rsid w:val="000A599A"/>
    <w:rsid w:val="000A5C7B"/>
    <w:rsid w:val="000A5D30"/>
    <w:rsid w:val="000A5FFA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9FC"/>
    <w:rsid w:val="000B5A72"/>
    <w:rsid w:val="000B5B72"/>
    <w:rsid w:val="000B5BEB"/>
    <w:rsid w:val="000B5BEC"/>
    <w:rsid w:val="000B5D80"/>
    <w:rsid w:val="000B5F3F"/>
    <w:rsid w:val="000B5F86"/>
    <w:rsid w:val="000B64BB"/>
    <w:rsid w:val="000B6511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59D"/>
    <w:rsid w:val="000C2603"/>
    <w:rsid w:val="000C26D8"/>
    <w:rsid w:val="000C2A19"/>
    <w:rsid w:val="000C38A2"/>
    <w:rsid w:val="000C39B3"/>
    <w:rsid w:val="000C3AD4"/>
    <w:rsid w:val="000C3BA8"/>
    <w:rsid w:val="000C3DA0"/>
    <w:rsid w:val="000C43CD"/>
    <w:rsid w:val="000C4506"/>
    <w:rsid w:val="000C55AB"/>
    <w:rsid w:val="000C5DE9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8A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6C7"/>
    <w:rsid w:val="000F0A6D"/>
    <w:rsid w:val="000F0C14"/>
    <w:rsid w:val="000F1208"/>
    <w:rsid w:val="000F12BE"/>
    <w:rsid w:val="000F1A4E"/>
    <w:rsid w:val="000F1C0A"/>
    <w:rsid w:val="000F1DA8"/>
    <w:rsid w:val="000F1F5D"/>
    <w:rsid w:val="000F24BC"/>
    <w:rsid w:val="000F25CD"/>
    <w:rsid w:val="000F2B4F"/>
    <w:rsid w:val="000F2B5C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0C6E"/>
    <w:rsid w:val="00100F94"/>
    <w:rsid w:val="0010140E"/>
    <w:rsid w:val="00101513"/>
    <w:rsid w:val="00101739"/>
    <w:rsid w:val="00101DB0"/>
    <w:rsid w:val="0010204A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3C4"/>
    <w:rsid w:val="00112751"/>
    <w:rsid w:val="00112802"/>
    <w:rsid w:val="00112A0D"/>
    <w:rsid w:val="00112A49"/>
    <w:rsid w:val="00112B86"/>
    <w:rsid w:val="0011315E"/>
    <w:rsid w:val="001131F1"/>
    <w:rsid w:val="001136D5"/>
    <w:rsid w:val="00113F4B"/>
    <w:rsid w:val="001142D8"/>
    <w:rsid w:val="001143A7"/>
    <w:rsid w:val="0011445A"/>
    <w:rsid w:val="0011447D"/>
    <w:rsid w:val="001144A8"/>
    <w:rsid w:val="00114511"/>
    <w:rsid w:val="00114C93"/>
    <w:rsid w:val="00114CF3"/>
    <w:rsid w:val="00114FC0"/>
    <w:rsid w:val="00115384"/>
    <w:rsid w:val="0011547B"/>
    <w:rsid w:val="00115817"/>
    <w:rsid w:val="0011583E"/>
    <w:rsid w:val="00115990"/>
    <w:rsid w:val="00115A7E"/>
    <w:rsid w:val="00115A91"/>
    <w:rsid w:val="00115D12"/>
    <w:rsid w:val="00115D8E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1E7"/>
    <w:rsid w:val="0012298A"/>
    <w:rsid w:val="001229B2"/>
    <w:rsid w:val="00122C0A"/>
    <w:rsid w:val="00122F49"/>
    <w:rsid w:val="00123140"/>
    <w:rsid w:val="0012315E"/>
    <w:rsid w:val="00123264"/>
    <w:rsid w:val="00123577"/>
    <w:rsid w:val="0012357A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D53"/>
    <w:rsid w:val="00127E48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608B"/>
    <w:rsid w:val="00136DC2"/>
    <w:rsid w:val="001371D4"/>
    <w:rsid w:val="00137605"/>
    <w:rsid w:val="001377D7"/>
    <w:rsid w:val="0013795E"/>
    <w:rsid w:val="00137B74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949"/>
    <w:rsid w:val="00142D50"/>
    <w:rsid w:val="00143013"/>
    <w:rsid w:val="00143563"/>
    <w:rsid w:val="001437E2"/>
    <w:rsid w:val="001437F6"/>
    <w:rsid w:val="00143866"/>
    <w:rsid w:val="00143A19"/>
    <w:rsid w:val="00143FA5"/>
    <w:rsid w:val="0014419E"/>
    <w:rsid w:val="00144413"/>
    <w:rsid w:val="00144D9D"/>
    <w:rsid w:val="00144E77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4ED"/>
    <w:rsid w:val="001565E1"/>
    <w:rsid w:val="0015660C"/>
    <w:rsid w:val="0015674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58"/>
    <w:rsid w:val="0016027D"/>
    <w:rsid w:val="001603F3"/>
    <w:rsid w:val="001605CC"/>
    <w:rsid w:val="00160A62"/>
    <w:rsid w:val="00160A78"/>
    <w:rsid w:val="00160CBB"/>
    <w:rsid w:val="00160F08"/>
    <w:rsid w:val="0016124E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30"/>
    <w:rsid w:val="00172067"/>
    <w:rsid w:val="001723F1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5AA3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7C"/>
    <w:rsid w:val="001841EB"/>
    <w:rsid w:val="001845DE"/>
    <w:rsid w:val="001847D3"/>
    <w:rsid w:val="00184C9D"/>
    <w:rsid w:val="00184F8D"/>
    <w:rsid w:val="00185397"/>
    <w:rsid w:val="001853D5"/>
    <w:rsid w:val="001854CE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754"/>
    <w:rsid w:val="001A11D9"/>
    <w:rsid w:val="001A1311"/>
    <w:rsid w:val="001A1BB1"/>
    <w:rsid w:val="001A1CB3"/>
    <w:rsid w:val="001A226A"/>
    <w:rsid w:val="001A2271"/>
    <w:rsid w:val="001A2291"/>
    <w:rsid w:val="001A24B0"/>
    <w:rsid w:val="001A26CF"/>
    <w:rsid w:val="001A289C"/>
    <w:rsid w:val="001A2C88"/>
    <w:rsid w:val="001A3398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510"/>
    <w:rsid w:val="001A76CE"/>
    <w:rsid w:val="001A79E5"/>
    <w:rsid w:val="001A7D31"/>
    <w:rsid w:val="001B03ED"/>
    <w:rsid w:val="001B0491"/>
    <w:rsid w:val="001B0716"/>
    <w:rsid w:val="001B08FF"/>
    <w:rsid w:val="001B0974"/>
    <w:rsid w:val="001B097C"/>
    <w:rsid w:val="001B0FC6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08F"/>
    <w:rsid w:val="001B451C"/>
    <w:rsid w:val="001B4605"/>
    <w:rsid w:val="001B47A2"/>
    <w:rsid w:val="001B491A"/>
    <w:rsid w:val="001B4931"/>
    <w:rsid w:val="001B5022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A27"/>
    <w:rsid w:val="001C1EC2"/>
    <w:rsid w:val="001C1F52"/>
    <w:rsid w:val="001C224B"/>
    <w:rsid w:val="001C23E4"/>
    <w:rsid w:val="001C2541"/>
    <w:rsid w:val="001C258D"/>
    <w:rsid w:val="001C2A69"/>
    <w:rsid w:val="001C2CDF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FB"/>
    <w:rsid w:val="001C6451"/>
    <w:rsid w:val="001C6A29"/>
    <w:rsid w:val="001C6AE4"/>
    <w:rsid w:val="001C6B04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05B"/>
    <w:rsid w:val="001D0146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65"/>
    <w:rsid w:val="001D2D6D"/>
    <w:rsid w:val="001D3145"/>
    <w:rsid w:val="001D334D"/>
    <w:rsid w:val="001D40A9"/>
    <w:rsid w:val="001D475D"/>
    <w:rsid w:val="001D4C8D"/>
    <w:rsid w:val="001D544A"/>
    <w:rsid w:val="001D5683"/>
    <w:rsid w:val="001D5CBD"/>
    <w:rsid w:val="001D5E9E"/>
    <w:rsid w:val="001D5EAF"/>
    <w:rsid w:val="001D6022"/>
    <w:rsid w:val="001D622C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6BB"/>
    <w:rsid w:val="001E0744"/>
    <w:rsid w:val="001E0A58"/>
    <w:rsid w:val="001E0A81"/>
    <w:rsid w:val="001E0BD5"/>
    <w:rsid w:val="001E11A9"/>
    <w:rsid w:val="001E13E0"/>
    <w:rsid w:val="001E1706"/>
    <w:rsid w:val="001E18EA"/>
    <w:rsid w:val="001E1955"/>
    <w:rsid w:val="001E19A1"/>
    <w:rsid w:val="001E19CE"/>
    <w:rsid w:val="001E1A5D"/>
    <w:rsid w:val="001E1AAE"/>
    <w:rsid w:val="001E1AEC"/>
    <w:rsid w:val="001E1C96"/>
    <w:rsid w:val="001E1E02"/>
    <w:rsid w:val="001E2319"/>
    <w:rsid w:val="001E261D"/>
    <w:rsid w:val="001E2867"/>
    <w:rsid w:val="001E33FE"/>
    <w:rsid w:val="001E3842"/>
    <w:rsid w:val="001E3CCE"/>
    <w:rsid w:val="001E3EE6"/>
    <w:rsid w:val="001E46F4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878"/>
    <w:rsid w:val="001F0AF2"/>
    <w:rsid w:val="001F0BD7"/>
    <w:rsid w:val="001F0EB6"/>
    <w:rsid w:val="001F1AD5"/>
    <w:rsid w:val="001F1E37"/>
    <w:rsid w:val="001F1E89"/>
    <w:rsid w:val="001F2032"/>
    <w:rsid w:val="001F204B"/>
    <w:rsid w:val="001F20B7"/>
    <w:rsid w:val="001F20FE"/>
    <w:rsid w:val="001F2577"/>
    <w:rsid w:val="001F2743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1F7F13"/>
    <w:rsid w:val="00200173"/>
    <w:rsid w:val="00200537"/>
    <w:rsid w:val="00200603"/>
    <w:rsid w:val="002006A7"/>
    <w:rsid w:val="00200B90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7034"/>
    <w:rsid w:val="00217593"/>
    <w:rsid w:val="002176E2"/>
    <w:rsid w:val="00217C08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4"/>
    <w:rsid w:val="00222976"/>
    <w:rsid w:val="002229C3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186"/>
    <w:rsid w:val="00224232"/>
    <w:rsid w:val="00224448"/>
    <w:rsid w:val="00224B94"/>
    <w:rsid w:val="00224BB5"/>
    <w:rsid w:val="00224C4D"/>
    <w:rsid w:val="00224CB1"/>
    <w:rsid w:val="00224DEC"/>
    <w:rsid w:val="00225280"/>
    <w:rsid w:val="0022538C"/>
    <w:rsid w:val="002255F7"/>
    <w:rsid w:val="00225EEC"/>
    <w:rsid w:val="002262DC"/>
    <w:rsid w:val="0022647F"/>
    <w:rsid w:val="002267A8"/>
    <w:rsid w:val="00226B70"/>
    <w:rsid w:val="00226BDA"/>
    <w:rsid w:val="00226F80"/>
    <w:rsid w:val="00226F98"/>
    <w:rsid w:val="0022709C"/>
    <w:rsid w:val="00227201"/>
    <w:rsid w:val="002278B1"/>
    <w:rsid w:val="002279C7"/>
    <w:rsid w:val="00227D3B"/>
    <w:rsid w:val="00227F69"/>
    <w:rsid w:val="00227FC8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F4"/>
    <w:rsid w:val="002421C9"/>
    <w:rsid w:val="00242226"/>
    <w:rsid w:val="0024223C"/>
    <w:rsid w:val="002427C6"/>
    <w:rsid w:val="00242C5A"/>
    <w:rsid w:val="00243203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D93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11FB"/>
    <w:rsid w:val="00251241"/>
    <w:rsid w:val="0025133F"/>
    <w:rsid w:val="00251444"/>
    <w:rsid w:val="00251615"/>
    <w:rsid w:val="0025165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92D"/>
    <w:rsid w:val="00257EC6"/>
    <w:rsid w:val="0026001A"/>
    <w:rsid w:val="002601A6"/>
    <w:rsid w:val="0026020D"/>
    <w:rsid w:val="002609A8"/>
    <w:rsid w:val="0026109F"/>
    <w:rsid w:val="00261326"/>
    <w:rsid w:val="002615EC"/>
    <w:rsid w:val="0026186A"/>
    <w:rsid w:val="00261A0A"/>
    <w:rsid w:val="00261FAD"/>
    <w:rsid w:val="00262A58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6066"/>
    <w:rsid w:val="00266299"/>
    <w:rsid w:val="0026630F"/>
    <w:rsid w:val="002663A0"/>
    <w:rsid w:val="002667DE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1EB"/>
    <w:rsid w:val="00273691"/>
    <w:rsid w:val="002736DB"/>
    <w:rsid w:val="002738A9"/>
    <w:rsid w:val="00273D90"/>
    <w:rsid w:val="00273EE9"/>
    <w:rsid w:val="00273F92"/>
    <w:rsid w:val="0027479D"/>
    <w:rsid w:val="0027483A"/>
    <w:rsid w:val="00274928"/>
    <w:rsid w:val="00274A55"/>
    <w:rsid w:val="00274CAD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1D5"/>
    <w:rsid w:val="002808E9"/>
    <w:rsid w:val="00280F69"/>
    <w:rsid w:val="002812AB"/>
    <w:rsid w:val="0028185C"/>
    <w:rsid w:val="002818A7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BF2"/>
    <w:rsid w:val="00283D49"/>
    <w:rsid w:val="00284099"/>
    <w:rsid w:val="00284EF4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B27"/>
    <w:rsid w:val="002A424B"/>
    <w:rsid w:val="002A4B37"/>
    <w:rsid w:val="002A4ED6"/>
    <w:rsid w:val="002A5046"/>
    <w:rsid w:val="002A5145"/>
    <w:rsid w:val="002A5365"/>
    <w:rsid w:val="002A553A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3C"/>
    <w:rsid w:val="002A7AFD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B67"/>
    <w:rsid w:val="002B2E0E"/>
    <w:rsid w:val="002B2FF2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33D"/>
    <w:rsid w:val="002B55ED"/>
    <w:rsid w:val="002B5E80"/>
    <w:rsid w:val="002B6450"/>
    <w:rsid w:val="002B6FAD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0FEA"/>
    <w:rsid w:val="002D106A"/>
    <w:rsid w:val="002D1590"/>
    <w:rsid w:val="002D1E98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507E"/>
    <w:rsid w:val="002D50DC"/>
    <w:rsid w:val="002D5325"/>
    <w:rsid w:val="002D552B"/>
    <w:rsid w:val="002D55E9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DA"/>
    <w:rsid w:val="002E0145"/>
    <w:rsid w:val="002E0697"/>
    <w:rsid w:val="002E08F6"/>
    <w:rsid w:val="002E1016"/>
    <w:rsid w:val="002E1767"/>
    <w:rsid w:val="002E1964"/>
    <w:rsid w:val="002E1CCB"/>
    <w:rsid w:val="002E24E3"/>
    <w:rsid w:val="002E2692"/>
    <w:rsid w:val="002E27C5"/>
    <w:rsid w:val="002E2840"/>
    <w:rsid w:val="002E2A77"/>
    <w:rsid w:val="002E2E13"/>
    <w:rsid w:val="002E335A"/>
    <w:rsid w:val="002E3511"/>
    <w:rsid w:val="002E3614"/>
    <w:rsid w:val="002E3696"/>
    <w:rsid w:val="002E3AFC"/>
    <w:rsid w:val="002E3CE0"/>
    <w:rsid w:val="002E3CF0"/>
    <w:rsid w:val="002E3F8C"/>
    <w:rsid w:val="002E4167"/>
    <w:rsid w:val="002E42E3"/>
    <w:rsid w:val="002E4355"/>
    <w:rsid w:val="002E44FA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FE2"/>
    <w:rsid w:val="002E7759"/>
    <w:rsid w:val="002E788A"/>
    <w:rsid w:val="002E7D83"/>
    <w:rsid w:val="002E7EE7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E1D"/>
    <w:rsid w:val="002F248E"/>
    <w:rsid w:val="002F264F"/>
    <w:rsid w:val="002F2CFB"/>
    <w:rsid w:val="002F2F14"/>
    <w:rsid w:val="002F3187"/>
    <w:rsid w:val="002F32A9"/>
    <w:rsid w:val="002F3317"/>
    <w:rsid w:val="002F35DB"/>
    <w:rsid w:val="002F3724"/>
    <w:rsid w:val="002F391A"/>
    <w:rsid w:val="002F3CAD"/>
    <w:rsid w:val="002F3F2E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E7"/>
    <w:rsid w:val="002F6919"/>
    <w:rsid w:val="002F6A61"/>
    <w:rsid w:val="002F6D72"/>
    <w:rsid w:val="002F6E41"/>
    <w:rsid w:val="002F6EBD"/>
    <w:rsid w:val="002F6FB0"/>
    <w:rsid w:val="002F76EA"/>
    <w:rsid w:val="00300183"/>
    <w:rsid w:val="00300362"/>
    <w:rsid w:val="003005D0"/>
    <w:rsid w:val="00300630"/>
    <w:rsid w:val="00300F20"/>
    <w:rsid w:val="003017D0"/>
    <w:rsid w:val="0030189D"/>
    <w:rsid w:val="00301B58"/>
    <w:rsid w:val="00301F3B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678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272"/>
    <w:rsid w:val="003064AB"/>
    <w:rsid w:val="00306BC5"/>
    <w:rsid w:val="00306CE8"/>
    <w:rsid w:val="00307098"/>
    <w:rsid w:val="00307197"/>
    <w:rsid w:val="0030765C"/>
    <w:rsid w:val="00307770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272"/>
    <w:rsid w:val="0031639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41D"/>
    <w:rsid w:val="003255DF"/>
    <w:rsid w:val="00325725"/>
    <w:rsid w:val="00325A78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0D"/>
    <w:rsid w:val="00334259"/>
    <w:rsid w:val="0033436E"/>
    <w:rsid w:val="003348C0"/>
    <w:rsid w:val="00334B44"/>
    <w:rsid w:val="00334D1C"/>
    <w:rsid w:val="00335106"/>
    <w:rsid w:val="003352CE"/>
    <w:rsid w:val="00335314"/>
    <w:rsid w:val="003353DF"/>
    <w:rsid w:val="003358B4"/>
    <w:rsid w:val="0033592B"/>
    <w:rsid w:val="00335CF7"/>
    <w:rsid w:val="0033644F"/>
    <w:rsid w:val="00336A4A"/>
    <w:rsid w:val="00336BD3"/>
    <w:rsid w:val="00336F55"/>
    <w:rsid w:val="003372D8"/>
    <w:rsid w:val="003375E6"/>
    <w:rsid w:val="00337635"/>
    <w:rsid w:val="003376A1"/>
    <w:rsid w:val="00337E1F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89"/>
    <w:rsid w:val="003427EC"/>
    <w:rsid w:val="00342B12"/>
    <w:rsid w:val="00342BCD"/>
    <w:rsid w:val="003434F9"/>
    <w:rsid w:val="003438BA"/>
    <w:rsid w:val="00343972"/>
    <w:rsid w:val="00343D4F"/>
    <w:rsid w:val="0034446A"/>
    <w:rsid w:val="003445E9"/>
    <w:rsid w:val="00344689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0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CF4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FAD"/>
    <w:rsid w:val="003551D0"/>
    <w:rsid w:val="0035546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B31"/>
    <w:rsid w:val="00357BFA"/>
    <w:rsid w:val="00357DB7"/>
    <w:rsid w:val="0036075B"/>
    <w:rsid w:val="003608BA"/>
    <w:rsid w:val="00360BB2"/>
    <w:rsid w:val="003618D9"/>
    <w:rsid w:val="00361A20"/>
    <w:rsid w:val="00361D1C"/>
    <w:rsid w:val="00361DCD"/>
    <w:rsid w:val="00361E60"/>
    <w:rsid w:val="00361FC8"/>
    <w:rsid w:val="003625B1"/>
    <w:rsid w:val="00362614"/>
    <w:rsid w:val="00362683"/>
    <w:rsid w:val="0036279F"/>
    <w:rsid w:val="00362B48"/>
    <w:rsid w:val="00362DD8"/>
    <w:rsid w:val="0036313E"/>
    <w:rsid w:val="00363518"/>
    <w:rsid w:val="00363537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59D"/>
    <w:rsid w:val="003665FD"/>
    <w:rsid w:val="003666C2"/>
    <w:rsid w:val="00366935"/>
    <w:rsid w:val="00366A2C"/>
    <w:rsid w:val="00366C19"/>
    <w:rsid w:val="00366D41"/>
    <w:rsid w:val="00366DA4"/>
    <w:rsid w:val="00366ECA"/>
    <w:rsid w:val="003671C5"/>
    <w:rsid w:val="003671DA"/>
    <w:rsid w:val="003678AE"/>
    <w:rsid w:val="00367979"/>
    <w:rsid w:val="00367AA5"/>
    <w:rsid w:val="00367EDF"/>
    <w:rsid w:val="00370561"/>
    <w:rsid w:val="00370857"/>
    <w:rsid w:val="00370A8E"/>
    <w:rsid w:val="00370BF2"/>
    <w:rsid w:val="00370D08"/>
    <w:rsid w:val="00370E9A"/>
    <w:rsid w:val="00370F3D"/>
    <w:rsid w:val="003710F3"/>
    <w:rsid w:val="003711F6"/>
    <w:rsid w:val="0037135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9F6"/>
    <w:rsid w:val="00372BF3"/>
    <w:rsid w:val="0037313F"/>
    <w:rsid w:val="0037338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FA8"/>
    <w:rsid w:val="0037607D"/>
    <w:rsid w:val="00376257"/>
    <w:rsid w:val="003762DC"/>
    <w:rsid w:val="00376417"/>
    <w:rsid w:val="00376502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187"/>
    <w:rsid w:val="0038689E"/>
    <w:rsid w:val="00386B84"/>
    <w:rsid w:val="00386CCC"/>
    <w:rsid w:val="00386DF4"/>
    <w:rsid w:val="00386DF6"/>
    <w:rsid w:val="003870CB"/>
    <w:rsid w:val="0038721E"/>
    <w:rsid w:val="00387855"/>
    <w:rsid w:val="00387985"/>
    <w:rsid w:val="00390474"/>
    <w:rsid w:val="003904C2"/>
    <w:rsid w:val="00390B1E"/>
    <w:rsid w:val="00390FDA"/>
    <w:rsid w:val="00391301"/>
    <w:rsid w:val="003913B1"/>
    <w:rsid w:val="00391515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16"/>
    <w:rsid w:val="00394B4B"/>
    <w:rsid w:val="00394E83"/>
    <w:rsid w:val="00394EE6"/>
    <w:rsid w:val="0039510E"/>
    <w:rsid w:val="0039588A"/>
    <w:rsid w:val="00395AEF"/>
    <w:rsid w:val="00395DD3"/>
    <w:rsid w:val="00396033"/>
    <w:rsid w:val="00396689"/>
    <w:rsid w:val="003968F9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30D2"/>
    <w:rsid w:val="003A33D9"/>
    <w:rsid w:val="003A368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591"/>
    <w:rsid w:val="003A6626"/>
    <w:rsid w:val="003A66C1"/>
    <w:rsid w:val="003A6D0F"/>
    <w:rsid w:val="003A7044"/>
    <w:rsid w:val="003A7544"/>
    <w:rsid w:val="003A75C6"/>
    <w:rsid w:val="003A7770"/>
    <w:rsid w:val="003A7994"/>
    <w:rsid w:val="003A7D9F"/>
    <w:rsid w:val="003A7E0D"/>
    <w:rsid w:val="003B0118"/>
    <w:rsid w:val="003B017D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34"/>
    <w:rsid w:val="003B0F52"/>
    <w:rsid w:val="003B142A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7BB"/>
    <w:rsid w:val="003B28DB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307C"/>
    <w:rsid w:val="003C3378"/>
    <w:rsid w:val="003C3390"/>
    <w:rsid w:val="003C3981"/>
    <w:rsid w:val="003C3B50"/>
    <w:rsid w:val="003C3C0C"/>
    <w:rsid w:val="003C3CCA"/>
    <w:rsid w:val="003C4267"/>
    <w:rsid w:val="003C45CB"/>
    <w:rsid w:val="003C482D"/>
    <w:rsid w:val="003C49D6"/>
    <w:rsid w:val="003C4A95"/>
    <w:rsid w:val="003C4B79"/>
    <w:rsid w:val="003C4E59"/>
    <w:rsid w:val="003C4F7D"/>
    <w:rsid w:val="003C5132"/>
    <w:rsid w:val="003C5797"/>
    <w:rsid w:val="003C6178"/>
    <w:rsid w:val="003C630D"/>
    <w:rsid w:val="003C6509"/>
    <w:rsid w:val="003C65AF"/>
    <w:rsid w:val="003C69E5"/>
    <w:rsid w:val="003C7270"/>
    <w:rsid w:val="003C74DA"/>
    <w:rsid w:val="003C76F6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FE"/>
    <w:rsid w:val="003D1170"/>
    <w:rsid w:val="003D1649"/>
    <w:rsid w:val="003D167C"/>
    <w:rsid w:val="003D17BA"/>
    <w:rsid w:val="003D18C7"/>
    <w:rsid w:val="003D1BAF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9FD"/>
    <w:rsid w:val="003D41F9"/>
    <w:rsid w:val="003D48EC"/>
    <w:rsid w:val="003D48F0"/>
    <w:rsid w:val="003D4A28"/>
    <w:rsid w:val="003D4D1E"/>
    <w:rsid w:val="003D4D86"/>
    <w:rsid w:val="003D4E1F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335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9E"/>
    <w:rsid w:val="003E6226"/>
    <w:rsid w:val="003E627D"/>
    <w:rsid w:val="003E6417"/>
    <w:rsid w:val="003E6764"/>
    <w:rsid w:val="003E6955"/>
    <w:rsid w:val="003E697F"/>
    <w:rsid w:val="003E69F5"/>
    <w:rsid w:val="003E6B45"/>
    <w:rsid w:val="003E6C8C"/>
    <w:rsid w:val="003E6E25"/>
    <w:rsid w:val="003E71DA"/>
    <w:rsid w:val="003E7386"/>
    <w:rsid w:val="003E75AE"/>
    <w:rsid w:val="003E77DE"/>
    <w:rsid w:val="003E782A"/>
    <w:rsid w:val="003E78A5"/>
    <w:rsid w:val="003E7AEA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955"/>
    <w:rsid w:val="003F6B4C"/>
    <w:rsid w:val="003F6B77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873"/>
    <w:rsid w:val="00420D4D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99"/>
    <w:rsid w:val="00423D93"/>
    <w:rsid w:val="00424207"/>
    <w:rsid w:val="00424C79"/>
    <w:rsid w:val="00424CE5"/>
    <w:rsid w:val="00424CE9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D29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057"/>
    <w:rsid w:val="0043256B"/>
    <w:rsid w:val="004327DB"/>
    <w:rsid w:val="00432AC9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822"/>
    <w:rsid w:val="00434A38"/>
    <w:rsid w:val="00434B2B"/>
    <w:rsid w:val="00434B6C"/>
    <w:rsid w:val="00434B8A"/>
    <w:rsid w:val="00434D0C"/>
    <w:rsid w:val="00435103"/>
    <w:rsid w:val="0043549E"/>
    <w:rsid w:val="00435A08"/>
    <w:rsid w:val="00435E1B"/>
    <w:rsid w:val="00436CED"/>
    <w:rsid w:val="00436E06"/>
    <w:rsid w:val="0043709E"/>
    <w:rsid w:val="004370E4"/>
    <w:rsid w:val="004373D1"/>
    <w:rsid w:val="00437568"/>
    <w:rsid w:val="0043756B"/>
    <w:rsid w:val="004379E9"/>
    <w:rsid w:val="00437A1E"/>
    <w:rsid w:val="00437A74"/>
    <w:rsid w:val="00437D3E"/>
    <w:rsid w:val="0044065B"/>
    <w:rsid w:val="00440864"/>
    <w:rsid w:val="004409CD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F19"/>
    <w:rsid w:val="00453F89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472"/>
    <w:rsid w:val="00462650"/>
    <w:rsid w:val="0046296D"/>
    <w:rsid w:val="00462A98"/>
    <w:rsid w:val="00462E13"/>
    <w:rsid w:val="00462F90"/>
    <w:rsid w:val="00463038"/>
    <w:rsid w:val="00463209"/>
    <w:rsid w:val="00463335"/>
    <w:rsid w:val="00463546"/>
    <w:rsid w:val="00463684"/>
    <w:rsid w:val="00463A33"/>
    <w:rsid w:val="00463B22"/>
    <w:rsid w:val="00463DC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D9D"/>
    <w:rsid w:val="0046700D"/>
    <w:rsid w:val="00467029"/>
    <w:rsid w:val="004673E6"/>
    <w:rsid w:val="00467461"/>
    <w:rsid w:val="004676A6"/>
    <w:rsid w:val="00467931"/>
    <w:rsid w:val="0046797C"/>
    <w:rsid w:val="00467AB7"/>
    <w:rsid w:val="004701A5"/>
    <w:rsid w:val="00470391"/>
    <w:rsid w:val="004703DD"/>
    <w:rsid w:val="00470470"/>
    <w:rsid w:val="00470499"/>
    <w:rsid w:val="004704A1"/>
    <w:rsid w:val="00470585"/>
    <w:rsid w:val="00470B6B"/>
    <w:rsid w:val="00470E0A"/>
    <w:rsid w:val="00471061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2C26"/>
    <w:rsid w:val="0047309D"/>
    <w:rsid w:val="004730D4"/>
    <w:rsid w:val="0047322D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261"/>
    <w:rsid w:val="00476423"/>
    <w:rsid w:val="00476A60"/>
    <w:rsid w:val="00476D31"/>
    <w:rsid w:val="00476E1C"/>
    <w:rsid w:val="00477092"/>
    <w:rsid w:val="00477302"/>
    <w:rsid w:val="004773DC"/>
    <w:rsid w:val="00477C6E"/>
    <w:rsid w:val="00480725"/>
    <w:rsid w:val="004807AA"/>
    <w:rsid w:val="00480890"/>
    <w:rsid w:val="00480AE1"/>
    <w:rsid w:val="00480C37"/>
    <w:rsid w:val="00480F3A"/>
    <w:rsid w:val="004810BB"/>
    <w:rsid w:val="00481274"/>
    <w:rsid w:val="00481375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4FA3"/>
    <w:rsid w:val="004951B6"/>
    <w:rsid w:val="004954D9"/>
    <w:rsid w:val="00495519"/>
    <w:rsid w:val="00495625"/>
    <w:rsid w:val="0049598F"/>
    <w:rsid w:val="00495B19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2AC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59C"/>
    <w:rsid w:val="004A46A8"/>
    <w:rsid w:val="004A46C1"/>
    <w:rsid w:val="004A485D"/>
    <w:rsid w:val="004A4AB4"/>
    <w:rsid w:val="004A4D55"/>
    <w:rsid w:val="004A51B8"/>
    <w:rsid w:val="004A51E9"/>
    <w:rsid w:val="004A553F"/>
    <w:rsid w:val="004A5A58"/>
    <w:rsid w:val="004A5AE5"/>
    <w:rsid w:val="004A5DDE"/>
    <w:rsid w:val="004A64E8"/>
    <w:rsid w:val="004A68EE"/>
    <w:rsid w:val="004A6A14"/>
    <w:rsid w:val="004A6BAB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92"/>
    <w:rsid w:val="004B1A3F"/>
    <w:rsid w:val="004B1B98"/>
    <w:rsid w:val="004B1F2E"/>
    <w:rsid w:val="004B20CA"/>
    <w:rsid w:val="004B22B7"/>
    <w:rsid w:val="004B2310"/>
    <w:rsid w:val="004B2378"/>
    <w:rsid w:val="004B25C6"/>
    <w:rsid w:val="004B28A0"/>
    <w:rsid w:val="004B2AC0"/>
    <w:rsid w:val="004B2BEE"/>
    <w:rsid w:val="004B2C8C"/>
    <w:rsid w:val="004B3197"/>
    <w:rsid w:val="004B3403"/>
    <w:rsid w:val="004B3AA4"/>
    <w:rsid w:val="004B3C0B"/>
    <w:rsid w:val="004B3E82"/>
    <w:rsid w:val="004B3F79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325"/>
    <w:rsid w:val="004B64F9"/>
    <w:rsid w:val="004B66CF"/>
    <w:rsid w:val="004B6893"/>
    <w:rsid w:val="004B6E8D"/>
    <w:rsid w:val="004B7199"/>
    <w:rsid w:val="004B71C1"/>
    <w:rsid w:val="004B753A"/>
    <w:rsid w:val="004B753D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973"/>
    <w:rsid w:val="004C1AC6"/>
    <w:rsid w:val="004C1AFF"/>
    <w:rsid w:val="004C1B21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563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6B97"/>
    <w:rsid w:val="004D721D"/>
    <w:rsid w:val="004D7366"/>
    <w:rsid w:val="004D775C"/>
    <w:rsid w:val="004D7A53"/>
    <w:rsid w:val="004D7AAE"/>
    <w:rsid w:val="004D7CCA"/>
    <w:rsid w:val="004D7EBF"/>
    <w:rsid w:val="004E0082"/>
    <w:rsid w:val="004E05F5"/>
    <w:rsid w:val="004E0A43"/>
    <w:rsid w:val="004E0FF8"/>
    <w:rsid w:val="004E1375"/>
    <w:rsid w:val="004E14A3"/>
    <w:rsid w:val="004E163A"/>
    <w:rsid w:val="004E1A3B"/>
    <w:rsid w:val="004E1C01"/>
    <w:rsid w:val="004E1F65"/>
    <w:rsid w:val="004E20D0"/>
    <w:rsid w:val="004E2513"/>
    <w:rsid w:val="004E2558"/>
    <w:rsid w:val="004E27DE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68D"/>
    <w:rsid w:val="004E4726"/>
    <w:rsid w:val="004E494D"/>
    <w:rsid w:val="004E499A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720"/>
    <w:rsid w:val="004E6877"/>
    <w:rsid w:val="004E6B4A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2A1"/>
    <w:rsid w:val="004F039F"/>
    <w:rsid w:val="004F04BB"/>
    <w:rsid w:val="004F06D8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39A9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78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46D"/>
    <w:rsid w:val="005035C5"/>
    <w:rsid w:val="0050367E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5266"/>
    <w:rsid w:val="0050537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1561"/>
    <w:rsid w:val="005116FF"/>
    <w:rsid w:val="00511846"/>
    <w:rsid w:val="00511CDF"/>
    <w:rsid w:val="00511D25"/>
    <w:rsid w:val="00511E5C"/>
    <w:rsid w:val="005120BB"/>
    <w:rsid w:val="00512324"/>
    <w:rsid w:val="00512D8D"/>
    <w:rsid w:val="00513228"/>
    <w:rsid w:val="005132C0"/>
    <w:rsid w:val="00513A58"/>
    <w:rsid w:val="00513D9E"/>
    <w:rsid w:val="00514059"/>
    <w:rsid w:val="00514253"/>
    <w:rsid w:val="00514372"/>
    <w:rsid w:val="005143F3"/>
    <w:rsid w:val="00514699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ED"/>
    <w:rsid w:val="00516BE4"/>
    <w:rsid w:val="00516D4A"/>
    <w:rsid w:val="00516F1D"/>
    <w:rsid w:val="005171FC"/>
    <w:rsid w:val="00517209"/>
    <w:rsid w:val="00517521"/>
    <w:rsid w:val="005175C9"/>
    <w:rsid w:val="0051765D"/>
    <w:rsid w:val="00517700"/>
    <w:rsid w:val="005177CC"/>
    <w:rsid w:val="005179B6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A52"/>
    <w:rsid w:val="00527D55"/>
    <w:rsid w:val="00527D68"/>
    <w:rsid w:val="005305AE"/>
    <w:rsid w:val="00530717"/>
    <w:rsid w:val="00531478"/>
    <w:rsid w:val="00531671"/>
    <w:rsid w:val="00531E5B"/>
    <w:rsid w:val="00532276"/>
    <w:rsid w:val="0053271F"/>
    <w:rsid w:val="00532872"/>
    <w:rsid w:val="0053287C"/>
    <w:rsid w:val="005328FD"/>
    <w:rsid w:val="00533221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9B9"/>
    <w:rsid w:val="00535D94"/>
    <w:rsid w:val="00535FB1"/>
    <w:rsid w:val="0053612E"/>
    <w:rsid w:val="005367DD"/>
    <w:rsid w:val="005367F4"/>
    <w:rsid w:val="005369FF"/>
    <w:rsid w:val="00536A0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BC3"/>
    <w:rsid w:val="00550189"/>
    <w:rsid w:val="0055048B"/>
    <w:rsid w:val="0055049F"/>
    <w:rsid w:val="005504AB"/>
    <w:rsid w:val="00550637"/>
    <w:rsid w:val="0055097E"/>
    <w:rsid w:val="00550A65"/>
    <w:rsid w:val="00550B1E"/>
    <w:rsid w:val="00550EE8"/>
    <w:rsid w:val="0055119D"/>
    <w:rsid w:val="00551380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53A"/>
    <w:rsid w:val="005536CC"/>
    <w:rsid w:val="005536D5"/>
    <w:rsid w:val="00553D84"/>
    <w:rsid w:val="005546A3"/>
    <w:rsid w:val="00554B23"/>
    <w:rsid w:val="00554BBD"/>
    <w:rsid w:val="00554EA8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152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22E"/>
    <w:rsid w:val="00567703"/>
    <w:rsid w:val="00567E5F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61D8"/>
    <w:rsid w:val="005764D0"/>
    <w:rsid w:val="0057656A"/>
    <w:rsid w:val="005767C8"/>
    <w:rsid w:val="00576FF9"/>
    <w:rsid w:val="005777F5"/>
    <w:rsid w:val="00577866"/>
    <w:rsid w:val="005778C8"/>
    <w:rsid w:val="00577998"/>
    <w:rsid w:val="00577A05"/>
    <w:rsid w:val="00577E1A"/>
    <w:rsid w:val="00577FCD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663"/>
    <w:rsid w:val="005836A7"/>
    <w:rsid w:val="00583722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6D11"/>
    <w:rsid w:val="00587177"/>
    <w:rsid w:val="00587494"/>
    <w:rsid w:val="0058753A"/>
    <w:rsid w:val="00587CEE"/>
    <w:rsid w:val="0059049C"/>
    <w:rsid w:val="00590A2B"/>
    <w:rsid w:val="00590A4F"/>
    <w:rsid w:val="00590CA1"/>
    <w:rsid w:val="00590F76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0A2"/>
    <w:rsid w:val="0059711A"/>
    <w:rsid w:val="00597156"/>
    <w:rsid w:val="0059749D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229"/>
    <w:rsid w:val="005A03FD"/>
    <w:rsid w:val="005A0505"/>
    <w:rsid w:val="005A0623"/>
    <w:rsid w:val="005A0ECB"/>
    <w:rsid w:val="005A0EDE"/>
    <w:rsid w:val="005A10D5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D01"/>
    <w:rsid w:val="005A4D2C"/>
    <w:rsid w:val="005A50B9"/>
    <w:rsid w:val="005A50CB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EB8"/>
    <w:rsid w:val="005C012E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44E2"/>
    <w:rsid w:val="005C4834"/>
    <w:rsid w:val="005C4965"/>
    <w:rsid w:val="005C49EE"/>
    <w:rsid w:val="005C4CCC"/>
    <w:rsid w:val="005C4DC5"/>
    <w:rsid w:val="005C4FB1"/>
    <w:rsid w:val="005C529C"/>
    <w:rsid w:val="005C52B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C4"/>
    <w:rsid w:val="005D0196"/>
    <w:rsid w:val="005D0449"/>
    <w:rsid w:val="005D059E"/>
    <w:rsid w:val="005D0635"/>
    <w:rsid w:val="005D0F9A"/>
    <w:rsid w:val="005D1AB0"/>
    <w:rsid w:val="005D1EA0"/>
    <w:rsid w:val="005D218D"/>
    <w:rsid w:val="005D2969"/>
    <w:rsid w:val="005D2D75"/>
    <w:rsid w:val="005D2F2A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F93"/>
    <w:rsid w:val="005D6317"/>
    <w:rsid w:val="005D63D6"/>
    <w:rsid w:val="005D63FC"/>
    <w:rsid w:val="005D6615"/>
    <w:rsid w:val="005D6A53"/>
    <w:rsid w:val="005D6AA9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78E"/>
    <w:rsid w:val="005E58E1"/>
    <w:rsid w:val="005E5981"/>
    <w:rsid w:val="005E5A53"/>
    <w:rsid w:val="005E5B93"/>
    <w:rsid w:val="005E5EC9"/>
    <w:rsid w:val="005E6043"/>
    <w:rsid w:val="005E6083"/>
    <w:rsid w:val="005E6143"/>
    <w:rsid w:val="005E6A76"/>
    <w:rsid w:val="005E6BC2"/>
    <w:rsid w:val="005E6EF6"/>
    <w:rsid w:val="005E7265"/>
    <w:rsid w:val="005E736A"/>
    <w:rsid w:val="005E744D"/>
    <w:rsid w:val="005E747D"/>
    <w:rsid w:val="005E7856"/>
    <w:rsid w:val="005E78BD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7B"/>
    <w:rsid w:val="005F128E"/>
    <w:rsid w:val="005F1855"/>
    <w:rsid w:val="005F18A9"/>
    <w:rsid w:val="005F1FB6"/>
    <w:rsid w:val="005F2426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703C"/>
    <w:rsid w:val="005F711D"/>
    <w:rsid w:val="005F7425"/>
    <w:rsid w:val="005F79DA"/>
    <w:rsid w:val="005F7EFF"/>
    <w:rsid w:val="00600279"/>
    <w:rsid w:val="0060040D"/>
    <w:rsid w:val="00600CEB"/>
    <w:rsid w:val="00600E2C"/>
    <w:rsid w:val="00600F3F"/>
    <w:rsid w:val="00601086"/>
    <w:rsid w:val="006010B9"/>
    <w:rsid w:val="006013A4"/>
    <w:rsid w:val="006015B2"/>
    <w:rsid w:val="00601655"/>
    <w:rsid w:val="0060171F"/>
    <w:rsid w:val="00601982"/>
    <w:rsid w:val="006019D1"/>
    <w:rsid w:val="00601E2A"/>
    <w:rsid w:val="00601ED1"/>
    <w:rsid w:val="00602464"/>
    <w:rsid w:val="00602D97"/>
    <w:rsid w:val="00602FA9"/>
    <w:rsid w:val="00602FC6"/>
    <w:rsid w:val="006037C2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EF6"/>
    <w:rsid w:val="00606182"/>
    <w:rsid w:val="0060662F"/>
    <w:rsid w:val="00606852"/>
    <w:rsid w:val="00606B65"/>
    <w:rsid w:val="00606B6E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982"/>
    <w:rsid w:val="00614B6E"/>
    <w:rsid w:val="00614BE3"/>
    <w:rsid w:val="00614C02"/>
    <w:rsid w:val="00614D10"/>
    <w:rsid w:val="0061500A"/>
    <w:rsid w:val="00615712"/>
    <w:rsid w:val="006159AE"/>
    <w:rsid w:val="00615B0D"/>
    <w:rsid w:val="00615E48"/>
    <w:rsid w:val="00616070"/>
    <w:rsid w:val="006160D4"/>
    <w:rsid w:val="00616303"/>
    <w:rsid w:val="006168C6"/>
    <w:rsid w:val="006179D4"/>
    <w:rsid w:val="00617F7F"/>
    <w:rsid w:val="00620198"/>
    <w:rsid w:val="00620463"/>
    <w:rsid w:val="006209C2"/>
    <w:rsid w:val="00620B96"/>
    <w:rsid w:val="00620EC1"/>
    <w:rsid w:val="00620F03"/>
    <w:rsid w:val="00621446"/>
    <w:rsid w:val="0062158E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3E"/>
    <w:rsid w:val="0062376B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D78"/>
    <w:rsid w:val="0063334F"/>
    <w:rsid w:val="006334E1"/>
    <w:rsid w:val="00633744"/>
    <w:rsid w:val="00633A5F"/>
    <w:rsid w:val="00633D1B"/>
    <w:rsid w:val="0063436D"/>
    <w:rsid w:val="006343B8"/>
    <w:rsid w:val="00634943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056"/>
    <w:rsid w:val="006374E8"/>
    <w:rsid w:val="00637780"/>
    <w:rsid w:val="0063789F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7748"/>
    <w:rsid w:val="00647B83"/>
    <w:rsid w:val="00647D84"/>
    <w:rsid w:val="00647FA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94C"/>
    <w:rsid w:val="00653F5F"/>
    <w:rsid w:val="006544FD"/>
    <w:rsid w:val="006547F5"/>
    <w:rsid w:val="00654DE1"/>
    <w:rsid w:val="006552DD"/>
    <w:rsid w:val="00655A48"/>
    <w:rsid w:val="00655BFF"/>
    <w:rsid w:val="00655EC0"/>
    <w:rsid w:val="006560D9"/>
    <w:rsid w:val="00656154"/>
    <w:rsid w:val="0065645E"/>
    <w:rsid w:val="006564B9"/>
    <w:rsid w:val="0065654F"/>
    <w:rsid w:val="0065665B"/>
    <w:rsid w:val="00656765"/>
    <w:rsid w:val="00656A0E"/>
    <w:rsid w:val="00656AE1"/>
    <w:rsid w:val="00656D93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5B6"/>
    <w:rsid w:val="006637CE"/>
    <w:rsid w:val="00663BEE"/>
    <w:rsid w:val="006640F9"/>
    <w:rsid w:val="0066446D"/>
    <w:rsid w:val="00664A92"/>
    <w:rsid w:val="00664C2D"/>
    <w:rsid w:val="006652D0"/>
    <w:rsid w:val="006653AA"/>
    <w:rsid w:val="00665580"/>
    <w:rsid w:val="006655C0"/>
    <w:rsid w:val="00665817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AD5"/>
    <w:rsid w:val="00672D3E"/>
    <w:rsid w:val="00673141"/>
    <w:rsid w:val="00673AAB"/>
    <w:rsid w:val="00673C50"/>
    <w:rsid w:val="00673F36"/>
    <w:rsid w:val="0067436E"/>
    <w:rsid w:val="00674A8D"/>
    <w:rsid w:val="00674D5B"/>
    <w:rsid w:val="00674E1B"/>
    <w:rsid w:val="00674F85"/>
    <w:rsid w:val="0067532C"/>
    <w:rsid w:val="00675658"/>
    <w:rsid w:val="006758B0"/>
    <w:rsid w:val="006761F9"/>
    <w:rsid w:val="006763A1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02"/>
    <w:rsid w:val="00681D5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F8"/>
    <w:rsid w:val="00685335"/>
    <w:rsid w:val="006858A6"/>
    <w:rsid w:val="0068597E"/>
    <w:rsid w:val="00685AF0"/>
    <w:rsid w:val="00685B7D"/>
    <w:rsid w:val="00686145"/>
    <w:rsid w:val="00686396"/>
    <w:rsid w:val="006864E6"/>
    <w:rsid w:val="0068653F"/>
    <w:rsid w:val="006869BD"/>
    <w:rsid w:val="00686BE0"/>
    <w:rsid w:val="00686D1F"/>
    <w:rsid w:val="00686E36"/>
    <w:rsid w:val="00686E91"/>
    <w:rsid w:val="00686EC5"/>
    <w:rsid w:val="00687126"/>
    <w:rsid w:val="00687357"/>
    <w:rsid w:val="00687420"/>
    <w:rsid w:val="006874BC"/>
    <w:rsid w:val="0068770D"/>
    <w:rsid w:val="00687710"/>
    <w:rsid w:val="0068793B"/>
    <w:rsid w:val="0068799B"/>
    <w:rsid w:val="00687A20"/>
    <w:rsid w:val="00687AC0"/>
    <w:rsid w:val="00687F86"/>
    <w:rsid w:val="00687F90"/>
    <w:rsid w:val="006903C0"/>
    <w:rsid w:val="00690C25"/>
    <w:rsid w:val="006915F7"/>
    <w:rsid w:val="00691655"/>
    <w:rsid w:val="00691ACC"/>
    <w:rsid w:val="00691C40"/>
    <w:rsid w:val="00692749"/>
    <w:rsid w:val="006929AA"/>
    <w:rsid w:val="00692A62"/>
    <w:rsid w:val="00692AE5"/>
    <w:rsid w:val="006932F5"/>
    <w:rsid w:val="00693775"/>
    <w:rsid w:val="006938CC"/>
    <w:rsid w:val="006939A6"/>
    <w:rsid w:val="00693F55"/>
    <w:rsid w:val="006942C4"/>
    <w:rsid w:val="00694D40"/>
    <w:rsid w:val="00695087"/>
    <w:rsid w:val="00695418"/>
    <w:rsid w:val="0069627A"/>
    <w:rsid w:val="0069629C"/>
    <w:rsid w:val="00696662"/>
    <w:rsid w:val="00696727"/>
    <w:rsid w:val="0069699D"/>
    <w:rsid w:val="00696CDC"/>
    <w:rsid w:val="00696D44"/>
    <w:rsid w:val="00696F16"/>
    <w:rsid w:val="0069702F"/>
    <w:rsid w:val="00697573"/>
    <w:rsid w:val="006976D5"/>
    <w:rsid w:val="006976DB"/>
    <w:rsid w:val="00697728"/>
    <w:rsid w:val="006977F4"/>
    <w:rsid w:val="006978A0"/>
    <w:rsid w:val="00697DDC"/>
    <w:rsid w:val="00697F27"/>
    <w:rsid w:val="006A0079"/>
    <w:rsid w:val="006A00CC"/>
    <w:rsid w:val="006A014F"/>
    <w:rsid w:val="006A0368"/>
    <w:rsid w:val="006A147A"/>
    <w:rsid w:val="006A1489"/>
    <w:rsid w:val="006A15BE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1F"/>
    <w:rsid w:val="006A605B"/>
    <w:rsid w:val="006A62CE"/>
    <w:rsid w:val="006A6403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605"/>
    <w:rsid w:val="006B6932"/>
    <w:rsid w:val="006B6D3D"/>
    <w:rsid w:val="006B72A2"/>
    <w:rsid w:val="006B767B"/>
    <w:rsid w:val="006B7965"/>
    <w:rsid w:val="006B7B1C"/>
    <w:rsid w:val="006B7F9D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3023"/>
    <w:rsid w:val="006C341E"/>
    <w:rsid w:val="006C358C"/>
    <w:rsid w:val="006C3859"/>
    <w:rsid w:val="006C3960"/>
    <w:rsid w:val="006C3987"/>
    <w:rsid w:val="006C3ACD"/>
    <w:rsid w:val="006C43F0"/>
    <w:rsid w:val="006C47FC"/>
    <w:rsid w:val="006C4CF0"/>
    <w:rsid w:val="006C4D1E"/>
    <w:rsid w:val="006C4D85"/>
    <w:rsid w:val="006C4EFB"/>
    <w:rsid w:val="006C4F52"/>
    <w:rsid w:val="006C5108"/>
    <w:rsid w:val="006C55B4"/>
    <w:rsid w:val="006C5E7A"/>
    <w:rsid w:val="006C6129"/>
    <w:rsid w:val="006C62CC"/>
    <w:rsid w:val="006C6386"/>
    <w:rsid w:val="006C63C7"/>
    <w:rsid w:val="006C65ED"/>
    <w:rsid w:val="006C6A2D"/>
    <w:rsid w:val="006C6C3A"/>
    <w:rsid w:val="006C6C44"/>
    <w:rsid w:val="006C6D8A"/>
    <w:rsid w:val="006C6E25"/>
    <w:rsid w:val="006C6E81"/>
    <w:rsid w:val="006C7089"/>
    <w:rsid w:val="006C70F3"/>
    <w:rsid w:val="006C7833"/>
    <w:rsid w:val="006C78C0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BC1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50FE"/>
    <w:rsid w:val="006E567B"/>
    <w:rsid w:val="006E5979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740C"/>
    <w:rsid w:val="006E773E"/>
    <w:rsid w:val="006E77F6"/>
    <w:rsid w:val="006E7ADB"/>
    <w:rsid w:val="006E7ADF"/>
    <w:rsid w:val="006E7B5F"/>
    <w:rsid w:val="006E7D42"/>
    <w:rsid w:val="006F0022"/>
    <w:rsid w:val="006F015B"/>
    <w:rsid w:val="006F076D"/>
    <w:rsid w:val="006F08F7"/>
    <w:rsid w:val="006F0A88"/>
    <w:rsid w:val="006F0B87"/>
    <w:rsid w:val="006F0B89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85"/>
    <w:rsid w:val="006F7091"/>
    <w:rsid w:val="006F72F6"/>
    <w:rsid w:val="006F730C"/>
    <w:rsid w:val="006F74A0"/>
    <w:rsid w:val="006F7996"/>
    <w:rsid w:val="006F7A0C"/>
    <w:rsid w:val="006F7A23"/>
    <w:rsid w:val="006F7A8C"/>
    <w:rsid w:val="006F7BC8"/>
    <w:rsid w:val="006F7FF1"/>
    <w:rsid w:val="0070053E"/>
    <w:rsid w:val="00700994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E7C"/>
    <w:rsid w:val="00702EE1"/>
    <w:rsid w:val="00702F5E"/>
    <w:rsid w:val="00703998"/>
    <w:rsid w:val="00703BF8"/>
    <w:rsid w:val="00704071"/>
    <w:rsid w:val="007041A9"/>
    <w:rsid w:val="007041B3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B27"/>
    <w:rsid w:val="00705CA8"/>
    <w:rsid w:val="00705D33"/>
    <w:rsid w:val="00705FA3"/>
    <w:rsid w:val="00705FC4"/>
    <w:rsid w:val="007060BF"/>
    <w:rsid w:val="00706154"/>
    <w:rsid w:val="00706374"/>
    <w:rsid w:val="00706462"/>
    <w:rsid w:val="00706976"/>
    <w:rsid w:val="00706B77"/>
    <w:rsid w:val="00706C06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9"/>
    <w:rsid w:val="00712F76"/>
    <w:rsid w:val="00713169"/>
    <w:rsid w:val="0071316E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7145"/>
    <w:rsid w:val="00717451"/>
    <w:rsid w:val="0071760F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DAA"/>
    <w:rsid w:val="00721F19"/>
    <w:rsid w:val="00722011"/>
    <w:rsid w:val="00722091"/>
    <w:rsid w:val="007220B4"/>
    <w:rsid w:val="007225C5"/>
    <w:rsid w:val="007227A0"/>
    <w:rsid w:val="00722814"/>
    <w:rsid w:val="00722F20"/>
    <w:rsid w:val="007232A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016"/>
    <w:rsid w:val="00725210"/>
    <w:rsid w:val="0072565F"/>
    <w:rsid w:val="00725770"/>
    <w:rsid w:val="00725C94"/>
    <w:rsid w:val="00725D7A"/>
    <w:rsid w:val="0072617E"/>
    <w:rsid w:val="00726222"/>
    <w:rsid w:val="00726323"/>
    <w:rsid w:val="00726580"/>
    <w:rsid w:val="0072665C"/>
    <w:rsid w:val="00726EE5"/>
    <w:rsid w:val="007276E2"/>
    <w:rsid w:val="007279CD"/>
    <w:rsid w:val="00727D97"/>
    <w:rsid w:val="00727FAE"/>
    <w:rsid w:val="00727FC7"/>
    <w:rsid w:val="007300B0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908"/>
    <w:rsid w:val="00736B7A"/>
    <w:rsid w:val="00736EF4"/>
    <w:rsid w:val="00737484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0AD7"/>
    <w:rsid w:val="0074103D"/>
    <w:rsid w:val="00741526"/>
    <w:rsid w:val="00741763"/>
    <w:rsid w:val="0074185B"/>
    <w:rsid w:val="00741A6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E6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F2C"/>
    <w:rsid w:val="00751066"/>
    <w:rsid w:val="00751330"/>
    <w:rsid w:val="007513D9"/>
    <w:rsid w:val="007516D9"/>
    <w:rsid w:val="007518D5"/>
    <w:rsid w:val="00751CD9"/>
    <w:rsid w:val="007520DD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6D6"/>
    <w:rsid w:val="007538D7"/>
    <w:rsid w:val="00753972"/>
    <w:rsid w:val="00753AE1"/>
    <w:rsid w:val="00753AE6"/>
    <w:rsid w:val="00753F57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6F"/>
    <w:rsid w:val="007617B3"/>
    <w:rsid w:val="00761886"/>
    <w:rsid w:val="007620C3"/>
    <w:rsid w:val="00762238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C5E"/>
    <w:rsid w:val="00764D07"/>
    <w:rsid w:val="007651FB"/>
    <w:rsid w:val="00765E5D"/>
    <w:rsid w:val="007662A4"/>
    <w:rsid w:val="0076698D"/>
    <w:rsid w:val="00766A37"/>
    <w:rsid w:val="00766EF4"/>
    <w:rsid w:val="007670B8"/>
    <w:rsid w:val="0076718C"/>
    <w:rsid w:val="007672F4"/>
    <w:rsid w:val="00767475"/>
    <w:rsid w:val="0076753A"/>
    <w:rsid w:val="00767896"/>
    <w:rsid w:val="00767976"/>
    <w:rsid w:val="00767A8F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E05"/>
    <w:rsid w:val="007711E5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CF"/>
    <w:rsid w:val="0077692E"/>
    <w:rsid w:val="00776B23"/>
    <w:rsid w:val="00776D42"/>
    <w:rsid w:val="007770FC"/>
    <w:rsid w:val="007779F6"/>
    <w:rsid w:val="00777B9C"/>
    <w:rsid w:val="00777CE2"/>
    <w:rsid w:val="00777E1F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20D4"/>
    <w:rsid w:val="007823DF"/>
    <w:rsid w:val="007827C1"/>
    <w:rsid w:val="00782C3D"/>
    <w:rsid w:val="00782C95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0D30"/>
    <w:rsid w:val="007A10D7"/>
    <w:rsid w:val="007A1313"/>
    <w:rsid w:val="007A169D"/>
    <w:rsid w:val="007A1ABF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DD9"/>
    <w:rsid w:val="007A771F"/>
    <w:rsid w:val="007A789C"/>
    <w:rsid w:val="007A7955"/>
    <w:rsid w:val="007A7A0C"/>
    <w:rsid w:val="007A7C6F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2C"/>
    <w:rsid w:val="007B32E1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671"/>
    <w:rsid w:val="007B6E5C"/>
    <w:rsid w:val="007B70D5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9EA"/>
    <w:rsid w:val="007C2A00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7E9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68A"/>
    <w:rsid w:val="007D2AB8"/>
    <w:rsid w:val="007D301B"/>
    <w:rsid w:val="007D3313"/>
    <w:rsid w:val="007D34FB"/>
    <w:rsid w:val="007D356D"/>
    <w:rsid w:val="007D35A6"/>
    <w:rsid w:val="007D35F4"/>
    <w:rsid w:val="007D3ADB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7C6"/>
    <w:rsid w:val="007D7D9A"/>
    <w:rsid w:val="007E06DD"/>
    <w:rsid w:val="007E080D"/>
    <w:rsid w:val="007E0A3E"/>
    <w:rsid w:val="007E0B7B"/>
    <w:rsid w:val="007E0CA3"/>
    <w:rsid w:val="007E0F82"/>
    <w:rsid w:val="007E1360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66E"/>
    <w:rsid w:val="007E46AE"/>
    <w:rsid w:val="007E4771"/>
    <w:rsid w:val="007E4B8A"/>
    <w:rsid w:val="007E4CA8"/>
    <w:rsid w:val="007E4CC3"/>
    <w:rsid w:val="007E4DD6"/>
    <w:rsid w:val="007E5A5D"/>
    <w:rsid w:val="007E5B95"/>
    <w:rsid w:val="007E5C3C"/>
    <w:rsid w:val="007E5EDA"/>
    <w:rsid w:val="007E5F6A"/>
    <w:rsid w:val="007E609A"/>
    <w:rsid w:val="007E6397"/>
    <w:rsid w:val="007E67EA"/>
    <w:rsid w:val="007E6B8B"/>
    <w:rsid w:val="007E6E31"/>
    <w:rsid w:val="007E6F4E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D5"/>
    <w:rsid w:val="007F0ABC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D7A"/>
    <w:rsid w:val="007F3054"/>
    <w:rsid w:val="007F3CBB"/>
    <w:rsid w:val="007F3EA0"/>
    <w:rsid w:val="007F4416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82"/>
    <w:rsid w:val="0080096B"/>
    <w:rsid w:val="00800A7C"/>
    <w:rsid w:val="0080143C"/>
    <w:rsid w:val="008014F3"/>
    <w:rsid w:val="00801808"/>
    <w:rsid w:val="008026A5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35"/>
    <w:rsid w:val="008120C2"/>
    <w:rsid w:val="0081260E"/>
    <w:rsid w:val="008127A3"/>
    <w:rsid w:val="00812A32"/>
    <w:rsid w:val="00812EC5"/>
    <w:rsid w:val="00813267"/>
    <w:rsid w:val="008133AF"/>
    <w:rsid w:val="008133B1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44C"/>
    <w:rsid w:val="00822631"/>
    <w:rsid w:val="0082281D"/>
    <w:rsid w:val="00822B6A"/>
    <w:rsid w:val="00822C74"/>
    <w:rsid w:val="00823080"/>
    <w:rsid w:val="008230F5"/>
    <w:rsid w:val="00823128"/>
    <w:rsid w:val="0082336F"/>
    <w:rsid w:val="00823485"/>
    <w:rsid w:val="008239B2"/>
    <w:rsid w:val="00823C84"/>
    <w:rsid w:val="00823CF6"/>
    <w:rsid w:val="00824184"/>
    <w:rsid w:val="00824390"/>
    <w:rsid w:val="008244FF"/>
    <w:rsid w:val="00824970"/>
    <w:rsid w:val="00824A4F"/>
    <w:rsid w:val="0082545B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241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7A6"/>
    <w:rsid w:val="00840DBE"/>
    <w:rsid w:val="0084125B"/>
    <w:rsid w:val="00841516"/>
    <w:rsid w:val="00841BA7"/>
    <w:rsid w:val="00841D5D"/>
    <w:rsid w:val="008421D1"/>
    <w:rsid w:val="00842DBA"/>
    <w:rsid w:val="0084322A"/>
    <w:rsid w:val="008432D9"/>
    <w:rsid w:val="0084381E"/>
    <w:rsid w:val="008439B8"/>
    <w:rsid w:val="00843F3F"/>
    <w:rsid w:val="00844194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A28"/>
    <w:rsid w:val="00846CAC"/>
    <w:rsid w:val="00847022"/>
    <w:rsid w:val="00847B70"/>
    <w:rsid w:val="00847F16"/>
    <w:rsid w:val="008500FE"/>
    <w:rsid w:val="0085018E"/>
    <w:rsid w:val="008502B1"/>
    <w:rsid w:val="0085038C"/>
    <w:rsid w:val="008504AC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3EE1"/>
    <w:rsid w:val="0085417D"/>
    <w:rsid w:val="008542F1"/>
    <w:rsid w:val="008547D2"/>
    <w:rsid w:val="00854AD5"/>
    <w:rsid w:val="00854AF6"/>
    <w:rsid w:val="00854BD2"/>
    <w:rsid w:val="00854E91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1A8"/>
    <w:rsid w:val="0085756A"/>
    <w:rsid w:val="00857AB1"/>
    <w:rsid w:val="00857D95"/>
    <w:rsid w:val="00857D99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8F"/>
    <w:rsid w:val="0086263F"/>
    <w:rsid w:val="008626A1"/>
    <w:rsid w:val="00862E97"/>
    <w:rsid w:val="00863162"/>
    <w:rsid w:val="008631C0"/>
    <w:rsid w:val="00863510"/>
    <w:rsid w:val="008635E8"/>
    <w:rsid w:val="00863C90"/>
    <w:rsid w:val="00863CA5"/>
    <w:rsid w:val="00863CAF"/>
    <w:rsid w:val="008643AB"/>
    <w:rsid w:val="008646A7"/>
    <w:rsid w:val="0086477A"/>
    <w:rsid w:val="0086490C"/>
    <w:rsid w:val="0086508E"/>
    <w:rsid w:val="0086537B"/>
    <w:rsid w:val="008653C3"/>
    <w:rsid w:val="0086557D"/>
    <w:rsid w:val="00865D27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E86"/>
    <w:rsid w:val="00880ED5"/>
    <w:rsid w:val="0088114B"/>
    <w:rsid w:val="0088142C"/>
    <w:rsid w:val="008815F0"/>
    <w:rsid w:val="008817E9"/>
    <w:rsid w:val="00881DC3"/>
    <w:rsid w:val="00881E2E"/>
    <w:rsid w:val="008821A2"/>
    <w:rsid w:val="00882B85"/>
    <w:rsid w:val="00882E2B"/>
    <w:rsid w:val="00882FAF"/>
    <w:rsid w:val="00883190"/>
    <w:rsid w:val="008835F8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5A3"/>
    <w:rsid w:val="00891782"/>
    <w:rsid w:val="00891835"/>
    <w:rsid w:val="008919FD"/>
    <w:rsid w:val="00891AF0"/>
    <w:rsid w:val="00891DFA"/>
    <w:rsid w:val="00891E80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DE5"/>
    <w:rsid w:val="00897ECF"/>
    <w:rsid w:val="008A003C"/>
    <w:rsid w:val="008A0316"/>
    <w:rsid w:val="008A0D81"/>
    <w:rsid w:val="008A104D"/>
    <w:rsid w:val="008A11B4"/>
    <w:rsid w:val="008A11C2"/>
    <w:rsid w:val="008A14AC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E0E"/>
    <w:rsid w:val="008A610A"/>
    <w:rsid w:val="008A6360"/>
    <w:rsid w:val="008A6765"/>
    <w:rsid w:val="008A695F"/>
    <w:rsid w:val="008A6A93"/>
    <w:rsid w:val="008A6F39"/>
    <w:rsid w:val="008A6FA9"/>
    <w:rsid w:val="008A7009"/>
    <w:rsid w:val="008A724D"/>
    <w:rsid w:val="008A7782"/>
    <w:rsid w:val="008A77D5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225C"/>
    <w:rsid w:val="008B24C4"/>
    <w:rsid w:val="008B2968"/>
    <w:rsid w:val="008B2AF7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357"/>
    <w:rsid w:val="008C05D7"/>
    <w:rsid w:val="008C0724"/>
    <w:rsid w:val="008C10EF"/>
    <w:rsid w:val="008C129E"/>
    <w:rsid w:val="008C13DA"/>
    <w:rsid w:val="008C1484"/>
    <w:rsid w:val="008C163B"/>
    <w:rsid w:val="008C191D"/>
    <w:rsid w:val="008C1E1B"/>
    <w:rsid w:val="008C2454"/>
    <w:rsid w:val="008C252B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5871"/>
    <w:rsid w:val="008C5A2B"/>
    <w:rsid w:val="008C5A67"/>
    <w:rsid w:val="008C5C45"/>
    <w:rsid w:val="008C5F10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505"/>
    <w:rsid w:val="008D1577"/>
    <w:rsid w:val="008D1608"/>
    <w:rsid w:val="008D1AF2"/>
    <w:rsid w:val="008D1D5E"/>
    <w:rsid w:val="008D1E84"/>
    <w:rsid w:val="008D244F"/>
    <w:rsid w:val="008D2721"/>
    <w:rsid w:val="008D2C62"/>
    <w:rsid w:val="008D2DF0"/>
    <w:rsid w:val="008D3063"/>
    <w:rsid w:val="008D32E6"/>
    <w:rsid w:val="008D3561"/>
    <w:rsid w:val="008D356E"/>
    <w:rsid w:val="008D41BA"/>
    <w:rsid w:val="008D4311"/>
    <w:rsid w:val="008D43A7"/>
    <w:rsid w:val="008D4BA1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D1D"/>
    <w:rsid w:val="008E12CC"/>
    <w:rsid w:val="008E15D4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F6"/>
    <w:rsid w:val="008E343A"/>
    <w:rsid w:val="008E3609"/>
    <w:rsid w:val="008E3717"/>
    <w:rsid w:val="008E3C7E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4164"/>
    <w:rsid w:val="008F41AB"/>
    <w:rsid w:val="008F41C0"/>
    <w:rsid w:val="008F4215"/>
    <w:rsid w:val="008F445A"/>
    <w:rsid w:val="008F4516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43D"/>
    <w:rsid w:val="008F745C"/>
    <w:rsid w:val="008F77E1"/>
    <w:rsid w:val="008F79CE"/>
    <w:rsid w:val="008F7A7A"/>
    <w:rsid w:val="008F7EAE"/>
    <w:rsid w:val="008F7FB8"/>
    <w:rsid w:val="0090023F"/>
    <w:rsid w:val="009003A1"/>
    <w:rsid w:val="0090044E"/>
    <w:rsid w:val="00900551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727"/>
    <w:rsid w:val="0090583E"/>
    <w:rsid w:val="009058EC"/>
    <w:rsid w:val="00905954"/>
    <w:rsid w:val="00906242"/>
    <w:rsid w:val="009064BE"/>
    <w:rsid w:val="00906690"/>
    <w:rsid w:val="00906B18"/>
    <w:rsid w:val="0090712A"/>
    <w:rsid w:val="009074CA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DB2"/>
    <w:rsid w:val="00913F92"/>
    <w:rsid w:val="00913F94"/>
    <w:rsid w:val="009143E4"/>
    <w:rsid w:val="0091448E"/>
    <w:rsid w:val="0091478A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E6C"/>
    <w:rsid w:val="00917431"/>
    <w:rsid w:val="0091769A"/>
    <w:rsid w:val="00917BCB"/>
    <w:rsid w:val="00917D61"/>
    <w:rsid w:val="00917DA9"/>
    <w:rsid w:val="009205A0"/>
    <w:rsid w:val="009205EA"/>
    <w:rsid w:val="00920624"/>
    <w:rsid w:val="0092086E"/>
    <w:rsid w:val="009209BB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69A"/>
    <w:rsid w:val="0092375B"/>
    <w:rsid w:val="00923AF5"/>
    <w:rsid w:val="00923C24"/>
    <w:rsid w:val="009240ED"/>
    <w:rsid w:val="00924383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8E1"/>
    <w:rsid w:val="00927CE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61C"/>
    <w:rsid w:val="0093365A"/>
    <w:rsid w:val="009337F1"/>
    <w:rsid w:val="0093386E"/>
    <w:rsid w:val="00933871"/>
    <w:rsid w:val="00933DF3"/>
    <w:rsid w:val="00933E55"/>
    <w:rsid w:val="009343DB"/>
    <w:rsid w:val="009343F6"/>
    <w:rsid w:val="009347F2"/>
    <w:rsid w:val="00934AD6"/>
    <w:rsid w:val="00934F78"/>
    <w:rsid w:val="0093520D"/>
    <w:rsid w:val="00935951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A18"/>
    <w:rsid w:val="00941BF6"/>
    <w:rsid w:val="00941D8B"/>
    <w:rsid w:val="00941FAE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423"/>
    <w:rsid w:val="0094585F"/>
    <w:rsid w:val="009458AA"/>
    <w:rsid w:val="009458F1"/>
    <w:rsid w:val="00945AC5"/>
    <w:rsid w:val="00945C77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584"/>
    <w:rsid w:val="009565B3"/>
    <w:rsid w:val="0095738C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DD9"/>
    <w:rsid w:val="00966E07"/>
    <w:rsid w:val="00966E45"/>
    <w:rsid w:val="00966F5B"/>
    <w:rsid w:val="0096701C"/>
    <w:rsid w:val="009671DA"/>
    <w:rsid w:val="0096723B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9DC"/>
    <w:rsid w:val="00976B96"/>
    <w:rsid w:val="00976F3D"/>
    <w:rsid w:val="00977020"/>
    <w:rsid w:val="0097737A"/>
    <w:rsid w:val="00977689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26D"/>
    <w:rsid w:val="00983280"/>
    <w:rsid w:val="0098362C"/>
    <w:rsid w:val="00983643"/>
    <w:rsid w:val="0098367F"/>
    <w:rsid w:val="009837B6"/>
    <w:rsid w:val="00984025"/>
    <w:rsid w:val="00984841"/>
    <w:rsid w:val="00984B6E"/>
    <w:rsid w:val="00984E81"/>
    <w:rsid w:val="00985068"/>
    <w:rsid w:val="00985389"/>
    <w:rsid w:val="00985607"/>
    <w:rsid w:val="00985999"/>
    <w:rsid w:val="00985AF3"/>
    <w:rsid w:val="009860FA"/>
    <w:rsid w:val="00986B30"/>
    <w:rsid w:val="00986CC0"/>
    <w:rsid w:val="00986D83"/>
    <w:rsid w:val="00986DF8"/>
    <w:rsid w:val="00987002"/>
    <w:rsid w:val="009873A8"/>
    <w:rsid w:val="009878C5"/>
    <w:rsid w:val="00987C6C"/>
    <w:rsid w:val="00990517"/>
    <w:rsid w:val="00990921"/>
    <w:rsid w:val="009909D8"/>
    <w:rsid w:val="009916B9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DBA"/>
    <w:rsid w:val="00992DD8"/>
    <w:rsid w:val="00992E0F"/>
    <w:rsid w:val="00992F4E"/>
    <w:rsid w:val="00992FCE"/>
    <w:rsid w:val="009931FA"/>
    <w:rsid w:val="009932CA"/>
    <w:rsid w:val="009933E2"/>
    <w:rsid w:val="00993774"/>
    <w:rsid w:val="009938E7"/>
    <w:rsid w:val="00993B9F"/>
    <w:rsid w:val="00993CFC"/>
    <w:rsid w:val="00993DD6"/>
    <w:rsid w:val="00994796"/>
    <w:rsid w:val="00994A51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DD8"/>
    <w:rsid w:val="009A0F95"/>
    <w:rsid w:val="009A103C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62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E3"/>
    <w:rsid w:val="009D1048"/>
    <w:rsid w:val="009D12FE"/>
    <w:rsid w:val="009D1459"/>
    <w:rsid w:val="009D16C6"/>
    <w:rsid w:val="009D20D7"/>
    <w:rsid w:val="009D2311"/>
    <w:rsid w:val="009D253C"/>
    <w:rsid w:val="009D25DE"/>
    <w:rsid w:val="009D26AB"/>
    <w:rsid w:val="009D26EF"/>
    <w:rsid w:val="009D290F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A63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759E"/>
    <w:rsid w:val="009D7665"/>
    <w:rsid w:val="009D766E"/>
    <w:rsid w:val="009D7775"/>
    <w:rsid w:val="009D7889"/>
    <w:rsid w:val="009D7949"/>
    <w:rsid w:val="009E01B7"/>
    <w:rsid w:val="009E0362"/>
    <w:rsid w:val="009E03AE"/>
    <w:rsid w:val="009E03B6"/>
    <w:rsid w:val="009E0615"/>
    <w:rsid w:val="009E08CA"/>
    <w:rsid w:val="009E08E7"/>
    <w:rsid w:val="009E0FB1"/>
    <w:rsid w:val="009E10FB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66E"/>
    <w:rsid w:val="009E6674"/>
    <w:rsid w:val="009E6B41"/>
    <w:rsid w:val="009E6B61"/>
    <w:rsid w:val="009E6E62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B1E"/>
    <w:rsid w:val="009F4250"/>
    <w:rsid w:val="009F43C4"/>
    <w:rsid w:val="009F43E4"/>
    <w:rsid w:val="009F449E"/>
    <w:rsid w:val="009F46CD"/>
    <w:rsid w:val="009F4746"/>
    <w:rsid w:val="009F53C1"/>
    <w:rsid w:val="009F5620"/>
    <w:rsid w:val="009F5B7D"/>
    <w:rsid w:val="009F5DEC"/>
    <w:rsid w:val="009F5EEA"/>
    <w:rsid w:val="009F6176"/>
    <w:rsid w:val="009F67F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B17"/>
    <w:rsid w:val="00A00BA8"/>
    <w:rsid w:val="00A00BB7"/>
    <w:rsid w:val="00A0129D"/>
    <w:rsid w:val="00A0201E"/>
    <w:rsid w:val="00A02059"/>
    <w:rsid w:val="00A0219D"/>
    <w:rsid w:val="00A0224F"/>
    <w:rsid w:val="00A022D1"/>
    <w:rsid w:val="00A02940"/>
    <w:rsid w:val="00A0318E"/>
    <w:rsid w:val="00A03377"/>
    <w:rsid w:val="00A03534"/>
    <w:rsid w:val="00A0361D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24"/>
    <w:rsid w:val="00A11A56"/>
    <w:rsid w:val="00A11C0D"/>
    <w:rsid w:val="00A12374"/>
    <w:rsid w:val="00A1255C"/>
    <w:rsid w:val="00A128AC"/>
    <w:rsid w:val="00A12D56"/>
    <w:rsid w:val="00A13990"/>
    <w:rsid w:val="00A13A84"/>
    <w:rsid w:val="00A13AE5"/>
    <w:rsid w:val="00A1407E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D5E"/>
    <w:rsid w:val="00A1721B"/>
    <w:rsid w:val="00A1727D"/>
    <w:rsid w:val="00A173C0"/>
    <w:rsid w:val="00A17A1C"/>
    <w:rsid w:val="00A17D24"/>
    <w:rsid w:val="00A20020"/>
    <w:rsid w:val="00A2029D"/>
    <w:rsid w:val="00A2050C"/>
    <w:rsid w:val="00A20564"/>
    <w:rsid w:val="00A205A6"/>
    <w:rsid w:val="00A207EE"/>
    <w:rsid w:val="00A20A14"/>
    <w:rsid w:val="00A20C34"/>
    <w:rsid w:val="00A20D14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92F"/>
    <w:rsid w:val="00A24CA0"/>
    <w:rsid w:val="00A24FFF"/>
    <w:rsid w:val="00A25804"/>
    <w:rsid w:val="00A25B8B"/>
    <w:rsid w:val="00A26248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EDE"/>
    <w:rsid w:val="00A323D9"/>
    <w:rsid w:val="00A32916"/>
    <w:rsid w:val="00A32B9C"/>
    <w:rsid w:val="00A32CB9"/>
    <w:rsid w:val="00A32F32"/>
    <w:rsid w:val="00A32F4C"/>
    <w:rsid w:val="00A32F92"/>
    <w:rsid w:val="00A33171"/>
    <w:rsid w:val="00A332CA"/>
    <w:rsid w:val="00A3371B"/>
    <w:rsid w:val="00A3398D"/>
    <w:rsid w:val="00A33A0B"/>
    <w:rsid w:val="00A33E81"/>
    <w:rsid w:val="00A34066"/>
    <w:rsid w:val="00A341F3"/>
    <w:rsid w:val="00A347B1"/>
    <w:rsid w:val="00A3482A"/>
    <w:rsid w:val="00A34864"/>
    <w:rsid w:val="00A34C8E"/>
    <w:rsid w:val="00A35001"/>
    <w:rsid w:val="00A352DB"/>
    <w:rsid w:val="00A35361"/>
    <w:rsid w:val="00A3537D"/>
    <w:rsid w:val="00A35CE3"/>
    <w:rsid w:val="00A35EA4"/>
    <w:rsid w:val="00A35F12"/>
    <w:rsid w:val="00A368DF"/>
    <w:rsid w:val="00A36B30"/>
    <w:rsid w:val="00A36B58"/>
    <w:rsid w:val="00A36D93"/>
    <w:rsid w:val="00A377DD"/>
    <w:rsid w:val="00A37859"/>
    <w:rsid w:val="00A3786E"/>
    <w:rsid w:val="00A378C9"/>
    <w:rsid w:val="00A37C22"/>
    <w:rsid w:val="00A37D84"/>
    <w:rsid w:val="00A37E4B"/>
    <w:rsid w:val="00A4124D"/>
    <w:rsid w:val="00A414FC"/>
    <w:rsid w:val="00A41686"/>
    <w:rsid w:val="00A41753"/>
    <w:rsid w:val="00A41DB6"/>
    <w:rsid w:val="00A41E1F"/>
    <w:rsid w:val="00A421A1"/>
    <w:rsid w:val="00A421B3"/>
    <w:rsid w:val="00A42222"/>
    <w:rsid w:val="00A4239B"/>
    <w:rsid w:val="00A42429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A13"/>
    <w:rsid w:val="00A44105"/>
    <w:rsid w:val="00A444AD"/>
    <w:rsid w:val="00A446C0"/>
    <w:rsid w:val="00A450DC"/>
    <w:rsid w:val="00A45AED"/>
    <w:rsid w:val="00A45B63"/>
    <w:rsid w:val="00A45E50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A3B"/>
    <w:rsid w:val="00A55B5E"/>
    <w:rsid w:val="00A55C25"/>
    <w:rsid w:val="00A55EFD"/>
    <w:rsid w:val="00A56184"/>
    <w:rsid w:val="00A5647D"/>
    <w:rsid w:val="00A56FDC"/>
    <w:rsid w:val="00A57635"/>
    <w:rsid w:val="00A57AF1"/>
    <w:rsid w:val="00A57CF9"/>
    <w:rsid w:val="00A57F80"/>
    <w:rsid w:val="00A604C4"/>
    <w:rsid w:val="00A605EE"/>
    <w:rsid w:val="00A608DC"/>
    <w:rsid w:val="00A60906"/>
    <w:rsid w:val="00A60D62"/>
    <w:rsid w:val="00A60DFB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86A"/>
    <w:rsid w:val="00A639FB"/>
    <w:rsid w:val="00A63C01"/>
    <w:rsid w:val="00A63CF0"/>
    <w:rsid w:val="00A63E3F"/>
    <w:rsid w:val="00A63FCE"/>
    <w:rsid w:val="00A64825"/>
    <w:rsid w:val="00A64A7F"/>
    <w:rsid w:val="00A64D8D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6FBA"/>
    <w:rsid w:val="00A6739C"/>
    <w:rsid w:val="00A674AA"/>
    <w:rsid w:val="00A6788E"/>
    <w:rsid w:val="00A67B1C"/>
    <w:rsid w:val="00A67D0D"/>
    <w:rsid w:val="00A7013C"/>
    <w:rsid w:val="00A703D3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1E8B"/>
    <w:rsid w:val="00A71F0C"/>
    <w:rsid w:val="00A72800"/>
    <w:rsid w:val="00A728E0"/>
    <w:rsid w:val="00A72B10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A45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5F3"/>
    <w:rsid w:val="00A807BC"/>
    <w:rsid w:val="00A808EB"/>
    <w:rsid w:val="00A80A94"/>
    <w:rsid w:val="00A80CCA"/>
    <w:rsid w:val="00A81510"/>
    <w:rsid w:val="00A8164F"/>
    <w:rsid w:val="00A818A4"/>
    <w:rsid w:val="00A8196A"/>
    <w:rsid w:val="00A81CB8"/>
    <w:rsid w:val="00A82594"/>
    <w:rsid w:val="00A82D64"/>
    <w:rsid w:val="00A83080"/>
    <w:rsid w:val="00A83291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340"/>
    <w:rsid w:val="00A84626"/>
    <w:rsid w:val="00A8475A"/>
    <w:rsid w:val="00A84872"/>
    <w:rsid w:val="00A84888"/>
    <w:rsid w:val="00A84A03"/>
    <w:rsid w:val="00A84BB3"/>
    <w:rsid w:val="00A84C20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ED2"/>
    <w:rsid w:val="00A90449"/>
    <w:rsid w:val="00A90672"/>
    <w:rsid w:val="00A90AAE"/>
    <w:rsid w:val="00A90AE7"/>
    <w:rsid w:val="00A90AFC"/>
    <w:rsid w:val="00A90CD8"/>
    <w:rsid w:val="00A90F68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425"/>
    <w:rsid w:val="00A95992"/>
    <w:rsid w:val="00A95A3D"/>
    <w:rsid w:val="00A95BB1"/>
    <w:rsid w:val="00A95D34"/>
    <w:rsid w:val="00A96084"/>
    <w:rsid w:val="00A96228"/>
    <w:rsid w:val="00A96AD1"/>
    <w:rsid w:val="00A96C11"/>
    <w:rsid w:val="00A96D8D"/>
    <w:rsid w:val="00A96FD7"/>
    <w:rsid w:val="00A9733B"/>
    <w:rsid w:val="00A97803"/>
    <w:rsid w:val="00A97902"/>
    <w:rsid w:val="00A97B44"/>
    <w:rsid w:val="00A97B80"/>
    <w:rsid w:val="00A97D1B"/>
    <w:rsid w:val="00A97E96"/>
    <w:rsid w:val="00AA01A6"/>
    <w:rsid w:val="00AA071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86C"/>
    <w:rsid w:val="00AA4E31"/>
    <w:rsid w:val="00AA4F93"/>
    <w:rsid w:val="00AA51E0"/>
    <w:rsid w:val="00AA523F"/>
    <w:rsid w:val="00AA5278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F8"/>
    <w:rsid w:val="00AB016B"/>
    <w:rsid w:val="00AB01BF"/>
    <w:rsid w:val="00AB0431"/>
    <w:rsid w:val="00AB055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402E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395"/>
    <w:rsid w:val="00AD1479"/>
    <w:rsid w:val="00AD1953"/>
    <w:rsid w:val="00AD1A49"/>
    <w:rsid w:val="00AD1B30"/>
    <w:rsid w:val="00AD1FAC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331"/>
    <w:rsid w:val="00AE065E"/>
    <w:rsid w:val="00AE0B0E"/>
    <w:rsid w:val="00AE0B4D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98"/>
    <w:rsid w:val="00AE4B88"/>
    <w:rsid w:val="00AE4C2D"/>
    <w:rsid w:val="00AE5071"/>
    <w:rsid w:val="00AE5136"/>
    <w:rsid w:val="00AE5599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6B7"/>
    <w:rsid w:val="00AF06EB"/>
    <w:rsid w:val="00AF09BB"/>
    <w:rsid w:val="00AF0A73"/>
    <w:rsid w:val="00AF1073"/>
    <w:rsid w:val="00AF11F7"/>
    <w:rsid w:val="00AF1709"/>
    <w:rsid w:val="00AF2434"/>
    <w:rsid w:val="00AF2553"/>
    <w:rsid w:val="00AF2B47"/>
    <w:rsid w:val="00AF2B90"/>
    <w:rsid w:val="00AF2FF3"/>
    <w:rsid w:val="00AF306A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2"/>
    <w:rsid w:val="00AF4E4D"/>
    <w:rsid w:val="00AF5395"/>
    <w:rsid w:val="00AF55E7"/>
    <w:rsid w:val="00AF5659"/>
    <w:rsid w:val="00AF5877"/>
    <w:rsid w:val="00AF5C6D"/>
    <w:rsid w:val="00AF6463"/>
    <w:rsid w:val="00AF690B"/>
    <w:rsid w:val="00AF7455"/>
    <w:rsid w:val="00AF7C55"/>
    <w:rsid w:val="00AF7ED0"/>
    <w:rsid w:val="00B001A6"/>
    <w:rsid w:val="00B00265"/>
    <w:rsid w:val="00B0029A"/>
    <w:rsid w:val="00B00F22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5F28"/>
    <w:rsid w:val="00B063C7"/>
    <w:rsid w:val="00B064B5"/>
    <w:rsid w:val="00B065B3"/>
    <w:rsid w:val="00B066C6"/>
    <w:rsid w:val="00B0698B"/>
    <w:rsid w:val="00B07056"/>
    <w:rsid w:val="00B072B3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E51"/>
    <w:rsid w:val="00B16EB0"/>
    <w:rsid w:val="00B16FA7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4D6"/>
    <w:rsid w:val="00B217AD"/>
    <w:rsid w:val="00B21A46"/>
    <w:rsid w:val="00B21C7B"/>
    <w:rsid w:val="00B21EBC"/>
    <w:rsid w:val="00B223AB"/>
    <w:rsid w:val="00B2280A"/>
    <w:rsid w:val="00B22A4E"/>
    <w:rsid w:val="00B22BCF"/>
    <w:rsid w:val="00B22BD7"/>
    <w:rsid w:val="00B22BE4"/>
    <w:rsid w:val="00B22F66"/>
    <w:rsid w:val="00B23543"/>
    <w:rsid w:val="00B236D1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398"/>
    <w:rsid w:val="00B313B6"/>
    <w:rsid w:val="00B3149C"/>
    <w:rsid w:val="00B316C6"/>
    <w:rsid w:val="00B319A0"/>
    <w:rsid w:val="00B31A1E"/>
    <w:rsid w:val="00B31AFA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554"/>
    <w:rsid w:val="00B378C2"/>
    <w:rsid w:val="00B37A08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BFF"/>
    <w:rsid w:val="00B43CB5"/>
    <w:rsid w:val="00B43CDF"/>
    <w:rsid w:val="00B43F27"/>
    <w:rsid w:val="00B441C7"/>
    <w:rsid w:val="00B44CD2"/>
    <w:rsid w:val="00B44E86"/>
    <w:rsid w:val="00B451D5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A3"/>
    <w:rsid w:val="00B473B2"/>
    <w:rsid w:val="00B474D1"/>
    <w:rsid w:val="00B502E1"/>
    <w:rsid w:val="00B50413"/>
    <w:rsid w:val="00B504F2"/>
    <w:rsid w:val="00B5054D"/>
    <w:rsid w:val="00B5099F"/>
    <w:rsid w:val="00B509D4"/>
    <w:rsid w:val="00B50BBF"/>
    <w:rsid w:val="00B50CBB"/>
    <w:rsid w:val="00B50F73"/>
    <w:rsid w:val="00B51084"/>
    <w:rsid w:val="00B5137A"/>
    <w:rsid w:val="00B513EB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7F8"/>
    <w:rsid w:val="00B66BBE"/>
    <w:rsid w:val="00B66D30"/>
    <w:rsid w:val="00B66E15"/>
    <w:rsid w:val="00B66F85"/>
    <w:rsid w:val="00B66FEA"/>
    <w:rsid w:val="00B6730E"/>
    <w:rsid w:val="00B67386"/>
    <w:rsid w:val="00B67910"/>
    <w:rsid w:val="00B6795C"/>
    <w:rsid w:val="00B67988"/>
    <w:rsid w:val="00B67A05"/>
    <w:rsid w:val="00B67B78"/>
    <w:rsid w:val="00B67C82"/>
    <w:rsid w:val="00B67D86"/>
    <w:rsid w:val="00B7034D"/>
    <w:rsid w:val="00B70386"/>
    <w:rsid w:val="00B709FB"/>
    <w:rsid w:val="00B70A82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103"/>
    <w:rsid w:val="00B806EA"/>
    <w:rsid w:val="00B80A67"/>
    <w:rsid w:val="00B80C0B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DAD"/>
    <w:rsid w:val="00B82F9C"/>
    <w:rsid w:val="00B831A3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F3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25"/>
    <w:rsid w:val="00B927E7"/>
    <w:rsid w:val="00B9289E"/>
    <w:rsid w:val="00B92A7A"/>
    <w:rsid w:val="00B92C1A"/>
    <w:rsid w:val="00B92D6B"/>
    <w:rsid w:val="00B92EB8"/>
    <w:rsid w:val="00B93200"/>
    <w:rsid w:val="00B9324D"/>
    <w:rsid w:val="00B934BC"/>
    <w:rsid w:val="00B93530"/>
    <w:rsid w:val="00B935CF"/>
    <w:rsid w:val="00B93BD7"/>
    <w:rsid w:val="00B93CB0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22AC"/>
    <w:rsid w:val="00BA28F1"/>
    <w:rsid w:val="00BA3304"/>
    <w:rsid w:val="00BA339D"/>
    <w:rsid w:val="00BA378E"/>
    <w:rsid w:val="00BA37EA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F1"/>
    <w:rsid w:val="00BA5B05"/>
    <w:rsid w:val="00BA5D0A"/>
    <w:rsid w:val="00BA5E33"/>
    <w:rsid w:val="00BA6184"/>
    <w:rsid w:val="00BA6318"/>
    <w:rsid w:val="00BA67B2"/>
    <w:rsid w:val="00BA6999"/>
    <w:rsid w:val="00BA6C47"/>
    <w:rsid w:val="00BA6CD4"/>
    <w:rsid w:val="00BA6D38"/>
    <w:rsid w:val="00BA6DC2"/>
    <w:rsid w:val="00BA6EA1"/>
    <w:rsid w:val="00BA6F69"/>
    <w:rsid w:val="00BA788B"/>
    <w:rsid w:val="00BB0699"/>
    <w:rsid w:val="00BB0AB0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A7F"/>
    <w:rsid w:val="00BB4080"/>
    <w:rsid w:val="00BB49BF"/>
    <w:rsid w:val="00BB4B07"/>
    <w:rsid w:val="00BB51E1"/>
    <w:rsid w:val="00BB521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CD3"/>
    <w:rsid w:val="00BC0D00"/>
    <w:rsid w:val="00BC16FD"/>
    <w:rsid w:val="00BC181D"/>
    <w:rsid w:val="00BC18FA"/>
    <w:rsid w:val="00BC2081"/>
    <w:rsid w:val="00BC239C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0C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1C1"/>
    <w:rsid w:val="00BD65BA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2075"/>
    <w:rsid w:val="00BE23A3"/>
    <w:rsid w:val="00BE2579"/>
    <w:rsid w:val="00BE27FA"/>
    <w:rsid w:val="00BE27FC"/>
    <w:rsid w:val="00BE2C3F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99E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287"/>
    <w:rsid w:val="00BF6702"/>
    <w:rsid w:val="00BF6779"/>
    <w:rsid w:val="00BF6843"/>
    <w:rsid w:val="00BF6C8D"/>
    <w:rsid w:val="00BF6D60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805"/>
    <w:rsid w:val="00C07FBD"/>
    <w:rsid w:val="00C10422"/>
    <w:rsid w:val="00C10427"/>
    <w:rsid w:val="00C10547"/>
    <w:rsid w:val="00C10C7A"/>
    <w:rsid w:val="00C10DE0"/>
    <w:rsid w:val="00C10E25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34E"/>
    <w:rsid w:val="00C14783"/>
    <w:rsid w:val="00C1488F"/>
    <w:rsid w:val="00C149B7"/>
    <w:rsid w:val="00C14A0A"/>
    <w:rsid w:val="00C14FB7"/>
    <w:rsid w:val="00C152C8"/>
    <w:rsid w:val="00C15CFD"/>
    <w:rsid w:val="00C16066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777"/>
    <w:rsid w:val="00C21DD1"/>
    <w:rsid w:val="00C22004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559"/>
    <w:rsid w:val="00C27E3C"/>
    <w:rsid w:val="00C3059D"/>
    <w:rsid w:val="00C3080D"/>
    <w:rsid w:val="00C30B7E"/>
    <w:rsid w:val="00C322B8"/>
    <w:rsid w:val="00C32AA8"/>
    <w:rsid w:val="00C32F54"/>
    <w:rsid w:val="00C33168"/>
    <w:rsid w:val="00C3338B"/>
    <w:rsid w:val="00C335B2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18D"/>
    <w:rsid w:val="00C43339"/>
    <w:rsid w:val="00C44692"/>
    <w:rsid w:val="00C4470D"/>
    <w:rsid w:val="00C44753"/>
    <w:rsid w:val="00C44772"/>
    <w:rsid w:val="00C44D37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D3F"/>
    <w:rsid w:val="00C46D91"/>
    <w:rsid w:val="00C46EE6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AEA"/>
    <w:rsid w:val="00C50B5A"/>
    <w:rsid w:val="00C511AA"/>
    <w:rsid w:val="00C51287"/>
    <w:rsid w:val="00C5174E"/>
    <w:rsid w:val="00C5175C"/>
    <w:rsid w:val="00C519E7"/>
    <w:rsid w:val="00C51A17"/>
    <w:rsid w:val="00C51C10"/>
    <w:rsid w:val="00C52998"/>
    <w:rsid w:val="00C52DD8"/>
    <w:rsid w:val="00C530D1"/>
    <w:rsid w:val="00C53276"/>
    <w:rsid w:val="00C5378A"/>
    <w:rsid w:val="00C537A2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F77"/>
    <w:rsid w:val="00C62211"/>
    <w:rsid w:val="00C62229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5017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7F3"/>
    <w:rsid w:val="00C70AC5"/>
    <w:rsid w:val="00C70EF8"/>
    <w:rsid w:val="00C7121E"/>
    <w:rsid w:val="00C71391"/>
    <w:rsid w:val="00C714EB"/>
    <w:rsid w:val="00C71599"/>
    <w:rsid w:val="00C71650"/>
    <w:rsid w:val="00C71699"/>
    <w:rsid w:val="00C718BB"/>
    <w:rsid w:val="00C71C5A"/>
    <w:rsid w:val="00C71C82"/>
    <w:rsid w:val="00C71C86"/>
    <w:rsid w:val="00C72100"/>
    <w:rsid w:val="00C72252"/>
    <w:rsid w:val="00C7249F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6B"/>
    <w:rsid w:val="00C75070"/>
    <w:rsid w:val="00C754CE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FE3"/>
    <w:rsid w:val="00C77072"/>
    <w:rsid w:val="00C7724F"/>
    <w:rsid w:val="00C7731B"/>
    <w:rsid w:val="00C7737C"/>
    <w:rsid w:val="00C77BDA"/>
    <w:rsid w:val="00C77DEF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913"/>
    <w:rsid w:val="00C839A8"/>
    <w:rsid w:val="00C83FB7"/>
    <w:rsid w:val="00C84135"/>
    <w:rsid w:val="00C84150"/>
    <w:rsid w:val="00C845A4"/>
    <w:rsid w:val="00C84996"/>
    <w:rsid w:val="00C84DE0"/>
    <w:rsid w:val="00C84F79"/>
    <w:rsid w:val="00C85260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C1E"/>
    <w:rsid w:val="00C91189"/>
    <w:rsid w:val="00C914D1"/>
    <w:rsid w:val="00C9154A"/>
    <w:rsid w:val="00C91B02"/>
    <w:rsid w:val="00C91CDC"/>
    <w:rsid w:val="00C920E8"/>
    <w:rsid w:val="00C9221E"/>
    <w:rsid w:val="00C9277C"/>
    <w:rsid w:val="00C929C7"/>
    <w:rsid w:val="00C936EB"/>
    <w:rsid w:val="00C93A18"/>
    <w:rsid w:val="00C93D92"/>
    <w:rsid w:val="00C94290"/>
    <w:rsid w:val="00C946B3"/>
    <w:rsid w:val="00C94793"/>
    <w:rsid w:val="00C94A8A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F9E"/>
    <w:rsid w:val="00CA42CF"/>
    <w:rsid w:val="00CA4321"/>
    <w:rsid w:val="00CA47FC"/>
    <w:rsid w:val="00CA4853"/>
    <w:rsid w:val="00CA4B12"/>
    <w:rsid w:val="00CA4BB8"/>
    <w:rsid w:val="00CA4CCA"/>
    <w:rsid w:val="00CA522D"/>
    <w:rsid w:val="00CA53CF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4FB"/>
    <w:rsid w:val="00CB15B0"/>
    <w:rsid w:val="00CB175F"/>
    <w:rsid w:val="00CB23F0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EDD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598"/>
    <w:rsid w:val="00CC1794"/>
    <w:rsid w:val="00CC2177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A9D"/>
    <w:rsid w:val="00CC5D17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CB3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9A7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4AA"/>
    <w:rsid w:val="00CD7918"/>
    <w:rsid w:val="00CE005A"/>
    <w:rsid w:val="00CE0213"/>
    <w:rsid w:val="00CE0718"/>
    <w:rsid w:val="00CE0842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45B0"/>
    <w:rsid w:val="00CE48B0"/>
    <w:rsid w:val="00CE4F45"/>
    <w:rsid w:val="00CE4FD3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BC6"/>
    <w:rsid w:val="00CE7E01"/>
    <w:rsid w:val="00CE7F3B"/>
    <w:rsid w:val="00CF0381"/>
    <w:rsid w:val="00CF03D5"/>
    <w:rsid w:val="00CF0736"/>
    <w:rsid w:val="00CF08DC"/>
    <w:rsid w:val="00CF0C6E"/>
    <w:rsid w:val="00CF0D69"/>
    <w:rsid w:val="00CF0D6C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508C"/>
    <w:rsid w:val="00CF535B"/>
    <w:rsid w:val="00CF64BA"/>
    <w:rsid w:val="00CF6504"/>
    <w:rsid w:val="00CF68F6"/>
    <w:rsid w:val="00CF6953"/>
    <w:rsid w:val="00CF6E44"/>
    <w:rsid w:val="00CF7120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72E"/>
    <w:rsid w:val="00D13A64"/>
    <w:rsid w:val="00D13C6E"/>
    <w:rsid w:val="00D13DB6"/>
    <w:rsid w:val="00D13E29"/>
    <w:rsid w:val="00D14189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FCC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AC8"/>
    <w:rsid w:val="00D23D10"/>
    <w:rsid w:val="00D23EF4"/>
    <w:rsid w:val="00D242BB"/>
    <w:rsid w:val="00D244B6"/>
    <w:rsid w:val="00D24810"/>
    <w:rsid w:val="00D24D18"/>
    <w:rsid w:val="00D2500E"/>
    <w:rsid w:val="00D25231"/>
    <w:rsid w:val="00D25A51"/>
    <w:rsid w:val="00D25BD0"/>
    <w:rsid w:val="00D26048"/>
    <w:rsid w:val="00D265EA"/>
    <w:rsid w:val="00D2662F"/>
    <w:rsid w:val="00D2671D"/>
    <w:rsid w:val="00D26AA5"/>
    <w:rsid w:val="00D26D39"/>
    <w:rsid w:val="00D271BB"/>
    <w:rsid w:val="00D27243"/>
    <w:rsid w:val="00D272FA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86D"/>
    <w:rsid w:val="00D3396F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744"/>
    <w:rsid w:val="00D369A4"/>
    <w:rsid w:val="00D36CD9"/>
    <w:rsid w:val="00D37064"/>
    <w:rsid w:val="00D37616"/>
    <w:rsid w:val="00D376DE"/>
    <w:rsid w:val="00D3779C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CF1"/>
    <w:rsid w:val="00D41F86"/>
    <w:rsid w:val="00D42191"/>
    <w:rsid w:val="00D4225C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805"/>
    <w:rsid w:val="00D448CF"/>
    <w:rsid w:val="00D44DE0"/>
    <w:rsid w:val="00D45D7A"/>
    <w:rsid w:val="00D45FDC"/>
    <w:rsid w:val="00D46057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29"/>
    <w:rsid w:val="00D53487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237"/>
    <w:rsid w:val="00D624B3"/>
    <w:rsid w:val="00D6272B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B2D"/>
    <w:rsid w:val="00D650AC"/>
    <w:rsid w:val="00D6517C"/>
    <w:rsid w:val="00D6530E"/>
    <w:rsid w:val="00D65656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72E4"/>
    <w:rsid w:val="00D67573"/>
    <w:rsid w:val="00D67A2D"/>
    <w:rsid w:val="00D67A59"/>
    <w:rsid w:val="00D67C6A"/>
    <w:rsid w:val="00D67CEA"/>
    <w:rsid w:val="00D67DC0"/>
    <w:rsid w:val="00D67F06"/>
    <w:rsid w:val="00D70122"/>
    <w:rsid w:val="00D702BE"/>
    <w:rsid w:val="00D70999"/>
    <w:rsid w:val="00D70A09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E51"/>
    <w:rsid w:val="00D74F7D"/>
    <w:rsid w:val="00D75055"/>
    <w:rsid w:val="00D75057"/>
    <w:rsid w:val="00D754B9"/>
    <w:rsid w:val="00D75511"/>
    <w:rsid w:val="00D75D5C"/>
    <w:rsid w:val="00D76442"/>
    <w:rsid w:val="00D76638"/>
    <w:rsid w:val="00D768FE"/>
    <w:rsid w:val="00D76B59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1567"/>
    <w:rsid w:val="00D817D5"/>
    <w:rsid w:val="00D81AF9"/>
    <w:rsid w:val="00D81BFE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90"/>
    <w:rsid w:val="00D9051B"/>
    <w:rsid w:val="00D90E25"/>
    <w:rsid w:val="00D90F7F"/>
    <w:rsid w:val="00D91159"/>
    <w:rsid w:val="00D91179"/>
    <w:rsid w:val="00D91370"/>
    <w:rsid w:val="00D91676"/>
    <w:rsid w:val="00D91D52"/>
    <w:rsid w:val="00D91D93"/>
    <w:rsid w:val="00D91EF9"/>
    <w:rsid w:val="00D9213A"/>
    <w:rsid w:val="00D921CA"/>
    <w:rsid w:val="00D928BE"/>
    <w:rsid w:val="00D92C6F"/>
    <w:rsid w:val="00D92C92"/>
    <w:rsid w:val="00D92F0A"/>
    <w:rsid w:val="00D93044"/>
    <w:rsid w:val="00D9317E"/>
    <w:rsid w:val="00D931F2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642"/>
    <w:rsid w:val="00DA2B27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BB6"/>
    <w:rsid w:val="00DA6BE0"/>
    <w:rsid w:val="00DA6C54"/>
    <w:rsid w:val="00DA6CD1"/>
    <w:rsid w:val="00DA74C5"/>
    <w:rsid w:val="00DA7C8F"/>
    <w:rsid w:val="00DA7CB7"/>
    <w:rsid w:val="00DA7F38"/>
    <w:rsid w:val="00DA7F94"/>
    <w:rsid w:val="00DB050B"/>
    <w:rsid w:val="00DB06D1"/>
    <w:rsid w:val="00DB0754"/>
    <w:rsid w:val="00DB07AB"/>
    <w:rsid w:val="00DB086D"/>
    <w:rsid w:val="00DB096B"/>
    <w:rsid w:val="00DB0981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80"/>
    <w:rsid w:val="00DB1BC4"/>
    <w:rsid w:val="00DB1CA7"/>
    <w:rsid w:val="00DB1F1B"/>
    <w:rsid w:val="00DB225F"/>
    <w:rsid w:val="00DB23D3"/>
    <w:rsid w:val="00DB276C"/>
    <w:rsid w:val="00DB2A6B"/>
    <w:rsid w:val="00DB2AD7"/>
    <w:rsid w:val="00DB3353"/>
    <w:rsid w:val="00DB3BB4"/>
    <w:rsid w:val="00DB3C1C"/>
    <w:rsid w:val="00DB3D08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850"/>
    <w:rsid w:val="00DB6C5C"/>
    <w:rsid w:val="00DB6D63"/>
    <w:rsid w:val="00DB7103"/>
    <w:rsid w:val="00DB7185"/>
    <w:rsid w:val="00DB75FB"/>
    <w:rsid w:val="00DB7727"/>
    <w:rsid w:val="00DB788F"/>
    <w:rsid w:val="00DB79DD"/>
    <w:rsid w:val="00DC073C"/>
    <w:rsid w:val="00DC0AFC"/>
    <w:rsid w:val="00DC0D8C"/>
    <w:rsid w:val="00DC0FD2"/>
    <w:rsid w:val="00DC1035"/>
    <w:rsid w:val="00DC12D5"/>
    <w:rsid w:val="00DC15CA"/>
    <w:rsid w:val="00DC164B"/>
    <w:rsid w:val="00DC1870"/>
    <w:rsid w:val="00DC1CE9"/>
    <w:rsid w:val="00DC1D23"/>
    <w:rsid w:val="00DC26FF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160"/>
    <w:rsid w:val="00DD648B"/>
    <w:rsid w:val="00DD650F"/>
    <w:rsid w:val="00DD696F"/>
    <w:rsid w:val="00DD6C25"/>
    <w:rsid w:val="00DD6E4D"/>
    <w:rsid w:val="00DD7214"/>
    <w:rsid w:val="00DD72BC"/>
    <w:rsid w:val="00DD7509"/>
    <w:rsid w:val="00DE01F8"/>
    <w:rsid w:val="00DE045D"/>
    <w:rsid w:val="00DE047C"/>
    <w:rsid w:val="00DE099C"/>
    <w:rsid w:val="00DE0D85"/>
    <w:rsid w:val="00DE0E61"/>
    <w:rsid w:val="00DE0F82"/>
    <w:rsid w:val="00DE1498"/>
    <w:rsid w:val="00DE1624"/>
    <w:rsid w:val="00DE1DB1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CE7"/>
    <w:rsid w:val="00DE3F5B"/>
    <w:rsid w:val="00DE400D"/>
    <w:rsid w:val="00DE4062"/>
    <w:rsid w:val="00DE411A"/>
    <w:rsid w:val="00DE4166"/>
    <w:rsid w:val="00DE4660"/>
    <w:rsid w:val="00DE4955"/>
    <w:rsid w:val="00DE49B5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E41"/>
    <w:rsid w:val="00DF1298"/>
    <w:rsid w:val="00DF1477"/>
    <w:rsid w:val="00DF19FE"/>
    <w:rsid w:val="00DF24CD"/>
    <w:rsid w:val="00DF2BCA"/>
    <w:rsid w:val="00DF2C0D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7037"/>
    <w:rsid w:val="00DF72C9"/>
    <w:rsid w:val="00DF73C8"/>
    <w:rsid w:val="00DF7456"/>
    <w:rsid w:val="00DF759F"/>
    <w:rsid w:val="00DF77B0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76"/>
    <w:rsid w:val="00E00C1F"/>
    <w:rsid w:val="00E00C9D"/>
    <w:rsid w:val="00E00DF8"/>
    <w:rsid w:val="00E00FD3"/>
    <w:rsid w:val="00E01211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A19"/>
    <w:rsid w:val="00E02AA4"/>
    <w:rsid w:val="00E02DC8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217"/>
    <w:rsid w:val="00E05251"/>
    <w:rsid w:val="00E059D6"/>
    <w:rsid w:val="00E05BB4"/>
    <w:rsid w:val="00E05CD3"/>
    <w:rsid w:val="00E05DB7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F02"/>
    <w:rsid w:val="00E221B5"/>
    <w:rsid w:val="00E221F7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2D2"/>
    <w:rsid w:val="00E275B3"/>
    <w:rsid w:val="00E277DF"/>
    <w:rsid w:val="00E27F25"/>
    <w:rsid w:val="00E306AA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F5"/>
    <w:rsid w:val="00E32CA5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5CE2"/>
    <w:rsid w:val="00E366FD"/>
    <w:rsid w:val="00E3681B"/>
    <w:rsid w:val="00E36FEC"/>
    <w:rsid w:val="00E37708"/>
    <w:rsid w:val="00E3777F"/>
    <w:rsid w:val="00E3778E"/>
    <w:rsid w:val="00E377B3"/>
    <w:rsid w:val="00E37A2A"/>
    <w:rsid w:val="00E37B43"/>
    <w:rsid w:val="00E37E19"/>
    <w:rsid w:val="00E37ECE"/>
    <w:rsid w:val="00E37FAA"/>
    <w:rsid w:val="00E4001C"/>
    <w:rsid w:val="00E40293"/>
    <w:rsid w:val="00E402D7"/>
    <w:rsid w:val="00E403F9"/>
    <w:rsid w:val="00E4076B"/>
    <w:rsid w:val="00E40830"/>
    <w:rsid w:val="00E40A49"/>
    <w:rsid w:val="00E40D3B"/>
    <w:rsid w:val="00E41135"/>
    <w:rsid w:val="00E411D9"/>
    <w:rsid w:val="00E4123F"/>
    <w:rsid w:val="00E41251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542"/>
    <w:rsid w:val="00E47A36"/>
    <w:rsid w:val="00E500AD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E51"/>
    <w:rsid w:val="00E61E94"/>
    <w:rsid w:val="00E61ED4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4FD"/>
    <w:rsid w:val="00E645C4"/>
    <w:rsid w:val="00E64618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88C"/>
    <w:rsid w:val="00E71977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A0F"/>
    <w:rsid w:val="00E763CE"/>
    <w:rsid w:val="00E76518"/>
    <w:rsid w:val="00E766A8"/>
    <w:rsid w:val="00E76968"/>
    <w:rsid w:val="00E769CD"/>
    <w:rsid w:val="00E769D7"/>
    <w:rsid w:val="00E76DA1"/>
    <w:rsid w:val="00E76F82"/>
    <w:rsid w:val="00E7726C"/>
    <w:rsid w:val="00E77359"/>
    <w:rsid w:val="00E77817"/>
    <w:rsid w:val="00E77905"/>
    <w:rsid w:val="00E77C48"/>
    <w:rsid w:val="00E77D4A"/>
    <w:rsid w:val="00E77ED7"/>
    <w:rsid w:val="00E800EF"/>
    <w:rsid w:val="00E8011C"/>
    <w:rsid w:val="00E80732"/>
    <w:rsid w:val="00E80939"/>
    <w:rsid w:val="00E81277"/>
    <w:rsid w:val="00E815B4"/>
    <w:rsid w:val="00E819DE"/>
    <w:rsid w:val="00E81B90"/>
    <w:rsid w:val="00E81DC7"/>
    <w:rsid w:val="00E81E02"/>
    <w:rsid w:val="00E828EB"/>
    <w:rsid w:val="00E82C19"/>
    <w:rsid w:val="00E82E4F"/>
    <w:rsid w:val="00E83308"/>
    <w:rsid w:val="00E83700"/>
    <w:rsid w:val="00E8386D"/>
    <w:rsid w:val="00E83DCF"/>
    <w:rsid w:val="00E83FE6"/>
    <w:rsid w:val="00E8407E"/>
    <w:rsid w:val="00E841ED"/>
    <w:rsid w:val="00E84226"/>
    <w:rsid w:val="00E843F4"/>
    <w:rsid w:val="00E84C86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6D0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2DA"/>
    <w:rsid w:val="00E93A7F"/>
    <w:rsid w:val="00E93B8D"/>
    <w:rsid w:val="00E9454D"/>
    <w:rsid w:val="00E9466B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637D"/>
    <w:rsid w:val="00E967C4"/>
    <w:rsid w:val="00E96A0E"/>
    <w:rsid w:val="00E96AEB"/>
    <w:rsid w:val="00E96BC7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8A"/>
    <w:rsid w:val="00EA2DD7"/>
    <w:rsid w:val="00EA2E61"/>
    <w:rsid w:val="00EA320D"/>
    <w:rsid w:val="00EA347D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E83"/>
    <w:rsid w:val="00EA5F79"/>
    <w:rsid w:val="00EA5FE1"/>
    <w:rsid w:val="00EA6304"/>
    <w:rsid w:val="00EA6540"/>
    <w:rsid w:val="00EA6A1D"/>
    <w:rsid w:val="00EA6B7C"/>
    <w:rsid w:val="00EA6C88"/>
    <w:rsid w:val="00EA7022"/>
    <w:rsid w:val="00EA75A9"/>
    <w:rsid w:val="00EA782B"/>
    <w:rsid w:val="00EA7900"/>
    <w:rsid w:val="00EA7A35"/>
    <w:rsid w:val="00EA7B8D"/>
    <w:rsid w:val="00EA7D78"/>
    <w:rsid w:val="00EA7DB1"/>
    <w:rsid w:val="00EB0055"/>
    <w:rsid w:val="00EB0416"/>
    <w:rsid w:val="00EB0496"/>
    <w:rsid w:val="00EB09BA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B9"/>
    <w:rsid w:val="00EB5424"/>
    <w:rsid w:val="00EB5564"/>
    <w:rsid w:val="00EB5851"/>
    <w:rsid w:val="00EB5DA7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C46"/>
    <w:rsid w:val="00EB7ED0"/>
    <w:rsid w:val="00EC027C"/>
    <w:rsid w:val="00EC03EB"/>
    <w:rsid w:val="00EC056B"/>
    <w:rsid w:val="00EC0627"/>
    <w:rsid w:val="00EC0696"/>
    <w:rsid w:val="00EC07E9"/>
    <w:rsid w:val="00EC0B1D"/>
    <w:rsid w:val="00EC1184"/>
    <w:rsid w:val="00EC15D9"/>
    <w:rsid w:val="00EC2041"/>
    <w:rsid w:val="00EC2058"/>
    <w:rsid w:val="00EC222F"/>
    <w:rsid w:val="00EC2400"/>
    <w:rsid w:val="00EC247B"/>
    <w:rsid w:val="00EC25EE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3C4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4A"/>
    <w:rsid w:val="00ED065E"/>
    <w:rsid w:val="00ED0B8E"/>
    <w:rsid w:val="00ED0C07"/>
    <w:rsid w:val="00ED0E7F"/>
    <w:rsid w:val="00ED1112"/>
    <w:rsid w:val="00ED1527"/>
    <w:rsid w:val="00ED1BAA"/>
    <w:rsid w:val="00ED222F"/>
    <w:rsid w:val="00ED249F"/>
    <w:rsid w:val="00ED2941"/>
    <w:rsid w:val="00ED2DA7"/>
    <w:rsid w:val="00ED2DE0"/>
    <w:rsid w:val="00ED3117"/>
    <w:rsid w:val="00ED32E3"/>
    <w:rsid w:val="00ED3427"/>
    <w:rsid w:val="00ED3A86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9B0"/>
    <w:rsid w:val="00EE1E45"/>
    <w:rsid w:val="00EE1E48"/>
    <w:rsid w:val="00EE1F99"/>
    <w:rsid w:val="00EE1FAF"/>
    <w:rsid w:val="00EE2563"/>
    <w:rsid w:val="00EE293D"/>
    <w:rsid w:val="00EE29B2"/>
    <w:rsid w:val="00EE2DC5"/>
    <w:rsid w:val="00EE2E6D"/>
    <w:rsid w:val="00EE32A2"/>
    <w:rsid w:val="00EE33CC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9CC"/>
    <w:rsid w:val="00EE4AA2"/>
    <w:rsid w:val="00EE4BCE"/>
    <w:rsid w:val="00EE4C6F"/>
    <w:rsid w:val="00EE4ED7"/>
    <w:rsid w:val="00EE5087"/>
    <w:rsid w:val="00EE544D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AD6"/>
    <w:rsid w:val="00EE7C38"/>
    <w:rsid w:val="00EF002A"/>
    <w:rsid w:val="00EF0050"/>
    <w:rsid w:val="00EF0576"/>
    <w:rsid w:val="00EF0780"/>
    <w:rsid w:val="00EF08B1"/>
    <w:rsid w:val="00EF094E"/>
    <w:rsid w:val="00EF09E1"/>
    <w:rsid w:val="00EF0B8F"/>
    <w:rsid w:val="00EF0E79"/>
    <w:rsid w:val="00EF1751"/>
    <w:rsid w:val="00EF181C"/>
    <w:rsid w:val="00EF1979"/>
    <w:rsid w:val="00EF1C79"/>
    <w:rsid w:val="00EF2156"/>
    <w:rsid w:val="00EF234F"/>
    <w:rsid w:val="00EF270D"/>
    <w:rsid w:val="00EF2A2F"/>
    <w:rsid w:val="00EF2AA0"/>
    <w:rsid w:val="00EF2B43"/>
    <w:rsid w:val="00EF2E5E"/>
    <w:rsid w:val="00EF32BA"/>
    <w:rsid w:val="00EF3866"/>
    <w:rsid w:val="00EF3D52"/>
    <w:rsid w:val="00EF44D7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862"/>
    <w:rsid w:val="00EF5BE2"/>
    <w:rsid w:val="00EF6200"/>
    <w:rsid w:val="00EF646D"/>
    <w:rsid w:val="00EF6BD5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6389"/>
    <w:rsid w:val="00F063B3"/>
    <w:rsid w:val="00F066D6"/>
    <w:rsid w:val="00F0674B"/>
    <w:rsid w:val="00F06AC1"/>
    <w:rsid w:val="00F06BB4"/>
    <w:rsid w:val="00F06E52"/>
    <w:rsid w:val="00F07086"/>
    <w:rsid w:val="00F07574"/>
    <w:rsid w:val="00F07782"/>
    <w:rsid w:val="00F078B0"/>
    <w:rsid w:val="00F0796C"/>
    <w:rsid w:val="00F07A98"/>
    <w:rsid w:val="00F07CD7"/>
    <w:rsid w:val="00F07E99"/>
    <w:rsid w:val="00F07F1D"/>
    <w:rsid w:val="00F10632"/>
    <w:rsid w:val="00F10CD1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BD"/>
    <w:rsid w:val="00F14CC6"/>
    <w:rsid w:val="00F14FB2"/>
    <w:rsid w:val="00F151D2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E43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40EB"/>
    <w:rsid w:val="00F24387"/>
    <w:rsid w:val="00F246FA"/>
    <w:rsid w:val="00F247AF"/>
    <w:rsid w:val="00F24D29"/>
    <w:rsid w:val="00F24FB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A1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9A"/>
    <w:rsid w:val="00F32913"/>
    <w:rsid w:val="00F32A0E"/>
    <w:rsid w:val="00F32CDD"/>
    <w:rsid w:val="00F32EC6"/>
    <w:rsid w:val="00F3305C"/>
    <w:rsid w:val="00F33087"/>
    <w:rsid w:val="00F3308F"/>
    <w:rsid w:val="00F33299"/>
    <w:rsid w:val="00F335B5"/>
    <w:rsid w:val="00F33621"/>
    <w:rsid w:val="00F3369E"/>
    <w:rsid w:val="00F33742"/>
    <w:rsid w:val="00F3380A"/>
    <w:rsid w:val="00F3450E"/>
    <w:rsid w:val="00F347BA"/>
    <w:rsid w:val="00F34835"/>
    <w:rsid w:val="00F3485C"/>
    <w:rsid w:val="00F348C7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30E"/>
    <w:rsid w:val="00F374B0"/>
    <w:rsid w:val="00F3794F"/>
    <w:rsid w:val="00F37BE2"/>
    <w:rsid w:val="00F37CEE"/>
    <w:rsid w:val="00F40B01"/>
    <w:rsid w:val="00F40B51"/>
    <w:rsid w:val="00F40D4F"/>
    <w:rsid w:val="00F40EF4"/>
    <w:rsid w:val="00F40F48"/>
    <w:rsid w:val="00F41401"/>
    <w:rsid w:val="00F41532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768"/>
    <w:rsid w:val="00F448A1"/>
    <w:rsid w:val="00F44982"/>
    <w:rsid w:val="00F44B82"/>
    <w:rsid w:val="00F44EAF"/>
    <w:rsid w:val="00F45161"/>
    <w:rsid w:val="00F45289"/>
    <w:rsid w:val="00F454F3"/>
    <w:rsid w:val="00F45570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4091"/>
    <w:rsid w:val="00F540B3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D1A"/>
    <w:rsid w:val="00F57DB9"/>
    <w:rsid w:val="00F60298"/>
    <w:rsid w:val="00F603D2"/>
    <w:rsid w:val="00F6058D"/>
    <w:rsid w:val="00F607AF"/>
    <w:rsid w:val="00F6087D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6BC"/>
    <w:rsid w:val="00F646DD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F"/>
    <w:rsid w:val="00F66417"/>
    <w:rsid w:val="00F66420"/>
    <w:rsid w:val="00F66465"/>
    <w:rsid w:val="00F666B0"/>
    <w:rsid w:val="00F6697A"/>
    <w:rsid w:val="00F66BF5"/>
    <w:rsid w:val="00F66C79"/>
    <w:rsid w:val="00F66F70"/>
    <w:rsid w:val="00F67072"/>
    <w:rsid w:val="00F67353"/>
    <w:rsid w:val="00F673AA"/>
    <w:rsid w:val="00F6785B"/>
    <w:rsid w:val="00F67D81"/>
    <w:rsid w:val="00F702F0"/>
    <w:rsid w:val="00F7031F"/>
    <w:rsid w:val="00F704FC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FA0"/>
    <w:rsid w:val="00F73988"/>
    <w:rsid w:val="00F739E8"/>
    <w:rsid w:val="00F73F2D"/>
    <w:rsid w:val="00F74130"/>
    <w:rsid w:val="00F74477"/>
    <w:rsid w:val="00F74FDB"/>
    <w:rsid w:val="00F75332"/>
    <w:rsid w:val="00F753B9"/>
    <w:rsid w:val="00F757F4"/>
    <w:rsid w:val="00F75A7A"/>
    <w:rsid w:val="00F75B5C"/>
    <w:rsid w:val="00F75D7A"/>
    <w:rsid w:val="00F761DF"/>
    <w:rsid w:val="00F76356"/>
    <w:rsid w:val="00F76488"/>
    <w:rsid w:val="00F765A1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6E2"/>
    <w:rsid w:val="00F83984"/>
    <w:rsid w:val="00F83B37"/>
    <w:rsid w:val="00F83C6D"/>
    <w:rsid w:val="00F83C84"/>
    <w:rsid w:val="00F841F3"/>
    <w:rsid w:val="00F84625"/>
    <w:rsid w:val="00F850DE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F38"/>
    <w:rsid w:val="00F87F3B"/>
    <w:rsid w:val="00F90696"/>
    <w:rsid w:val="00F909C2"/>
    <w:rsid w:val="00F90CE8"/>
    <w:rsid w:val="00F9108D"/>
    <w:rsid w:val="00F915EA"/>
    <w:rsid w:val="00F91CE4"/>
    <w:rsid w:val="00F92164"/>
    <w:rsid w:val="00F92182"/>
    <w:rsid w:val="00F9237E"/>
    <w:rsid w:val="00F925AC"/>
    <w:rsid w:val="00F92A49"/>
    <w:rsid w:val="00F92B97"/>
    <w:rsid w:val="00F92D18"/>
    <w:rsid w:val="00F93122"/>
    <w:rsid w:val="00F932A2"/>
    <w:rsid w:val="00F93612"/>
    <w:rsid w:val="00F9389A"/>
    <w:rsid w:val="00F93AD5"/>
    <w:rsid w:val="00F93EC2"/>
    <w:rsid w:val="00F9412F"/>
    <w:rsid w:val="00F9418A"/>
    <w:rsid w:val="00F941F9"/>
    <w:rsid w:val="00F94284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79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4054"/>
    <w:rsid w:val="00FB4546"/>
    <w:rsid w:val="00FB46BF"/>
    <w:rsid w:val="00FB46E5"/>
    <w:rsid w:val="00FB49B1"/>
    <w:rsid w:val="00FB4CA9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718C"/>
    <w:rsid w:val="00FB7329"/>
    <w:rsid w:val="00FB753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CC"/>
    <w:rsid w:val="00FC28B1"/>
    <w:rsid w:val="00FC2FE5"/>
    <w:rsid w:val="00FC319B"/>
    <w:rsid w:val="00FC32D8"/>
    <w:rsid w:val="00FC35BE"/>
    <w:rsid w:val="00FC3601"/>
    <w:rsid w:val="00FC366A"/>
    <w:rsid w:val="00FC388F"/>
    <w:rsid w:val="00FC3AA6"/>
    <w:rsid w:val="00FC40C3"/>
    <w:rsid w:val="00FC4CCE"/>
    <w:rsid w:val="00FC504E"/>
    <w:rsid w:val="00FC50B8"/>
    <w:rsid w:val="00FC52B4"/>
    <w:rsid w:val="00FC59FA"/>
    <w:rsid w:val="00FC5EF5"/>
    <w:rsid w:val="00FC5FB2"/>
    <w:rsid w:val="00FC60DF"/>
    <w:rsid w:val="00FC60E7"/>
    <w:rsid w:val="00FC6497"/>
    <w:rsid w:val="00FC64B0"/>
    <w:rsid w:val="00FC68B2"/>
    <w:rsid w:val="00FC6C6B"/>
    <w:rsid w:val="00FC6C94"/>
    <w:rsid w:val="00FC6DD4"/>
    <w:rsid w:val="00FC6FD6"/>
    <w:rsid w:val="00FC6FF4"/>
    <w:rsid w:val="00FC70C3"/>
    <w:rsid w:val="00FC7238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C33"/>
    <w:rsid w:val="00FD127B"/>
    <w:rsid w:val="00FD12CB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7DD"/>
    <w:rsid w:val="00FD2854"/>
    <w:rsid w:val="00FD2B5B"/>
    <w:rsid w:val="00FD3161"/>
    <w:rsid w:val="00FD36C7"/>
    <w:rsid w:val="00FD384C"/>
    <w:rsid w:val="00FD4338"/>
    <w:rsid w:val="00FD4363"/>
    <w:rsid w:val="00FD45B4"/>
    <w:rsid w:val="00FD4910"/>
    <w:rsid w:val="00FD4F29"/>
    <w:rsid w:val="00FD5075"/>
    <w:rsid w:val="00FD5099"/>
    <w:rsid w:val="00FD5414"/>
    <w:rsid w:val="00FD54C8"/>
    <w:rsid w:val="00FD5787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A07"/>
    <w:rsid w:val="00FE2BA7"/>
    <w:rsid w:val="00FE2E62"/>
    <w:rsid w:val="00FE33E6"/>
    <w:rsid w:val="00FE344D"/>
    <w:rsid w:val="00FE34D9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D5C"/>
    <w:rsid w:val="00FE6F49"/>
    <w:rsid w:val="00FE70B8"/>
    <w:rsid w:val="00FE70F5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FE2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868"/>
    <w:rsid w:val="00FF6D42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5EC27A8B-9413-438A-8E9C-B652EB927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8C163B"/>
    <w:rPr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603BEB"/>
  </w:style>
  <w:style w:type="character" w:customStyle="1" w:styleId="BodyText2Char1">
    <w:name w:val="Body Text 2 Char1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1C43C-78A9-4E07-8413-FC17F89BA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485</TotalTime>
  <Pages>1</Pages>
  <Words>13750</Words>
  <Characters>78381</Characters>
  <Application>Microsoft Office Word</Application>
  <DocSecurity>0</DocSecurity>
  <Lines>653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91948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48</cp:revision>
  <cp:lastPrinted>2019-02-27T20:56:00Z</cp:lastPrinted>
  <dcterms:created xsi:type="dcterms:W3CDTF">2019-02-26T23:37:00Z</dcterms:created>
  <dcterms:modified xsi:type="dcterms:W3CDTF">2019-02-27T23:21:00Z</dcterms:modified>
</cp:coreProperties>
</file>