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B01FDE" w:rsidRPr="00ED2793" w:rsidRDefault="004E44FE" w:rsidP="001D3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auto"/>
        <w:ind w:left="540" w:right="-29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0412E">
        <w:rPr>
          <w:rFonts w:ascii="Angsana New" w:hAnsi="Angsana New"/>
          <w:b/>
          <w:bCs/>
          <w:sz w:val="30"/>
          <w:szCs w:val="30"/>
        </w:rPr>
        <w:t>1</w:t>
      </w:r>
      <w:r w:rsidRPr="00D0412E">
        <w:rPr>
          <w:rFonts w:ascii="Angsana New" w:hAnsi="Angsana New"/>
          <w:b/>
          <w:bCs/>
          <w:sz w:val="30"/>
          <w:szCs w:val="30"/>
        </w:rPr>
        <w:tab/>
      </w:r>
      <w:r w:rsidR="004C720E">
        <w:rPr>
          <w:rFonts w:ascii="Angsana New" w:hAnsi="Angsana New"/>
          <w:b/>
          <w:bCs/>
          <w:sz w:val="30"/>
          <w:szCs w:val="30"/>
        </w:rPr>
        <w:tab/>
      </w:r>
      <w:r w:rsidRPr="00ED2793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:rsidR="00A17582" w:rsidRPr="00ED2793" w:rsidRDefault="00A17582" w:rsidP="00293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76" w:lineRule="auto"/>
        <w:ind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B0502B" w:rsidRPr="00ED2793">
        <w:rPr>
          <w:rFonts w:asciiTheme="majorBidi" w:hAnsiTheme="majorBidi" w:cstheme="majorBidi"/>
          <w:sz w:val="30"/>
          <w:szCs w:val="30"/>
          <w:cs/>
        </w:rPr>
        <w:t>บูติคนิวซิตี้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 จำกัด (มหาชน)  </w:t>
      </w:r>
      <w:r w:rsidRPr="00ED2793">
        <w:rPr>
          <w:rFonts w:asciiTheme="majorBidi" w:hAnsiTheme="majorBidi" w:cstheme="majorBidi"/>
          <w:sz w:val="30"/>
          <w:szCs w:val="30"/>
        </w:rPr>
        <w:t>“</w:t>
      </w:r>
      <w:r w:rsidRPr="00ED279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D2793">
        <w:rPr>
          <w:rFonts w:asciiTheme="majorBidi" w:hAnsiTheme="majorBidi" w:cstheme="majorBidi"/>
          <w:sz w:val="30"/>
          <w:szCs w:val="30"/>
        </w:rPr>
        <w:t>”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pacing w:val="-20"/>
          <w:sz w:val="30"/>
          <w:szCs w:val="30"/>
          <w:cs/>
        </w:rPr>
        <w:t>เป็นนิติบุคคลที่จัดตั้งขึ้นในประเทศไทย และที่อยู่</w:t>
      </w:r>
      <w:r w:rsidRPr="00ED2793">
        <w:rPr>
          <w:rFonts w:asciiTheme="majorBidi" w:hAnsiTheme="majorBidi" w:cstheme="majorBidi"/>
          <w:sz w:val="30"/>
          <w:szCs w:val="30"/>
          <w:cs/>
        </w:rPr>
        <w:t>จดทะเบียนตั้งอยู่เลขที่</w:t>
      </w:r>
      <w:r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="00B0502B" w:rsidRPr="00ED2793">
        <w:rPr>
          <w:rFonts w:asciiTheme="majorBidi" w:hAnsiTheme="majorBidi" w:cstheme="majorBidi"/>
          <w:sz w:val="30"/>
          <w:szCs w:val="30"/>
        </w:rPr>
        <w:t>1112/53-75</w:t>
      </w:r>
      <w:r w:rsidR="00641ED7"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="00B0502B" w:rsidRPr="00ED2793">
        <w:rPr>
          <w:rFonts w:asciiTheme="majorBidi" w:hAnsiTheme="majorBidi" w:cstheme="majorBidi"/>
          <w:sz w:val="30"/>
          <w:szCs w:val="30"/>
          <w:cs/>
        </w:rPr>
        <w:t xml:space="preserve">ซอยสุขุมวิท </w:t>
      </w:r>
      <w:r w:rsidR="00B0502B" w:rsidRPr="00ED2793">
        <w:rPr>
          <w:rFonts w:asciiTheme="majorBidi" w:hAnsiTheme="majorBidi" w:cstheme="majorBidi"/>
          <w:sz w:val="30"/>
          <w:szCs w:val="30"/>
        </w:rPr>
        <w:t>48 (</w:t>
      </w:r>
      <w:r w:rsidR="00B0502B" w:rsidRPr="00ED2793">
        <w:rPr>
          <w:rFonts w:asciiTheme="majorBidi" w:hAnsiTheme="majorBidi" w:cstheme="majorBidi"/>
          <w:sz w:val="30"/>
          <w:szCs w:val="30"/>
          <w:cs/>
        </w:rPr>
        <w:t>ปิยะวัชร</w:t>
      </w:r>
      <w:r w:rsidR="00B0502B" w:rsidRPr="00ED2793">
        <w:rPr>
          <w:rFonts w:asciiTheme="majorBidi" w:hAnsiTheme="majorBidi" w:cstheme="majorBidi"/>
          <w:sz w:val="30"/>
          <w:szCs w:val="30"/>
        </w:rPr>
        <w:t>)</w:t>
      </w:r>
      <w:r w:rsidR="00641ED7"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="00B0502B" w:rsidRPr="00ED2793">
        <w:rPr>
          <w:rFonts w:asciiTheme="majorBidi" w:hAnsiTheme="majorBidi" w:cstheme="majorBidi"/>
          <w:sz w:val="30"/>
          <w:szCs w:val="30"/>
          <w:cs/>
        </w:rPr>
        <w:t>ถนนสุขุมวิท</w:t>
      </w:r>
      <w:r w:rsidR="00641ED7"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="00B0502B" w:rsidRPr="00ED2793">
        <w:rPr>
          <w:rFonts w:asciiTheme="majorBidi" w:hAnsiTheme="majorBidi" w:cstheme="majorBidi"/>
          <w:sz w:val="30"/>
          <w:szCs w:val="30"/>
          <w:cs/>
        </w:rPr>
        <w:t>แขวงพระโขนง เขตคลองเตย</w:t>
      </w:r>
      <w:r w:rsidR="00641ED7" w:rsidRPr="00ED27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กรุงเทพมหานคร ประเทศไทย</w:t>
      </w:r>
    </w:p>
    <w:p w:rsidR="00A17582" w:rsidRPr="00ED2793" w:rsidRDefault="00A17582" w:rsidP="00293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บริษัทจดทะเบีย</w:t>
      </w:r>
      <w:r w:rsidR="00965CF9" w:rsidRPr="00ED2793">
        <w:rPr>
          <w:rFonts w:asciiTheme="majorBidi" w:hAnsiTheme="majorBidi" w:cstheme="majorBidi"/>
          <w:sz w:val="30"/>
          <w:szCs w:val="30"/>
          <w:cs/>
        </w:rPr>
        <w:t>นกับตลาดหลักทรัพย์แห่งประเทศไทย</w:t>
      </w:r>
      <w:r w:rsidR="00D8113F" w:rsidRPr="00ED2793">
        <w:rPr>
          <w:rFonts w:asciiTheme="majorBidi" w:hAnsiTheme="majorBidi" w:cstheme="majorBidi"/>
          <w:sz w:val="30"/>
          <w:szCs w:val="30"/>
          <w:cs/>
        </w:rPr>
        <w:t>เมื่อเดือนพฤศจิกายน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113F" w:rsidRPr="00ED2793">
        <w:rPr>
          <w:rFonts w:asciiTheme="majorBidi" w:hAnsiTheme="majorBidi" w:cstheme="majorBidi"/>
          <w:sz w:val="30"/>
          <w:szCs w:val="30"/>
        </w:rPr>
        <w:t>2530</w:t>
      </w:r>
      <w:r w:rsidRPr="00ED2793">
        <w:rPr>
          <w:rFonts w:asciiTheme="majorBidi" w:hAnsiTheme="majorBidi" w:cstheme="majorBidi"/>
          <w:sz w:val="30"/>
          <w:szCs w:val="30"/>
        </w:rPr>
        <w:t xml:space="preserve"> </w:t>
      </w:r>
    </w:p>
    <w:p w:rsidR="00A17582" w:rsidRPr="00ED2793" w:rsidRDefault="00A17582" w:rsidP="002933B1">
      <w:pPr>
        <w:pStyle w:val="block"/>
        <w:spacing w:after="0" w:line="276" w:lineRule="auto"/>
        <w:ind w:left="0" w:right="-29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A524A">
        <w:rPr>
          <w:rFonts w:asciiTheme="majorBidi" w:hAnsiTheme="majorBidi" w:cstheme="majorBidi"/>
          <w:sz w:val="30"/>
          <w:szCs w:val="30"/>
          <w:cs/>
          <w:lang w:val="en-US" w:bidi="th-TH"/>
        </w:rPr>
        <w:t>ผู้</w:t>
      </w:r>
      <w:r w:rsidR="00092A12" w:rsidRPr="00FA524A">
        <w:rPr>
          <w:rFonts w:asciiTheme="majorBidi" w:hAnsiTheme="majorBidi" w:cstheme="majorBidi"/>
          <w:sz w:val="30"/>
          <w:szCs w:val="30"/>
          <w:cs/>
          <w:lang w:val="en-US" w:bidi="th-TH"/>
        </w:rPr>
        <w:t>ถือหุ้นรายใหญ่</w:t>
      </w:r>
      <w:r w:rsidR="00AD7713" w:rsidRPr="00FA524A">
        <w:rPr>
          <w:rFonts w:asciiTheme="majorBidi" w:hAnsiTheme="majorBidi" w:cstheme="majorBidi"/>
          <w:sz w:val="30"/>
          <w:szCs w:val="30"/>
          <w:cs/>
          <w:lang w:val="en-US" w:bidi="th-TH"/>
        </w:rPr>
        <w:t>ในระหว่างปี</w:t>
      </w:r>
      <w:r w:rsidRPr="00FA524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ได้แก่ </w:t>
      </w:r>
      <w:r w:rsidR="00D00302" w:rsidRPr="00FA524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กลุ่ม</w:t>
      </w:r>
      <w:r w:rsidR="00D8113F" w:rsidRPr="00FA524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ปวโรฬารวิทยา</w:t>
      </w:r>
      <w:r w:rsidRPr="00FA524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D00302" w:rsidRPr="00FA524A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</w:t>
      </w:r>
      <w:r w:rsidRPr="00FA524A">
        <w:rPr>
          <w:rFonts w:asciiTheme="majorBidi" w:hAnsiTheme="majorBidi" w:cstheme="majorBidi"/>
          <w:sz w:val="30"/>
          <w:szCs w:val="30"/>
          <w:cs/>
          <w:lang w:val="en-US" w:bidi="th-TH"/>
        </w:rPr>
        <w:t>ถือหุ้น</w:t>
      </w:r>
      <w:r w:rsidR="00D00302" w:rsidRPr="00FA524A">
        <w:rPr>
          <w:rFonts w:asciiTheme="majorBidi" w:hAnsiTheme="majorBidi" w:cstheme="majorBidi"/>
          <w:sz w:val="30"/>
          <w:szCs w:val="30"/>
          <w:cs/>
          <w:lang w:val="en-US" w:bidi="th-TH"/>
        </w:rPr>
        <w:t>รวมประมาณ</w:t>
      </w:r>
      <w:r w:rsidRPr="00FA524A">
        <w:rPr>
          <w:rFonts w:asciiTheme="majorBidi" w:hAnsiTheme="majorBidi" w:cstheme="majorBidi"/>
          <w:sz w:val="30"/>
          <w:szCs w:val="30"/>
          <w:cs/>
          <w:lang w:val="en-US" w:bidi="th-TH"/>
        </w:rPr>
        <w:t>ร้อยละ</w:t>
      </w:r>
      <w:r w:rsidRPr="00FA524A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6A4DCB">
        <w:rPr>
          <w:rFonts w:asciiTheme="majorBidi" w:hAnsiTheme="majorBidi" w:cstheme="majorBidi" w:hint="cs"/>
          <w:sz w:val="30"/>
          <w:szCs w:val="30"/>
          <w:cs/>
          <w:lang w:bidi="th-TH"/>
        </w:rPr>
        <w:t>55</w:t>
      </w:r>
    </w:p>
    <w:p w:rsidR="004E44FE" w:rsidRPr="00ED2793" w:rsidRDefault="00A17582" w:rsidP="00B3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pacing w:val="4"/>
          <w:sz w:val="30"/>
          <w:szCs w:val="30"/>
          <w:cs/>
        </w:rPr>
        <w:t>บริษัทดำเนินธุรกิจหลักเกี่ยวกับ</w:t>
      </w:r>
      <w:r w:rsidR="00D00302" w:rsidRPr="00ED2793">
        <w:rPr>
          <w:rFonts w:asciiTheme="majorBidi" w:hAnsiTheme="majorBidi" w:cstheme="majorBidi"/>
          <w:spacing w:val="4"/>
          <w:sz w:val="30"/>
          <w:szCs w:val="30"/>
          <w:cs/>
        </w:rPr>
        <w:t>การซื้อมา</w:t>
      </w:r>
      <w:r w:rsidR="002120C0" w:rsidRPr="00ED2793">
        <w:rPr>
          <w:rFonts w:asciiTheme="majorBidi" w:hAnsiTheme="majorBidi" w:cstheme="majorBidi"/>
          <w:spacing w:val="4"/>
          <w:sz w:val="30"/>
          <w:szCs w:val="30"/>
          <w:cs/>
        </w:rPr>
        <w:t>ขายไป</w:t>
      </w:r>
      <w:r w:rsidR="00D00302" w:rsidRPr="00ED2793">
        <w:rPr>
          <w:rFonts w:asciiTheme="majorBidi" w:hAnsiTheme="majorBidi" w:cstheme="majorBidi"/>
          <w:spacing w:val="4"/>
          <w:sz w:val="30"/>
          <w:szCs w:val="30"/>
          <w:cs/>
        </w:rPr>
        <w:t>เสื้อผ้าสำเร็จรูป</w:t>
      </w:r>
      <w:r w:rsidR="006D1C03" w:rsidRPr="00ED279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DE189E" w:rsidRPr="00ED2793">
        <w:rPr>
          <w:rFonts w:asciiTheme="majorBidi" w:hAnsiTheme="majorBidi" w:cstheme="majorBidi"/>
          <w:spacing w:val="2"/>
          <w:sz w:val="30"/>
          <w:szCs w:val="30"/>
          <w:cs/>
        </w:rPr>
        <w:t>รายละเอียดของ</w:t>
      </w:r>
      <w:r w:rsidR="00B35541" w:rsidRPr="00ED2793">
        <w:rPr>
          <w:rFonts w:asciiTheme="majorBidi" w:hAnsiTheme="majorBidi" w:cstheme="majorBidi"/>
          <w:spacing w:val="2"/>
          <w:sz w:val="30"/>
          <w:szCs w:val="30"/>
          <w:cs/>
        </w:rPr>
        <w:t>บริษัท</w:t>
      </w:r>
      <w:r w:rsidR="00DE189E" w:rsidRPr="00ED2793">
        <w:rPr>
          <w:rFonts w:asciiTheme="majorBidi" w:hAnsiTheme="majorBidi" w:cstheme="majorBidi"/>
          <w:spacing w:val="2"/>
          <w:sz w:val="30"/>
          <w:szCs w:val="30"/>
          <w:cs/>
        </w:rPr>
        <w:t>ร่วม</w:t>
      </w:r>
      <w:r w:rsidR="009D701A" w:rsidRPr="00ED279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D2793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="00981459" w:rsidRPr="00ED2793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ED279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AD6249" w:rsidRPr="00ED2793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Pr="00ED279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6A4DCB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6A4DCB" w:rsidRPr="00B02DAE">
        <w:rPr>
          <w:rFonts w:asciiTheme="majorBidi" w:hAnsiTheme="majorBidi" w:cstheme="majorBidi"/>
          <w:sz w:val="30"/>
          <w:szCs w:val="30"/>
        </w:rPr>
        <w:t>1</w:t>
      </w:r>
      <w:r w:rsidR="006A4DCB"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="00B22DEF" w:rsidRPr="00B02DAE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B02DAE">
        <w:rPr>
          <w:rFonts w:asciiTheme="majorBidi" w:hAnsiTheme="majorBidi" w:cstheme="majorBidi"/>
          <w:spacing w:val="2"/>
          <w:sz w:val="30"/>
          <w:szCs w:val="30"/>
          <w:cs/>
        </w:rPr>
        <w:t>และ</w:t>
      </w:r>
      <w:r w:rsidR="00AD6249" w:rsidRPr="00B02DAE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6A4DCB">
        <w:rPr>
          <w:rFonts w:asciiTheme="majorBidi" w:hAnsiTheme="majorBidi" w:cstheme="majorBidi"/>
          <w:spacing w:val="2"/>
          <w:sz w:val="30"/>
          <w:szCs w:val="30"/>
        </w:rPr>
        <w:t>2560</w:t>
      </w:r>
      <w:r w:rsidRPr="00B02DAE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B02DAE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E43E35" w:rsidRPr="00B02DAE">
        <w:rPr>
          <w:rFonts w:asciiTheme="majorBidi" w:hAnsiTheme="majorBidi" w:cstheme="majorBidi"/>
          <w:sz w:val="30"/>
          <w:szCs w:val="30"/>
        </w:rPr>
        <w:t>1</w:t>
      </w:r>
      <w:r w:rsidR="00217911">
        <w:rPr>
          <w:rFonts w:asciiTheme="majorBidi" w:hAnsiTheme="majorBidi" w:cstheme="majorBidi"/>
          <w:sz w:val="30"/>
          <w:szCs w:val="30"/>
        </w:rPr>
        <w:t>0</w:t>
      </w:r>
      <w:r w:rsidR="00B35541" w:rsidRPr="00ED2793">
        <w:rPr>
          <w:rFonts w:asciiTheme="majorBidi" w:hAnsiTheme="majorBidi" w:cstheme="majorBidi"/>
          <w:sz w:val="30"/>
          <w:szCs w:val="30"/>
        </w:rPr>
        <w:t xml:space="preserve"> </w:t>
      </w:r>
    </w:p>
    <w:p w:rsidR="004E44FE" w:rsidRDefault="001D3E17" w:rsidP="00B3672B">
      <w:pPr>
        <w:pStyle w:val="Heading8"/>
        <w:tabs>
          <w:tab w:val="left" w:pos="540"/>
        </w:tabs>
        <w:spacing w:before="240" w:line="360" w:lineRule="auto"/>
        <w:ind w:right="-23"/>
        <w:rPr>
          <w:rFonts w:asciiTheme="majorBidi" w:hAnsiTheme="majorBidi" w:cs="Angsana New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t>2</w:t>
      </w:r>
      <w:r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4C720E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4E44FE" w:rsidRPr="00ED2793">
        <w:rPr>
          <w:rFonts w:asciiTheme="majorBidi" w:hAnsiTheme="majorBidi" w:cstheme="majorBidi"/>
          <w:sz w:val="30"/>
          <w:szCs w:val="30"/>
          <w:cs/>
          <w:lang w:val="th-TH"/>
        </w:rPr>
        <w:t>เกณฑ์การจัดทำงบการเงิน</w:t>
      </w:r>
    </w:p>
    <w:p w:rsidR="004E44FE" w:rsidRPr="00ED2793" w:rsidRDefault="006A4DCB" w:rsidP="00537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2.1</w:t>
      </w:r>
      <w:r w:rsidR="001D3E17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4E44FE" w:rsidRPr="00ED2793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เกณฑ์การถือปฏิบัติ</w:t>
      </w:r>
    </w:p>
    <w:p w:rsidR="00B3672B" w:rsidRPr="00B3672B" w:rsidRDefault="00B3672B" w:rsidP="00B3672B">
      <w:pPr>
        <w:spacing w:before="120"/>
        <w:jc w:val="thaiDistribute"/>
        <w:rPr>
          <w:rFonts w:ascii="Angsana New" w:hAnsi="Angsana New"/>
          <w:sz w:val="30"/>
          <w:szCs w:val="30"/>
        </w:rPr>
      </w:pPr>
      <w:r w:rsidRPr="00B3672B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(</w:t>
      </w:r>
      <w:r w:rsidRPr="00B3672B">
        <w:rPr>
          <w:rFonts w:ascii="Angsana New" w:hAnsi="Angsana New"/>
          <w:sz w:val="30"/>
          <w:szCs w:val="30"/>
        </w:rPr>
        <w:t>“</w:t>
      </w:r>
      <w:r w:rsidRPr="00B3672B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B3672B">
        <w:rPr>
          <w:rFonts w:ascii="Angsana New" w:hAnsi="Angsana New"/>
          <w:sz w:val="30"/>
          <w:szCs w:val="30"/>
        </w:rPr>
        <w:t xml:space="preserve">”) </w:t>
      </w:r>
      <w:r w:rsidRPr="00B3672B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B3672B" w:rsidRPr="00B3672B" w:rsidRDefault="00B3672B" w:rsidP="00B3672B">
      <w:pPr>
        <w:spacing w:before="120"/>
        <w:jc w:val="thaiDistribute"/>
        <w:rPr>
          <w:rFonts w:ascii="Angsana New" w:hAnsi="Angsana New"/>
          <w:sz w:val="30"/>
          <w:szCs w:val="30"/>
          <w:cs/>
        </w:rPr>
      </w:pPr>
      <w:r w:rsidRPr="00B3672B">
        <w:rPr>
          <w:rFonts w:ascii="Angsana New" w:hAnsi="Angsana New"/>
          <w:sz w:val="30"/>
          <w:szCs w:val="30"/>
          <w:cs/>
          <w:lang w:val="th-TH"/>
        </w:rPr>
        <w:t>มาตรฐานการ</w:t>
      </w:r>
      <w:r w:rsidRPr="00B3672B">
        <w:rPr>
          <w:rFonts w:ascii="Angsana New" w:hAnsi="Angsana New"/>
          <w:sz w:val="30"/>
          <w:szCs w:val="30"/>
          <w:cs/>
        </w:rPr>
        <w:t>รายงานทางการเงินใหม่</w:t>
      </w:r>
    </w:p>
    <w:p w:rsidR="00B3672B" w:rsidRPr="00B3672B" w:rsidRDefault="00B3672B" w:rsidP="00B3672B">
      <w:pPr>
        <w:tabs>
          <w:tab w:val="left" w:pos="284"/>
        </w:tabs>
        <w:spacing w:before="120"/>
        <w:jc w:val="thaiDistribute"/>
        <w:rPr>
          <w:rFonts w:ascii="Angsana New" w:hAnsi="Angsana New"/>
          <w:spacing w:val="-4"/>
          <w:sz w:val="30"/>
          <w:szCs w:val="30"/>
        </w:rPr>
      </w:pPr>
      <w:r w:rsidRPr="00B3672B">
        <w:rPr>
          <w:rFonts w:ascii="Angsana New" w:hAnsi="Angsana New"/>
          <w:spacing w:val="-4"/>
          <w:sz w:val="30"/>
          <w:szCs w:val="30"/>
          <w:cs/>
        </w:rPr>
        <w:t>ก.</w:t>
      </w:r>
      <w:r w:rsidRPr="00B3672B">
        <w:rPr>
          <w:rFonts w:ascii="Angsana New" w:hAnsi="Angsana New"/>
          <w:spacing w:val="-4"/>
          <w:sz w:val="30"/>
          <w:szCs w:val="30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:rsidR="00B3672B" w:rsidRPr="00B3672B" w:rsidRDefault="00B3672B" w:rsidP="00B3672B">
      <w:pPr>
        <w:spacing w:before="120"/>
        <w:jc w:val="thaiDistribute"/>
        <w:rPr>
          <w:rFonts w:ascii="Angsana New" w:hAnsi="Angsana New"/>
          <w:spacing w:val="-4"/>
          <w:sz w:val="30"/>
          <w:szCs w:val="30"/>
        </w:rPr>
      </w:pPr>
      <w:r w:rsidRPr="00B3672B">
        <w:rPr>
          <w:rFonts w:ascii="Angsana New" w:hAnsi="Angsana New"/>
          <w:spacing w:val="-4"/>
          <w:sz w:val="30"/>
          <w:szCs w:val="30"/>
          <w:cs/>
        </w:rPr>
        <w:t>ในระหว่างปี</w:t>
      </w:r>
      <w:r w:rsidRPr="00B3672B">
        <w:rPr>
          <w:rFonts w:ascii="Angsana New" w:hAnsi="Angsana New"/>
          <w:spacing w:val="-4"/>
          <w:sz w:val="30"/>
          <w:szCs w:val="30"/>
        </w:rPr>
        <w:t xml:space="preserve"> </w:t>
      </w:r>
      <w:r w:rsidRPr="00B3672B">
        <w:rPr>
          <w:rFonts w:ascii="Angsana New" w:hAnsi="Angsana New"/>
          <w:spacing w:val="-4"/>
          <w:sz w:val="30"/>
          <w:szCs w:val="30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 </w:t>
      </w:r>
      <w:r w:rsidRPr="00B3672B">
        <w:rPr>
          <w:rFonts w:ascii="Angsana New" w:hAnsi="Angsana New"/>
          <w:spacing w:val="-4"/>
          <w:sz w:val="30"/>
          <w:szCs w:val="30"/>
        </w:rPr>
        <w:t>(</w:t>
      </w:r>
      <w:r w:rsidRPr="00B3672B">
        <w:rPr>
          <w:rFonts w:ascii="Angsana New" w:hAnsi="Angsana New"/>
          <w:spacing w:val="-4"/>
          <w:sz w:val="30"/>
          <w:szCs w:val="30"/>
          <w:cs/>
        </w:rPr>
        <w:t xml:space="preserve">ปรับปรุง </w:t>
      </w:r>
      <w:r w:rsidRPr="00B3672B">
        <w:rPr>
          <w:rFonts w:ascii="Angsana New" w:hAnsi="Angsana New"/>
          <w:spacing w:val="-4"/>
          <w:sz w:val="30"/>
          <w:szCs w:val="30"/>
        </w:rPr>
        <w:t xml:space="preserve">2560) </w:t>
      </w:r>
      <w:r w:rsidRPr="00B3672B">
        <w:rPr>
          <w:rFonts w:ascii="Angsana New" w:hAnsi="Angsana New"/>
          <w:spacing w:val="-4"/>
          <w:sz w:val="30"/>
          <w:szCs w:val="30"/>
          <w:cs/>
        </w:rPr>
        <w:t xml:space="preserve">รวมถึงแนวปฏิบัติทางบัญชีฉบับใหม่ ซึ่งมีผลบังคับใช้สำหรับงบการเงินที่มีรอบระยะเวลาบัญชีที่เริ่มในหรือหลังวันที่ </w:t>
      </w:r>
      <w:r w:rsidRPr="00B3672B">
        <w:rPr>
          <w:rFonts w:ascii="Angsana New" w:hAnsi="Angsana New"/>
          <w:spacing w:val="-4"/>
          <w:sz w:val="30"/>
          <w:szCs w:val="30"/>
        </w:rPr>
        <w:t xml:space="preserve">1 </w:t>
      </w:r>
      <w:r w:rsidRPr="00B3672B">
        <w:rPr>
          <w:rFonts w:ascii="Angsana New" w:hAnsi="Angsana New"/>
          <w:spacing w:val="-4"/>
          <w:sz w:val="30"/>
          <w:szCs w:val="30"/>
          <w:cs/>
        </w:rPr>
        <w:t>มกราคม</w:t>
      </w:r>
      <w:r w:rsidRPr="00B3672B">
        <w:rPr>
          <w:rFonts w:ascii="Angsana New" w:hAnsi="Angsana New"/>
          <w:spacing w:val="-4"/>
          <w:sz w:val="30"/>
          <w:szCs w:val="30"/>
        </w:rPr>
        <w:t xml:space="preserve"> 2561</w:t>
      </w:r>
      <w:r w:rsidRPr="00B3672B">
        <w:rPr>
          <w:rFonts w:ascii="Angsana New" w:hAnsi="Angsana New"/>
          <w:spacing w:val="-4"/>
          <w:sz w:val="30"/>
          <w:szCs w:val="30"/>
          <w:cs/>
        </w:rPr>
        <w:t xml:space="preserve"> 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 </w:t>
      </w:r>
    </w:p>
    <w:p w:rsidR="00B3672B" w:rsidRPr="00B3672B" w:rsidRDefault="00B3672B" w:rsidP="00B3672B">
      <w:pPr>
        <w:tabs>
          <w:tab w:val="left" w:pos="284"/>
        </w:tabs>
        <w:spacing w:before="120"/>
        <w:outlineLvl w:val="0"/>
        <w:rPr>
          <w:rFonts w:ascii="Angsana New" w:hAnsi="Angsana New"/>
          <w:spacing w:val="-4"/>
          <w:sz w:val="30"/>
          <w:szCs w:val="30"/>
        </w:rPr>
      </w:pPr>
      <w:bookmarkStart w:id="0" w:name="_Hlk875223"/>
      <w:r w:rsidRPr="00B3672B">
        <w:rPr>
          <w:rFonts w:ascii="Angsana New" w:hAnsi="Angsana New"/>
          <w:spacing w:val="-4"/>
          <w:sz w:val="30"/>
          <w:szCs w:val="30"/>
          <w:cs/>
        </w:rPr>
        <w:t>ข.</w:t>
      </w:r>
      <w:r w:rsidRPr="00B3672B">
        <w:rPr>
          <w:rFonts w:ascii="Angsana New" w:hAnsi="Angsana New"/>
          <w:spacing w:val="-4"/>
          <w:sz w:val="30"/>
          <w:szCs w:val="30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3672B">
        <w:rPr>
          <w:rFonts w:ascii="Angsana New" w:hAnsi="Angsana New"/>
          <w:spacing w:val="-4"/>
          <w:sz w:val="30"/>
          <w:szCs w:val="30"/>
        </w:rPr>
        <w:t>1</w:t>
      </w:r>
      <w:r w:rsidRPr="00B3672B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 w:rsidR="00B02DAE">
        <w:rPr>
          <w:rFonts w:ascii="Angsana New" w:hAnsi="Angsana New" w:hint="cs"/>
          <w:spacing w:val="-4"/>
          <w:sz w:val="30"/>
          <w:szCs w:val="30"/>
          <w:cs/>
        </w:rPr>
        <w:t>2562</w:t>
      </w:r>
    </w:p>
    <w:p w:rsidR="00B3672B" w:rsidRPr="00B3672B" w:rsidRDefault="00B3672B" w:rsidP="00B3672B">
      <w:pPr>
        <w:spacing w:before="12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B3672B">
        <w:rPr>
          <w:rFonts w:ascii="Angsana New" w:hAnsi="Angsana New"/>
          <w:spacing w:val="-4"/>
          <w:sz w:val="30"/>
          <w:szCs w:val="30"/>
          <w:cs/>
        </w:rPr>
        <w:t xml:space="preserve">ในระหว่างปีปัจจุบัน 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</w:t>
      </w:r>
      <w:r w:rsidRPr="00B3672B">
        <w:rPr>
          <w:rFonts w:ascii="Angsana New" w:hAnsi="Angsana New"/>
          <w:spacing w:val="-4"/>
          <w:sz w:val="30"/>
          <w:szCs w:val="30"/>
        </w:rPr>
        <w:t>(</w:t>
      </w:r>
      <w:r w:rsidRPr="00B3672B">
        <w:rPr>
          <w:rFonts w:ascii="Angsana New" w:hAnsi="Angsana New"/>
          <w:spacing w:val="-4"/>
          <w:sz w:val="30"/>
          <w:szCs w:val="30"/>
          <w:cs/>
        </w:rPr>
        <w:t xml:space="preserve">ปรับปรุง </w:t>
      </w:r>
      <w:r w:rsidRPr="00B3672B">
        <w:rPr>
          <w:rFonts w:ascii="Angsana New" w:hAnsi="Angsana New"/>
          <w:spacing w:val="-4"/>
          <w:sz w:val="30"/>
          <w:szCs w:val="30"/>
        </w:rPr>
        <w:t xml:space="preserve">2561) </w:t>
      </w:r>
      <w:r w:rsidRPr="00B3672B">
        <w:rPr>
          <w:rFonts w:ascii="Angsana New" w:hAnsi="Angsana New"/>
          <w:spacing w:val="-4"/>
          <w:sz w:val="30"/>
          <w:szCs w:val="30"/>
          <w:cs/>
        </w:rPr>
        <w:t xml:space="preserve">และฉบับใหม่ รวมถึงแนวปฏิบัติทางบัญชีจำนวนหลายฉบับ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B3672B">
        <w:rPr>
          <w:rFonts w:ascii="Angsana New" w:hAnsi="Angsana New"/>
          <w:spacing w:val="-4"/>
          <w:sz w:val="30"/>
          <w:szCs w:val="30"/>
        </w:rPr>
        <w:t>1</w:t>
      </w:r>
      <w:r w:rsidRPr="00B3672B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 w:rsidRPr="00B3672B">
        <w:rPr>
          <w:rFonts w:ascii="Angsana New" w:hAnsi="Angsana New"/>
          <w:spacing w:val="-4"/>
          <w:sz w:val="30"/>
          <w:szCs w:val="30"/>
        </w:rPr>
        <w:t xml:space="preserve">2562 </w:t>
      </w:r>
      <w:r w:rsidRPr="00B3672B">
        <w:rPr>
          <w:rFonts w:ascii="Angsana New" w:hAnsi="Angsana New"/>
          <w:spacing w:val="-4"/>
          <w:sz w:val="30"/>
          <w:szCs w:val="30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:rsidR="00B3672B" w:rsidRPr="00B3672B" w:rsidRDefault="00B3672B" w:rsidP="00B3672B">
      <w:pPr>
        <w:spacing w:before="120"/>
        <w:jc w:val="thaiDistribute"/>
        <w:outlineLvl w:val="0"/>
        <w:rPr>
          <w:rFonts w:ascii="Angsana New" w:hAnsi="Angsana New"/>
          <w:spacing w:val="-4"/>
          <w:sz w:val="30"/>
          <w:szCs w:val="30"/>
          <w:cs/>
        </w:rPr>
      </w:pPr>
      <w:r w:rsidRPr="00B3672B">
        <w:rPr>
          <w:rFonts w:ascii="Angsana New" w:hAnsi="Angsana New"/>
          <w:spacing w:val="-4"/>
          <w:sz w:val="30"/>
          <w:szCs w:val="30"/>
          <w:cs/>
        </w:rPr>
        <w:lastRenderedPageBreak/>
        <w:t>ฝ่ายบริหารของบริษัทเชื่อว่ามาตรฐานการรายงานทางการเงินฉบับปรับปรุงดังกล่าวส่วนใหญ่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bookmarkEnd w:id="0"/>
    <w:p w:rsidR="00B3672B" w:rsidRPr="00B3672B" w:rsidRDefault="00B3672B" w:rsidP="00B3672B">
      <w:pPr>
        <w:spacing w:before="12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B3672B">
        <w:rPr>
          <w:rFonts w:ascii="Angsana New" w:hAnsi="Angsana New"/>
          <w:spacing w:val="-4"/>
          <w:sz w:val="30"/>
          <w:szCs w:val="30"/>
          <w:cs/>
        </w:rPr>
        <w:t xml:space="preserve">มาตรฐานการรายงานทางการเงิน ฉบับที่ </w:t>
      </w:r>
      <w:r w:rsidRPr="00B3672B">
        <w:rPr>
          <w:rFonts w:ascii="Angsana New" w:hAnsi="Angsana New"/>
          <w:spacing w:val="-4"/>
          <w:sz w:val="30"/>
          <w:szCs w:val="30"/>
        </w:rPr>
        <w:t xml:space="preserve">15 </w:t>
      </w:r>
      <w:r w:rsidRPr="00B3672B">
        <w:rPr>
          <w:rFonts w:ascii="Angsana New" w:hAnsi="Angsana New"/>
          <w:spacing w:val="-4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B3672B" w:rsidRPr="00B3672B" w:rsidRDefault="00B3672B" w:rsidP="00B3672B">
      <w:pPr>
        <w:tabs>
          <w:tab w:val="left" w:pos="0"/>
        </w:tabs>
        <w:spacing w:before="12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B3672B">
        <w:rPr>
          <w:rFonts w:ascii="Angsana New" w:hAnsi="Angsana New"/>
          <w:spacing w:val="-4"/>
          <w:sz w:val="30"/>
          <w:szCs w:val="30"/>
          <w:cs/>
        </w:rPr>
        <w:t xml:space="preserve">มาตรฐานการรายงานทางการเงิน ฉบับที่ </w:t>
      </w:r>
      <w:r w:rsidRPr="00B3672B">
        <w:rPr>
          <w:rFonts w:ascii="Angsana New" w:hAnsi="Angsana New"/>
          <w:spacing w:val="-4"/>
          <w:sz w:val="30"/>
          <w:szCs w:val="30"/>
        </w:rPr>
        <w:t>15</w:t>
      </w:r>
      <w:r w:rsidRPr="00B3672B">
        <w:rPr>
          <w:rFonts w:ascii="Angsana New" w:hAnsi="Angsana New"/>
          <w:spacing w:val="-4"/>
          <w:sz w:val="30"/>
          <w:szCs w:val="30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p w:rsidR="00B3672B" w:rsidRPr="00B3672B" w:rsidRDefault="00B3672B" w:rsidP="00B3672B">
      <w:pPr>
        <w:tabs>
          <w:tab w:val="left" w:pos="5245"/>
        </w:tabs>
        <w:spacing w:before="12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B3672B">
        <w:rPr>
          <w:rFonts w:ascii="Angsana New" w:hAnsi="Angsana New"/>
          <w:spacing w:val="-4"/>
          <w:sz w:val="30"/>
          <w:szCs w:val="30"/>
          <w:cs/>
        </w:rPr>
        <w:t>มาตรฐานการบัญชี ฉบับที่</w:t>
      </w:r>
      <w:r w:rsidRPr="00B3672B">
        <w:rPr>
          <w:rFonts w:ascii="Angsana New" w:hAnsi="Angsana New"/>
          <w:spacing w:val="-4"/>
          <w:sz w:val="30"/>
          <w:szCs w:val="30"/>
        </w:rPr>
        <w:t xml:space="preserve"> 11</w:t>
      </w:r>
      <w:r w:rsidRPr="00B3672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3672B">
        <w:rPr>
          <w:rFonts w:ascii="Angsana New" w:hAnsi="Angsana New"/>
          <w:spacing w:val="-4"/>
          <w:sz w:val="30"/>
          <w:szCs w:val="30"/>
        </w:rPr>
        <w:t>(</w:t>
      </w:r>
      <w:r w:rsidRPr="00B3672B">
        <w:rPr>
          <w:rFonts w:ascii="Angsana New" w:hAnsi="Angsana New"/>
          <w:spacing w:val="-4"/>
          <w:sz w:val="30"/>
          <w:szCs w:val="30"/>
          <w:cs/>
        </w:rPr>
        <w:t>ปรับปรุง</w:t>
      </w:r>
      <w:r w:rsidRPr="00B3672B">
        <w:rPr>
          <w:rFonts w:ascii="Angsana New" w:hAnsi="Angsana New"/>
          <w:spacing w:val="-4"/>
          <w:sz w:val="30"/>
          <w:szCs w:val="30"/>
        </w:rPr>
        <w:t xml:space="preserve"> 2560)</w:t>
      </w:r>
      <w:r w:rsidRPr="00B3672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3672B">
        <w:rPr>
          <w:rFonts w:ascii="Angsana New" w:hAnsi="Angsana New"/>
          <w:spacing w:val="-4"/>
          <w:sz w:val="30"/>
          <w:szCs w:val="30"/>
          <w:cs/>
        </w:rPr>
        <w:tab/>
        <w:t>เรื่อง สัญญาก่อสร้าง</w:t>
      </w:r>
    </w:p>
    <w:p w:rsidR="00B3672B" w:rsidRPr="00B3672B" w:rsidRDefault="00B3672B" w:rsidP="00B3672B">
      <w:pPr>
        <w:tabs>
          <w:tab w:val="left" w:pos="5245"/>
        </w:tabs>
        <w:spacing w:before="12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B3672B">
        <w:rPr>
          <w:rFonts w:ascii="Angsana New" w:hAnsi="Angsana New"/>
          <w:spacing w:val="-4"/>
          <w:sz w:val="30"/>
          <w:szCs w:val="30"/>
          <w:cs/>
        </w:rPr>
        <w:t xml:space="preserve">มาตรฐานการบัญชี ฉบับที่ </w:t>
      </w:r>
      <w:r w:rsidRPr="00B3672B">
        <w:rPr>
          <w:rFonts w:ascii="Angsana New" w:hAnsi="Angsana New"/>
          <w:spacing w:val="-4"/>
          <w:sz w:val="30"/>
          <w:szCs w:val="30"/>
        </w:rPr>
        <w:t>18</w:t>
      </w:r>
      <w:r w:rsidRPr="00B3672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3672B">
        <w:rPr>
          <w:rFonts w:ascii="Angsana New" w:hAnsi="Angsana New"/>
          <w:spacing w:val="-4"/>
          <w:sz w:val="30"/>
          <w:szCs w:val="30"/>
        </w:rPr>
        <w:t>(</w:t>
      </w:r>
      <w:r w:rsidRPr="00B3672B">
        <w:rPr>
          <w:rFonts w:ascii="Angsana New" w:hAnsi="Angsana New"/>
          <w:spacing w:val="-4"/>
          <w:sz w:val="30"/>
          <w:szCs w:val="30"/>
          <w:cs/>
        </w:rPr>
        <w:t>ปรับปรุง</w:t>
      </w:r>
      <w:r w:rsidRPr="00B3672B">
        <w:rPr>
          <w:rFonts w:ascii="Angsana New" w:hAnsi="Angsana New"/>
          <w:spacing w:val="-4"/>
          <w:sz w:val="30"/>
          <w:szCs w:val="30"/>
        </w:rPr>
        <w:t xml:space="preserve"> 2560)</w:t>
      </w:r>
      <w:r w:rsidRPr="00B3672B">
        <w:rPr>
          <w:rFonts w:ascii="Angsana New" w:hAnsi="Angsana New"/>
          <w:spacing w:val="-4"/>
          <w:sz w:val="30"/>
          <w:szCs w:val="30"/>
          <w:cs/>
        </w:rPr>
        <w:tab/>
        <w:t>เรื่อง รายได้</w:t>
      </w:r>
    </w:p>
    <w:p w:rsidR="00B3672B" w:rsidRPr="00B3672B" w:rsidRDefault="00B3672B" w:rsidP="00B3672B">
      <w:pPr>
        <w:tabs>
          <w:tab w:val="left" w:pos="5245"/>
        </w:tabs>
        <w:spacing w:before="12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B3672B">
        <w:rPr>
          <w:rFonts w:ascii="Angsana New" w:hAnsi="Angsana New"/>
          <w:spacing w:val="-4"/>
          <w:sz w:val="30"/>
          <w:szCs w:val="30"/>
          <w:cs/>
        </w:rPr>
        <w:t xml:space="preserve">การตีความมาตรฐานการบัญชี ฉบับที่ </w:t>
      </w:r>
      <w:r w:rsidRPr="00B3672B">
        <w:rPr>
          <w:rFonts w:ascii="Angsana New" w:hAnsi="Angsana New"/>
          <w:spacing w:val="-4"/>
          <w:sz w:val="30"/>
          <w:szCs w:val="30"/>
        </w:rPr>
        <w:t>31</w:t>
      </w:r>
      <w:r w:rsidRPr="00B3672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3672B">
        <w:rPr>
          <w:rFonts w:ascii="Angsana New" w:hAnsi="Angsana New"/>
          <w:spacing w:val="-4"/>
          <w:sz w:val="30"/>
          <w:szCs w:val="30"/>
        </w:rPr>
        <w:t>(</w:t>
      </w:r>
      <w:r w:rsidRPr="00B3672B">
        <w:rPr>
          <w:rFonts w:ascii="Angsana New" w:hAnsi="Angsana New"/>
          <w:spacing w:val="-4"/>
          <w:sz w:val="30"/>
          <w:szCs w:val="30"/>
          <w:cs/>
        </w:rPr>
        <w:t>ปรับปรุง</w:t>
      </w:r>
      <w:r w:rsidRPr="00B3672B">
        <w:rPr>
          <w:rFonts w:ascii="Angsana New" w:hAnsi="Angsana New"/>
          <w:spacing w:val="-4"/>
          <w:sz w:val="30"/>
          <w:szCs w:val="30"/>
        </w:rPr>
        <w:t xml:space="preserve"> 2560)</w:t>
      </w:r>
      <w:r w:rsidRPr="00B3672B">
        <w:rPr>
          <w:rFonts w:ascii="Angsana New" w:hAnsi="Angsana New"/>
          <w:spacing w:val="-4"/>
          <w:sz w:val="30"/>
          <w:szCs w:val="30"/>
          <w:cs/>
        </w:rPr>
        <w:tab/>
        <w:t>เรื่อง รายได้ - รายการแลกเปลี่ยนเกี่ยวกับบริการโฆษณา</w:t>
      </w:r>
    </w:p>
    <w:p w:rsidR="00B3672B" w:rsidRPr="00B3672B" w:rsidRDefault="00B3672B" w:rsidP="00B3672B">
      <w:pPr>
        <w:tabs>
          <w:tab w:val="left" w:pos="5245"/>
        </w:tabs>
        <w:spacing w:before="12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B3672B">
        <w:rPr>
          <w:rFonts w:ascii="Angsana New" w:hAnsi="Angsana New"/>
          <w:spacing w:val="-4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B3672B">
        <w:rPr>
          <w:rFonts w:ascii="Angsana New" w:hAnsi="Angsana New"/>
          <w:spacing w:val="-4"/>
          <w:sz w:val="30"/>
          <w:szCs w:val="30"/>
        </w:rPr>
        <w:t>13</w:t>
      </w:r>
      <w:r w:rsidRPr="00B3672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3672B">
        <w:rPr>
          <w:rFonts w:ascii="Angsana New" w:hAnsi="Angsana New"/>
          <w:spacing w:val="-4"/>
          <w:sz w:val="30"/>
          <w:szCs w:val="30"/>
        </w:rPr>
        <w:t>(</w:t>
      </w:r>
      <w:r w:rsidRPr="00B3672B">
        <w:rPr>
          <w:rFonts w:ascii="Angsana New" w:hAnsi="Angsana New"/>
          <w:spacing w:val="-4"/>
          <w:sz w:val="30"/>
          <w:szCs w:val="30"/>
          <w:cs/>
        </w:rPr>
        <w:t>ปรับปรุง</w:t>
      </w:r>
      <w:r w:rsidRPr="00B3672B">
        <w:rPr>
          <w:rFonts w:ascii="Angsana New" w:hAnsi="Angsana New"/>
          <w:spacing w:val="-4"/>
          <w:sz w:val="30"/>
          <w:szCs w:val="30"/>
        </w:rPr>
        <w:t xml:space="preserve"> 2560)</w:t>
      </w:r>
      <w:r w:rsidRPr="00B3672B">
        <w:rPr>
          <w:rFonts w:ascii="Angsana New" w:hAnsi="Angsana New"/>
          <w:spacing w:val="-4"/>
          <w:sz w:val="30"/>
          <w:szCs w:val="30"/>
          <w:cs/>
        </w:rPr>
        <w:tab/>
        <w:t>เรื่อง โปรแกรมสิทธิพิเศษแก่ลูกค้า</w:t>
      </w:r>
    </w:p>
    <w:p w:rsidR="00B3672B" w:rsidRPr="00B3672B" w:rsidRDefault="00B3672B" w:rsidP="00B02DAE">
      <w:pPr>
        <w:tabs>
          <w:tab w:val="left" w:pos="5245"/>
        </w:tabs>
        <w:spacing w:before="120"/>
        <w:jc w:val="both"/>
        <w:outlineLvl w:val="0"/>
        <w:rPr>
          <w:rFonts w:ascii="Angsana New" w:hAnsi="Angsana New"/>
          <w:spacing w:val="-4"/>
          <w:sz w:val="30"/>
          <w:szCs w:val="30"/>
        </w:rPr>
      </w:pPr>
      <w:r w:rsidRPr="00B3672B">
        <w:rPr>
          <w:rFonts w:ascii="Angsana New" w:hAnsi="Angsana New"/>
          <w:spacing w:val="-4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B3672B">
        <w:rPr>
          <w:rFonts w:ascii="Angsana New" w:hAnsi="Angsana New"/>
          <w:spacing w:val="-4"/>
          <w:sz w:val="30"/>
          <w:szCs w:val="30"/>
        </w:rPr>
        <w:t>15</w:t>
      </w:r>
      <w:r w:rsidRPr="00B3672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3672B">
        <w:rPr>
          <w:rFonts w:ascii="Angsana New" w:hAnsi="Angsana New"/>
          <w:spacing w:val="-4"/>
          <w:sz w:val="30"/>
          <w:szCs w:val="30"/>
        </w:rPr>
        <w:t>(</w:t>
      </w:r>
      <w:r w:rsidRPr="00B3672B">
        <w:rPr>
          <w:rFonts w:ascii="Angsana New" w:hAnsi="Angsana New"/>
          <w:spacing w:val="-4"/>
          <w:sz w:val="30"/>
          <w:szCs w:val="30"/>
          <w:cs/>
        </w:rPr>
        <w:t>ปรับปรุง</w:t>
      </w:r>
      <w:r w:rsidRPr="00B3672B">
        <w:rPr>
          <w:rFonts w:ascii="Angsana New" w:hAnsi="Angsana New"/>
          <w:spacing w:val="-4"/>
          <w:sz w:val="30"/>
          <w:szCs w:val="30"/>
        </w:rPr>
        <w:t xml:space="preserve"> 2560)</w:t>
      </w:r>
      <w:r w:rsidRPr="00B3672B">
        <w:rPr>
          <w:rFonts w:ascii="Angsana New" w:hAnsi="Angsana New"/>
          <w:spacing w:val="-4"/>
          <w:sz w:val="30"/>
          <w:szCs w:val="30"/>
          <w:cs/>
        </w:rPr>
        <w:tab/>
        <w:t>เรื่อ</w:t>
      </w:r>
      <w:r>
        <w:rPr>
          <w:rFonts w:ascii="Angsana New" w:hAnsi="Angsana New"/>
          <w:spacing w:val="-4"/>
          <w:sz w:val="30"/>
          <w:szCs w:val="30"/>
          <w:cs/>
        </w:rPr>
        <w:t>งสัญญาสำหรับการก่อสร้าง</w:t>
      </w:r>
      <w:r w:rsidRPr="00B3672B">
        <w:rPr>
          <w:rFonts w:ascii="Angsana New" w:hAnsi="Angsana New"/>
          <w:spacing w:val="-4"/>
          <w:sz w:val="30"/>
          <w:szCs w:val="30"/>
          <w:cs/>
        </w:rPr>
        <w:t>สังหาริมทรัพย์</w:t>
      </w:r>
    </w:p>
    <w:p w:rsidR="00B3672B" w:rsidRPr="00B3672B" w:rsidRDefault="00B3672B" w:rsidP="00B3672B">
      <w:pPr>
        <w:tabs>
          <w:tab w:val="left" w:pos="5245"/>
        </w:tabs>
        <w:spacing w:before="12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B3672B">
        <w:rPr>
          <w:rFonts w:ascii="Angsana New" w:hAnsi="Angsana New"/>
          <w:spacing w:val="-4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B3672B">
        <w:rPr>
          <w:rFonts w:ascii="Angsana New" w:hAnsi="Angsana New"/>
          <w:spacing w:val="-4"/>
          <w:sz w:val="30"/>
          <w:szCs w:val="30"/>
        </w:rPr>
        <w:t>18</w:t>
      </w:r>
      <w:r w:rsidRPr="00B3672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3672B">
        <w:rPr>
          <w:rFonts w:ascii="Angsana New" w:hAnsi="Angsana New"/>
          <w:spacing w:val="-4"/>
          <w:sz w:val="30"/>
          <w:szCs w:val="30"/>
        </w:rPr>
        <w:t>(</w:t>
      </w:r>
      <w:r w:rsidRPr="00B3672B">
        <w:rPr>
          <w:rFonts w:ascii="Angsana New" w:hAnsi="Angsana New"/>
          <w:spacing w:val="-4"/>
          <w:sz w:val="30"/>
          <w:szCs w:val="30"/>
          <w:cs/>
        </w:rPr>
        <w:t>ปรับปรุง</w:t>
      </w:r>
      <w:r w:rsidRPr="00B3672B">
        <w:rPr>
          <w:rFonts w:ascii="Angsana New" w:hAnsi="Angsana New"/>
          <w:spacing w:val="-4"/>
          <w:sz w:val="30"/>
          <w:szCs w:val="30"/>
        </w:rPr>
        <w:t xml:space="preserve"> 2560)</w:t>
      </w:r>
      <w:r w:rsidRPr="00B3672B">
        <w:rPr>
          <w:rFonts w:ascii="Angsana New" w:hAnsi="Angsana New"/>
          <w:spacing w:val="-4"/>
          <w:sz w:val="30"/>
          <w:szCs w:val="30"/>
          <w:cs/>
        </w:rPr>
        <w:tab/>
        <w:t>เรื่อง การโอนสินทรัพย์จากลูกค้า</w:t>
      </w:r>
    </w:p>
    <w:p w:rsidR="00B3672B" w:rsidRPr="00B3672B" w:rsidRDefault="00B3672B" w:rsidP="00B3672B">
      <w:pPr>
        <w:spacing w:before="12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B3672B">
        <w:rPr>
          <w:rFonts w:ascii="Angsana New" w:hAnsi="Angsana New"/>
          <w:spacing w:val="-4"/>
          <w:sz w:val="30"/>
          <w:szCs w:val="30"/>
          <w:cs/>
        </w:rPr>
        <w:t xml:space="preserve">กิจการต้องใช้มาตรฐานการรายงานทางการเงิน ฉบับที่ </w:t>
      </w:r>
      <w:r w:rsidRPr="00B3672B">
        <w:rPr>
          <w:rFonts w:ascii="Angsana New" w:hAnsi="Angsana New"/>
          <w:spacing w:val="-4"/>
          <w:sz w:val="30"/>
          <w:szCs w:val="30"/>
        </w:rPr>
        <w:t xml:space="preserve">15 </w:t>
      </w:r>
      <w:r w:rsidRPr="00B3672B">
        <w:rPr>
          <w:rFonts w:ascii="Angsana New" w:hAnsi="Angsana New"/>
          <w:spacing w:val="-4"/>
          <w:sz w:val="30"/>
          <w:szCs w:val="30"/>
          <w:cs/>
        </w:rPr>
        <w:t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B3672B">
        <w:rPr>
          <w:rFonts w:ascii="Angsana New" w:hAnsi="Angsana New"/>
          <w:spacing w:val="-4"/>
          <w:sz w:val="30"/>
          <w:szCs w:val="30"/>
        </w:rPr>
        <w:t xml:space="preserve"> 5</w:t>
      </w:r>
      <w:r w:rsidRPr="00B3672B">
        <w:rPr>
          <w:rFonts w:ascii="Angsana New" w:hAnsi="Angsana New"/>
          <w:spacing w:val="-4"/>
          <w:sz w:val="30"/>
          <w:szCs w:val="30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B3672B" w:rsidRPr="00B3672B" w:rsidRDefault="00B3672B" w:rsidP="00B3672B">
      <w:pPr>
        <w:spacing w:before="12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B3672B">
        <w:rPr>
          <w:rFonts w:ascii="Angsana New" w:hAnsi="Angsana New"/>
          <w:spacing w:val="-4"/>
          <w:sz w:val="30"/>
          <w:szCs w:val="30"/>
          <w:cs/>
        </w:rPr>
        <w:t>ฝ่ายบริหารของบริษัทเชื่อว่ามาตรฐานฉบับดังกล่าว จะไม่มีผลกระทบอย่างเป็นสาระสำคัญต่องบการเงินของบริษัท</w:t>
      </w:r>
    </w:p>
    <w:p w:rsidR="00B3672B" w:rsidRPr="00B3672B" w:rsidRDefault="00B3672B" w:rsidP="00B3672B">
      <w:pPr>
        <w:tabs>
          <w:tab w:val="left" w:pos="284"/>
        </w:tabs>
        <w:spacing w:before="12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B3672B">
        <w:rPr>
          <w:rFonts w:ascii="Angsana New" w:hAnsi="Angsana New" w:hint="cs"/>
          <w:spacing w:val="-4"/>
          <w:sz w:val="30"/>
          <w:szCs w:val="30"/>
          <w:cs/>
        </w:rPr>
        <w:t>ค</w:t>
      </w:r>
      <w:r w:rsidRPr="00B3672B">
        <w:rPr>
          <w:rFonts w:ascii="Angsana New" w:hAnsi="Angsana New"/>
          <w:spacing w:val="-4"/>
          <w:sz w:val="30"/>
          <w:szCs w:val="30"/>
          <w:cs/>
        </w:rPr>
        <w:t>.</w:t>
      </w:r>
      <w:r w:rsidRPr="00B3672B">
        <w:rPr>
          <w:rFonts w:ascii="Angsana New" w:hAnsi="Angsana New"/>
          <w:spacing w:val="-4"/>
          <w:sz w:val="30"/>
          <w:szCs w:val="30"/>
          <w:cs/>
        </w:rPr>
        <w:tab/>
        <w:t xml:space="preserve">มาตรฐานการรายงานทางการเงินกลุ่มเครื่องมือ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3672B">
        <w:rPr>
          <w:rFonts w:ascii="Angsana New" w:hAnsi="Angsana New"/>
          <w:spacing w:val="-4"/>
          <w:sz w:val="30"/>
          <w:szCs w:val="30"/>
        </w:rPr>
        <w:t xml:space="preserve">1 </w:t>
      </w:r>
      <w:r w:rsidRPr="00B3672B">
        <w:rPr>
          <w:rFonts w:ascii="Angsana New" w:hAnsi="Angsana New"/>
          <w:spacing w:val="-4"/>
          <w:sz w:val="30"/>
          <w:szCs w:val="30"/>
          <w:cs/>
        </w:rPr>
        <w:t>มกราคม</w:t>
      </w:r>
      <w:r w:rsidRPr="00B3672B">
        <w:rPr>
          <w:rFonts w:ascii="Angsana New" w:hAnsi="Angsana New"/>
          <w:spacing w:val="-4"/>
          <w:sz w:val="30"/>
          <w:szCs w:val="30"/>
        </w:rPr>
        <w:t xml:space="preserve"> 2563</w:t>
      </w:r>
      <w:r w:rsidRPr="00B3672B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:rsidR="00B3672B" w:rsidRPr="00B3672B" w:rsidRDefault="00B3672B" w:rsidP="00B3672B">
      <w:pPr>
        <w:spacing w:before="120" w:after="120"/>
        <w:jc w:val="thaiDistribute"/>
        <w:rPr>
          <w:rFonts w:ascii="Angsana New" w:hAnsi="Angsana New"/>
          <w:spacing w:val="-4"/>
          <w:sz w:val="30"/>
          <w:szCs w:val="30"/>
        </w:rPr>
      </w:pPr>
      <w:r w:rsidRPr="00B3672B">
        <w:rPr>
          <w:rFonts w:ascii="Angsana New" w:hAnsi="Angsana New"/>
          <w:spacing w:val="-4"/>
          <w:sz w:val="30"/>
          <w:szCs w:val="30"/>
          <w:cs/>
        </w:rPr>
        <w:t>ในระหว่าง</w:t>
      </w:r>
      <w:r w:rsidRPr="00B3672B">
        <w:rPr>
          <w:rFonts w:ascii="Angsana New" w:hAnsi="Angsana New" w:hint="cs"/>
          <w:spacing w:val="-4"/>
          <w:sz w:val="30"/>
          <w:szCs w:val="30"/>
          <w:cs/>
        </w:rPr>
        <w:t>ปีปัจจุบัน</w:t>
      </w:r>
      <w:r w:rsidRPr="00B3672B">
        <w:rPr>
          <w:rFonts w:ascii="Angsana New" w:hAnsi="Angsana New"/>
          <w:spacing w:val="-4"/>
          <w:sz w:val="30"/>
          <w:szCs w:val="30"/>
        </w:rPr>
        <w:t xml:space="preserve"> </w:t>
      </w:r>
      <w:r w:rsidRPr="00B3672B">
        <w:rPr>
          <w:rFonts w:ascii="Angsana New" w:hAnsi="Angsana New"/>
          <w:spacing w:val="-4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สภาวิชาชีพบัญชีได้ประกาศใช้มาตรฐานการรายงานทางการเงินกลุ่มเครื่องมือทางการเงิน ประกอบด้วยมาตรฐานและการตีความมาตรฐาน จำนวน </w:t>
      </w:r>
      <w:r w:rsidRPr="00B3672B">
        <w:rPr>
          <w:rFonts w:ascii="Angsana New" w:hAnsi="Angsana New"/>
          <w:spacing w:val="-4"/>
          <w:sz w:val="30"/>
          <w:szCs w:val="30"/>
        </w:rPr>
        <w:t>5</w:t>
      </w:r>
      <w:r w:rsidRPr="00B3672B">
        <w:rPr>
          <w:rFonts w:ascii="Angsana New" w:hAnsi="Angsana New"/>
          <w:spacing w:val="-4"/>
          <w:sz w:val="30"/>
          <w:szCs w:val="30"/>
          <w:cs/>
        </w:rPr>
        <w:t xml:space="preserve"> ฉบับ ได้แก่</w:t>
      </w:r>
      <w:r w:rsidRPr="00B3672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tbl>
      <w:tblPr>
        <w:tblW w:w="8249" w:type="dxa"/>
        <w:tblInd w:w="540" w:type="dxa"/>
        <w:tblLook w:val="01E0" w:firstRow="1" w:lastRow="1" w:firstColumn="1" w:lastColumn="1" w:noHBand="0" w:noVBand="0"/>
      </w:tblPr>
      <w:tblGrid>
        <w:gridCol w:w="2120"/>
        <w:gridCol w:w="6129"/>
      </w:tblGrid>
      <w:tr w:rsidR="00B3672B" w:rsidRPr="00B3672B" w:rsidTr="00DE1A52">
        <w:tc>
          <w:tcPr>
            <w:tcW w:w="8249" w:type="dxa"/>
            <w:gridSpan w:val="2"/>
          </w:tcPr>
          <w:p w:rsidR="00B3672B" w:rsidRPr="00B3672B" w:rsidRDefault="00B3672B" w:rsidP="00B3672B">
            <w:pPr>
              <w:tabs>
                <w:tab w:val="left" w:pos="798"/>
              </w:tabs>
              <w:overflowPunct w:val="0"/>
              <w:autoSpaceDE w:val="0"/>
              <w:autoSpaceDN w:val="0"/>
              <w:adjustRightInd w:val="0"/>
              <w:ind w:left="500" w:right="-18" w:hanging="609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367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B3672B" w:rsidRPr="00B3672B" w:rsidTr="00DE1A52">
        <w:tc>
          <w:tcPr>
            <w:tcW w:w="2120" w:type="dxa"/>
          </w:tcPr>
          <w:p w:rsidR="00B3672B" w:rsidRPr="00B3672B" w:rsidRDefault="00B3672B" w:rsidP="00B3672B">
            <w:pPr>
              <w:tabs>
                <w:tab w:val="left" w:pos="500"/>
                <w:tab w:val="left" w:pos="798"/>
              </w:tabs>
              <w:overflowPunct w:val="0"/>
              <w:autoSpaceDE w:val="0"/>
              <w:autoSpaceDN w:val="0"/>
              <w:adjustRightInd w:val="0"/>
              <w:ind w:left="500" w:right="-138" w:hanging="32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672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B3672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129" w:type="dxa"/>
          </w:tcPr>
          <w:p w:rsidR="00B3672B" w:rsidRPr="00B3672B" w:rsidRDefault="00B3672B" w:rsidP="00B3672B">
            <w:pPr>
              <w:tabs>
                <w:tab w:val="left" w:pos="798"/>
              </w:tabs>
              <w:overflowPunct w:val="0"/>
              <w:autoSpaceDE w:val="0"/>
              <w:autoSpaceDN w:val="0"/>
              <w:adjustRightInd w:val="0"/>
              <w:ind w:left="500" w:right="-18" w:hanging="192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3672B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B3672B" w:rsidRPr="00B3672B" w:rsidTr="00DE1A52">
        <w:tc>
          <w:tcPr>
            <w:tcW w:w="2120" w:type="dxa"/>
          </w:tcPr>
          <w:p w:rsidR="00B3672B" w:rsidRPr="00B3672B" w:rsidRDefault="00B3672B" w:rsidP="00B3672B">
            <w:pPr>
              <w:tabs>
                <w:tab w:val="left" w:pos="500"/>
                <w:tab w:val="left" w:pos="798"/>
              </w:tabs>
              <w:overflowPunct w:val="0"/>
              <w:autoSpaceDE w:val="0"/>
              <w:autoSpaceDN w:val="0"/>
              <w:adjustRightInd w:val="0"/>
              <w:ind w:left="500" w:right="-138" w:hanging="32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672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B3672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129" w:type="dxa"/>
          </w:tcPr>
          <w:p w:rsidR="00B3672B" w:rsidRPr="00B3672B" w:rsidRDefault="00B3672B" w:rsidP="00B3672B">
            <w:pPr>
              <w:tabs>
                <w:tab w:val="left" w:pos="798"/>
              </w:tabs>
              <w:overflowPunct w:val="0"/>
              <w:autoSpaceDE w:val="0"/>
              <w:autoSpaceDN w:val="0"/>
              <w:adjustRightInd w:val="0"/>
              <w:ind w:left="500" w:right="-18" w:hanging="192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3672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B3672B" w:rsidRPr="00B3672B" w:rsidTr="00DE1A52">
        <w:tc>
          <w:tcPr>
            <w:tcW w:w="8249" w:type="dxa"/>
            <w:gridSpan w:val="2"/>
          </w:tcPr>
          <w:p w:rsidR="00B3672B" w:rsidRPr="00B3672B" w:rsidRDefault="00B3672B" w:rsidP="00B3672B">
            <w:pPr>
              <w:tabs>
                <w:tab w:val="left" w:pos="798"/>
              </w:tabs>
              <w:overflowPunct w:val="0"/>
              <w:autoSpaceDE w:val="0"/>
              <w:autoSpaceDN w:val="0"/>
              <w:adjustRightInd w:val="0"/>
              <w:ind w:left="500" w:right="-18" w:hanging="609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367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มาตรฐานการบัญชี</w:t>
            </w:r>
          </w:p>
        </w:tc>
      </w:tr>
      <w:tr w:rsidR="00B3672B" w:rsidRPr="00B3672B" w:rsidTr="00DE1A52">
        <w:trPr>
          <w:trHeight w:val="444"/>
        </w:trPr>
        <w:tc>
          <w:tcPr>
            <w:tcW w:w="2120" w:type="dxa"/>
          </w:tcPr>
          <w:p w:rsidR="00B3672B" w:rsidRPr="00B3672B" w:rsidRDefault="00B3672B" w:rsidP="00B3672B">
            <w:pPr>
              <w:tabs>
                <w:tab w:val="left" w:pos="798"/>
              </w:tabs>
              <w:overflowPunct w:val="0"/>
              <w:autoSpaceDE w:val="0"/>
              <w:autoSpaceDN w:val="0"/>
              <w:adjustRightInd w:val="0"/>
              <w:ind w:left="500" w:right="-138" w:hanging="326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B3672B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B3672B">
              <w:rPr>
                <w:rFonts w:ascii="Angsana New" w:hAnsi="Angsana New"/>
                <w:sz w:val="30"/>
                <w:szCs w:val="30"/>
              </w:rPr>
              <w:t xml:space="preserve">32 </w:t>
            </w:r>
          </w:p>
        </w:tc>
        <w:tc>
          <w:tcPr>
            <w:tcW w:w="6129" w:type="dxa"/>
          </w:tcPr>
          <w:p w:rsidR="00B3672B" w:rsidRPr="00B3672B" w:rsidRDefault="00B3672B" w:rsidP="00875747">
            <w:pPr>
              <w:tabs>
                <w:tab w:val="left" w:pos="798"/>
              </w:tabs>
              <w:overflowPunct w:val="0"/>
              <w:autoSpaceDE w:val="0"/>
              <w:autoSpaceDN w:val="0"/>
              <w:adjustRightInd w:val="0"/>
              <w:ind w:left="500" w:right="-18" w:hanging="192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3672B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B3672B" w:rsidRPr="00B3672B" w:rsidTr="00DE1A52">
        <w:tc>
          <w:tcPr>
            <w:tcW w:w="8249" w:type="dxa"/>
            <w:gridSpan w:val="2"/>
          </w:tcPr>
          <w:p w:rsidR="00875747" w:rsidRDefault="00875747" w:rsidP="00B3672B">
            <w:pPr>
              <w:tabs>
                <w:tab w:val="left" w:pos="798"/>
              </w:tabs>
              <w:overflowPunct w:val="0"/>
              <w:autoSpaceDE w:val="0"/>
              <w:autoSpaceDN w:val="0"/>
              <w:adjustRightInd w:val="0"/>
              <w:ind w:left="500" w:right="-18" w:hanging="609"/>
              <w:jc w:val="thaiDistribute"/>
              <w:textAlignment w:val="baselin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875747" w:rsidRDefault="00875747" w:rsidP="00B3672B">
            <w:pPr>
              <w:tabs>
                <w:tab w:val="left" w:pos="798"/>
              </w:tabs>
              <w:overflowPunct w:val="0"/>
              <w:autoSpaceDE w:val="0"/>
              <w:autoSpaceDN w:val="0"/>
              <w:adjustRightInd w:val="0"/>
              <w:ind w:left="500" w:right="-18" w:hanging="609"/>
              <w:jc w:val="thaiDistribute"/>
              <w:textAlignment w:val="baselin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B3672B" w:rsidRPr="00B3672B" w:rsidRDefault="00B3672B" w:rsidP="00B3672B">
            <w:pPr>
              <w:tabs>
                <w:tab w:val="left" w:pos="798"/>
              </w:tabs>
              <w:overflowPunct w:val="0"/>
              <w:autoSpaceDE w:val="0"/>
              <w:autoSpaceDN w:val="0"/>
              <w:adjustRightInd w:val="0"/>
              <w:ind w:left="500" w:right="-18" w:hanging="609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B367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lastRenderedPageBreak/>
              <w:t>การตีความมาตรฐานการรายงานทางการเงิน</w:t>
            </w:r>
          </w:p>
        </w:tc>
      </w:tr>
      <w:tr w:rsidR="00B3672B" w:rsidRPr="00B3672B" w:rsidTr="00DE1A52">
        <w:tc>
          <w:tcPr>
            <w:tcW w:w="2120" w:type="dxa"/>
          </w:tcPr>
          <w:p w:rsidR="00B3672B" w:rsidRPr="00B3672B" w:rsidRDefault="00B3672B" w:rsidP="00B3672B">
            <w:pPr>
              <w:tabs>
                <w:tab w:val="left" w:pos="798"/>
              </w:tabs>
              <w:overflowPunct w:val="0"/>
              <w:autoSpaceDE w:val="0"/>
              <w:autoSpaceDN w:val="0"/>
              <w:adjustRightInd w:val="0"/>
              <w:ind w:left="500" w:right="-138" w:hanging="326"/>
              <w:textAlignment w:val="baselin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67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lastRenderedPageBreak/>
              <w:t xml:space="preserve">ฉบับที่ </w:t>
            </w:r>
            <w:r w:rsidR="006A4DCB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6129" w:type="dxa"/>
          </w:tcPr>
          <w:p w:rsidR="00B3672B" w:rsidRPr="00B3672B" w:rsidRDefault="00B3672B" w:rsidP="00B3672B">
            <w:pPr>
              <w:tabs>
                <w:tab w:val="left" w:pos="798"/>
              </w:tabs>
              <w:overflowPunct w:val="0"/>
              <w:autoSpaceDE w:val="0"/>
              <w:autoSpaceDN w:val="0"/>
              <w:adjustRightInd w:val="0"/>
              <w:ind w:left="500" w:right="-18" w:hanging="192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B3672B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3672B" w:rsidRPr="00B3672B" w:rsidTr="00DE1A52">
        <w:tc>
          <w:tcPr>
            <w:tcW w:w="2120" w:type="dxa"/>
          </w:tcPr>
          <w:p w:rsidR="00B3672B" w:rsidRPr="00B3672B" w:rsidRDefault="00B3672B" w:rsidP="00B3672B">
            <w:pPr>
              <w:tabs>
                <w:tab w:val="left" w:pos="798"/>
              </w:tabs>
              <w:overflowPunct w:val="0"/>
              <w:autoSpaceDE w:val="0"/>
              <w:autoSpaceDN w:val="0"/>
              <w:adjustRightInd w:val="0"/>
              <w:ind w:left="500" w:right="-138" w:hanging="326"/>
              <w:textAlignment w:val="baselin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67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B3672B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6129" w:type="dxa"/>
          </w:tcPr>
          <w:p w:rsidR="00B3672B" w:rsidRPr="00B3672B" w:rsidRDefault="00B3672B" w:rsidP="00B3672B">
            <w:pPr>
              <w:tabs>
                <w:tab w:val="left" w:pos="798"/>
              </w:tabs>
              <w:overflowPunct w:val="0"/>
              <w:autoSpaceDE w:val="0"/>
              <w:autoSpaceDN w:val="0"/>
              <w:adjustRightInd w:val="0"/>
              <w:ind w:left="500" w:right="-18" w:hanging="192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B3672B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B3672B" w:rsidRPr="00B3672B" w:rsidRDefault="00B3672B" w:rsidP="00B3672B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B3672B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B3672B">
        <w:rPr>
          <w:rFonts w:ascii="Angsana New" w:hAnsi="Angsana New"/>
          <w:sz w:val="30"/>
          <w:szCs w:val="30"/>
        </w:rPr>
        <w:t>(Business Model)</w:t>
      </w:r>
      <w:r w:rsidRPr="00B3672B">
        <w:rPr>
          <w:rFonts w:ascii="Angsana New" w:hAnsi="Angsana New" w:hint="cs"/>
          <w:sz w:val="30"/>
          <w:szCs w:val="30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B3672B" w:rsidRPr="00B3672B" w:rsidRDefault="00B3672B" w:rsidP="00B3672B">
      <w:pPr>
        <w:overflowPunct w:val="0"/>
        <w:autoSpaceDE w:val="0"/>
        <w:autoSpaceDN w:val="0"/>
        <w:adjustRightInd w:val="0"/>
        <w:spacing w:before="120" w:after="120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  <w:r w:rsidRPr="00B3672B">
        <w:rPr>
          <w:rFonts w:ascii="Angsana New" w:hAnsi="Angsana New"/>
          <w:sz w:val="30"/>
          <w:szCs w:val="30"/>
          <w:cs/>
        </w:rPr>
        <w:t>ปัจจุบันฝ่ายบริหารของบริษัทอยู่ระหว่างการประเมินผลกระทบที่อาจมีต่องบการเงินในปีที่เริ่มนำมาตรฐาน</w:t>
      </w:r>
      <w:r w:rsidRPr="00B3672B">
        <w:rPr>
          <w:rFonts w:ascii="Angsana New" w:hAnsi="Angsana New" w:hint="cs"/>
          <w:sz w:val="30"/>
          <w:szCs w:val="30"/>
          <w:cs/>
        </w:rPr>
        <w:t>กลุ่ม</w:t>
      </w:r>
      <w:r w:rsidRPr="00B3672B">
        <w:rPr>
          <w:rFonts w:ascii="Angsana New" w:hAnsi="Angsana New"/>
          <w:sz w:val="30"/>
          <w:szCs w:val="30"/>
          <w:cs/>
        </w:rPr>
        <w:t>ดังกล่าวมาถือปฏิบัติ</w:t>
      </w:r>
    </w:p>
    <w:p w:rsidR="00B65230" w:rsidRPr="001D3E17" w:rsidRDefault="001D3E17" w:rsidP="00B3672B">
      <w:pPr>
        <w:pStyle w:val="ListParagraph"/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57" w:hanging="35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  </w:t>
      </w:r>
      <w:r w:rsidR="004C720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4C720E">
        <w:rPr>
          <w:rFonts w:asciiTheme="majorBidi" w:hAnsiTheme="majorBidi" w:cstheme="majorBidi"/>
          <w:b/>
          <w:bCs/>
          <w:sz w:val="30"/>
          <w:szCs w:val="30"/>
        </w:rPr>
        <w:tab/>
      </w:r>
      <w:r w:rsidR="00B65230" w:rsidRPr="001D3E17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เกณฑ์การวัดมูลค่า</w:t>
      </w:r>
      <w:r w:rsidR="00B65230" w:rsidRPr="001D3E17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:rsidR="00B65230" w:rsidRPr="00ED2793" w:rsidRDefault="00B65230" w:rsidP="00B3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ED2793">
        <w:rPr>
          <w:rFonts w:asciiTheme="majorBidi" w:hAnsiTheme="majorBidi" w:cstheme="majorBidi"/>
          <w:spacing w:val="8"/>
          <w:sz w:val="30"/>
          <w:szCs w:val="30"/>
          <w:cs/>
        </w:rPr>
        <w:t xml:space="preserve">งบการเงินนี้จัดทำขึ้นโดยถือหลักเกณฑ์การบันทึกตามราคาทุนเดิม </w:t>
      </w:r>
      <w:r w:rsidR="007B1943" w:rsidRPr="00ED2793">
        <w:rPr>
          <w:rFonts w:asciiTheme="majorBidi" w:hAnsiTheme="majorBidi" w:cstheme="majorBidi"/>
          <w:spacing w:val="8"/>
          <w:sz w:val="30"/>
          <w:szCs w:val="30"/>
          <w:cs/>
        </w:rPr>
        <w:t>ยกเว้นรายการดังต่อไปนี้</w:t>
      </w:r>
    </w:p>
    <w:p w:rsidR="00D00302" w:rsidRPr="00B3672B" w:rsidRDefault="00D00302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12"/>
          <w:szCs w:val="12"/>
        </w:rPr>
      </w:pP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3270"/>
        <w:gridCol w:w="5386"/>
      </w:tblGrid>
      <w:tr w:rsidR="007B1943" w:rsidRPr="00ED2793" w:rsidTr="00B3672B">
        <w:tc>
          <w:tcPr>
            <w:tcW w:w="3270" w:type="dxa"/>
            <w:shd w:val="clear" w:color="auto" w:fill="auto"/>
          </w:tcPr>
          <w:p w:rsidR="007B1943" w:rsidRPr="00ED2793" w:rsidRDefault="007B194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รายการ</w:t>
            </w:r>
          </w:p>
        </w:tc>
        <w:tc>
          <w:tcPr>
            <w:tcW w:w="5386" w:type="dxa"/>
            <w:shd w:val="clear" w:color="auto" w:fill="auto"/>
          </w:tcPr>
          <w:p w:rsidR="007B1943" w:rsidRPr="00ED2793" w:rsidRDefault="007B194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เกณฑ์การวัดมูลค่า</w:t>
            </w:r>
          </w:p>
        </w:tc>
      </w:tr>
      <w:tr w:rsidR="007B1943" w:rsidRPr="00ED2793" w:rsidTr="00B3672B">
        <w:tc>
          <w:tcPr>
            <w:tcW w:w="3270" w:type="dxa"/>
            <w:shd w:val="clear" w:color="auto" w:fill="auto"/>
          </w:tcPr>
          <w:p w:rsidR="007B1943" w:rsidRPr="00ED2793" w:rsidRDefault="001C30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contextualSpacing/>
              <w:jc w:val="both"/>
              <w:rPr>
                <w:rFonts w:asciiTheme="majorBidi" w:hAnsiTheme="majorBidi" w:cstheme="majorBidi"/>
                <w:spacing w:val="8"/>
                <w:sz w:val="30"/>
                <w:szCs w:val="30"/>
                <w:highlight w:val="yellow"/>
              </w:rPr>
            </w:pPr>
            <w:r w:rsidRPr="00ED2793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5386" w:type="dxa"/>
            <w:shd w:val="clear" w:color="auto" w:fill="auto"/>
          </w:tcPr>
          <w:p w:rsidR="007B1943" w:rsidRPr="00ED2793" w:rsidRDefault="007B194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D2793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B1943" w:rsidRPr="00ED2793" w:rsidTr="00B3672B">
        <w:tc>
          <w:tcPr>
            <w:tcW w:w="3270" w:type="dxa"/>
            <w:shd w:val="clear" w:color="auto" w:fill="auto"/>
          </w:tcPr>
          <w:p w:rsidR="007B1943" w:rsidRPr="00ED2793" w:rsidRDefault="007B194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contextualSpacing/>
              <w:jc w:val="both"/>
              <w:rPr>
                <w:rFonts w:asciiTheme="majorBidi" w:hAnsiTheme="majorBidi" w:cstheme="majorBidi"/>
                <w:spacing w:val="8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5386" w:type="dxa"/>
            <w:shd w:val="clear" w:color="auto" w:fill="auto"/>
          </w:tcPr>
          <w:p w:rsidR="007B1943" w:rsidRPr="00ED2793" w:rsidRDefault="007B1943" w:rsidP="00A21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contextualSpacing/>
              <w:jc w:val="both"/>
              <w:rPr>
                <w:rFonts w:asciiTheme="majorBidi" w:hAnsiTheme="majorBidi" w:cstheme="majorBidi"/>
                <w:spacing w:val="8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มูลค่าปั</w:t>
            </w:r>
            <w:r w:rsidR="00B3672B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จจุบันของภาระผูกพันตามผลประโยช</w:t>
            </w:r>
            <w:r w:rsidR="00A21DE9">
              <w:rPr>
                <w:rFonts w:asciiTheme="majorBidi" w:hAnsiTheme="majorBidi" w:cstheme="majorBidi" w:hint="cs"/>
                <w:spacing w:val="8"/>
                <w:sz w:val="30"/>
                <w:szCs w:val="30"/>
                <w:cs/>
              </w:rPr>
              <w:t>น์</w:t>
            </w:r>
            <w:r w:rsidRPr="00ED2793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 xml:space="preserve">ที่กำหนดไว้ </w:t>
            </w:r>
            <w:r w:rsidR="009F20FF" w:rsidRPr="00ED2793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ซึ่ง</w:t>
            </w:r>
            <w:r w:rsidRPr="00ED2793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ได้เปิดเผยไว้ในหมายเหตุข้อ</w:t>
            </w:r>
            <w:r w:rsidR="001D3958" w:rsidRPr="00ED2793">
              <w:rPr>
                <w:rFonts w:asciiTheme="majorBidi" w:hAnsiTheme="majorBidi" w:cstheme="majorBidi"/>
                <w:spacing w:val="8"/>
                <w:sz w:val="30"/>
                <w:szCs w:val="30"/>
              </w:rPr>
              <w:t xml:space="preserve"> </w:t>
            </w:r>
            <w:r w:rsidR="00A21DE9">
              <w:rPr>
                <w:rFonts w:asciiTheme="majorBidi" w:hAnsiTheme="majorBidi" w:cstheme="majorBidi" w:hint="cs"/>
                <w:spacing w:val="8"/>
                <w:sz w:val="30"/>
                <w:szCs w:val="30"/>
                <w:cs/>
              </w:rPr>
              <w:t>3.14</w:t>
            </w:r>
          </w:p>
        </w:tc>
      </w:tr>
    </w:tbl>
    <w:p w:rsidR="007B1943" w:rsidRPr="00B3672B" w:rsidRDefault="007B1943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2"/>
          <w:sz w:val="16"/>
          <w:szCs w:val="16"/>
        </w:rPr>
      </w:pPr>
    </w:p>
    <w:p w:rsidR="00157660" w:rsidRPr="004C720E" w:rsidRDefault="004C720E" w:rsidP="004C7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2.3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5B3762" w:rsidRPr="004C720E">
        <w:rPr>
          <w:rFonts w:asciiTheme="majorBidi" w:hAnsiTheme="majorBidi" w:cstheme="majorBidi"/>
          <w:b/>
          <w:bCs/>
          <w:sz w:val="30"/>
          <w:szCs w:val="30"/>
          <w:cs/>
        </w:rPr>
        <w:t>สกุลเงินที่ใช้ในการดำเนินงานและ</w:t>
      </w:r>
      <w:r w:rsidR="00157660" w:rsidRPr="004C720E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นำเสนองบการเงิน  </w:t>
      </w:r>
    </w:p>
    <w:p w:rsidR="00157660" w:rsidRPr="00B3672B" w:rsidRDefault="00157660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12"/>
          <w:szCs w:val="12"/>
        </w:rPr>
      </w:pPr>
    </w:p>
    <w:p w:rsidR="004E44FE" w:rsidRPr="00ED2793" w:rsidRDefault="00157660" w:rsidP="00537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งบการเงินนี้จัดทำและแสดงหน่วยเงินตราเป็นเงินบาท</w:t>
      </w:r>
      <w:r w:rsidR="005B3762" w:rsidRPr="00ED2793">
        <w:rPr>
          <w:rFonts w:asciiTheme="majorBidi" w:hAnsiTheme="majorBidi" w:cstheme="majorBidi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50739D" w:rsidRPr="00ED2793">
        <w:rPr>
          <w:rFonts w:asciiTheme="majorBidi" w:hAnsiTheme="majorBidi" w:cstheme="majorBidi"/>
          <w:sz w:val="30"/>
          <w:szCs w:val="30"/>
          <w:cs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4E44FE" w:rsidRPr="00B3672B" w:rsidRDefault="004E44FE" w:rsidP="00B01F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12"/>
          <w:szCs w:val="12"/>
        </w:rPr>
      </w:pPr>
    </w:p>
    <w:p w:rsidR="004E44FE" w:rsidRPr="00ED2793" w:rsidRDefault="006A4DCB" w:rsidP="00B01F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2.4</w:t>
      </w:r>
      <w:r w:rsidR="004E44FE" w:rsidRPr="00ED2793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4C720E">
        <w:rPr>
          <w:rFonts w:asciiTheme="majorBidi" w:hAnsiTheme="majorBidi" w:cstheme="majorBidi"/>
          <w:b/>
          <w:bCs/>
          <w:sz w:val="30"/>
          <w:szCs w:val="30"/>
        </w:rPr>
        <w:tab/>
      </w:r>
      <w:r w:rsidR="007B1943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การใช้วิจารณญาณและการประมาณการ</w:t>
      </w:r>
      <w:r w:rsidR="004E44FE" w:rsidRPr="00ED279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:rsidR="004E44FE" w:rsidRPr="00B3672B" w:rsidRDefault="004E44FE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12"/>
          <w:szCs w:val="12"/>
        </w:rPr>
      </w:pPr>
    </w:p>
    <w:p w:rsidR="008B42FE" w:rsidRPr="00ED2793" w:rsidRDefault="008B42FE" w:rsidP="001B73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ในการจัดทำงบการเงิน</w:t>
      </w:r>
      <w:r w:rsidR="00B65230" w:rsidRPr="00ED2793">
        <w:rPr>
          <w:rFonts w:asciiTheme="majorBidi" w:hAnsiTheme="majorBidi" w:cstheme="majorBidi"/>
          <w:sz w:val="30"/>
          <w:szCs w:val="30"/>
          <w:cs/>
        </w:rPr>
        <w:t>ให้</w:t>
      </w:r>
      <w:r w:rsidRPr="00ED2793">
        <w:rPr>
          <w:rFonts w:asciiTheme="majorBidi" w:hAnsiTheme="majorBidi" w:cstheme="majorBidi"/>
          <w:sz w:val="30"/>
          <w:szCs w:val="30"/>
          <w:cs/>
        </w:rPr>
        <w:t>เป็นไปตามมาตรฐานการรายงานทางกา</w:t>
      </w:r>
      <w:r w:rsidR="00435244" w:rsidRPr="00ED2793">
        <w:rPr>
          <w:rFonts w:asciiTheme="majorBidi" w:hAnsiTheme="majorBidi" w:cstheme="majorBidi"/>
          <w:sz w:val="30"/>
          <w:szCs w:val="30"/>
          <w:cs/>
        </w:rPr>
        <w:t xml:space="preserve">รเงิน ผู้บริหารต้องใช้วิจารณญาณ </w:t>
      </w:r>
      <w:r w:rsidRPr="00ED2793">
        <w:rPr>
          <w:rFonts w:asciiTheme="majorBidi" w:hAnsiTheme="majorBidi" w:cstheme="majorBidi"/>
          <w:sz w:val="30"/>
          <w:szCs w:val="30"/>
          <w:cs/>
        </w:rPr>
        <w:t>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2A5588" w:rsidRPr="00B3672B" w:rsidRDefault="002A5588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:rsidR="00E90A24" w:rsidRDefault="00435244" w:rsidP="001B73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ประมาณการและข้อสมมติที่ใช้ในการจัดทำงบการเงิ</w:t>
      </w:r>
      <w:r w:rsidR="00D65041" w:rsidRPr="00ED2793">
        <w:rPr>
          <w:rFonts w:asciiTheme="majorBidi" w:hAnsiTheme="majorBidi" w:cstheme="majorBidi"/>
          <w:sz w:val="30"/>
          <w:szCs w:val="30"/>
          <w:cs/>
        </w:rPr>
        <w:t>นจะได้รับการทบทวนอย่างต่อเนื่อง</w:t>
      </w:r>
      <w:r w:rsidR="00D65041"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การปรับประมาณการทางบัญชีจะบันทึก</w:t>
      </w:r>
      <w:r w:rsidR="00A21DE9">
        <w:rPr>
          <w:rFonts w:asciiTheme="majorBidi" w:hAnsiTheme="majorBidi" w:cstheme="majorBidi"/>
          <w:sz w:val="30"/>
          <w:szCs w:val="30"/>
          <w:cs/>
        </w:rPr>
        <w:t>โดยวิธีเปลี่ยนทันทีเป็นต้นไ</w:t>
      </w:r>
      <w:r w:rsidR="00A21DE9">
        <w:rPr>
          <w:rFonts w:asciiTheme="majorBidi" w:hAnsiTheme="majorBidi" w:cstheme="majorBidi" w:hint="cs"/>
          <w:sz w:val="30"/>
          <w:szCs w:val="30"/>
          <w:cs/>
        </w:rPr>
        <w:t>ป</w:t>
      </w:r>
    </w:p>
    <w:p w:rsidR="00A21DE9" w:rsidRPr="00ED2793" w:rsidRDefault="00A21DE9" w:rsidP="001B73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E90A24" w:rsidRPr="00ED2793" w:rsidRDefault="00E90A24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1304F" w:rsidRPr="005318EF" w:rsidRDefault="006A4DCB" w:rsidP="00B3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2.5</w:t>
      </w:r>
      <w:r w:rsidR="004C720E">
        <w:rPr>
          <w:rFonts w:asciiTheme="majorBidi" w:hAnsiTheme="majorBidi" w:cstheme="majorBidi"/>
          <w:b/>
          <w:bCs/>
          <w:sz w:val="30"/>
          <w:szCs w:val="30"/>
        </w:rPr>
        <w:tab/>
      </w:r>
      <w:r w:rsidR="001B7319" w:rsidRPr="00ED2793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71304F" w:rsidRPr="00ED279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การวัดมูลค่ายุติธรรม </w:t>
      </w:r>
    </w:p>
    <w:p w:rsidR="0071304F" w:rsidRPr="00ED2793" w:rsidRDefault="0071304F" w:rsidP="004C7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นโยบายการบัญชีและการเปิดเผยข้อมูลของ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71304F" w:rsidRPr="004C720E" w:rsidRDefault="0071304F" w:rsidP="00B3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บริษัทกำหนดกรอบแนวคิดของการควบคุมเกี่ยวกับการวัดมูลค่ายุติธรรม</w:t>
      </w:r>
      <w:r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ED2793">
        <w:rPr>
          <w:rFonts w:asciiTheme="majorBidi" w:hAnsiTheme="majorBidi" w:cstheme="majorBidi"/>
          <w:sz w:val="30"/>
          <w:szCs w:val="30"/>
        </w:rPr>
        <w:t xml:space="preserve">3 </w:t>
      </w:r>
      <w:r w:rsidRPr="00ED2793">
        <w:rPr>
          <w:rFonts w:asciiTheme="majorBidi" w:hAnsiTheme="majorBidi" w:cstheme="majorBidi"/>
          <w:sz w:val="30"/>
          <w:szCs w:val="30"/>
          <w:cs/>
        </w:rPr>
        <w:t>และรายงานโดยตรงต่อผู้บริหารสูงสุดทางด้านการเงิน</w:t>
      </w:r>
    </w:p>
    <w:p w:rsidR="0071304F" w:rsidRPr="00ED2793" w:rsidRDefault="0071304F" w:rsidP="00B3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="00D65041" w:rsidRPr="00ED2793">
        <w:rPr>
          <w:rFonts w:asciiTheme="majorBidi" w:hAnsiTheme="majorBidi" w:cstheme="majorBidi"/>
          <w:sz w:val="30"/>
          <w:szCs w:val="30"/>
        </w:rPr>
        <w:t xml:space="preserve">        </w:t>
      </w:r>
      <w:r w:rsidRPr="00ED2793">
        <w:rPr>
          <w:rFonts w:asciiTheme="majorBidi" w:hAnsiTheme="majorBidi" w:cstheme="majorBidi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</w:t>
      </w:r>
      <w:r w:rsidR="001C3094" w:rsidRPr="00ED2793">
        <w:rPr>
          <w:rFonts w:asciiTheme="majorBidi" w:hAnsiTheme="majorBidi" w:cstheme="majorBidi"/>
          <w:sz w:val="30"/>
          <w:szCs w:val="30"/>
          <w:cs/>
        </w:rPr>
        <w:t>ลำ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71304F" w:rsidRPr="00ED2793" w:rsidRDefault="00EB6DF8" w:rsidP="004C720E">
      <w:pPr>
        <w:shd w:val="clear" w:color="auto" w:fill="FFFFFF"/>
        <w:spacing w:line="360" w:lineRule="auto"/>
        <w:jc w:val="both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ประเด็นปัญหาของการวัดมูลค่าที่มีนัยสำคัญจะถูกรายงานต่อคณะกรรมการตรวจสอบของบริษัท</w:t>
      </w:r>
    </w:p>
    <w:p w:rsidR="0089605B" w:rsidRPr="00ED2793" w:rsidRDefault="00EB6DF8" w:rsidP="00B3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</w:t>
      </w:r>
      <w:r w:rsidR="00D65041" w:rsidRPr="00ED2793">
        <w:rPr>
          <w:rFonts w:asciiTheme="majorBidi" w:hAnsiTheme="majorBidi" w:cstheme="majorBidi"/>
          <w:sz w:val="30"/>
          <w:szCs w:val="30"/>
          <w:cs/>
        </w:rPr>
        <w:t>หรือหนี้สิน</w:t>
      </w:r>
      <w:r w:rsidR="00D65041"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:rsidR="00EB6DF8" w:rsidRPr="00ED2793" w:rsidRDefault="00EB6DF8" w:rsidP="00B3672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426" w:right="-7" w:hanging="426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ข้อมูลระดับ </w:t>
      </w:r>
      <w:r w:rsidRPr="00ED2793">
        <w:rPr>
          <w:rFonts w:asciiTheme="majorBidi" w:eastAsia="Calibri" w:hAnsiTheme="majorBidi" w:cstheme="majorBidi"/>
          <w:sz w:val="30"/>
          <w:szCs w:val="30"/>
          <w:lang w:val="en-GB"/>
        </w:rPr>
        <w:t xml:space="preserve">1  </w:t>
      </w:r>
      <w:r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เป็นราคาเสนอซื้อขาย </w:t>
      </w:r>
      <w:r w:rsidRPr="00ED2793">
        <w:rPr>
          <w:rFonts w:asciiTheme="majorBidi" w:eastAsia="Calibri" w:hAnsiTheme="majorBidi" w:cstheme="majorBidi"/>
          <w:sz w:val="30"/>
          <w:szCs w:val="30"/>
          <w:lang w:val="en-GB"/>
        </w:rPr>
        <w:t>(</w:t>
      </w:r>
      <w:r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>ไม่ต้องปรับปรุง</w:t>
      </w:r>
      <w:r w:rsidRPr="00ED2793">
        <w:rPr>
          <w:rFonts w:asciiTheme="majorBidi" w:eastAsia="Calibri" w:hAnsiTheme="majorBidi" w:cstheme="majorBidi"/>
          <w:sz w:val="30"/>
          <w:szCs w:val="30"/>
          <w:lang w:val="en-GB"/>
        </w:rPr>
        <w:t xml:space="preserve">) </w:t>
      </w:r>
      <w:r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ในตลาดที่มีสภาพคล่องสำ</w:t>
      </w:r>
      <w:r w:rsidR="00D81EB6"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หรับสินทรัพย์หรือหนี้สิน</w:t>
      </w:r>
      <w:r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อย่างเดียวกัน</w:t>
      </w:r>
    </w:p>
    <w:p w:rsidR="00EB6DF8" w:rsidRPr="00ED2793" w:rsidRDefault="00EB6DF8" w:rsidP="00B3672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426" w:right="-7" w:hanging="426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ข้อมูลระดับ</w:t>
      </w:r>
      <w:r w:rsidRPr="00ED2793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2  </w:t>
      </w:r>
      <w:r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เป็นข้อมูลอื่นที่สังเกตได้โดยตรง </w:t>
      </w:r>
      <w:r w:rsidRPr="00ED2793">
        <w:rPr>
          <w:rFonts w:asciiTheme="majorBidi" w:eastAsia="Calibri" w:hAnsiTheme="majorBidi" w:cstheme="majorBidi"/>
          <w:sz w:val="30"/>
          <w:szCs w:val="30"/>
          <w:lang w:val="en-GB"/>
        </w:rPr>
        <w:t>(</w:t>
      </w:r>
      <w:r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เช่น ราคาขาย) หรือโดยอ้อม (เช่น ได้มาจากราคา) </w:t>
      </w:r>
      <w:r w:rsidR="00B3672B">
        <w:rPr>
          <w:rFonts w:asciiTheme="majorBidi" w:eastAsia="Calibri" w:hAnsiTheme="majorBidi" w:cstheme="majorBidi"/>
          <w:sz w:val="30"/>
          <w:szCs w:val="30"/>
          <w:cs/>
          <w:lang w:val="en-GB"/>
        </w:rPr>
        <w:t>สำหรับ</w:t>
      </w:r>
      <w:r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สินทรัพย์นั้นหรือหนี้สินนั้น</w:t>
      </w:r>
      <w:r w:rsidR="00CF64D4"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</w:t>
      </w:r>
      <w:r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นอกเหนือจากราคาเสนอซื้อขายซึ่งรวมอยู่ในข้อมูลระดับ </w:t>
      </w:r>
      <w:r w:rsidRPr="00ED2793">
        <w:rPr>
          <w:rFonts w:asciiTheme="majorBidi" w:eastAsia="Calibri" w:hAnsiTheme="majorBidi" w:cstheme="majorBidi"/>
          <w:sz w:val="30"/>
          <w:szCs w:val="30"/>
          <w:lang w:val="en-GB"/>
        </w:rPr>
        <w:t>1</w:t>
      </w:r>
    </w:p>
    <w:p w:rsidR="00EB6DF8" w:rsidRPr="00ED2793" w:rsidRDefault="00EB6DF8" w:rsidP="00B3672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76" w:lineRule="auto"/>
        <w:ind w:left="426" w:right="-7" w:hanging="426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ข้อมูลระดับ</w:t>
      </w:r>
      <w:r w:rsidRPr="00ED2793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3  </w:t>
      </w:r>
      <w:r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>เป็นข้อมูลสำหรับสินทรัพย์หรือหนี้สินที่ไม่ได้มาจากข้อมูลที่</w:t>
      </w:r>
      <w:r w:rsidR="001C3094"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สามารถ</w:t>
      </w:r>
      <w:r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สังเกตได้ (ข้อมูลที่ไม่สามาร</w:t>
      </w:r>
      <w:r w:rsidR="00D81EB6"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ถ</w:t>
      </w:r>
      <w:r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สังเกตได้)</w:t>
      </w:r>
    </w:p>
    <w:p w:rsidR="00EB6DF8" w:rsidRPr="00ED2793" w:rsidRDefault="00EB6DF8" w:rsidP="004C7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1A4F93" w:rsidRPr="00ED2793" w:rsidRDefault="00EB6DF8" w:rsidP="00B3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36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EB6DF8" w:rsidRDefault="00EB6DF8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7"/>
        <w:jc w:val="thaiDistribute"/>
        <w:rPr>
          <w:rFonts w:asciiTheme="majorBidi" w:eastAsia="Calibri" w:hAnsiTheme="majorBidi" w:cstheme="majorBidi"/>
          <w:sz w:val="30"/>
          <w:szCs w:val="30"/>
          <w:highlight w:val="cyan"/>
          <w:lang w:val="en-GB"/>
        </w:rPr>
      </w:pPr>
    </w:p>
    <w:p w:rsidR="00A21DE9" w:rsidRDefault="00A21DE9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7"/>
        <w:jc w:val="thaiDistribute"/>
        <w:rPr>
          <w:rFonts w:asciiTheme="majorBidi" w:eastAsia="Calibri" w:hAnsiTheme="majorBidi" w:cstheme="majorBidi"/>
          <w:sz w:val="30"/>
          <w:szCs w:val="30"/>
          <w:highlight w:val="cyan"/>
          <w:lang w:val="en-GB"/>
        </w:rPr>
      </w:pPr>
    </w:p>
    <w:p w:rsidR="00A21DE9" w:rsidRPr="00ED2793" w:rsidRDefault="00A21DE9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7"/>
        <w:jc w:val="thaiDistribute"/>
        <w:rPr>
          <w:rFonts w:asciiTheme="majorBidi" w:eastAsia="Calibri" w:hAnsiTheme="majorBidi" w:cstheme="majorBidi"/>
          <w:sz w:val="30"/>
          <w:szCs w:val="30"/>
          <w:highlight w:val="cyan"/>
          <w:lang w:val="en-GB"/>
        </w:rPr>
      </w:pPr>
    </w:p>
    <w:p w:rsidR="005E2D6D" w:rsidRPr="00ED2793" w:rsidRDefault="00696E70" w:rsidP="004C720E">
      <w:pPr>
        <w:pStyle w:val="BodyText2"/>
        <w:tabs>
          <w:tab w:val="left" w:pos="540"/>
        </w:tabs>
        <w:spacing w:after="240"/>
        <w:ind w:left="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3       </w:t>
      </w:r>
      <w:r w:rsidR="00DB130F" w:rsidRPr="00ED2793">
        <w:rPr>
          <w:rFonts w:asciiTheme="majorBidi" w:hAnsiTheme="majorBidi" w:cstheme="majorBidi"/>
          <w:b/>
          <w:bCs/>
          <w:sz w:val="30"/>
          <w:szCs w:val="30"/>
        </w:rPr>
        <w:tab/>
      </w:r>
      <w:r w:rsidR="00EB46EF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5E2D6D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:rsidR="005E2D6D" w:rsidRPr="00ED2793" w:rsidRDefault="005E2D6D" w:rsidP="004C7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:rsidR="005E2D6D" w:rsidRPr="004C720E" w:rsidRDefault="006A4DCB" w:rsidP="00EB46EF">
      <w:pPr>
        <w:pStyle w:val="Heading8"/>
        <w:spacing w:after="240" w:line="240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</w:rPr>
      </w:pPr>
      <w:r>
        <w:rPr>
          <w:rFonts w:asciiTheme="majorBidi" w:eastAsia="EucrosiaUPCBold" w:hAnsiTheme="majorBidi" w:cstheme="majorBidi" w:hint="cs"/>
          <w:sz w:val="30"/>
          <w:szCs w:val="30"/>
          <w:cs/>
        </w:rPr>
        <w:t>3.1</w:t>
      </w:r>
      <w:r w:rsidR="00EB46EF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5E2D6D" w:rsidRPr="00ED2793">
        <w:rPr>
          <w:rFonts w:asciiTheme="majorBidi" w:eastAsia="EucrosiaUPCBold" w:hAnsiTheme="majorBidi" w:cstheme="majorBidi"/>
          <w:sz w:val="30"/>
          <w:szCs w:val="30"/>
          <w:cs/>
        </w:rPr>
        <w:t>เกณฑ์ในการจัดทำงบการเงิน</w:t>
      </w:r>
      <w:r w:rsidR="00BE4CCA" w:rsidRPr="00ED2793">
        <w:rPr>
          <w:rFonts w:asciiTheme="majorBidi" w:eastAsia="EucrosiaUPCBold" w:hAnsiTheme="majorBidi" w:cstheme="majorBidi"/>
          <w:sz w:val="30"/>
          <w:szCs w:val="30"/>
          <w:cs/>
        </w:rPr>
        <w:t>ที่แสดงเงินลงทุนตามวิธีส่วนได้เสีย</w:t>
      </w:r>
    </w:p>
    <w:p w:rsidR="00BB2B12" w:rsidRPr="00ED2793" w:rsidRDefault="005E2D6D" w:rsidP="004C7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BE4CCA" w:rsidRPr="00ED2793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</w:t>
      </w:r>
      <w:r w:rsidRPr="00ED2793">
        <w:rPr>
          <w:rFonts w:asciiTheme="majorBidi" w:hAnsiTheme="majorBidi" w:cstheme="majorBidi"/>
          <w:sz w:val="30"/>
          <w:szCs w:val="30"/>
          <w:cs/>
        </w:rPr>
        <w:t>ประกอบด้วยงบการเงินของบริษัท</w:t>
      </w:r>
      <w:r w:rsidR="00BE4CCA" w:rsidRPr="00ED27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และส่วนได้เสียของบริษัทในบริษัทร่วม </w:t>
      </w:r>
      <w:r w:rsidRPr="00ED2793">
        <w:rPr>
          <w:rFonts w:asciiTheme="majorBidi" w:hAnsiTheme="majorBidi" w:cstheme="majorBidi"/>
          <w:sz w:val="30"/>
          <w:szCs w:val="30"/>
        </w:rPr>
        <w:t xml:space="preserve"> </w:t>
      </w:r>
    </w:p>
    <w:p w:rsidR="00BE4CCA" w:rsidRPr="00E95B2B" w:rsidRDefault="00BE4CCA" w:rsidP="004C720E">
      <w:pPr>
        <w:pStyle w:val="BodyText2"/>
        <w:tabs>
          <w:tab w:val="left" w:pos="540"/>
        </w:tabs>
        <w:spacing w:line="360" w:lineRule="auto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95B2B">
        <w:rPr>
          <w:rFonts w:asciiTheme="majorBidi" w:hAnsiTheme="majorBidi" w:cstheme="majorBidi"/>
          <w:sz w:val="30"/>
          <w:szCs w:val="30"/>
          <w:cs/>
        </w:rPr>
        <w:t>ส่วนได้เสีย</w:t>
      </w:r>
      <w:r w:rsidR="00426392" w:rsidRPr="00E95B2B">
        <w:rPr>
          <w:rFonts w:asciiTheme="majorBidi" w:hAnsiTheme="majorBidi" w:cstheme="majorBidi"/>
          <w:sz w:val="30"/>
          <w:szCs w:val="30"/>
          <w:cs/>
        </w:rPr>
        <w:t>ในเงินลงทุนที่บันทึกตามวิธีส่วนได้เสีย</w:t>
      </w:r>
    </w:p>
    <w:p w:rsidR="0084408C" w:rsidRDefault="006163D1" w:rsidP="0084408C">
      <w:pPr>
        <w:pStyle w:val="BodyText2"/>
        <w:tabs>
          <w:tab w:val="left" w:pos="540"/>
        </w:tabs>
        <w:spacing w:after="240"/>
        <w:ind w:left="0" w:firstLine="0"/>
        <w:jc w:val="thaiDistribute"/>
        <w:rPr>
          <w:rFonts w:asciiTheme="majorBidi" w:hAnsi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ส่วนได้เสียของ</w:t>
      </w:r>
      <w:r w:rsidR="00426392" w:rsidRPr="00ED2793">
        <w:rPr>
          <w:rFonts w:asciiTheme="majorBidi" w:hAnsiTheme="majorBidi" w:cstheme="majorBidi"/>
          <w:sz w:val="30"/>
          <w:szCs w:val="30"/>
          <w:cs/>
        </w:rPr>
        <w:t>บริษัทในเงินลงทุนที่บันทึกตามวิธีส่วนได้เสีย ประกอบด้วยส่วนได้เสียในบริษัทร่วม</w:t>
      </w:r>
    </w:p>
    <w:p w:rsidR="0084408C" w:rsidRPr="004C720E" w:rsidRDefault="0084408C" w:rsidP="0084408C">
      <w:pPr>
        <w:pStyle w:val="BodyText2"/>
        <w:tabs>
          <w:tab w:val="left" w:pos="540"/>
        </w:tabs>
        <w:spacing w:after="240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4408C">
        <w:rPr>
          <w:rFonts w:asciiTheme="majorBidi" w:hAnsiTheme="majorBidi"/>
          <w:sz w:val="30"/>
          <w:szCs w:val="30"/>
          <w:cs/>
        </w:rPr>
        <w:t xml:space="preserve">บริษัทร่วมเป็นกิจการที่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:rsidR="001B7319" w:rsidRDefault="00BE4CCA" w:rsidP="004C720E">
      <w:pPr>
        <w:pStyle w:val="BodyText2"/>
        <w:tabs>
          <w:tab w:val="left" w:pos="540"/>
        </w:tabs>
        <w:spacing w:after="240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="00F872A3" w:rsidRPr="00ED27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426392" w:rsidRPr="00ED27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pacing w:val="-6"/>
          <w:sz w:val="30"/>
          <w:szCs w:val="30"/>
          <w:cs/>
        </w:rPr>
        <w:t>เงินลงทุนที่</w:t>
      </w:r>
      <w:r w:rsidR="006163D1" w:rsidRPr="00ED2793">
        <w:rPr>
          <w:rFonts w:asciiTheme="majorBidi" w:hAnsiTheme="majorBidi" w:cstheme="majorBidi"/>
          <w:spacing w:val="-6"/>
          <w:sz w:val="30"/>
          <w:szCs w:val="30"/>
          <w:cs/>
        </w:rPr>
        <w:t>บันทึกตามวิธีส่วนได้เสียของ</w:t>
      </w:r>
      <w:r w:rsidRPr="00ED2793">
        <w:rPr>
          <w:rFonts w:asciiTheme="majorBidi" w:hAnsiTheme="majorBidi" w:cstheme="majorBidi"/>
          <w:spacing w:val="-6"/>
          <w:sz w:val="30"/>
          <w:szCs w:val="30"/>
          <w:cs/>
        </w:rPr>
        <w:t>บริษัท จะถูกบันทึกในงบการเงินจนถึงวันที่บริษัทสูญเสียความมีอิทธิพล</w:t>
      </w:r>
      <w:r w:rsidRPr="00ED2793">
        <w:rPr>
          <w:rFonts w:asciiTheme="majorBidi" w:hAnsiTheme="majorBidi" w:cstheme="majorBidi"/>
          <w:sz w:val="30"/>
          <w:szCs w:val="30"/>
          <w:cs/>
        </w:rPr>
        <w:t>อย่างมีนัยสำคัญ</w:t>
      </w:r>
      <w:r w:rsidR="0084408C" w:rsidRPr="0084408C">
        <w:rPr>
          <w:rFonts w:asciiTheme="majorBidi" w:hAnsiTheme="majorBidi"/>
          <w:sz w:val="30"/>
          <w:szCs w:val="30"/>
          <w:cs/>
        </w:rPr>
        <w:t xml:space="preserve"> </w:t>
      </w:r>
    </w:p>
    <w:p w:rsidR="005E2D6D" w:rsidRPr="004C720E" w:rsidRDefault="006A4DCB" w:rsidP="004C720E">
      <w:pPr>
        <w:pStyle w:val="Heading8"/>
        <w:spacing w:after="240" w:line="240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</w:rPr>
      </w:pPr>
      <w:r>
        <w:rPr>
          <w:rFonts w:asciiTheme="majorBidi" w:eastAsia="EucrosiaUPCBold" w:hAnsiTheme="majorBidi" w:cstheme="majorBidi" w:hint="cs"/>
          <w:sz w:val="30"/>
          <w:szCs w:val="30"/>
          <w:cs/>
        </w:rPr>
        <w:t>3.2</w:t>
      </w:r>
      <w:r w:rsidR="00EB46EF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1B7319" w:rsidRPr="00ED2793">
        <w:rPr>
          <w:rFonts w:asciiTheme="majorBidi" w:eastAsia="EucrosiaUPCBold" w:hAnsiTheme="majorBidi" w:cstheme="majorBidi" w:hint="cs"/>
          <w:sz w:val="30"/>
          <w:szCs w:val="30"/>
          <w:cs/>
        </w:rPr>
        <w:t xml:space="preserve"> </w:t>
      </w:r>
      <w:r w:rsidR="006A1613" w:rsidRPr="00ED2793">
        <w:rPr>
          <w:rFonts w:asciiTheme="majorBidi" w:eastAsia="EucrosiaUPCBold" w:hAnsiTheme="majorBidi" w:cstheme="majorBidi"/>
          <w:sz w:val="30"/>
          <w:szCs w:val="30"/>
          <w:cs/>
        </w:rPr>
        <w:t>รายการบัญชีที่เป็น</w:t>
      </w:r>
      <w:r w:rsidR="005E2D6D" w:rsidRPr="00ED2793">
        <w:rPr>
          <w:rFonts w:asciiTheme="majorBidi" w:eastAsia="EucrosiaUPCBold" w:hAnsiTheme="majorBidi" w:cstheme="majorBidi"/>
          <w:sz w:val="30"/>
          <w:szCs w:val="30"/>
          <w:cs/>
        </w:rPr>
        <w:t>เงินตราต่างประเทศ</w:t>
      </w:r>
    </w:p>
    <w:p w:rsidR="008D7E7B" w:rsidRPr="00ED2793" w:rsidRDefault="008D7E7B" w:rsidP="00A00229">
      <w:pPr>
        <w:pStyle w:val="BodyText2"/>
        <w:tabs>
          <w:tab w:val="left" w:pos="540"/>
        </w:tabs>
        <w:spacing w:after="240"/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:rsidR="00BF58CA" w:rsidRPr="00ED2793" w:rsidRDefault="005E2D6D" w:rsidP="00A00229">
      <w:pPr>
        <w:pStyle w:val="BodyText2"/>
        <w:tabs>
          <w:tab w:val="left" w:pos="540"/>
        </w:tabs>
        <w:spacing w:after="240"/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</w:t>
      </w:r>
      <w:r w:rsidR="002928AE" w:rsidRPr="00ED2793">
        <w:rPr>
          <w:rFonts w:asciiTheme="majorBidi" w:hAnsiTheme="majorBidi" w:cstheme="majorBidi"/>
          <w:sz w:val="30"/>
          <w:szCs w:val="30"/>
          <w:cs/>
        </w:rPr>
        <w:t xml:space="preserve"> แปลงค่าเป็นสกุลเงินที่ใช้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ในการดำเนินงานโดยใช้อัตราแลกเปลี่ยน ณ วันนั้น </w:t>
      </w:r>
    </w:p>
    <w:p w:rsidR="005E2D6D" w:rsidRDefault="005E2D6D" w:rsidP="00FD74A5">
      <w:pPr>
        <w:pStyle w:val="BodyText2"/>
        <w:tabs>
          <w:tab w:val="left" w:pos="540"/>
        </w:tabs>
        <w:spacing w:after="240"/>
        <w:ind w:left="0" w:right="4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5E2D6D" w:rsidRPr="00ED2793" w:rsidRDefault="005E2D6D" w:rsidP="001B7319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D2793">
        <w:rPr>
          <w:rFonts w:asciiTheme="majorBidi" w:hAnsiTheme="majorBidi" w:cstheme="majorBidi"/>
          <w:color w:val="000000"/>
          <w:sz w:val="30"/>
          <w:szCs w:val="30"/>
          <w:cs/>
        </w:rPr>
        <w:t>ผลต่างของอัตราแลก</w:t>
      </w:r>
      <w:r w:rsidR="00BB2B12" w:rsidRPr="00ED2793">
        <w:rPr>
          <w:rFonts w:asciiTheme="majorBidi" w:hAnsiTheme="majorBidi" w:cstheme="majorBidi"/>
          <w:color w:val="000000"/>
          <w:sz w:val="30"/>
          <w:szCs w:val="30"/>
          <w:cs/>
        </w:rPr>
        <w:t>เปลี่ยนที่เกิดขึ้นจากการแปลงค่า</w:t>
      </w:r>
      <w:r w:rsidRPr="00ED2793">
        <w:rPr>
          <w:rFonts w:asciiTheme="majorBidi" w:hAnsiTheme="majorBidi" w:cstheme="majorBidi"/>
          <w:color w:val="000000"/>
          <w:sz w:val="30"/>
          <w:szCs w:val="30"/>
          <w:cs/>
        </w:rPr>
        <w:t>ให้รับรู้เ</w:t>
      </w:r>
      <w:r w:rsidR="00BB2B12" w:rsidRPr="00ED2793">
        <w:rPr>
          <w:rFonts w:asciiTheme="majorBidi" w:hAnsiTheme="majorBidi" w:cstheme="majorBidi"/>
          <w:color w:val="000000"/>
          <w:sz w:val="30"/>
          <w:szCs w:val="30"/>
          <w:cs/>
        </w:rPr>
        <w:t>ป็นกำไรหรือขาดทุนในงวดบัญชีนั้น</w:t>
      </w:r>
    </w:p>
    <w:p w:rsidR="00B35541" w:rsidRPr="00B3672B" w:rsidRDefault="00B35541" w:rsidP="00B01FDE">
      <w:pPr>
        <w:pStyle w:val="BodyText2"/>
        <w:tabs>
          <w:tab w:val="left" w:pos="540"/>
        </w:tabs>
        <w:ind w:left="0" w:right="43" w:firstLine="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5E2D6D" w:rsidRPr="00ED2793" w:rsidRDefault="00A31F74" w:rsidP="00B3672B">
      <w:pPr>
        <w:pStyle w:val="Heading8"/>
        <w:spacing w:after="120" w:line="240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</w:rPr>
      </w:pPr>
      <w:r>
        <w:rPr>
          <w:rFonts w:asciiTheme="majorBidi" w:eastAsia="EucrosiaUPCBold" w:hAnsiTheme="majorBidi" w:cstheme="majorBidi" w:hint="cs"/>
          <w:sz w:val="30"/>
          <w:szCs w:val="30"/>
          <w:cs/>
        </w:rPr>
        <w:t>3.3</w:t>
      </w:r>
      <w:r w:rsidR="00EB46EF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5E2D6D" w:rsidRPr="00ED2793">
        <w:rPr>
          <w:rFonts w:asciiTheme="majorBidi" w:eastAsia="EucrosiaUPCBold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:rsidR="00C333EB" w:rsidRPr="00EB46EF" w:rsidRDefault="005E2D6D" w:rsidP="00EB4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</w:t>
      </w:r>
      <w:r w:rsidR="00BF58CA" w:rsidRPr="00EB46EF">
        <w:rPr>
          <w:rFonts w:asciiTheme="majorBidi" w:hAnsiTheme="majorBidi" w:cstheme="majorBidi"/>
          <w:sz w:val="30"/>
          <w:szCs w:val="30"/>
          <w:cs/>
        </w:rPr>
        <w:t>กิจกรรมจัดหาเงินในงบกระแสเงินสด</w:t>
      </w:r>
    </w:p>
    <w:p w:rsidR="005E2D6D" w:rsidRPr="004C720E" w:rsidRDefault="00A31F74" w:rsidP="00B3672B">
      <w:pPr>
        <w:pStyle w:val="Heading8"/>
        <w:spacing w:after="120" w:line="240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</w:rPr>
      </w:pPr>
      <w:r>
        <w:rPr>
          <w:rFonts w:asciiTheme="majorBidi" w:eastAsia="EucrosiaUPCBold" w:hAnsiTheme="majorBidi" w:cstheme="majorBidi" w:hint="cs"/>
          <w:sz w:val="30"/>
          <w:szCs w:val="30"/>
          <w:cs/>
        </w:rPr>
        <w:lastRenderedPageBreak/>
        <w:t>3.4</w:t>
      </w:r>
      <w:r w:rsidR="00EB46EF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5E2D6D" w:rsidRPr="00ED2793">
        <w:rPr>
          <w:rFonts w:asciiTheme="majorBidi" w:eastAsia="EucrosiaUPCBold" w:hAnsiTheme="majorBidi" w:cstheme="majorBidi"/>
          <w:sz w:val="30"/>
          <w:szCs w:val="30"/>
          <w:cs/>
        </w:rPr>
        <w:t>ลูกหนี้การค้าและลูกหนี้อื่น</w:t>
      </w:r>
    </w:p>
    <w:p w:rsidR="005E2D6D" w:rsidRPr="00EB46EF" w:rsidRDefault="005E2D6D" w:rsidP="00B3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233764" w:rsidRPr="00EB46EF" w:rsidRDefault="005E2D6D" w:rsidP="00EB46EF">
      <w:pPr>
        <w:tabs>
          <w:tab w:val="clear" w:pos="907"/>
          <w:tab w:val="left" w:pos="810"/>
        </w:tabs>
        <w:spacing w:after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</w:t>
      </w:r>
      <w:r w:rsidR="00B15928" w:rsidRPr="00EB46EF">
        <w:rPr>
          <w:rFonts w:asciiTheme="majorBidi" w:hAnsiTheme="majorBidi" w:cstheme="majorBidi"/>
          <w:sz w:val="30"/>
          <w:szCs w:val="30"/>
          <w:cs/>
        </w:rPr>
        <w:t>กับการชำระหนี้ในอนาคตของลูกค้า</w:t>
      </w:r>
      <w:r w:rsidR="00B15928" w:rsidRPr="00EB46EF">
        <w:rPr>
          <w:rFonts w:asciiTheme="majorBidi" w:hAnsiTheme="majorBidi" w:cstheme="majorBidi"/>
          <w:sz w:val="30"/>
          <w:szCs w:val="30"/>
        </w:rPr>
        <w:t xml:space="preserve"> </w:t>
      </w:r>
      <w:r w:rsidRPr="00EB46EF">
        <w:rPr>
          <w:rFonts w:asciiTheme="majorBidi" w:hAnsiTheme="majorBidi" w:cstheme="majorBidi"/>
          <w:sz w:val="30"/>
          <w:szCs w:val="30"/>
          <w:cs/>
        </w:rPr>
        <w:t>ลูกหนี้จะถูกตัดจำหน่าย</w:t>
      </w:r>
      <w:r w:rsidR="000A3902" w:rsidRPr="00EB46EF">
        <w:rPr>
          <w:rFonts w:asciiTheme="majorBidi" w:hAnsiTheme="majorBidi" w:cstheme="majorBidi"/>
          <w:sz w:val="30"/>
          <w:szCs w:val="30"/>
          <w:cs/>
        </w:rPr>
        <w:t>จาก</w:t>
      </w:r>
      <w:r w:rsidRPr="00EB46EF">
        <w:rPr>
          <w:rFonts w:asciiTheme="majorBidi" w:hAnsiTheme="majorBidi" w:cstheme="majorBidi"/>
          <w:sz w:val="30"/>
          <w:szCs w:val="30"/>
          <w:cs/>
        </w:rPr>
        <w:t>บัญชีเมื่อทราบว่าเป็นหนี้สูญ</w:t>
      </w:r>
    </w:p>
    <w:p w:rsidR="005E2D6D" w:rsidRPr="004C720E" w:rsidRDefault="00A31F74" w:rsidP="00B3672B">
      <w:pPr>
        <w:pStyle w:val="Heading8"/>
        <w:spacing w:after="120" w:line="240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</w:rPr>
      </w:pPr>
      <w:r>
        <w:rPr>
          <w:rFonts w:asciiTheme="majorBidi" w:eastAsia="EucrosiaUPCBold" w:hAnsiTheme="majorBidi" w:cstheme="majorBidi" w:hint="cs"/>
          <w:sz w:val="30"/>
          <w:szCs w:val="30"/>
          <w:cs/>
        </w:rPr>
        <w:t>3.5</w:t>
      </w:r>
      <w:r w:rsidR="00EB46EF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5E2D6D" w:rsidRPr="00ED2793">
        <w:rPr>
          <w:rFonts w:asciiTheme="majorBidi" w:eastAsia="EucrosiaUPCBold" w:hAnsiTheme="majorBidi" w:cstheme="majorBidi"/>
          <w:sz w:val="30"/>
          <w:szCs w:val="30"/>
          <w:cs/>
        </w:rPr>
        <w:t>สินค้าคงเหลือ</w:t>
      </w:r>
    </w:p>
    <w:p w:rsidR="005E2D6D" w:rsidRPr="00EB46EF" w:rsidRDefault="005E2D6D" w:rsidP="00B3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3C6661" w:rsidRPr="00EB46EF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EB46EF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:rsidR="00D16B46" w:rsidRPr="00EB46EF" w:rsidRDefault="005E2D6D" w:rsidP="00B3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EB46EF">
        <w:rPr>
          <w:rFonts w:asciiTheme="majorBidi" w:hAnsiTheme="majorBidi" w:cstheme="majorBidi"/>
          <w:spacing w:val="-4"/>
          <w:sz w:val="30"/>
          <w:szCs w:val="30"/>
          <w:cs/>
        </w:rPr>
        <w:t>สินค้าสำเร็จรูป</w:t>
      </w:r>
      <w:r w:rsidR="005F70CD" w:rsidRPr="00EB46EF">
        <w:rPr>
          <w:rFonts w:asciiTheme="majorBidi" w:hAnsiTheme="majorBidi" w:cstheme="majorBidi"/>
          <w:spacing w:val="-4"/>
          <w:sz w:val="30"/>
          <w:szCs w:val="30"/>
          <w:cs/>
        </w:rPr>
        <w:t>เพื่อ</w:t>
      </w:r>
      <w:r w:rsidR="00436753" w:rsidRPr="00EB46EF">
        <w:rPr>
          <w:rFonts w:asciiTheme="majorBidi" w:hAnsiTheme="majorBidi" w:cstheme="majorBidi"/>
          <w:spacing w:val="-4"/>
          <w:sz w:val="30"/>
          <w:szCs w:val="30"/>
          <w:cs/>
        </w:rPr>
        <w:t>ขาย</w:t>
      </w:r>
      <w:r w:rsidRPr="00EB46EF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คำนวณโดยใช้วิธีเฉพาะเจาะจง ต้นทุนสินค้าประกอบด้วยต้นทุนที่ซื้อ </w:t>
      </w:r>
      <w:r w:rsidR="00DF69D6" w:rsidRPr="00EB46EF">
        <w:rPr>
          <w:rFonts w:asciiTheme="majorBidi" w:hAnsiTheme="majorBidi" w:cstheme="majorBidi"/>
          <w:spacing w:val="-4"/>
          <w:sz w:val="30"/>
          <w:szCs w:val="30"/>
          <w:cs/>
        </w:rPr>
        <w:t>หรือ</w:t>
      </w:r>
      <w:r w:rsidRPr="00EB46EF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ต้นทุนอื่นเพื่อให้สินค้าอยู่ในสถานที่และสภาพปัจจุบัน </w:t>
      </w:r>
    </w:p>
    <w:p w:rsidR="001B7319" w:rsidRPr="00EB46EF" w:rsidRDefault="005E2D6D" w:rsidP="00B3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:rsidR="00DF538D" w:rsidRPr="00ED2793" w:rsidRDefault="00A31F74" w:rsidP="00EB46EF">
      <w:pPr>
        <w:pStyle w:val="Heading8"/>
        <w:spacing w:after="240" w:line="240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</w:rPr>
      </w:pPr>
      <w:r>
        <w:rPr>
          <w:rFonts w:asciiTheme="majorBidi" w:eastAsia="EucrosiaUPCBold" w:hAnsiTheme="majorBidi" w:cstheme="majorBidi" w:hint="cs"/>
          <w:sz w:val="30"/>
          <w:szCs w:val="30"/>
          <w:cs/>
        </w:rPr>
        <w:t>3.6</w:t>
      </w:r>
      <w:r w:rsidR="00EB46EF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DF538D" w:rsidRPr="00ED2793">
        <w:rPr>
          <w:rFonts w:asciiTheme="majorBidi" w:eastAsia="EucrosiaUPCBold" w:hAnsiTheme="majorBidi" w:cstheme="majorBidi"/>
          <w:sz w:val="30"/>
          <w:szCs w:val="30"/>
          <w:cs/>
        </w:rPr>
        <w:t>เงินลงทุน</w:t>
      </w:r>
    </w:p>
    <w:p w:rsidR="00DF538D" w:rsidRPr="00AC7910" w:rsidRDefault="00CA4AA5" w:rsidP="00B3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C7910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="000F5471" w:rsidRPr="00AC7910">
        <w:rPr>
          <w:rFonts w:asciiTheme="majorBidi" w:hAnsiTheme="majorBidi" w:cstheme="majorBidi"/>
          <w:sz w:val="30"/>
          <w:szCs w:val="30"/>
          <w:cs/>
        </w:rPr>
        <w:t>ร่วม</w:t>
      </w:r>
    </w:p>
    <w:p w:rsidR="006163D1" w:rsidRPr="00EB46EF" w:rsidRDefault="00DF538D" w:rsidP="00B3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3672B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  <w:r w:rsidR="00CA4AA5" w:rsidRPr="00B3672B">
        <w:rPr>
          <w:rFonts w:asciiTheme="majorBidi" w:hAnsiTheme="majorBidi" w:cstheme="majorBidi"/>
          <w:sz w:val="30"/>
          <w:szCs w:val="30"/>
          <w:cs/>
        </w:rPr>
        <w:t>ในงบการเงินเฉพาะกิจการของบริษัท</w:t>
      </w:r>
      <w:r w:rsidR="003D006B" w:rsidRPr="00B3672B">
        <w:rPr>
          <w:rFonts w:asciiTheme="majorBidi" w:hAnsiTheme="majorBidi" w:cstheme="majorBidi"/>
          <w:sz w:val="30"/>
          <w:szCs w:val="30"/>
          <w:cs/>
        </w:rPr>
        <w:t>บันทึกบัญชีโดยใช้วิธีราคาทุน</w:t>
      </w:r>
      <w:r w:rsidR="006163D1" w:rsidRPr="00B367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3672B">
        <w:rPr>
          <w:rFonts w:asciiTheme="majorBidi" w:hAnsiTheme="majorBidi" w:cstheme="majorBidi"/>
          <w:sz w:val="30"/>
          <w:szCs w:val="30"/>
          <w:cs/>
        </w:rPr>
        <w:t>ส่วนการบันทึก</w:t>
      </w:r>
      <w:r w:rsidRPr="00EB46EF">
        <w:rPr>
          <w:rFonts w:asciiTheme="majorBidi" w:hAnsiTheme="majorBidi" w:cstheme="majorBidi"/>
          <w:sz w:val="30"/>
          <w:szCs w:val="30"/>
          <w:cs/>
        </w:rPr>
        <w:t>บัญชีเงินลงทุนในบริษัทร่วมในงบการเงิน</w:t>
      </w:r>
      <w:r w:rsidR="006A1613" w:rsidRPr="00EB46EF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</w:t>
      </w:r>
      <w:r w:rsidRPr="00EB46EF">
        <w:rPr>
          <w:rFonts w:asciiTheme="majorBidi" w:hAnsiTheme="majorBidi" w:cstheme="majorBidi"/>
          <w:sz w:val="30"/>
          <w:szCs w:val="30"/>
          <w:cs/>
        </w:rPr>
        <w:t>ใช้วิธีส่วนได้เสีย</w:t>
      </w:r>
    </w:p>
    <w:p w:rsidR="00DF538D" w:rsidRPr="00AC7910" w:rsidRDefault="00DF538D" w:rsidP="00EB4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C7910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</w:t>
      </w:r>
    </w:p>
    <w:p w:rsidR="008A3BE7" w:rsidRPr="00EB46EF" w:rsidRDefault="00DF538D" w:rsidP="00EB46EF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ตราสารทุนซึ่งเป็นหลักทรัพย์ในความต้องการของตลาด</w:t>
      </w:r>
      <w:r w:rsidRPr="00EB46EF">
        <w:rPr>
          <w:rFonts w:asciiTheme="majorBidi" w:hAnsiTheme="majorBidi" w:cstheme="majorBidi"/>
          <w:sz w:val="30"/>
          <w:szCs w:val="30"/>
        </w:rPr>
        <w:t xml:space="preserve"> </w:t>
      </w:r>
      <w:r w:rsidRPr="00EB46EF">
        <w:rPr>
          <w:rFonts w:asciiTheme="majorBidi" w:hAnsiTheme="majorBidi" w:cstheme="majorBidi"/>
          <w:sz w:val="30"/>
          <w:szCs w:val="30"/>
          <w:cs/>
        </w:rPr>
        <w:t>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และการเปลี่ยนแปลงที่ไม่ใช่ผลขาดทุนจากการด้อยค่าบันทึกโดยตรงในส่วนของผู้ถือหุ้น ส่วนผลขาดทุนจากการด้อยค่ารับรู้ในกำไรหรือขาดทุน 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</w:t>
      </w:r>
      <w:r w:rsidRPr="00EB46EF">
        <w:rPr>
          <w:rFonts w:asciiTheme="majorBidi" w:hAnsiTheme="majorBidi" w:cstheme="majorBidi"/>
          <w:sz w:val="30"/>
          <w:szCs w:val="30"/>
        </w:rPr>
        <w:t xml:space="preserve"> </w:t>
      </w:r>
    </w:p>
    <w:p w:rsidR="00DF538D" w:rsidRPr="00EB46EF" w:rsidRDefault="00DF538D" w:rsidP="00487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AA0732" w:rsidRPr="00EB46EF" w:rsidRDefault="00DF538D" w:rsidP="00EB46EF">
      <w:pPr>
        <w:tabs>
          <w:tab w:val="clear" w:pos="227"/>
          <w:tab w:val="clear" w:pos="454"/>
          <w:tab w:val="left" w:pos="540"/>
        </w:tabs>
        <w:spacing w:line="36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 ณ วันที่รายงาน</w:t>
      </w:r>
    </w:p>
    <w:p w:rsidR="00DF538D" w:rsidRPr="00511113" w:rsidRDefault="00DF538D" w:rsidP="00EB4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11113">
        <w:rPr>
          <w:rFonts w:asciiTheme="majorBidi" w:hAnsiTheme="majorBidi" w:cstheme="majorBidi"/>
          <w:sz w:val="30"/>
          <w:szCs w:val="30"/>
          <w:cs/>
        </w:rPr>
        <w:t>การจำหน่ายเงินลงทุน</w:t>
      </w:r>
    </w:p>
    <w:p w:rsidR="00AA0732" w:rsidRDefault="00DF538D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</w:t>
      </w:r>
      <w:r w:rsidR="00B3672B">
        <w:rPr>
          <w:rFonts w:asciiTheme="majorBidi" w:hAnsiTheme="majorBidi" w:cstheme="majorBidi"/>
          <w:sz w:val="30"/>
          <w:szCs w:val="30"/>
          <w:cs/>
        </w:rPr>
        <w:t>าตามบัญชีและรวมถึงกำไรหรือขาดทุน</w:t>
      </w:r>
      <w:r w:rsidR="00B3672B">
        <w:rPr>
          <w:rFonts w:asciiTheme="majorBidi" w:hAnsiTheme="majorBidi" w:cstheme="majorBidi" w:hint="cs"/>
          <w:sz w:val="30"/>
          <w:szCs w:val="30"/>
          <w:cs/>
        </w:rPr>
        <w:t>ด</w:t>
      </w:r>
      <w:r w:rsidRPr="00EB46EF">
        <w:rPr>
          <w:rFonts w:asciiTheme="majorBidi" w:hAnsiTheme="majorBidi" w:cstheme="majorBidi"/>
          <w:sz w:val="30"/>
          <w:szCs w:val="30"/>
          <w:cs/>
        </w:rPr>
        <w:t>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:rsidR="00A67CB5" w:rsidRPr="00EB46EF" w:rsidRDefault="00973B69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ในกรณีที่</w:t>
      </w:r>
      <w:r w:rsidR="00DF538D" w:rsidRPr="00EB46EF">
        <w:rPr>
          <w:rFonts w:asciiTheme="majorBidi" w:hAnsiTheme="majorBidi" w:cstheme="majorBidi"/>
          <w:sz w:val="30"/>
          <w:szCs w:val="30"/>
          <w:cs/>
        </w:rPr>
        <w:t>บริษัทจำหน่า</w:t>
      </w:r>
      <w:r w:rsidR="006256FC" w:rsidRPr="00EB46EF">
        <w:rPr>
          <w:rFonts w:asciiTheme="majorBidi" w:hAnsiTheme="majorBidi" w:cstheme="majorBidi"/>
          <w:sz w:val="30"/>
          <w:szCs w:val="30"/>
          <w:cs/>
        </w:rPr>
        <w:t>ยบางส่วนของเงินลงทุนที่ถืออยู่</w:t>
      </w:r>
      <w:r w:rsidR="006256FC" w:rsidRPr="00EB46EF">
        <w:rPr>
          <w:rFonts w:asciiTheme="majorBidi" w:hAnsiTheme="majorBidi" w:cstheme="majorBidi"/>
          <w:sz w:val="30"/>
          <w:szCs w:val="30"/>
        </w:rPr>
        <w:t xml:space="preserve"> </w:t>
      </w:r>
      <w:r w:rsidR="00DF538D" w:rsidRPr="00EB46EF">
        <w:rPr>
          <w:rFonts w:asciiTheme="majorBidi" w:hAnsiTheme="majorBidi" w:cstheme="majorBidi"/>
          <w:sz w:val="30"/>
          <w:szCs w:val="30"/>
          <w:cs/>
        </w:rPr>
        <w:t>การคำนวณต้นทุนสำหรับเงินลงทุนที่จำหน่ายไปและ</w:t>
      </w:r>
      <w:r w:rsidR="001B7319" w:rsidRPr="00EB46E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F538D" w:rsidRPr="00EB46EF">
        <w:rPr>
          <w:rFonts w:asciiTheme="majorBidi" w:hAnsiTheme="majorBidi" w:cstheme="majorBidi"/>
          <w:sz w:val="30"/>
          <w:szCs w:val="30"/>
          <w:cs/>
        </w:rPr>
        <w:t>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:rsidR="004C720E" w:rsidRPr="004C720E" w:rsidRDefault="00A31F74" w:rsidP="00EB46EF">
      <w:pPr>
        <w:pStyle w:val="Heading8"/>
        <w:spacing w:line="360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</w:rPr>
      </w:pPr>
      <w:r>
        <w:rPr>
          <w:rFonts w:asciiTheme="majorBidi" w:eastAsia="EucrosiaUPCBold" w:hAnsiTheme="majorBidi" w:cstheme="majorBidi" w:hint="cs"/>
          <w:sz w:val="30"/>
          <w:szCs w:val="30"/>
          <w:cs/>
        </w:rPr>
        <w:lastRenderedPageBreak/>
        <w:t>3.7</w:t>
      </w:r>
      <w:r w:rsidR="00EB46EF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DF538D" w:rsidRPr="00ED2793">
        <w:rPr>
          <w:rFonts w:asciiTheme="majorBidi" w:eastAsia="EucrosiaUPCBold" w:hAnsiTheme="majorBidi" w:cstheme="majorBidi"/>
          <w:sz w:val="30"/>
          <w:szCs w:val="30"/>
          <w:cs/>
        </w:rPr>
        <w:t>อสังหาริมทรัพย์เพื่อการลงทุน</w:t>
      </w:r>
    </w:p>
    <w:p w:rsidR="00DF538D" w:rsidRPr="00EB46EF" w:rsidRDefault="00DF538D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</w:t>
      </w:r>
      <w:r w:rsidR="006163D1" w:rsidRPr="00EB46EF">
        <w:rPr>
          <w:rFonts w:asciiTheme="majorBidi" w:hAnsiTheme="majorBidi" w:cstheme="majorBidi"/>
          <w:sz w:val="30"/>
          <w:szCs w:val="30"/>
          <w:cs/>
        </w:rPr>
        <w:t xml:space="preserve">่าที่เพิ่มขึ้นหรือทั้งสองอย่าง </w:t>
      </w:r>
      <w:r w:rsidRPr="00EB46EF">
        <w:rPr>
          <w:rFonts w:asciiTheme="majorBidi" w:hAnsiTheme="majorBidi" w:cstheme="majorBidi"/>
          <w:sz w:val="30"/>
          <w:szCs w:val="30"/>
          <w:cs/>
        </w:rPr>
        <w:t xml:space="preserve">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CA6322" w:rsidRPr="00EB46EF" w:rsidRDefault="00DF538D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7C1DAE" w:rsidRPr="00EB46EF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EB46EF">
        <w:rPr>
          <w:rFonts w:asciiTheme="majorBidi" w:hAnsiTheme="majorBidi" w:cstheme="majorBidi"/>
          <w:sz w:val="30"/>
          <w:szCs w:val="30"/>
          <w:cs/>
        </w:rPr>
        <w:t xml:space="preserve">ราคาทุนหักค่าเสื่อมราคาสะสมและขาดทุนจากการด้อยค่า  </w:t>
      </w:r>
    </w:p>
    <w:p w:rsidR="00A67CB5" w:rsidRPr="00EB46EF" w:rsidRDefault="00DF538D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DF538D" w:rsidRPr="00EB46EF" w:rsidRDefault="00DF538D" w:rsidP="00EB4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</w:t>
      </w:r>
      <w:r w:rsidR="00ED49A9" w:rsidRPr="00EB46EF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EB46EF">
        <w:rPr>
          <w:rFonts w:asciiTheme="majorBidi" w:hAnsiTheme="majorBidi" w:cstheme="majorBidi"/>
          <w:sz w:val="30"/>
          <w:szCs w:val="30"/>
          <w:cs/>
        </w:rPr>
        <w:t>โดยประมาณของสินทรัพย์แต่ละรายการ ประมาณการอายุการ</w:t>
      </w:r>
      <w:r w:rsidR="00ED49A9" w:rsidRPr="00EB46EF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EB46EF">
        <w:rPr>
          <w:rFonts w:asciiTheme="majorBidi" w:hAnsiTheme="majorBidi" w:cstheme="majorBidi"/>
          <w:sz w:val="30"/>
          <w:szCs w:val="30"/>
          <w:cs/>
        </w:rPr>
        <w:t>ของสินทรัพย์แสดงได้ดังนี้</w:t>
      </w:r>
    </w:p>
    <w:tbl>
      <w:tblPr>
        <w:tblW w:w="6399" w:type="dxa"/>
        <w:tblInd w:w="558" w:type="dxa"/>
        <w:tblLook w:val="0000" w:firstRow="0" w:lastRow="0" w:firstColumn="0" w:lastColumn="0" w:noHBand="0" w:noVBand="0"/>
      </w:tblPr>
      <w:tblGrid>
        <w:gridCol w:w="2986"/>
        <w:gridCol w:w="1843"/>
        <w:gridCol w:w="785"/>
        <w:gridCol w:w="785"/>
      </w:tblGrid>
      <w:tr w:rsidR="009E1F1A" w:rsidRPr="00ED2793" w:rsidTr="00511113">
        <w:trPr>
          <w:trHeight w:val="472"/>
        </w:trPr>
        <w:tc>
          <w:tcPr>
            <w:tcW w:w="2986" w:type="dxa"/>
            <w:shd w:val="clear" w:color="auto" w:fill="auto"/>
            <w:vAlign w:val="bottom"/>
          </w:tcPr>
          <w:p w:rsidR="009E1F1A" w:rsidRPr="00EB46EF" w:rsidRDefault="009E1F1A" w:rsidP="00EB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46E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1843" w:type="dxa"/>
          </w:tcPr>
          <w:p w:rsidR="009E1F1A" w:rsidRPr="00EB46EF" w:rsidRDefault="009E1F1A" w:rsidP="00EB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46E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785" w:type="dxa"/>
          </w:tcPr>
          <w:p w:rsidR="009E1F1A" w:rsidRPr="00EB46EF" w:rsidRDefault="009E1F1A" w:rsidP="00EB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5" w:type="dxa"/>
          </w:tcPr>
          <w:p w:rsidR="009E1F1A" w:rsidRPr="00EB46EF" w:rsidRDefault="009E1F1A" w:rsidP="00EB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46E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:rsidR="00DF538D" w:rsidRPr="007D204F" w:rsidRDefault="00A31F74" w:rsidP="00AC7910">
      <w:pPr>
        <w:pStyle w:val="Heading8"/>
        <w:spacing w:before="240" w:after="120" w:line="240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</w:rPr>
      </w:pPr>
      <w:r>
        <w:rPr>
          <w:rFonts w:asciiTheme="majorBidi" w:eastAsia="EucrosiaUPCBold" w:hAnsiTheme="majorBidi" w:cstheme="majorBidi" w:hint="cs"/>
          <w:sz w:val="30"/>
          <w:szCs w:val="30"/>
          <w:cs/>
        </w:rPr>
        <w:t>3.8</w:t>
      </w:r>
      <w:r w:rsidR="00EB46EF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DF538D" w:rsidRPr="00ED2793">
        <w:rPr>
          <w:rFonts w:asciiTheme="majorBidi" w:eastAsia="EucrosiaUPCBold" w:hAnsiTheme="majorBidi" w:cstheme="majorBidi"/>
          <w:sz w:val="30"/>
          <w:szCs w:val="30"/>
          <w:cs/>
        </w:rPr>
        <w:t>ที่ดิน อาคารและอุปกรณ์</w:t>
      </w:r>
    </w:p>
    <w:p w:rsidR="00DF538D" w:rsidRPr="00AC7910" w:rsidRDefault="00DF538D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AC7910">
        <w:rPr>
          <w:rFonts w:asciiTheme="majorBidi" w:hAnsiTheme="majorBidi" w:cstheme="majorBidi"/>
          <w:sz w:val="30"/>
          <w:szCs w:val="30"/>
          <w:cs/>
        </w:rPr>
        <w:t>การรับรู้และการวัดมูลค่า</w:t>
      </w:r>
    </w:p>
    <w:p w:rsidR="00DF538D" w:rsidRPr="00AC7910" w:rsidRDefault="00DF538D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C7910">
        <w:rPr>
          <w:rFonts w:asciiTheme="majorBidi" w:hAnsiTheme="majorBidi" w:cstheme="majorBidi"/>
          <w:sz w:val="30"/>
          <w:szCs w:val="30"/>
          <w:cs/>
        </w:rPr>
        <w:t>สินทรัพย์ที่เป็นกรรมสิทธิ์ของกิจการ</w:t>
      </w:r>
    </w:p>
    <w:p w:rsidR="007C1DAE" w:rsidRPr="00AC7910" w:rsidRDefault="00DF538D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C7910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6B251E" w:rsidRPr="00AC7910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AC7910">
        <w:rPr>
          <w:rFonts w:asciiTheme="majorBidi" w:hAnsiTheme="majorBidi" w:cstheme="majorBidi"/>
          <w:sz w:val="30"/>
          <w:szCs w:val="30"/>
          <w:cs/>
        </w:rPr>
        <w:t xml:space="preserve">ด้วยราคาทุนหักค่าเสื่อมราคาสะสมและขาดทุนจากการด้อยค่า </w:t>
      </w:r>
    </w:p>
    <w:p w:rsidR="00DF538D" w:rsidRPr="00EB46EF" w:rsidRDefault="00DF538D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EB46EF">
        <w:rPr>
          <w:rFonts w:asciiTheme="majorBidi" w:hAnsiTheme="majorBidi" w:cstheme="majorBidi"/>
          <w:sz w:val="30"/>
          <w:szCs w:val="30"/>
        </w:rPr>
        <w:t xml:space="preserve"> </w:t>
      </w:r>
      <w:r w:rsidRPr="00EB46EF">
        <w:rPr>
          <w:rFonts w:asciiTheme="majorBidi" w:hAnsiTheme="majorBidi" w:cstheme="majorBidi"/>
          <w:sz w:val="30"/>
          <w:szCs w:val="30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EB46EF">
        <w:rPr>
          <w:rFonts w:asciiTheme="majorBidi" w:hAnsiTheme="majorBidi" w:cstheme="majorBidi"/>
          <w:sz w:val="30"/>
          <w:szCs w:val="30"/>
        </w:rPr>
        <w:t xml:space="preserve"> </w:t>
      </w:r>
      <w:r w:rsidRPr="00EB46EF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EB46EF">
        <w:rPr>
          <w:rFonts w:asciiTheme="majorBidi" w:hAnsiTheme="majorBidi" w:cstheme="majorBidi"/>
          <w:sz w:val="30"/>
          <w:szCs w:val="30"/>
        </w:rPr>
        <w:t xml:space="preserve"> </w:t>
      </w:r>
      <w:r w:rsidRPr="00EB46EF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</w:t>
      </w:r>
      <w:r w:rsidR="00CA6322" w:rsidRPr="00EB46EF">
        <w:rPr>
          <w:rFonts w:asciiTheme="majorBidi" w:hAnsiTheme="majorBidi" w:cstheme="majorBidi"/>
          <w:sz w:val="30"/>
          <w:szCs w:val="30"/>
          <w:cs/>
        </w:rPr>
        <w:t>ที่ควบคุมโดยลิขสิทธิ์ซอฟ</w:t>
      </w:r>
      <w:r w:rsidR="00971600" w:rsidRPr="00EB46EF">
        <w:rPr>
          <w:rFonts w:asciiTheme="majorBidi" w:hAnsiTheme="majorBidi" w:cstheme="majorBidi"/>
          <w:sz w:val="30"/>
          <w:szCs w:val="30"/>
          <w:cs/>
        </w:rPr>
        <w:t>ต์แ</w:t>
      </w:r>
      <w:r w:rsidR="00CA6322" w:rsidRPr="00EB46EF">
        <w:rPr>
          <w:rFonts w:asciiTheme="majorBidi" w:hAnsiTheme="majorBidi" w:cstheme="majorBidi"/>
          <w:sz w:val="30"/>
          <w:szCs w:val="30"/>
          <w:cs/>
        </w:rPr>
        <w:t>วร์ซึ่ง</w:t>
      </w:r>
      <w:r w:rsidRPr="00EB46EF">
        <w:rPr>
          <w:rFonts w:asciiTheme="majorBidi" w:hAnsiTheme="majorBidi" w:cstheme="majorBidi"/>
          <w:sz w:val="30"/>
          <w:szCs w:val="30"/>
          <w:cs/>
        </w:rPr>
        <w:t>ไม่สามารถทำงานได้โดยปราศจากลิขสิทธิ์ซอฟ</w:t>
      </w:r>
      <w:r w:rsidR="00971600" w:rsidRPr="00EB46EF">
        <w:rPr>
          <w:rFonts w:asciiTheme="majorBidi" w:hAnsiTheme="majorBidi" w:cstheme="majorBidi"/>
          <w:sz w:val="30"/>
          <w:szCs w:val="30"/>
          <w:cs/>
        </w:rPr>
        <w:t>ต์</w:t>
      </w:r>
      <w:r w:rsidRPr="00EB46EF">
        <w:rPr>
          <w:rFonts w:asciiTheme="majorBidi" w:hAnsiTheme="majorBidi" w:cstheme="majorBidi"/>
          <w:sz w:val="30"/>
          <w:szCs w:val="30"/>
          <w:cs/>
        </w:rPr>
        <w:t>แวร์นั้น</w:t>
      </w:r>
      <w:r w:rsidR="004E6178" w:rsidRPr="00EB46EF">
        <w:rPr>
          <w:rFonts w:asciiTheme="majorBidi" w:hAnsiTheme="majorBidi" w:cstheme="majorBidi"/>
          <w:sz w:val="30"/>
          <w:szCs w:val="30"/>
        </w:rPr>
        <w:t xml:space="preserve"> </w:t>
      </w:r>
      <w:r w:rsidRPr="00EB46EF">
        <w:rPr>
          <w:rFonts w:asciiTheme="majorBidi" w:hAnsiTheme="majorBidi" w:cstheme="majorBidi"/>
          <w:sz w:val="30"/>
          <w:szCs w:val="30"/>
          <w:cs/>
        </w:rPr>
        <w:t>ให้ถือว่าลิขสิทธิ์ซอฟ</w:t>
      </w:r>
      <w:r w:rsidR="00971600" w:rsidRPr="00EB46EF">
        <w:rPr>
          <w:rFonts w:asciiTheme="majorBidi" w:hAnsiTheme="majorBidi" w:cstheme="majorBidi"/>
          <w:sz w:val="30"/>
          <w:szCs w:val="30"/>
          <w:cs/>
        </w:rPr>
        <w:t>ต์</w:t>
      </w:r>
      <w:r w:rsidRPr="00EB46EF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แวร์ดังกล่าวเป็นส่วนหนึ่งของอุปกรณ์</w:t>
      </w:r>
    </w:p>
    <w:p w:rsidR="006163D1" w:rsidRPr="00EB46EF" w:rsidRDefault="001B7319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ส</w:t>
      </w:r>
      <w:r w:rsidR="00AC7910">
        <w:rPr>
          <w:rFonts w:asciiTheme="majorBidi" w:hAnsiTheme="majorBidi" w:cstheme="majorBidi" w:hint="cs"/>
          <w:sz w:val="30"/>
          <w:szCs w:val="30"/>
          <w:cs/>
        </w:rPr>
        <w:t>่</w:t>
      </w:r>
      <w:r w:rsidR="00DF538D" w:rsidRPr="00EB46EF">
        <w:rPr>
          <w:rFonts w:asciiTheme="majorBidi" w:hAnsiTheme="majorBidi" w:cstheme="majorBidi"/>
          <w:sz w:val="30"/>
          <w:szCs w:val="30"/>
          <w:cs/>
        </w:rPr>
        <w:t>วนประกอบของรายการที่ดิน</w:t>
      </w:r>
      <w:r w:rsidR="00DF538D" w:rsidRPr="00EB46EF">
        <w:rPr>
          <w:rFonts w:asciiTheme="majorBidi" w:hAnsiTheme="majorBidi" w:cstheme="majorBidi"/>
          <w:sz w:val="30"/>
          <w:szCs w:val="30"/>
        </w:rPr>
        <w:t xml:space="preserve"> </w:t>
      </w:r>
      <w:r w:rsidR="00DF538D" w:rsidRPr="00EB46EF">
        <w:rPr>
          <w:rFonts w:asciiTheme="majorBidi" w:hAnsiTheme="majorBidi" w:cstheme="majorBidi"/>
          <w:sz w:val="30"/>
          <w:szCs w:val="30"/>
          <w:cs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="00DF538D" w:rsidRPr="00EB46EF">
        <w:rPr>
          <w:rFonts w:asciiTheme="majorBidi" w:hAnsiTheme="majorBidi" w:cstheme="majorBidi"/>
          <w:sz w:val="30"/>
          <w:szCs w:val="30"/>
        </w:rPr>
        <w:t xml:space="preserve"> </w:t>
      </w:r>
    </w:p>
    <w:p w:rsidR="00A67CB5" w:rsidRPr="00AC7910" w:rsidRDefault="00DF538D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C7910">
        <w:rPr>
          <w:rFonts w:asciiTheme="majorBidi" w:hAnsiTheme="majorBidi" w:cstheme="majorBidi"/>
          <w:sz w:val="30"/>
          <w:szCs w:val="30"/>
          <w:cs/>
        </w:rPr>
        <w:t xml:space="preserve"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 </w:t>
      </w:r>
    </w:p>
    <w:p w:rsidR="007D204F" w:rsidRPr="00AC7910" w:rsidRDefault="00DF538D" w:rsidP="00EB4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auto"/>
        <w:rPr>
          <w:rFonts w:asciiTheme="majorBidi" w:hAnsiTheme="majorBidi" w:cstheme="majorBidi"/>
          <w:sz w:val="30"/>
          <w:szCs w:val="30"/>
        </w:rPr>
      </w:pPr>
      <w:r w:rsidRPr="00AC7910">
        <w:rPr>
          <w:rFonts w:asciiTheme="majorBidi" w:hAnsiTheme="majorBidi" w:cstheme="majorBidi"/>
          <w:sz w:val="30"/>
          <w:szCs w:val="30"/>
          <w:cs/>
        </w:rPr>
        <w:t>สินทรัพย์ที่เช่า</w:t>
      </w:r>
    </w:p>
    <w:p w:rsidR="007D204F" w:rsidRPr="00ED2793" w:rsidRDefault="00DD5E03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การเช่าซึ่ง</w:t>
      </w:r>
      <w:r w:rsidR="00DF538D" w:rsidRPr="00EB46EF">
        <w:rPr>
          <w:rFonts w:asciiTheme="majorBidi" w:hAnsiTheme="majorBidi" w:cstheme="majorBidi"/>
          <w:sz w:val="30"/>
          <w:szCs w:val="30"/>
          <w:cs/>
        </w:rPr>
        <w:t>บริษัทได้รับส่วนใหญ่ของความเสี่ยงและผลตอบแทนจาก</w:t>
      </w:r>
      <w:r w:rsidRPr="00EB46EF">
        <w:rPr>
          <w:rFonts w:asciiTheme="majorBidi" w:hAnsiTheme="majorBidi" w:cstheme="majorBidi"/>
          <w:sz w:val="30"/>
          <w:szCs w:val="30"/>
          <w:cs/>
        </w:rPr>
        <w:t>การครอบครองทรัพย์สินที่เช่านั้น</w:t>
      </w:r>
      <w:r w:rsidR="00DF538D" w:rsidRPr="00EB46EF">
        <w:rPr>
          <w:rFonts w:asciiTheme="majorBidi" w:hAnsiTheme="majorBidi" w:cstheme="majorBidi"/>
          <w:sz w:val="30"/>
          <w:szCs w:val="30"/>
          <w:cs/>
        </w:rPr>
        <w:t>ๆ ให้จัดประเภทเป็นสัญญาเช่าการเงิน</w:t>
      </w:r>
      <w:r w:rsidR="00DF538D" w:rsidRPr="00EB46EF">
        <w:rPr>
          <w:rFonts w:asciiTheme="majorBidi" w:hAnsiTheme="majorBidi" w:cstheme="majorBidi"/>
          <w:sz w:val="30"/>
          <w:szCs w:val="30"/>
        </w:rPr>
        <w:t xml:space="preserve"> </w:t>
      </w:r>
      <w:r w:rsidR="00BB241D" w:rsidRPr="00EB46EF">
        <w:rPr>
          <w:rFonts w:asciiTheme="majorBidi" w:hAnsiTheme="majorBidi" w:cstheme="majorBidi"/>
          <w:sz w:val="30"/>
          <w:szCs w:val="30"/>
          <w:cs/>
        </w:rPr>
        <w:t>ยานพาหนะ</w:t>
      </w:r>
      <w:r w:rsidR="00DF538D" w:rsidRPr="00EB46EF">
        <w:rPr>
          <w:rFonts w:asciiTheme="majorBidi" w:hAnsiTheme="majorBidi" w:cstheme="majorBidi"/>
          <w:sz w:val="30"/>
          <w:szCs w:val="30"/>
          <w:cs/>
        </w:rPr>
        <w:t>ที่ได้มาโดยทำสัญญาเช่าการเงินบันทึกเป็นสินทรัพย์ด้วย</w:t>
      </w:r>
      <w:r w:rsidR="00DF538D" w:rsidRPr="00EB46EF">
        <w:rPr>
          <w:rFonts w:asciiTheme="majorBidi" w:hAnsiTheme="majorBidi" w:cstheme="majorBidi"/>
          <w:spacing w:val="2"/>
          <w:sz w:val="30"/>
          <w:szCs w:val="30"/>
          <w:cs/>
        </w:rPr>
        <w:t>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</w:t>
      </w:r>
      <w:r w:rsidR="00DF538D" w:rsidRPr="00EB46EF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DF538D" w:rsidRPr="00EB46EF">
        <w:rPr>
          <w:rFonts w:asciiTheme="majorBidi" w:hAnsiTheme="majorBidi" w:cstheme="majorBidi"/>
          <w:spacing w:val="2"/>
          <w:sz w:val="30"/>
          <w:szCs w:val="30"/>
          <w:cs/>
        </w:rPr>
        <w:t>หักด้วย</w:t>
      </w:r>
      <w:r w:rsidR="00DF538D" w:rsidRPr="00EB46EF">
        <w:rPr>
          <w:rFonts w:asciiTheme="majorBidi" w:hAnsiTheme="majorBidi" w:cstheme="majorBidi"/>
          <w:sz w:val="30"/>
          <w:szCs w:val="30"/>
          <w:cs/>
        </w:rPr>
        <w:t>ค่าเสื่อมราคาสะสมและ</w:t>
      </w:r>
      <w:r w:rsidR="00DF538D" w:rsidRPr="00EB46EF">
        <w:rPr>
          <w:rFonts w:asciiTheme="majorBidi" w:hAnsiTheme="majorBidi" w:cstheme="majorBidi"/>
          <w:sz w:val="30"/>
          <w:szCs w:val="30"/>
          <w:cs/>
        </w:rPr>
        <w:lastRenderedPageBreak/>
        <w:t>ขาดทุนจากการด้อยค่า</w:t>
      </w:r>
      <w:r w:rsidR="00DF538D" w:rsidRPr="00EB46EF">
        <w:rPr>
          <w:rFonts w:asciiTheme="majorBidi" w:hAnsiTheme="majorBidi" w:cstheme="majorBidi"/>
          <w:sz w:val="30"/>
          <w:szCs w:val="30"/>
        </w:rPr>
        <w:t xml:space="preserve"> </w:t>
      </w:r>
      <w:r w:rsidR="00DF538D" w:rsidRPr="00EB46EF">
        <w:rPr>
          <w:rFonts w:asciiTheme="majorBidi" w:hAnsiTheme="majorBidi" w:cstheme="majorBidi"/>
          <w:sz w:val="30"/>
          <w:szCs w:val="30"/>
          <w:cs/>
        </w:rPr>
        <w:t>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</w:t>
      </w:r>
      <w:r w:rsidR="00DF538D" w:rsidRPr="00EB46EF">
        <w:rPr>
          <w:rFonts w:asciiTheme="majorBidi" w:hAnsiTheme="majorBidi" w:cstheme="majorBidi"/>
          <w:sz w:val="30"/>
          <w:szCs w:val="30"/>
        </w:rPr>
        <w:t xml:space="preserve"> </w:t>
      </w:r>
      <w:r w:rsidR="00DF538D" w:rsidRPr="00EB46EF">
        <w:rPr>
          <w:rFonts w:asciiTheme="majorBidi" w:hAnsiTheme="majorBidi" w:cstheme="majorBidi"/>
          <w:sz w:val="30"/>
          <w:szCs w:val="30"/>
          <w:cs/>
        </w:rPr>
        <w:t>ค่าใช้จ่ายทางการเงินจะบันทึกโดยตรงในกำไรหรือขาดทุน</w:t>
      </w:r>
    </w:p>
    <w:p w:rsidR="00357766" w:rsidRPr="00AC7910" w:rsidRDefault="00DF538D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360" w:lineRule="auto"/>
        <w:jc w:val="both"/>
        <w:rPr>
          <w:rFonts w:asciiTheme="majorBidi" w:hAnsiTheme="majorBidi" w:cstheme="majorBidi"/>
          <w:sz w:val="30"/>
          <w:szCs w:val="30"/>
        </w:rPr>
      </w:pPr>
      <w:r w:rsidRPr="00AC7910">
        <w:rPr>
          <w:rFonts w:asciiTheme="majorBidi" w:hAnsiTheme="majorBidi" w:cstheme="majorBidi"/>
          <w:sz w:val="30"/>
          <w:szCs w:val="30"/>
          <w:cs/>
        </w:rPr>
        <w:t>ต้นทุนที่เกิดขึ้นในภายหลัง</w:t>
      </w:r>
    </w:p>
    <w:p w:rsidR="007D204F" w:rsidRPr="007D204F" w:rsidRDefault="00DF538D" w:rsidP="00EB46EF">
      <w:pPr>
        <w:pStyle w:val="Default"/>
        <w:spacing w:after="240" w:line="276" w:lineRule="auto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ED2793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CA6322" w:rsidRPr="00ED2793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ที่ดิน </w:t>
      </w:r>
      <w:r w:rsidRPr="00ED2793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 ถ้ามี</w:t>
      </w:r>
      <w:r w:rsidR="00DD5E03" w:rsidRPr="00ED2793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ความเป็นไปได้ค่อนข้างแน่ที่</w:t>
      </w:r>
      <w:r w:rsidRPr="00ED2793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</w:t>
      </w:r>
      <w:r w:rsidR="0043385A" w:rsidRPr="00ED2793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ถูกตัดจำหน่ายตามมูลค่าตามบัญชี </w:t>
      </w:r>
      <w:r w:rsidRPr="00ED2793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:rsidR="00DF538D" w:rsidRPr="00AC7910" w:rsidRDefault="00DF538D" w:rsidP="00EB4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AC7910">
        <w:rPr>
          <w:rFonts w:asciiTheme="majorBidi" w:hAnsiTheme="majorBidi" w:cstheme="majorBidi"/>
          <w:sz w:val="30"/>
          <w:szCs w:val="30"/>
          <w:cs/>
        </w:rPr>
        <w:t>ค่าเสื่อมราคา</w:t>
      </w:r>
    </w:p>
    <w:p w:rsidR="00DF538D" w:rsidRPr="004F6B23" w:rsidRDefault="00DF538D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both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</w:t>
      </w:r>
      <w:r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DF538D" w:rsidRPr="00EB46EF" w:rsidRDefault="00DF538D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="000C3DD9" w:rsidRPr="00EB46EF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EB46EF">
        <w:rPr>
          <w:rFonts w:asciiTheme="majorBidi" w:hAnsiTheme="majorBidi" w:cstheme="majorBidi"/>
          <w:sz w:val="30"/>
          <w:szCs w:val="30"/>
          <w:cs/>
        </w:rPr>
        <w:t>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tbl>
      <w:tblPr>
        <w:tblW w:w="74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62"/>
        <w:gridCol w:w="1080"/>
        <w:gridCol w:w="810"/>
      </w:tblGrid>
      <w:tr w:rsidR="00DE189E" w:rsidRPr="00ED2793" w:rsidTr="00B44CC0">
        <w:tc>
          <w:tcPr>
            <w:tcW w:w="5562" w:type="dxa"/>
          </w:tcPr>
          <w:p w:rsidR="00DE189E" w:rsidRPr="00EB46EF" w:rsidRDefault="00B35541" w:rsidP="00EB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46E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="00DE189E" w:rsidRPr="00EB46EF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1080" w:type="dxa"/>
          </w:tcPr>
          <w:p w:rsidR="00DE189E" w:rsidRPr="00EB46EF" w:rsidRDefault="00DE189E" w:rsidP="00EB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46E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:rsidR="00DE189E" w:rsidRPr="00EB46EF" w:rsidRDefault="00DE189E" w:rsidP="00EB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B46E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E189E" w:rsidRPr="00ED2793" w:rsidTr="00B44CC0">
        <w:tc>
          <w:tcPr>
            <w:tcW w:w="5562" w:type="dxa"/>
          </w:tcPr>
          <w:p w:rsidR="00DE189E" w:rsidRPr="00EB46EF" w:rsidRDefault="00DE189E" w:rsidP="00EB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46E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 และอุปกรณ์</w:t>
            </w:r>
          </w:p>
        </w:tc>
        <w:tc>
          <w:tcPr>
            <w:tcW w:w="1080" w:type="dxa"/>
          </w:tcPr>
          <w:p w:rsidR="00DE189E" w:rsidRPr="00EB46EF" w:rsidRDefault="00DE189E" w:rsidP="00EB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46E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0" w:type="dxa"/>
          </w:tcPr>
          <w:p w:rsidR="00DE189E" w:rsidRPr="00EB46EF" w:rsidRDefault="00DE189E" w:rsidP="00EB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B46E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A6322" w:rsidRPr="00ED2793" w:rsidTr="00B44CC0">
        <w:tc>
          <w:tcPr>
            <w:tcW w:w="5562" w:type="dxa"/>
          </w:tcPr>
          <w:p w:rsidR="00CA6322" w:rsidRPr="00EB46EF" w:rsidRDefault="00CA6322" w:rsidP="00EB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46E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:rsidR="00CA6322" w:rsidRPr="00EB46EF" w:rsidRDefault="00CA6322" w:rsidP="00EB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46E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B46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</w:tcPr>
          <w:p w:rsidR="00CA6322" w:rsidRPr="00EB46EF" w:rsidRDefault="00CA6322" w:rsidP="00EB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B46E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:rsidR="00DF538D" w:rsidRPr="00AC7910" w:rsidRDefault="00DF538D" w:rsidP="00EB4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p w:rsidR="00DF538D" w:rsidRPr="00EB46EF" w:rsidRDefault="00DF538D" w:rsidP="00EB4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both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:rsidR="00DF538D" w:rsidRPr="00EB46EF" w:rsidRDefault="00DF538D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76" w:lineRule="auto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</w:t>
      </w:r>
      <w:r w:rsidR="002928AE" w:rsidRPr="00EB46EF">
        <w:rPr>
          <w:rFonts w:asciiTheme="majorBidi" w:hAnsiTheme="majorBidi" w:cstheme="majorBidi"/>
          <w:sz w:val="30"/>
          <w:szCs w:val="30"/>
          <w:cs/>
        </w:rPr>
        <w:t>ลือ ถูกทบทวนอย่างน้อยที่สุด</w:t>
      </w:r>
      <w:r w:rsidRPr="00EB46EF">
        <w:rPr>
          <w:rFonts w:asciiTheme="majorBidi" w:hAnsiTheme="majorBidi" w:cstheme="majorBidi"/>
          <w:sz w:val="30"/>
          <w:szCs w:val="30"/>
          <w:cs/>
        </w:rPr>
        <w:t>ทุกสิ้นรอบปีบัญชี และปรับปรุงตามความเหมาะสม</w:t>
      </w:r>
    </w:p>
    <w:p w:rsidR="00DF538D" w:rsidRPr="004F6B23" w:rsidRDefault="00A31F74" w:rsidP="00EB46EF">
      <w:pPr>
        <w:pStyle w:val="Heading8"/>
        <w:spacing w:after="240" w:line="240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</w:rPr>
      </w:pPr>
      <w:r>
        <w:rPr>
          <w:rFonts w:asciiTheme="majorBidi" w:eastAsia="EucrosiaUPCBold" w:hAnsiTheme="majorBidi" w:cstheme="majorBidi" w:hint="cs"/>
          <w:sz w:val="30"/>
          <w:szCs w:val="30"/>
          <w:cs/>
        </w:rPr>
        <w:t>3.9</w:t>
      </w:r>
      <w:r w:rsidR="00547E90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DF538D" w:rsidRPr="00ED2793">
        <w:rPr>
          <w:rFonts w:asciiTheme="majorBidi" w:eastAsia="EucrosiaUPCBold" w:hAnsiTheme="majorBidi" w:cstheme="majorBidi"/>
          <w:sz w:val="30"/>
          <w:szCs w:val="30"/>
          <w:cs/>
        </w:rPr>
        <w:t>สินทรัพย์ไม่มีตัวตน</w:t>
      </w:r>
    </w:p>
    <w:p w:rsidR="00BB3849" w:rsidRPr="00ED2793" w:rsidRDefault="00F00D7A" w:rsidP="00EB46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pacing w:val="2"/>
          <w:sz w:val="30"/>
          <w:szCs w:val="30"/>
          <w:cs/>
        </w:rPr>
        <w:t>สินทรัพย์ไม่มีตัวตนที่</w:t>
      </w:r>
      <w:r w:rsidR="00DF538D" w:rsidRPr="00ED2793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บริษัทซื้อมาและมีอายุการใช้งานจำกัด </w:t>
      </w:r>
      <w:r w:rsidR="00697EF5" w:rsidRPr="00ED2793">
        <w:rPr>
          <w:rFonts w:asciiTheme="majorBidi" w:hAnsiTheme="majorBidi" w:cstheme="majorBidi"/>
          <w:spacing w:val="2"/>
          <w:sz w:val="30"/>
          <w:szCs w:val="30"/>
          <w:cs/>
        </w:rPr>
        <w:t>วัดมูลค่าด</w:t>
      </w:r>
      <w:r w:rsidR="00082E0F" w:rsidRPr="00ED2793">
        <w:rPr>
          <w:rFonts w:asciiTheme="majorBidi" w:hAnsiTheme="majorBidi" w:cstheme="majorBidi"/>
          <w:spacing w:val="2"/>
          <w:sz w:val="30"/>
          <w:szCs w:val="30"/>
          <w:cs/>
        </w:rPr>
        <w:t>้</w:t>
      </w:r>
      <w:r w:rsidR="00697EF5" w:rsidRPr="00ED2793">
        <w:rPr>
          <w:rFonts w:asciiTheme="majorBidi" w:hAnsiTheme="majorBidi" w:cstheme="majorBidi"/>
          <w:spacing w:val="2"/>
          <w:sz w:val="30"/>
          <w:szCs w:val="30"/>
          <w:cs/>
        </w:rPr>
        <w:t>วย</w:t>
      </w:r>
      <w:r w:rsidR="00DF538D" w:rsidRPr="00ED2793">
        <w:rPr>
          <w:rFonts w:asciiTheme="majorBidi" w:hAnsiTheme="majorBidi" w:cstheme="majorBidi"/>
          <w:spacing w:val="2"/>
          <w:sz w:val="30"/>
          <w:szCs w:val="30"/>
          <w:cs/>
        </w:rPr>
        <w:t>ราคาทุนหักค่าตัดจำหน่ายสะสมและ</w:t>
      </w:r>
      <w:r w:rsidR="00BF58CA" w:rsidRPr="00ED2793">
        <w:rPr>
          <w:rFonts w:asciiTheme="majorBidi" w:hAnsiTheme="majorBidi" w:cstheme="majorBidi"/>
          <w:sz w:val="30"/>
          <w:szCs w:val="30"/>
          <w:cs/>
        </w:rPr>
        <w:t>ผลขาดทุนจากการด้อยค่าสะสม</w:t>
      </w:r>
    </w:p>
    <w:p w:rsidR="00511113" w:rsidRDefault="00511113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rPr>
          <w:rFonts w:asciiTheme="majorBidi" w:hAnsiTheme="majorBidi" w:cstheme="majorBidi"/>
          <w:sz w:val="30"/>
          <w:szCs w:val="30"/>
        </w:rPr>
      </w:pPr>
    </w:p>
    <w:p w:rsidR="00511113" w:rsidRDefault="00511113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rPr>
          <w:rFonts w:asciiTheme="majorBidi" w:hAnsiTheme="majorBidi" w:cstheme="majorBidi"/>
          <w:sz w:val="30"/>
          <w:szCs w:val="30"/>
        </w:rPr>
      </w:pPr>
    </w:p>
    <w:p w:rsidR="00DF538D" w:rsidRPr="00AC7910" w:rsidRDefault="00DF538D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rPr>
          <w:rFonts w:asciiTheme="majorBidi" w:hAnsiTheme="majorBidi" w:cstheme="majorBidi"/>
          <w:sz w:val="30"/>
          <w:szCs w:val="30"/>
        </w:rPr>
      </w:pPr>
      <w:r w:rsidRPr="00AC7910">
        <w:rPr>
          <w:rFonts w:asciiTheme="majorBidi" w:hAnsiTheme="majorBidi" w:cstheme="majorBidi"/>
          <w:sz w:val="30"/>
          <w:szCs w:val="30"/>
          <w:cs/>
        </w:rPr>
        <w:lastRenderedPageBreak/>
        <w:t>รายจ่ายภายหลังการรับรู้รายการ</w:t>
      </w:r>
    </w:p>
    <w:p w:rsidR="00DF538D" w:rsidRPr="00EB46EF" w:rsidRDefault="00DF538D" w:rsidP="00EB4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B46EF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</w:t>
      </w:r>
      <w:r w:rsidRPr="00AC7910">
        <w:rPr>
          <w:rFonts w:asciiTheme="majorBidi" w:hAnsiTheme="majorBidi" w:cstheme="majorBidi"/>
          <w:sz w:val="30"/>
          <w:szCs w:val="30"/>
          <w:cs/>
        </w:rPr>
        <w:t>รายการ</w:t>
      </w:r>
      <w:r w:rsidRPr="00EB46EF">
        <w:rPr>
          <w:rFonts w:asciiTheme="majorBidi" w:eastAsia="Calibri" w:hAnsiTheme="majorBidi" w:cstheme="majorBidi"/>
          <w:sz w:val="30"/>
          <w:szCs w:val="30"/>
          <w:cs/>
        </w:rPr>
        <w:t>จะรับรู้เป็นสินทรัพย์เมื่อก่อให้</w:t>
      </w:r>
      <w:r w:rsidR="0055207B" w:rsidRPr="00EB46EF">
        <w:rPr>
          <w:rFonts w:asciiTheme="majorBidi" w:eastAsia="Calibri" w:hAnsiTheme="majorBidi" w:cstheme="majorBidi"/>
          <w:sz w:val="30"/>
          <w:szCs w:val="30"/>
          <w:cs/>
        </w:rPr>
        <w:t>เกิดประโยชน์เชิงเศรษฐกิจในอนาคต โ</w:t>
      </w:r>
      <w:r w:rsidRPr="00EB46EF">
        <w:rPr>
          <w:rFonts w:asciiTheme="majorBidi" w:eastAsia="Calibri" w:hAnsiTheme="majorBidi" w:cstheme="majorBidi"/>
          <w:sz w:val="30"/>
          <w:szCs w:val="30"/>
          <w:cs/>
        </w:rPr>
        <w:t>ดยรวมเป็นสินทรัพย์ที่สามารถระบุได้ที</w:t>
      </w:r>
      <w:r w:rsidR="00BB3849" w:rsidRPr="00EB46EF">
        <w:rPr>
          <w:rFonts w:asciiTheme="majorBidi" w:eastAsia="Calibri" w:hAnsiTheme="majorBidi" w:cstheme="majorBidi"/>
          <w:sz w:val="30"/>
          <w:szCs w:val="30"/>
          <w:cs/>
        </w:rPr>
        <w:t>่เกี่ยวข้องนั้น  ค่าใช้จ่ายอื่น</w:t>
      </w:r>
      <w:r w:rsidRPr="00EB46EF">
        <w:rPr>
          <w:rFonts w:asciiTheme="majorBidi" w:eastAsia="Calibri" w:hAnsiTheme="majorBidi" w:cstheme="majorBidi"/>
          <w:sz w:val="30"/>
          <w:szCs w:val="30"/>
          <w:cs/>
        </w:rPr>
        <w:t>รับรู้ในกำไรหรือขาดทุนเมื่อเกิดขึ้น</w:t>
      </w:r>
    </w:p>
    <w:p w:rsidR="00DF538D" w:rsidRPr="00AC7910" w:rsidRDefault="00DF538D" w:rsidP="00AC79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  <w:r w:rsidRPr="00AC7910">
        <w:rPr>
          <w:rFonts w:asciiTheme="majorBidi" w:hAnsiTheme="majorBidi" w:cstheme="majorBidi"/>
          <w:sz w:val="30"/>
          <w:szCs w:val="30"/>
          <w:cs/>
        </w:rPr>
        <w:t xml:space="preserve">ค่าตัดจำหน่าย </w:t>
      </w:r>
      <w:r w:rsidRPr="00AC7910">
        <w:rPr>
          <w:rFonts w:asciiTheme="majorBidi" w:hAnsiTheme="majorBidi" w:cstheme="majorBidi"/>
          <w:sz w:val="30"/>
          <w:szCs w:val="30"/>
        </w:rPr>
        <w:t xml:space="preserve"> </w:t>
      </w:r>
    </w:p>
    <w:p w:rsidR="00DF538D" w:rsidRPr="00EB46EF" w:rsidRDefault="00DF538D" w:rsidP="00EE6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76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ค่าตัดจำหน่ายคำนวณจากร</w:t>
      </w:r>
      <w:r w:rsidRPr="00EB46EF">
        <w:rPr>
          <w:rFonts w:asciiTheme="majorBidi" w:eastAsia="Calibri" w:hAnsiTheme="majorBidi" w:cstheme="majorBidi"/>
          <w:sz w:val="30"/>
          <w:szCs w:val="30"/>
          <w:cs/>
        </w:rPr>
        <w:t>าคาทุนของสินทรัพย์</w:t>
      </w:r>
    </w:p>
    <w:p w:rsidR="00DF538D" w:rsidRPr="00EB46EF" w:rsidRDefault="00DF538D" w:rsidP="00487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AE7A0C" w:rsidRPr="00EB46EF">
        <w:rPr>
          <w:rFonts w:asciiTheme="majorBidi" w:hAnsiTheme="majorBidi" w:cstheme="majorBidi"/>
          <w:sz w:val="30"/>
          <w:szCs w:val="30"/>
          <w:cs/>
        </w:rPr>
        <w:t>เชิงเศรษฐกิจ</w:t>
      </w:r>
      <w:r w:rsidRPr="00EB46EF">
        <w:rPr>
          <w:rFonts w:asciiTheme="majorBidi" w:hAnsiTheme="majorBidi" w:cstheme="majorBidi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="005F70CD" w:rsidRPr="00EB46E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46EF">
        <w:rPr>
          <w:rFonts w:asciiTheme="majorBidi" w:hAnsiTheme="majorBidi" w:cstheme="majorBidi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EB46EF">
        <w:rPr>
          <w:rFonts w:asciiTheme="majorBidi" w:hAnsiTheme="majorBidi" w:cstheme="majorBidi"/>
          <w:sz w:val="30"/>
          <w:szCs w:val="30"/>
        </w:rPr>
        <w:t xml:space="preserve"> </w:t>
      </w:r>
      <w:r w:rsidRPr="00EB46EF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DF538D" w:rsidRPr="0048752E" w:rsidRDefault="00DF538D" w:rsidP="00EB46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72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2"/>
        <w:gridCol w:w="1170"/>
        <w:gridCol w:w="451"/>
      </w:tblGrid>
      <w:tr w:rsidR="00DF538D" w:rsidRPr="00ED2793" w:rsidTr="00AE7A0C">
        <w:tc>
          <w:tcPr>
            <w:tcW w:w="5652" w:type="dxa"/>
          </w:tcPr>
          <w:p w:rsidR="00DF538D" w:rsidRPr="00EB46EF" w:rsidRDefault="00DF538D" w:rsidP="00EB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46EF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:rsidR="00DF538D" w:rsidRPr="00EB46EF" w:rsidRDefault="00DF538D" w:rsidP="00EB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46E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676FE" w:rsidRPr="00EB46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51" w:type="dxa"/>
          </w:tcPr>
          <w:p w:rsidR="00DF538D" w:rsidRPr="00EB46EF" w:rsidRDefault="00DF538D" w:rsidP="00EB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B46E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:rsidR="00DF538D" w:rsidRPr="00ED2793" w:rsidRDefault="00DF538D" w:rsidP="00EB46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0D7AE2" w:rsidRPr="00EB46EF" w:rsidRDefault="002030DD" w:rsidP="00EB46E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วิธีการตัดจำหน่ายและ</w:t>
      </w:r>
      <w:r w:rsidR="00DF538D" w:rsidRPr="00EB46EF">
        <w:rPr>
          <w:rFonts w:asciiTheme="majorBidi" w:hAnsiTheme="majorBidi" w:cstheme="majorBidi"/>
          <w:sz w:val="30"/>
          <w:szCs w:val="30"/>
          <w:cs/>
        </w:rPr>
        <w:t>ระ</w:t>
      </w:r>
      <w:r w:rsidR="00EB22A7" w:rsidRPr="00EB46EF">
        <w:rPr>
          <w:rFonts w:asciiTheme="majorBidi" w:hAnsiTheme="majorBidi" w:cstheme="majorBidi"/>
          <w:sz w:val="30"/>
          <w:szCs w:val="30"/>
          <w:cs/>
        </w:rPr>
        <w:t>ยะเวลาที่คาดว่าจะได้รับประโยชน์</w:t>
      </w:r>
      <w:r w:rsidR="00DF538D" w:rsidRPr="00EB46EF">
        <w:rPr>
          <w:rFonts w:asciiTheme="majorBidi" w:hAnsiTheme="majorBidi" w:cstheme="majorBidi"/>
          <w:sz w:val="30"/>
          <w:szCs w:val="30"/>
          <w:cs/>
        </w:rPr>
        <w:t>จะได้รับการทบทวนทุกสิ้นรอบปีบัญชีและปรับปรุงตามความเหมาะสม</w:t>
      </w:r>
      <w:r w:rsidR="00DF538D" w:rsidRPr="00EB46EF" w:rsidDel="00E44C55">
        <w:rPr>
          <w:rFonts w:asciiTheme="majorBidi" w:hAnsiTheme="majorBidi" w:cstheme="majorBidi"/>
          <w:sz w:val="30"/>
          <w:szCs w:val="30"/>
        </w:rPr>
        <w:t xml:space="preserve"> </w:t>
      </w:r>
    </w:p>
    <w:p w:rsidR="004F6B23" w:rsidRPr="00ED2793" w:rsidRDefault="004F6B23" w:rsidP="00EB46EF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0D7AE2" w:rsidRPr="00EB46EF" w:rsidRDefault="00A31F74" w:rsidP="00EB46EF">
      <w:pPr>
        <w:tabs>
          <w:tab w:val="clear" w:pos="454"/>
          <w:tab w:val="clear" w:pos="680"/>
          <w:tab w:val="clear" w:pos="907"/>
          <w:tab w:val="left" w:pos="540"/>
        </w:tabs>
        <w:spacing w:after="240"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3.10</w:t>
      </w:r>
      <w:r w:rsidR="00547E90">
        <w:rPr>
          <w:rFonts w:asciiTheme="majorBidi" w:hAnsiTheme="majorBidi" w:cstheme="majorBidi" w:hint="cs"/>
          <w:b/>
          <w:bCs/>
          <w:sz w:val="30"/>
          <w:szCs w:val="30"/>
          <w:cs/>
        </w:rPr>
        <w:tab/>
      </w:r>
      <w:r w:rsidR="000D7AE2" w:rsidRPr="00EB46EF">
        <w:rPr>
          <w:rFonts w:asciiTheme="majorBidi" w:hAnsiTheme="majorBidi" w:cstheme="majorBidi"/>
          <w:b/>
          <w:bCs/>
          <w:sz w:val="30"/>
          <w:szCs w:val="30"/>
          <w:cs/>
        </w:rPr>
        <w:t>สิ</w:t>
      </w:r>
      <w:r w:rsidR="000D7AE2" w:rsidRPr="00EB46EF">
        <w:rPr>
          <w:rFonts w:asciiTheme="majorBidi" w:eastAsia="EucrosiaUPCBold" w:hAnsiTheme="majorBidi" w:cstheme="majorBidi"/>
          <w:b/>
          <w:bCs/>
          <w:sz w:val="30"/>
          <w:szCs w:val="30"/>
          <w:cs/>
        </w:rPr>
        <w:t>ทธิการเช่า</w:t>
      </w:r>
    </w:p>
    <w:p w:rsidR="0055207B" w:rsidRPr="00EB46EF" w:rsidRDefault="000D7AE2" w:rsidP="00EB4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B46EF">
        <w:rPr>
          <w:rFonts w:asciiTheme="majorBidi" w:hAnsiTheme="majorBidi" w:cstheme="majorBidi"/>
          <w:color w:val="000000"/>
          <w:sz w:val="30"/>
          <w:szCs w:val="30"/>
          <w:cs/>
        </w:rPr>
        <w:t>สิทธิการเช่าแสดงในราคาทุนหักค่าตัดจำหน่ายสะสมและขาดทุนจากการด้อยค่า</w:t>
      </w:r>
    </w:p>
    <w:p w:rsidR="000D7AE2" w:rsidRPr="00A31F74" w:rsidRDefault="000D7AE2" w:rsidP="00EB4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31F74">
        <w:rPr>
          <w:rFonts w:asciiTheme="majorBidi" w:hAnsiTheme="majorBidi" w:cstheme="majorBidi"/>
          <w:color w:val="000000"/>
          <w:sz w:val="30"/>
          <w:szCs w:val="30"/>
          <w:cs/>
        </w:rPr>
        <w:t>ค่าตัดจำหน่าย</w:t>
      </w:r>
    </w:p>
    <w:p w:rsidR="00DA2CDD" w:rsidRPr="00EB46EF" w:rsidRDefault="000D7AE2" w:rsidP="00EB4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B46EF">
        <w:rPr>
          <w:rFonts w:asciiTheme="majorBidi" w:hAnsiTheme="majorBidi" w:cstheme="majorBidi"/>
          <w:color w:val="000000"/>
          <w:sz w:val="30"/>
          <w:szCs w:val="30"/>
          <w:cs/>
        </w:rPr>
        <w:t>สิทธิการเช่าตัดบัญช</w:t>
      </w:r>
      <w:r w:rsidR="00DF4554" w:rsidRPr="00EB46EF">
        <w:rPr>
          <w:rFonts w:asciiTheme="majorBidi" w:hAnsiTheme="majorBidi" w:cstheme="majorBidi"/>
          <w:color w:val="000000"/>
          <w:sz w:val="30"/>
          <w:szCs w:val="30"/>
          <w:cs/>
        </w:rPr>
        <w:t>ีเป็นค่าใช้จ่ายในกำไรหรือขาดทุน</w:t>
      </w:r>
      <w:r w:rsidRPr="00EB46EF">
        <w:rPr>
          <w:rFonts w:asciiTheme="majorBidi" w:hAnsiTheme="majorBidi" w:cstheme="majorBidi"/>
          <w:color w:val="000000"/>
          <w:sz w:val="30"/>
          <w:szCs w:val="30"/>
          <w:cs/>
        </w:rPr>
        <w:t>คำนวณโดยวิธีเส้นตรงตามระยะเวลาของสัญญาเช่า</w:t>
      </w:r>
      <w:r w:rsidR="00DF4554" w:rsidRPr="00EB46E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ตั้งแต่ </w:t>
      </w:r>
      <w:r w:rsidR="00DF4554" w:rsidRPr="00EB46EF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7B6B61" w:rsidRPr="00EB46E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</w:t>
      </w:r>
      <w:r w:rsidR="00DF4554" w:rsidRPr="00EB46E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ถึง </w:t>
      </w:r>
      <w:r w:rsidR="00DF4554" w:rsidRPr="00EB46EF">
        <w:rPr>
          <w:rFonts w:asciiTheme="majorBidi" w:hAnsiTheme="majorBidi" w:cstheme="majorBidi"/>
          <w:color w:val="000000"/>
          <w:sz w:val="30"/>
          <w:szCs w:val="30"/>
        </w:rPr>
        <w:t>30</w:t>
      </w:r>
      <w:r w:rsidR="00DF4554" w:rsidRPr="00EB46E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 ปี</w:t>
      </w:r>
    </w:p>
    <w:p w:rsidR="00DF538D" w:rsidRPr="004F6B23" w:rsidRDefault="00A31F74" w:rsidP="00EB46EF">
      <w:pPr>
        <w:pStyle w:val="Heading8"/>
        <w:spacing w:line="360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</w:rPr>
      </w:pPr>
      <w:r>
        <w:rPr>
          <w:rFonts w:asciiTheme="majorBidi" w:eastAsia="EucrosiaUPCBold" w:hAnsiTheme="majorBidi" w:cstheme="majorBidi" w:hint="cs"/>
          <w:sz w:val="30"/>
          <w:szCs w:val="30"/>
          <w:cs/>
        </w:rPr>
        <w:t>3.11</w:t>
      </w:r>
      <w:r w:rsidR="00547E90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DF538D" w:rsidRPr="00ED2793">
        <w:rPr>
          <w:rFonts w:asciiTheme="majorBidi" w:eastAsia="EucrosiaUPCBold" w:hAnsiTheme="majorBidi" w:cstheme="majorBidi"/>
          <w:sz w:val="30"/>
          <w:szCs w:val="30"/>
          <w:cs/>
        </w:rPr>
        <w:t>การด้อยค่า</w:t>
      </w:r>
    </w:p>
    <w:p w:rsidR="00A67CB5" w:rsidRPr="004F6B23" w:rsidRDefault="00044B3E" w:rsidP="00EB46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D2793">
        <w:rPr>
          <w:rFonts w:asciiTheme="majorBidi" w:hAnsiTheme="majorBidi" w:cstheme="majorBidi"/>
          <w:spacing w:val="-2"/>
          <w:sz w:val="30"/>
          <w:szCs w:val="30"/>
          <w:cs/>
        </w:rPr>
        <w:t>ยอดสินทรัพย์ตามบัญชีของบริษัท</w:t>
      </w:r>
      <w:r w:rsidR="00DF538D" w:rsidRPr="00ED2793">
        <w:rPr>
          <w:rFonts w:asciiTheme="majorBidi" w:hAnsiTheme="majorBidi" w:cstheme="majorBidi"/>
          <w:spacing w:val="-2"/>
          <w:sz w:val="30"/>
          <w:szCs w:val="30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="005107B2" w:rsidRPr="00ED279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F538D" w:rsidRPr="00ED2793">
        <w:rPr>
          <w:rFonts w:asciiTheme="majorBidi" w:hAnsiTheme="majorBidi" w:cstheme="majorBidi"/>
          <w:spacing w:val="-2"/>
          <w:sz w:val="30"/>
          <w:szCs w:val="30"/>
          <w:cs/>
        </w:rPr>
        <w:t>ในกรณีที่มีข้อบ่งชี้จะทำการประมาณมูลค</w:t>
      </w:r>
      <w:r w:rsidR="00CA09EB" w:rsidRPr="00ED2793">
        <w:rPr>
          <w:rFonts w:asciiTheme="majorBidi" w:hAnsiTheme="majorBidi" w:cstheme="majorBidi"/>
          <w:spacing w:val="-2"/>
          <w:sz w:val="30"/>
          <w:szCs w:val="30"/>
          <w:cs/>
        </w:rPr>
        <w:t>่าสินทรัพย์ที่คาดว่าจะได้รับคืน</w:t>
      </w:r>
    </w:p>
    <w:p w:rsidR="00C921FF" w:rsidRPr="00ED2793" w:rsidRDefault="00DF538D" w:rsidP="00EB46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</w:t>
      </w:r>
      <w:r w:rsidR="00C921FF" w:rsidRPr="00ED2793">
        <w:rPr>
          <w:rFonts w:asciiTheme="majorBidi" w:hAnsiTheme="majorBidi" w:cstheme="majorBidi"/>
          <w:sz w:val="30"/>
          <w:szCs w:val="30"/>
          <w:cs/>
        </w:rPr>
        <w:t>ารด้อยค่าบันทึกในกำไรหรือขาดทุน</w:t>
      </w:r>
    </w:p>
    <w:p w:rsidR="00DF538D" w:rsidRDefault="00DF538D" w:rsidP="007408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lastRenderedPageBreak/>
        <w:t>เมื่อมีการลดลงในมูลค่ายุติธรรมของสินทรัพย์ทางการเงินเผื่อขาย ซึ่งได้บันทึก</w:t>
      </w:r>
      <w:r w:rsidR="002928AE" w:rsidRPr="00ED2793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และ</w:t>
      </w:r>
      <w:r w:rsidRPr="00ED2793">
        <w:rPr>
          <w:rFonts w:asciiTheme="majorBidi" w:hAnsiTheme="majorBidi" w:cstheme="majorBidi"/>
          <w:sz w:val="30"/>
          <w:szCs w:val="30"/>
          <w:cs/>
        </w:rPr>
        <w:t>มีความชัดเจนว่</w:t>
      </w:r>
      <w:r w:rsidR="00667CD9" w:rsidRPr="00ED2793">
        <w:rPr>
          <w:rFonts w:asciiTheme="majorBidi" w:hAnsiTheme="majorBidi" w:cstheme="majorBidi"/>
          <w:sz w:val="30"/>
          <w:szCs w:val="30"/>
          <w:cs/>
        </w:rPr>
        <w:t xml:space="preserve">าสินทรัพย์ดังกล่าวมีการด้อยค่า </w:t>
      </w:r>
      <w:r w:rsidRPr="00ED2793">
        <w:rPr>
          <w:rFonts w:asciiTheme="majorBidi" w:hAnsiTheme="majorBidi" w:cstheme="majorBidi"/>
          <w:sz w:val="30"/>
          <w:szCs w:val="30"/>
          <w:cs/>
        </w:rPr>
        <w:t>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</w:t>
      </w:r>
      <w:r w:rsidR="00667CD9" w:rsidRPr="00ED2793">
        <w:rPr>
          <w:rFonts w:asciiTheme="majorBidi" w:hAnsiTheme="majorBidi" w:cstheme="majorBidi"/>
          <w:sz w:val="30"/>
          <w:szCs w:val="30"/>
          <w:cs/>
        </w:rPr>
        <w:t xml:space="preserve">าว </w:t>
      </w:r>
      <w:r w:rsidRPr="00ED2793">
        <w:rPr>
          <w:rFonts w:asciiTheme="majorBidi" w:hAnsiTheme="majorBidi" w:cstheme="majorBidi"/>
          <w:sz w:val="30"/>
          <w:szCs w:val="30"/>
          <w:cs/>
        </w:rPr>
        <w:t>ยอดขาดทุนที่บันทึกในกำไรหรือขาดทุนเป็นผลต่างระหว่างราคาทุนที่ซื้อกับมูลค่า</w:t>
      </w:r>
      <w:r w:rsidR="00667CD9" w:rsidRPr="00ED2793">
        <w:rPr>
          <w:rFonts w:asciiTheme="majorBidi" w:hAnsiTheme="majorBidi" w:cstheme="majorBidi"/>
          <w:sz w:val="30"/>
          <w:szCs w:val="30"/>
          <w:cs/>
        </w:rPr>
        <w:t xml:space="preserve">ยุติธรรมในปัจจุบันของสินทรัพย์ </w:t>
      </w:r>
      <w:r w:rsidRPr="00ED2793">
        <w:rPr>
          <w:rFonts w:asciiTheme="majorBidi" w:hAnsiTheme="majorBidi" w:cstheme="majorBidi"/>
          <w:sz w:val="30"/>
          <w:szCs w:val="30"/>
          <w:cs/>
        </w:rPr>
        <w:t>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:rsidR="00DF538D" w:rsidRPr="005A104A" w:rsidRDefault="00DF538D" w:rsidP="00EB46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A104A">
        <w:rPr>
          <w:rFonts w:asciiTheme="majorBidi" w:hAnsiTheme="majorBidi" w:cstheme="majorBidi"/>
          <w:sz w:val="30"/>
          <w:szCs w:val="30"/>
          <w:cs/>
        </w:rPr>
        <w:t>การคำนวณมูลค่าที่คาดว่าจะได้รับคืน</w:t>
      </w:r>
    </w:p>
    <w:p w:rsidR="002641EE" w:rsidRPr="00ED2793" w:rsidRDefault="00DF538D" w:rsidP="00EB46E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มูลค่าที่คาดว่าจะได้รับคืนของสินทรัพย์ทาง</w:t>
      </w:r>
      <w:r w:rsidR="002C1F87" w:rsidRPr="00ED2793">
        <w:rPr>
          <w:rFonts w:asciiTheme="majorBidi" w:hAnsiTheme="majorBidi" w:cstheme="majorBidi"/>
          <w:sz w:val="30"/>
          <w:szCs w:val="30"/>
          <w:cs/>
        </w:rPr>
        <w:t>การเงินสำหรับหลักทรัพย์เผื่อขาย</w:t>
      </w:r>
      <w:r w:rsidRPr="00ED2793">
        <w:rPr>
          <w:rFonts w:asciiTheme="majorBidi" w:hAnsiTheme="majorBidi" w:cstheme="majorBidi"/>
          <w:sz w:val="30"/>
          <w:szCs w:val="30"/>
          <w:cs/>
        </w:rPr>
        <w:t>คำนวณโดยอ้างอิงถึงมูลค่ายุติธรรม</w:t>
      </w:r>
    </w:p>
    <w:p w:rsidR="00667CD9" w:rsidRPr="00ED2793" w:rsidRDefault="00DF538D" w:rsidP="00EB46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</w:t>
      </w:r>
      <w:r w:rsidR="002C1F87" w:rsidRPr="00ED2793">
        <w:rPr>
          <w:rFonts w:asciiTheme="majorBidi" w:hAnsiTheme="majorBidi" w:cstheme="majorBidi"/>
          <w:sz w:val="30"/>
          <w:szCs w:val="30"/>
          <w:cs/>
        </w:rPr>
        <w:t>งิน หมายถึง</w:t>
      </w:r>
      <w:r w:rsidRPr="00ED2793">
        <w:rPr>
          <w:rFonts w:asciiTheme="majorBidi" w:hAnsiTheme="majorBidi" w:cstheme="majorBidi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</w:t>
      </w:r>
      <w:r w:rsidR="002928AE" w:rsidRPr="00ED2793">
        <w:rPr>
          <w:rFonts w:asciiTheme="majorBidi" w:hAnsiTheme="majorBidi" w:cstheme="majorBidi"/>
          <w:sz w:val="30"/>
          <w:szCs w:val="30"/>
          <w:cs/>
        </w:rPr>
        <w:t>ะจากสินทรัพย์อื่น จะพิจารณา</w:t>
      </w:r>
      <w:r w:rsidRPr="00ED2793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DF538D" w:rsidRPr="005A104A" w:rsidRDefault="00A113A1" w:rsidP="00EB46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A104A">
        <w:rPr>
          <w:rFonts w:asciiTheme="majorBidi" w:hAnsiTheme="majorBidi" w:cstheme="majorBidi"/>
          <w:sz w:val="30"/>
          <w:szCs w:val="30"/>
          <w:cs/>
        </w:rPr>
        <w:t>การกลับรายการ</w:t>
      </w:r>
      <w:r w:rsidR="00DF538D" w:rsidRPr="005A104A">
        <w:rPr>
          <w:rFonts w:asciiTheme="majorBidi" w:hAnsiTheme="majorBidi" w:cstheme="majorBidi"/>
          <w:sz w:val="30"/>
          <w:szCs w:val="30"/>
          <w:cs/>
        </w:rPr>
        <w:t>ด้อยค่า</w:t>
      </w:r>
    </w:p>
    <w:p w:rsidR="00DF538D" w:rsidRPr="00ED2793" w:rsidRDefault="00DF538D" w:rsidP="005A104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24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ขาดทุนจากการด้อยค่าของสินทรัพย์ทางการเงินจะถูกกลั</w:t>
      </w:r>
      <w:r w:rsidR="00667CD9" w:rsidRPr="00ED2793">
        <w:rPr>
          <w:rFonts w:asciiTheme="majorBidi" w:hAnsiTheme="majorBidi" w:cstheme="majorBidi"/>
          <w:sz w:val="30"/>
          <w:szCs w:val="30"/>
          <w:cs/>
        </w:rPr>
        <w:t>บรายการ</w:t>
      </w:r>
      <w:r w:rsidR="00A113A1" w:rsidRPr="00ED27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</w:t>
      </w:r>
      <w:r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สำหรับสินทรัพย์ทางการเงินที่เป็นตราสารทุนที่จัดประเภทเป็นหลักทรัพย์เผื่อขาย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:rsidR="00A67CB5" w:rsidRPr="00EE6B05" w:rsidRDefault="00DF538D" w:rsidP="00EE6B0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E6B05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 ที่เคยรับรู้ในงวดก่อนจะถูกประเมิน ณ ทุกวันที่ที่ออกรายงานว่ามีข้</w:t>
      </w:r>
      <w:r w:rsidR="00667CD9" w:rsidRPr="00EE6B05">
        <w:rPr>
          <w:rFonts w:asciiTheme="majorBidi" w:hAnsiTheme="majorBidi" w:cstheme="majorBidi"/>
          <w:sz w:val="30"/>
          <w:szCs w:val="30"/>
          <w:cs/>
        </w:rPr>
        <w:t xml:space="preserve">อบ่งชี้เรื่องการด้อยค่าหรือไม่ </w:t>
      </w:r>
      <w:r w:rsidRPr="00EE6B05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 หากมีการเปลี่ยนแปลงประมาณการที่ใช้ในการคำนว</w:t>
      </w:r>
      <w:r w:rsidR="00667CD9" w:rsidRPr="00EE6B05">
        <w:rPr>
          <w:rFonts w:asciiTheme="majorBidi" w:hAnsiTheme="majorBidi" w:cstheme="majorBidi"/>
          <w:sz w:val="30"/>
          <w:szCs w:val="30"/>
          <w:cs/>
        </w:rPr>
        <w:t xml:space="preserve">ณมูลค่าที่คาดว่าจะได้รับคืน </w:t>
      </w:r>
      <w:r w:rsidRPr="00EE6B05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4F6B23" w:rsidRDefault="00A31F74" w:rsidP="00EB46EF">
      <w:pPr>
        <w:pStyle w:val="Heading8"/>
        <w:spacing w:after="240" w:line="276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</w:rPr>
      </w:pPr>
      <w:r>
        <w:rPr>
          <w:rFonts w:asciiTheme="majorBidi" w:eastAsia="EucrosiaUPCBold" w:hAnsiTheme="majorBidi" w:cstheme="majorBidi" w:hint="cs"/>
          <w:sz w:val="30"/>
          <w:szCs w:val="30"/>
          <w:cs/>
        </w:rPr>
        <w:lastRenderedPageBreak/>
        <w:t>3.12</w:t>
      </w:r>
      <w:r w:rsidR="004F6B23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EC33D0" w:rsidRPr="00ED2793">
        <w:rPr>
          <w:rFonts w:asciiTheme="majorBidi" w:eastAsia="EucrosiaUPCBold" w:hAnsiTheme="majorBidi" w:cstheme="majorBidi"/>
          <w:sz w:val="30"/>
          <w:szCs w:val="30"/>
          <w:cs/>
        </w:rPr>
        <w:t>หนี้สินที่มีภาระดอกเบี้ย</w:t>
      </w:r>
    </w:p>
    <w:p w:rsidR="00EC33D0" w:rsidRPr="004F6B23" w:rsidRDefault="00EC33D0" w:rsidP="00EB46EF">
      <w:pPr>
        <w:pStyle w:val="Heading8"/>
        <w:spacing w:after="240" w:line="276" w:lineRule="auto"/>
        <w:ind w:right="0"/>
        <w:jc w:val="both"/>
        <w:rPr>
          <w:rFonts w:asciiTheme="majorBidi" w:eastAsia="EucrosiaUPCBold" w:hAnsiTheme="majorBidi" w:cstheme="majorBidi"/>
          <w:b w:val="0"/>
          <w:bCs w:val="0"/>
          <w:sz w:val="30"/>
          <w:szCs w:val="30"/>
        </w:rPr>
      </w:pPr>
      <w:r w:rsidRPr="004F6B2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หนี้สินที่มีภาระดอกเบี้ยบันทึก</w:t>
      </w:r>
      <w:r w:rsidR="0066102E" w:rsidRPr="004F6B23">
        <w:rPr>
          <w:rFonts w:asciiTheme="majorBidi" w:hAnsiTheme="majorBidi" w:cstheme="majorBidi"/>
          <w:b w:val="0"/>
          <w:bCs w:val="0"/>
          <w:sz w:val="30"/>
          <w:szCs w:val="30"/>
          <w:cs/>
        </w:rPr>
        <w:t>ในราคาทุน</w:t>
      </w:r>
    </w:p>
    <w:p w:rsidR="00EC33D0" w:rsidRPr="00ED2793" w:rsidRDefault="00A31F74" w:rsidP="00EB46EF">
      <w:pPr>
        <w:pStyle w:val="Heading8"/>
        <w:spacing w:line="240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</w:rPr>
      </w:pPr>
      <w:r>
        <w:rPr>
          <w:rFonts w:asciiTheme="majorBidi" w:eastAsia="EucrosiaUPCBold" w:hAnsiTheme="majorBidi" w:cstheme="majorBidi" w:hint="cs"/>
          <w:sz w:val="30"/>
          <w:szCs w:val="30"/>
          <w:cs/>
        </w:rPr>
        <w:t>3.13</w:t>
      </w:r>
      <w:r w:rsidR="004F6B23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EC33D0" w:rsidRPr="00ED2793">
        <w:rPr>
          <w:rFonts w:asciiTheme="majorBidi" w:eastAsia="EucrosiaUPCBold" w:hAnsiTheme="majorBidi" w:cstheme="majorBidi"/>
          <w:sz w:val="30"/>
          <w:szCs w:val="30"/>
          <w:cs/>
        </w:rPr>
        <w:t>เจ้าหนี้การค้าและเจ้าหนี้อื่น</w:t>
      </w:r>
    </w:p>
    <w:p w:rsidR="00EC33D0" w:rsidRPr="00EE6B05" w:rsidRDefault="00EC33D0" w:rsidP="00EB46EF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:rsidR="00EC33D0" w:rsidRPr="00ED2793" w:rsidRDefault="001B7319" w:rsidP="00EE6B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เ</w:t>
      </w:r>
      <w:r w:rsidR="00EC33D0" w:rsidRPr="00ED2793">
        <w:rPr>
          <w:rFonts w:asciiTheme="majorBidi" w:hAnsiTheme="majorBidi" w:cstheme="majorBidi"/>
          <w:sz w:val="30"/>
          <w:szCs w:val="30"/>
          <w:cs/>
        </w:rPr>
        <w:t>จ้าหนี้การค้าและเจ้าหนี้อื่นแสดงในราคาทุน</w:t>
      </w:r>
    </w:p>
    <w:p w:rsidR="00EC33D0" w:rsidRPr="004F6B23" w:rsidRDefault="00A31F74" w:rsidP="00EB46EF">
      <w:pPr>
        <w:pStyle w:val="Heading8"/>
        <w:spacing w:line="360" w:lineRule="auto"/>
        <w:ind w:right="0"/>
        <w:jc w:val="thaiDistribute"/>
        <w:rPr>
          <w:rFonts w:asciiTheme="majorBidi" w:eastAsia="EucrosiaUPCBold" w:hAnsiTheme="majorBidi" w:cstheme="majorBidi"/>
          <w:sz w:val="30"/>
          <w:szCs w:val="30"/>
          <w:cs/>
        </w:rPr>
      </w:pPr>
      <w:r>
        <w:rPr>
          <w:rFonts w:asciiTheme="majorBidi" w:eastAsia="EucrosiaUPCBold" w:hAnsiTheme="majorBidi" w:cstheme="majorBidi" w:hint="cs"/>
          <w:sz w:val="30"/>
          <w:szCs w:val="30"/>
          <w:cs/>
        </w:rPr>
        <w:t>3.14</w:t>
      </w:r>
      <w:r w:rsidR="004F6B23">
        <w:rPr>
          <w:rFonts w:asciiTheme="majorBidi" w:eastAsia="EucrosiaUPCBold" w:hAnsiTheme="majorBidi" w:cstheme="majorBidi"/>
          <w:sz w:val="30"/>
          <w:szCs w:val="30"/>
        </w:rPr>
        <w:tab/>
      </w:r>
      <w:r w:rsidR="008A0E5C" w:rsidRPr="00ED2793">
        <w:rPr>
          <w:rFonts w:asciiTheme="majorBidi" w:eastAsia="EucrosiaUPCBold" w:hAnsiTheme="majorBidi" w:cstheme="majorBidi"/>
          <w:sz w:val="30"/>
          <w:szCs w:val="30"/>
          <w:cs/>
        </w:rPr>
        <w:t xml:space="preserve"> </w:t>
      </w:r>
      <w:r w:rsidR="00EC33D0" w:rsidRPr="00ED2793">
        <w:rPr>
          <w:rFonts w:asciiTheme="majorBidi" w:eastAsia="EucrosiaUPCBold" w:hAnsiTheme="majorBidi" w:cstheme="majorBidi"/>
          <w:sz w:val="30"/>
          <w:szCs w:val="30"/>
          <w:cs/>
        </w:rPr>
        <w:t xml:space="preserve">ผลประโยชน์ของพนักงาน  </w:t>
      </w:r>
    </w:p>
    <w:p w:rsidR="00D3063D" w:rsidRPr="00EB46EF" w:rsidRDefault="00EC33D0" w:rsidP="00EB46EF">
      <w:pPr>
        <w:tabs>
          <w:tab w:val="clear" w:pos="227"/>
          <w:tab w:val="clear" w:pos="454"/>
          <w:tab w:val="clear" w:pos="680"/>
          <w:tab w:val="left" w:pos="720"/>
        </w:tabs>
        <w:spacing w:line="276" w:lineRule="auto"/>
        <w:jc w:val="both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</w:t>
      </w:r>
    </w:p>
    <w:p w:rsidR="00661C4D" w:rsidRPr="00EB46EF" w:rsidRDefault="003C0E34" w:rsidP="00413292">
      <w:pPr>
        <w:spacing w:after="12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ภาระผูกพันสุทธิ</w:t>
      </w:r>
      <w:r w:rsidRPr="00EB46EF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ของบริษัทจากโครงการ</w:t>
      </w:r>
      <w:r w:rsidRPr="00EB46EF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</w:t>
      </w:r>
      <w:r w:rsidR="00661C4D" w:rsidRPr="00EB46EF">
        <w:rPr>
          <w:rFonts w:asciiTheme="majorBidi" w:hAnsiTheme="majorBidi" w:cstheme="majorBidi"/>
          <w:sz w:val="30"/>
          <w:szCs w:val="30"/>
          <w:cs/>
        </w:rPr>
        <w:t xml:space="preserve">ปัจจุบันและงวดก่อนๆ </w:t>
      </w:r>
      <w:r w:rsidRPr="00EB46EF">
        <w:rPr>
          <w:rFonts w:asciiTheme="majorBidi" w:hAnsiTheme="majorBidi" w:cstheme="majorBidi"/>
          <w:sz w:val="30"/>
          <w:szCs w:val="30"/>
          <w:cs/>
        </w:rPr>
        <w:t xml:space="preserve">ผลประโยชน์ดังกล่าวได้มีการคิดลดกระแสเงินสดเพื่อให้เป็นมูลค่าปัจจุบัน </w:t>
      </w:r>
    </w:p>
    <w:p w:rsidR="00D44731" w:rsidRPr="00EB46EF" w:rsidRDefault="003C0E34" w:rsidP="00413292">
      <w:pPr>
        <w:spacing w:after="12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</w:t>
      </w:r>
      <w:r w:rsidR="00E34508" w:rsidRPr="00EB46EF">
        <w:rPr>
          <w:rFonts w:asciiTheme="majorBidi" w:hAnsiTheme="majorBidi" w:cstheme="majorBidi"/>
          <w:sz w:val="30"/>
          <w:szCs w:val="30"/>
          <w:cs/>
        </w:rPr>
        <w:t xml:space="preserve">เป็นประจำ </w:t>
      </w:r>
      <w:r w:rsidR="00667CF1" w:rsidRPr="00EB46EF">
        <w:rPr>
          <w:rFonts w:asciiTheme="majorBidi" w:hAnsiTheme="majorBidi" w:cstheme="majorBidi"/>
          <w:sz w:val="30"/>
          <w:szCs w:val="30"/>
          <w:cs/>
        </w:rPr>
        <w:t>โ</w:t>
      </w:r>
      <w:r w:rsidRPr="00EB46EF">
        <w:rPr>
          <w:rFonts w:asciiTheme="majorBidi" w:hAnsiTheme="majorBidi" w:cstheme="majorBidi"/>
          <w:sz w:val="30"/>
          <w:szCs w:val="30"/>
          <w:cs/>
        </w:rPr>
        <w:t xml:space="preserve">ดยวิธีคิดลดแต่ละหน่วยที่ประมาณการไว้ </w:t>
      </w:r>
    </w:p>
    <w:p w:rsidR="003C0E34" w:rsidRPr="00EB46EF" w:rsidRDefault="003C0E34" w:rsidP="00413292">
      <w:pPr>
        <w:spacing w:after="120" w:line="276" w:lineRule="auto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EB46EF">
        <w:rPr>
          <w:rFonts w:asciiTheme="majorBidi" w:hAnsiTheme="majorBidi" w:cstheme="majorBidi"/>
          <w:sz w:val="30"/>
          <w:szCs w:val="30"/>
        </w:rPr>
        <w:t xml:space="preserve"> </w:t>
      </w:r>
      <w:r w:rsidRPr="00EB46EF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EB46EF">
        <w:rPr>
          <w:rFonts w:asciiTheme="majorBidi" w:hAnsiTheme="majorBidi" w:cstheme="majorBidi"/>
          <w:sz w:val="30"/>
          <w:szCs w:val="30"/>
        </w:rPr>
        <w:t xml:space="preserve"> </w:t>
      </w:r>
      <w:r w:rsidRPr="00EB46EF">
        <w:rPr>
          <w:rFonts w:asciiTheme="majorBidi" w:eastAsia="Calibri" w:hAnsiTheme="majorBidi" w:cstheme="majorBidi"/>
          <w:sz w:val="30"/>
          <w:szCs w:val="30"/>
          <w:cs/>
        </w:rPr>
        <w:t>บริษัทกำหนดดอกเบี้ยจ่ายของ</w:t>
      </w:r>
      <w:r w:rsidRPr="00EB46EF">
        <w:rPr>
          <w:rFonts w:asciiTheme="majorBidi" w:hAnsiTheme="majorBidi" w:cstheme="majorBidi"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 </w:t>
      </w:r>
      <w:r w:rsidRPr="00EB46EF">
        <w:rPr>
          <w:rFonts w:asciiTheme="majorBidi" w:eastAsia="Calibri" w:hAnsiTheme="majorBidi" w:cstheme="majorBidi"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EB46EF">
        <w:rPr>
          <w:rFonts w:asciiTheme="majorBidi" w:hAnsiTheme="majorBidi" w:cstheme="majorBidi"/>
          <w:sz w:val="30"/>
          <w:szCs w:val="30"/>
          <w:cs/>
        </w:rPr>
        <w:t xml:space="preserve">รับรู้รายการในกำไรหรือขาดทุน </w:t>
      </w:r>
    </w:p>
    <w:p w:rsidR="001B7319" w:rsidRPr="00EB46EF" w:rsidRDefault="003C0E34" w:rsidP="005A104A">
      <w:pPr>
        <w:tabs>
          <w:tab w:val="clear" w:pos="227"/>
          <w:tab w:val="clear" w:pos="454"/>
          <w:tab w:val="clear" w:pos="680"/>
          <w:tab w:val="left" w:pos="720"/>
        </w:tabs>
        <w:spacing w:after="24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:rsidR="00EC33D0" w:rsidRPr="00EB46EF" w:rsidRDefault="00EC33D0" w:rsidP="00EB46EF">
      <w:pPr>
        <w:tabs>
          <w:tab w:val="clear" w:pos="227"/>
          <w:tab w:val="clear" w:pos="454"/>
          <w:tab w:val="clear" w:pos="680"/>
          <w:tab w:val="left" w:pos="720"/>
        </w:tabs>
        <w:spacing w:after="240" w:line="276" w:lineRule="auto"/>
        <w:jc w:val="both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</w:t>
      </w:r>
    </w:p>
    <w:p w:rsidR="004F6B23" w:rsidRDefault="0007186F" w:rsidP="00EB46EF">
      <w:pPr>
        <w:tabs>
          <w:tab w:val="clear" w:pos="227"/>
          <w:tab w:val="clear" w:pos="454"/>
          <w:tab w:val="clear" w:pos="680"/>
          <w:tab w:val="left" w:pos="720"/>
        </w:tabs>
        <w:spacing w:after="24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EB46EF">
        <w:rPr>
          <w:rFonts w:asciiTheme="majorBidi" w:hAnsiTheme="majorBidi" w:cstheme="majorBidi"/>
          <w:sz w:val="30"/>
          <w:szCs w:val="30"/>
        </w:rPr>
        <w:t xml:space="preserve"> </w:t>
      </w:r>
      <w:r w:rsidRPr="00EB46EF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EB46EF">
        <w:rPr>
          <w:rFonts w:asciiTheme="majorBidi" w:hAnsiTheme="majorBidi" w:cstheme="majorBidi"/>
          <w:sz w:val="30"/>
          <w:szCs w:val="30"/>
        </w:rPr>
        <w:t xml:space="preserve"> </w:t>
      </w:r>
    </w:p>
    <w:p w:rsidR="005033FB" w:rsidRDefault="005033FB" w:rsidP="00EB46EF">
      <w:pPr>
        <w:tabs>
          <w:tab w:val="clear" w:pos="227"/>
          <w:tab w:val="clear" w:pos="454"/>
          <w:tab w:val="clear" w:pos="680"/>
          <w:tab w:val="left" w:pos="720"/>
        </w:tabs>
        <w:spacing w:after="24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EC33D0" w:rsidRPr="00EB46EF" w:rsidRDefault="00A31F74" w:rsidP="00EE6B05">
      <w:pPr>
        <w:spacing w:after="120" w:line="276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3.15</w:t>
      </w:r>
      <w:r w:rsidR="004F6B23" w:rsidRPr="00EB46EF">
        <w:rPr>
          <w:rFonts w:asciiTheme="majorBidi" w:hAnsiTheme="majorBidi" w:cstheme="majorBidi" w:hint="cs"/>
          <w:b/>
          <w:bCs/>
          <w:sz w:val="30"/>
          <w:szCs w:val="30"/>
          <w:cs/>
        </w:rPr>
        <w:tab/>
      </w:r>
      <w:r w:rsidR="004F6B23" w:rsidRPr="00EB46EF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4F6B23" w:rsidRPr="00EB46EF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4F6B23" w:rsidRPr="00EB46EF">
        <w:rPr>
          <w:rFonts w:asciiTheme="majorBidi" w:eastAsia="EucrosiaUPCBold" w:hAnsiTheme="majorBidi" w:cstheme="majorBidi" w:hint="cs"/>
          <w:b/>
          <w:bCs/>
          <w:sz w:val="30"/>
          <w:szCs w:val="30"/>
          <w:cs/>
        </w:rPr>
        <w:t>ป</w:t>
      </w:r>
      <w:r w:rsidR="00EC33D0" w:rsidRPr="00EB46EF">
        <w:rPr>
          <w:rFonts w:asciiTheme="majorBidi" w:eastAsia="EucrosiaUPCBold" w:hAnsiTheme="majorBidi" w:cstheme="majorBidi"/>
          <w:b/>
          <w:bCs/>
          <w:sz w:val="30"/>
          <w:szCs w:val="30"/>
          <w:cs/>
        </w:rPr>
        <w:t>ระมาณการหนี้สิน</w:t>
      </w:r>
    </w:p>
    <w:p w:rsidR="004F6B23" w:rsidRPr="00EE6B05" w:rsidRDefault="00EC33D0" w:rsidP="00EE6B05">
      <w:pPr>
        <w:tabs>
          <w:tab w:val="clear" w:pos="227"/>
          <w:tab w:val="clear" w:pos="454"/>
          <w:tab w:val="clear" w:pos="680"/>
          <w:tab w:val="left" w:pos="720"/>
        </w:tabs>
        <w:spacing w:after="24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E6B05">
        <w:rPr>
          <w:rFonts w:asciiTheme="majorBidi" w:hAnsiTheme="majorBidi" w:cstheme="majorBidi"/>
          <w:sz w:val="30"/>
          <w:szCs w:val="30"/>
          <w:cs/>
        </w:rPr>
        <w:t>ประมาณก</w:t>
      </w:r>
      <w:r w:rsidR="0012635A" w:rsidRPr="00EE6B05">
        <w:rPr>
          <w:rFonts w:asciiTheme="majorBidi" w:hAnsiTheme="majorBidi" w:cstheme="majorBidi"/>
          <w:sz w:val="30"/>
          <w:szCs w:val="30"/>
          <w:cs/>
        </w:rPr>
        <w:t>ารหนี้สินจะรับรู้ก็ต่อเมื่อ</w:t>
      </w:r>
      <w:r w:rsidRPr="00EE6B05">
        <w:rPr>
          <w:rFonts w:asciiTheme="majorBidi" w:hAnsiTheme="majorBidi" w:cstheme="majorBidi"/>
          <w:sz w:val="30"/>
          <w:szCs w:val="30"/>
          <w:cs/>
        </w:rPr>
        <w:t>บริษัทมีภาระ</w:t>
      </w:r>
      <w:r w:rsidR="00A63FB7" w:rsidRPr="00EE6B05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EE6B05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A63FB7" w:rsidRPr="00EE6B05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Pr="00EE6B05">
        <w:rPr>
          <w:rFonts w:asciiTheme="majorBidi" w:hAnsiTheme="majorBidi" w:cstheme="majorBidi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A63FB7" w:rsidRPr="00EE6B05">
        <w:rPr>
          <w:rFonts w:asciiTheme="majorBidi" w:hAnsiTheme="majorBidi" w:cstheme="majorBidi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EE6B05">
        <w:rPr>
          <w:rFonts w:asciiTheme="majorBidi" w:hAnsiTheme="majorBidi" w:cstheme="majorBidi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EE6B05">
        <w:rPr>
          <w:rFonts w:asciiTheme="majorBidi" w:hAnsiTheme="majorBidi" w:cstheme="majorBidi"/>
          <w:sz w:val="30"/>
          <w:szCs w:val="30"/>
        </w:rPr>
        <w:t xml:space="preserve"> </w:t>
      </w:r>
      <w:r w:rsidRPr="00EE6B05">
        <w:rPr>
          <w:rFonts w:asciiTheme="majorBidi" w:hAnsiTheme="majorBidi" w:cstheme="majorBidi"/>
          <w:sz w:val="30"/>
          <w:szCs w:val="30"/>
          <w:cs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EE6B05">
        <w:rPr>
          <w:rFonts w:asciiTheme="majorBidi" w:hAnsiTheme="majorBidi" w:cstheme="majorBidi"/>
          <w:sz w:val="30"/>
          <w:szCs w:val="30"/>
        </w:rPr>
        <w:t xml:space="preserve"> </w:t>
      </w:r>
    </w:p>
    <w:p w:rsidR="00EC33D0" w:rsidRPr="00ED2793" w:rsidRDefault="00A31F74" w:rsidP="00EB46EF">
      <w:pPr>
        <w:pStyle w:val="Heading8"/>
        <w:spacing w:after="240" w:line="240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</w:rPr>
      </w:pPr>
      <w:r>
        <w:rPr>
          <w:rFonts w:asciiTheme="majorBidi" w:eastAsia="EucrosiaUPCBold" w:hAnsiTheme="majorBidi" w:cstheme="majorBidi" w:hint="cs"/>
          <w:sz w:val="30"/>
          <w:szCs w:val="30"/>
          <w:cs/>
        </w:rPr>
        <w:t>3.16</w:t>
      </w:r>
      <w:r w:rsidR="00547E90">
        <w:rPr>
          <w:rFonts w:asciiTheme="majorBidi" w:eastAsia="EucrosiaUPCBold" w:hAnsiTheme="majorBidi" w:cstheme="majorBidi" w:hint="cs"/>
          <w:sz w:val="30"/>
          <w:szCs w:val="30"/>
          <w:cs/>
        </w:rPr>
        <w:tab/>
        <w:t xml:space="preserve">   </w:t>
      </w:r>
      <w:r w:rsidR="00EC33D0" w:rsidRPr="00ED2793">
        <w:rPr>
          <w:rFonts w:asciiTheme="majorBidi" w:eastAsia="EucrosiaUPCBold" w:hAnsiTheme="majorBidi" w:cstheme="majorBidi"/>
          <w:sz w:val="30"/>
          <w:szCs w:val="30"/>
          <w:cs/>
        </w:rPr>
        <w:t>รายได้</w:t>
      </w:r>
    </w:p>
    <w:p w:rsidR="00EC33D0" w:rsidRPr="00A26114" w:rsidRDefault="00EC33D0" w:rsidP="00EB46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26114">
        <w:rPr>
          <w:rFonts w:asciiTheme="majorBidi" w:hAnsiTheme="majorBidi" w:cstheme="majorBidi"/>
          <w:sz w:val="30"/>
          <w:szCs w:val="30"/>
          <w:cs/>
        </w:rPr>
        <w:t>การขายสินค้าและให้บริการ</w:t>
      </w:r>
    </w:p>
    <w:p w:rsidR="00EC33D0" w:rsidRPr="00ED2793" w:rsidRDefault="00EC33D0" w:rsidP="00EB46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รายได้จะ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="00442C02" w:rsidRPr="00ED27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</w:t>
      </w:r>
      <w:r w:rsidR="00581E69" w:rsidRPr="00ED2793">
        <w:rPr>
          <w:rFonts w:asciiTheme="majorBidi" w:hAnsiTheme="majorBidi" w:cstheme="majorBidi"/>
          <w:sz w:val="30"/>
          <w:szCs w:val="30"/>
          <w:cs/>
        </w:rPr>
        <w:t xml:space="preserve">้างแน่นอนที่จะต้องรับคืนสินค้า </w:t>
      </w:r>
      <w:r w:rsidRPr="00ED2793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รายได้จากการให้บริการรับรู้เมื่อมีการให้บริการ</w:t>
      </w:r>
    </w:p>
    <w:p w:rsidR="00EC33D0" w:rsidRPr="00A26114" w:rsidRDefault="00EC33D0" w:rsidP="004132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76" w:lineRule="auto"/>
        <w:rPr>
          <w:rFonts w:asciiTheme="majorBidi" w:hAnsiTheme="majorBidi" w:cstheme="majorBidi"/>
          <w:sz w:val="30"/>
          <w:szCs w:val="30"/>
        </w:rPr>
      </w:pPr>
      <w:r w:rsidRPr="00A26114">
        <w:rPr>
          <w:rFonts w:asciiTheme="majorBidi" w:hAnsiTheme="majorBidi" w:cstheme="majorBidi"/>
          <w:sz w:val="30"/>
          <w:szCs w:val="30"/>
          <w:cs/>
        </w:rPr>
        <w:t>การลงทุน</w:t>
      </w:r>
    </w:p>
    <w:p w:rsidR="00EC33D0" w:rsidRPr="00ED2793" w:rsidRDefault="00EC33D0" w:rsidP="00EB46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รายได้จากการลงทุนประกอบด้วยรายได้ค่าเช่าจากอสังหาริมทรัพย์เพื่อการลงทุน เงินปันผลและดอกเบี้ยรับจากการลงทุนและเงินฝากธนาคาร</w:t>
      </w:r>
    </w:p>
    <w:p w:rsidR="00EC33D0" w:rsidRPr="00A26114" w:rsidRDefault="00EC33D0" w:rsidP="00EB46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26114">
        <w:rPr>
          <w:rFonts w:asciiTheme="majorBidi" w:hAnsiTheme="majorBidi" w:cstheme="majorBidi"/>
          <w:sz w:val="30"/>
          <w:szCs w:val="30"/>
          <w:cs/>
        </w:rPr>
        <w:t>รายได้ค่าเช่า</w:t>
      </w:r>
    </w:p>
    <w:p w:rsidR="00D15C97" w:rsidRPr="00ED2793" w:rsidRDefault="00EC33D0" w:rsidP="00EB46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</w:t>
      </w:r>
      <w:r w:rsidR="00581E69" w:rsidRPr="00ED2793">
        <w:rPr>
          <w:rFonts w:asciiTheme="majorBidi" w:hAnsiTheme="majorBidi" w:cstheme="majorBidi"/>
          <w:sz w:val="30"/>
          <w:szCs w:val="30"/>
          <w:cs/>
        </w:rPr>
        <w:t xml:space="preserve">ึ่งของค่าเช่าทั้งสิ้นตามสัญญา </w:t>
      </w:r>
      <w:r w:rsidRPr="00ED2793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EC33D0" w:rsidRPr="00A26114" w:rsidRDefault="00EC33D0" w:rsidP="00EB46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26114">
        <w:rPr>
          <w:rFonts w:asciiTheme="majorBidi" w:hAnsiTheme="majorBidi" w:cstheme="majorBidi"/>
          <w:sz w:val="30"/>
          <w:szCs w:val="30"/>
          <w:cs/>
        </w:rPr>
        <w:t>เงินปันผลรับ</w:t>
      </w:r>
    </w:p>
    <w:p w:rsidR="00781F0F" w:rsidRDefault="00EC33D0" w:rsidP="004132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เงินปันผลรับบัน</w:t>
      </w:r>
      <w:r w:rsidR="00581E69" w:rsidRPr="00ED2793">
        <w:rPr>
          <w:rFonts w:asciiTheme="majorBidi" w:hAnsiTheme="majorBidi" w:cstheme="majorBidi"/>
          <w:sz w:val="30"/>
          <w:szCs w:val="30"/>
          <w:cs/>
        </w:rPr>
        <w:t>ทึกในกำไรหรือขาดทุนในวันที่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บริษัทมีสิทธิได้รับเงินปันผล </w:t>
      </w:r>
      <w:r w:rsidRPr="00ED2793">
        <w:rPr>
          <w:rFonts w:asciiTheme="majorBidi" w:hAnsiTheme="majorBidi" w:cstheme="majorBidi"/>
          <w:sz w:val="30"/>
          <w:szCs w:val="30"/>
        </w:rPr>
        <w:t xml:space="preserve">  </w:t>
      </w:r>
    </w:p>
    <w:p w:rsidR="00EC33D0" w:rsidRPr="00A26114" w:rsidRDefault="00EC33D0" w:rsidP="00547E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26114">
        <w:rPr>
          <w:rFonts w:asciiTheme="majorBidi" w:hAnsiTheme="majorBidi" w:cstheme="majorBidi"/>
          <w:sz w:val="30"/>
          <w:szCs w:val="30"/>
          <w:cs/>
        </w:rPr>
        <w:t>ดอกเบี้ยรับ</w:t>
      </w:r>
    </w:p>
    <w:p w:rsidR="00D44731" w:rsidRPr="00D15C97" w:rsidRDefault="00EC33D0" w:rsidP="00547E90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 xml:space="preserve">ดอกเบี้ยรับบันทึกในกำไรหรือขาดทุนตามเกณฑ์คงค้าง  </w:t>
      </w:r>
    </w:p>
    <w:p w:rsidR="00EC33D0" w:rsidRPr="00D15C97" w:rsidRDefault="00C6359B" w:rsidP="00EB46EF">
      <w:pPr>
        <w:pStyle w:val="Heading8"/>
        <w:spacing w:after="240" w:line="276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  <w:cs/>
        </w:rPr>
      </w:pPr>
      <w:r>
        <w:rPr>
          <w:rFonts w:asciiTheme="majorBidi" w:eastAsia="EucrosiaUPCBold" w:hAnsiTheme="majorBidi" w:cstheme="majorBidi" w:hint="cs"/>
          <w:sz w:val="30"/>
          <w:szCs w:val="30"/>
          <w:cs/>
        </w:rPr>
        <w:lastRenderedPageBreak/>
        <w:t>3.17</w:t>
      </w:r>
      <w:r w:rsidR="00547E90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EC33D0" w:rsidRPr="00ED2793">
        <w:rPr>
          <w:rFonts w:asciiTheme="majorBidi" w:eastAsia="EucrosiaUPCBold" w:hAnsiTheme="majorBidi" w:cstheme="majorBidi"/>
          <w:sz w:val="30"/>
          <w:szCs w:val="30"/>
          <w:cs/>
        </w:rPr>
        <w:t>ต้นทุนทางการเงิน</w:t>
      </w:r>
    </w:p>
    <w:p w:rsidR="009577E0" w:rsidRPr="00ED2793" w:rsidRDefault="00E3663C" w:rsidP="00EB46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pacing w:val="-6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ก่อสร้างหรือการผลิตสินทรัพย์ดังกล่าวก่อนที่จะนำมาใช้เองหรือเพื่อขาย</w:t>
      </w:r>
    </w:p>
    <w:p w:rsidR="00EC33D0" w:rsidRPr="00D15C97" w:rsidRDefault="00C6359B" w:rsidP="00EB46EF">
      <w:pPr>
        <w:pStyle w:val="Heading8"/>
        <w:spacing w:after="240" w:line="276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</w:rPr>
      </w:pPr>
      <w:r>
        <w:rPr>
          <w:rFonts w:asciiTheme="majorBidi" w:eastAsia="EucrosiaUPCBold" w:hAnsiTheme="majorBidi" w:cstheme="majorBidi" w:hint="cs"/>
          <w:sz w:val="30"/>
          <w:szCs w:val="30"/>
          <w:cs/>
        </w:rPr>
        <w:t>3.18</w:t>
      </w:r>
      <w:r w:rsidR="00547E90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EC33D0" w:rsidRPr="00ED2793">
        <w:rPr>
          <w:rFonts w:asciiTheme="majorBidi" w:eastAsia="EucrosiaUPCBold" w:hAnsiTheme="majorBidi" w:cstheme="majorBidi"/>
          <w:sz w:val="30"/>
          <w:szCs w:val="30"/>
          <w:cs/>
        </w:rPr>
        <w:t xml:space="preserve">สัญญาเช่าดำเนินงาน </w:t>
      </w:r>
    </w:p>
    <w:p w:rsidR="00685D64" w:rsidRPr="00D15C97" w:rsidRDefault="00EC33D0" w:rsidP="00413292">
      <w:pPr>
        <w:pStyle w:val="Heading8"/>
        <w:spacing w:after="120" w:line="276" w:lineRule="auto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</w:rPr>
      </w:pPr>
      <w:r w:rsidRPr="00ED2793">
        <w:rPr>
          <w:rFonts w:asciiTheme="majorBidi" w:eastAsia="Calibri" w:hAnsiTheme="majorBidi" w:cstheme="majorBidi"/>
          <w:b w:val="0"/>
          <w:bCs w:val="0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  <w:r w:rsidRPr="00ED2793">
        <w:rPr>
          <w:rFonts w:asciiTheme="majorBidi" w:eastAsia="Calibri" w:hAnsiTheme="majorBidi" w:cstheme="majorBidi"/>
          <w:b w:val="0"/>
          <w:bCs w:val="0"/>
          <w:sz w:val="30"/>
          <w:szCs w:val="30"/>
        </w:rPr>
        <w:t xml:space="preserve"> </w:t>
      </w:r>
    </w:p>
    <w:p w:rsidR="00ED2793" w:rsidRPr="00EB46EF" w:rsidRDefault="00EC33D0" w:rsidP="00EB46EF">
      <w:pPr>
        <w:spacing w:after="240" w:line="276" w:lineRule="auto"/>
        <w:jc w:val="both"/>
        <w:rPr>
          <w:rFonts w:asciiTheme="majorBidi" w:eastAsia="Calibri" w:hAnsiTheme="majorBidi" w:cstheme="majorBidi"/>
          <w:sz w:val="30"/>
          <w:szCs w:val="30"/>
        </w:rPr>
      </w:pPr>
      <w:r w:rsidRPr="00EB46EF">
        <w:rPr>
          <w:rFonts w:asciiTheme="majorBidi" w:eastAsia="Calibri" w:hAnsiTheme="majorBidi" w:cstheme="majorBidi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เมื่อได้รับการยืนยันการปรับค่าเช่า</w:t>
      </w:r>
    </w:p>
    <w:p w:rsidR="00EC33D0" w:rsidRPr="00EB46EF" w:rsidRDefault="00D44731" w:rsidP="00EB46EF">
      <w:pPr>
        <w:spacing w:after="240" w:line="276" w:lineRule="auto"/>
        <w:jc w:val="both"/>
        <w:rPr>
          <w:rFonts w:asciiTheme="majorBidi" w:eastAsia="Calibri" w:hAnsiTheme="majorBidi" w:cstheme="majorBidi"/>
          <w:sz w:val="30"/>
          <w:szCs w:val="30"/>
        </w:rPr>
      </w:pPr>
      <w:r w:rsidRPr="00EB46EF">
        <w:rPr>
          <w:rFonts w:asciiTheme="majorBidi" w:eastAsia="Calibri" w:hAnsiTheme="majorBidi" w:cstheme="majorBidi"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:rsidR="00ED2793" w:rsidRPr="00EB46EF" w:rsidRDefault="00AA72BB" w:rsidP="00413292">
      <w:pPr>
        <w:spacing w:after="120" w:line="276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B46EF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วันที่เริ่มต้นข้อตกลง </w:t>
      </w:r>
      <w:r w:rsidR="00EC33D0" w:rsidRPr="00EB46EF">
        <w:rPr>
          <w:rFonts w:asciiTheme="majorBidi" w:eastAsia="Calibri" w:hAnsiTheme="majorBidi" w:cstheme="majorBidi"/>
          <w:sz w:val="30"/>
          <w:szCs w:val="30"/>
          <w:cs/>
        </w:rPr>
        <w:t>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</w:t>
      </w:r>
      <w:r w:rsidR="004E75BD" w:rsidRPr="00EB46EF">
        <w:rPr>
          <w:rFonts w:asciiTheme="majorBidi" w:eastAsia="Calibri" w:hAnsiTheme="majorBidi" w:cstheme="majorBidi"/>
          <w:sz w:val="30"/>
          <w:szCs w:val="30"/>
          <w:cs/>
        </w:rPr>
        <w:t>าการปฏิบัติตามข้อตกลงนั้น</w:t>
      </w:r>
      <w:r w:rsidR="00EC33D0" w:rsidRPr="00EB46EF">
        <w:rPr>
          <w:rFonts w:asciiTheme="majorBidi" w:eastAsia="Calibri" w:hAnsiTheme="majorBidi" w:cstheme="majorBidi"/>
          <w:sz w:val="30"/>
          <w:szCs w:val="30"/>
          <w:cs/>
        </w:rPr>
        <w:t>ขึ้นอยู่กับการใช้สินทรัพย์ที่มีลักษณะเฉพาะเจาะจง และข้อตกลงนั้นจะนำไปสู่สิทธ</w:t>
      </w:r>
      <w:r w:rsidRPr="00EB46EF">
        <w:rPr>
          <w:rFonts w:asciiTheme="majorBidi" w:eastAsia="Calibri" w:hAnsiTheme="majorBidi" w:cstheme="majorBidi"/>
          <w:sz w:val="30"/>
          <w:szCs w:val="30"/>
          <w:cs/>
        </w:rPr>
        <w:t>ิในการใช้สินทรัพย์ ถ้าทำให้</w:t>
      </w:r>
      <w:r w:rsidR="00EC33D0" w:rsidRPr="00EB46EF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บริษัทมีสิทธิในการควบคุมการใช้สินทรัพย์ </w:t>
      </w:r>
    </w:p>
    <w:p w:rsidR="00D44731" w:rsidRPr="00EB46EF" w:rsidRDefault="00EC33D0" w:rsidP="00EB46EF">
      <w:pPr>
        <w:spacing w:after="240" w:line="276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B46EF">
        <w:rPr>
          <w:rFonts w:asciiTheme="majorBidi" w:eastAsia="Calibri" w:hAnsiTheme="majorBidi" w:cstheme="majorBidi"/>
          <w:sz w:val="30"/>
          <w:szCs w:val="30"/>
          <w:cs/>
        </w:rPr>
        <w:t>ณ วันที่เริ่มต้นข้อตกลง ห</w:t>
      </w:r>
      <w:r w:rsidR="00AA72BB" w:rsidRPr="00EB46EF">
        <w:rPr>
          <w:rFonts w:asciiTheme="majorBidi" w:eastAsia="Calibri" w:hAnsiTheme="majorBidi" w:cstheme="majorBidi"/>
          <w:sz w:val="30"/>
          <w:szCs w:val="30"/>
          <w:cs/>
        </w:rPr>
        <w:t xml:space="preserve">รือมีการประเมินข้อตกลงใหม่ </w:t>
      </w:r>
      <w:r w:rsidRPr="00EB46EF">
        <w:rPr>
          <w:rFonts w:asciiTheme="majorBidi" w:eastAsia="Calibri" w:hAnsiTheme="majorBidi" w:cstheme="majorBidi"/>
          <w:sz w:val="30"/>
          <w:szCs w:val="30"/>
          <w:cs/>
        </w:rPr>
        <w:t>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</w:t>
      </w:r>
      <w:r w:rsidR="00AA72BB" w:rsidRPr="00EB46EF">
        <w:rPr>
          <w:rFonts w:asciiTheme="majorBidi" w:eastAsia="Calibri" w:hAnsiTheme="majorBidi" w:cstheme="majorBidi"/>
          <w:sz w:val="30"/>
          <w:szCs w:val="30"/>
          <w:cs/>
        </w:rPr>
        <w:t>รแยก หาก</w:t>
      </w:r>
      <w:r w:rsidRPr="00EB46EF">
        <w:rPr>
          <w:rFonts w:asciiTheme="majorBidi" w:eastAsia="Calibri" w:hAnsiTheme="majorBidi" w:cstheme="majorBidi"/>
          <w:sz w:val="30"/>
          <w:szCs w:val="30"/>
          <w:cs/>
        </w:rPr>
        <w:t>บริษัทสรุปว่าเป็นสัญญาเช่าการเงิน แต่ไม่สามารถแบ่งแยกจำนวนดังกล่าวได้อย่างน่าเชื่อถือ</w:t>
      </w:r>
      <w:r w:rsidR="00AA72BB" w:rsidRPr="00EB46E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EB46EF">
        <w:rPr>
          <w:rFonts w:asciiTheme="majorBidi" w:eastAsia="Calibri" w:hAnsiTheme="majorBidi" w:cstheme="majorBidi"/>
          <w:sz w:val="30"/>
          <w:szCs w:val="30"/>
          <w:cs/>
        </w:rPr>
        <w:t>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</w:t>
      </w:r>
      <w:r w:rsidR="00AA72BB" w:rsidRPr="00EB46EF">
        <w:rPr>
          <w:rFonts w:asciiTheme="majorBidi" w:eastAsia="Calibri" w:hAnsiTheme="majorBidi" w:cstheme="majorBidi"/>
          <w:sz w:val="30"/>
          <w:szCs w:val="30"/>
          <w:cs/>
        </w:rPr>
        <w:t>เบี้ยเงินกู้ยืมส่วนเพิ่มของ</w:t>
      </w:r>
      <w:r w:rsidRPr="00EB46EF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</w:p>
    <w:p w:rsidR="00EC33D0" w:rsidRPr="00D15C97" w:rsidRDefault="00C6359B" w:rsidP="00EB46EF">
      <w:pPr>
        <w:pStyle w:val="Heading8"/>
        <w:spacing w:after="240" w:line="240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</w:rPr>
      </w:pPr>
      <w:r>
        <w:rPr>
          <w:rFonts w:asciiTheme="majorBidi" w:eastAsia="EucrosiaUPCBold" w:hAnsiTheme="majorBidi" w:cstheme="majorBidi" w:hint="cs"/>
          <w:sz w:val="30"/>
          <w:szCs w:val="30"/>
          <w:cs/>
        </w:rPr>
        <w:t>3.19</w:t>
      </w:r>
      <w:r w:rsidR="004F40AD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EC33D0" w:rsidRPr="00ED2793">
        <w:rPr>
          <w:rFonts w:asciiTheme="majorBidi" w:eastAsia="EucrosiaUPCBold" w:hAnsiTheme="majorBidi" w:cstheme="majorBidi"/>
          <w:sz w:val="30"/>
          <w:szCs w:val="30"/>
          <w:cs/>
        </w:rPr>
        <w:t>ภาษีเงินได้</w:t>
      </w:r>
    </w:p>
    <w:p w:rsidR="00EC33D0" w:rsidRPr="00EB46EF" w:rsidRDefault="00EC33D0" w:rsidP="00EB4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EB46EF">
        <w:rPr>
          <w:rFonts w:asciiTheme="majorBidi" w:hAnsiTheme="majorBidi" w:cstheme="majorBidi"/>
          <w:sz w:val="30"/>
          <w:szCs w:val="30"/>
        </w:rPr>
        <w:t xml:space="preserve"> </w:t>
      </w:r>
      <w:r w:rsidR="00BF58CA" w:rsidRPr="00EB46EF">
        <w:rPr>
          <w:rFonts w:asciiTheme="majorBidi" w:hAnsiTheme="majorBidi" w:cstheme="majorBidi"/>
          <w:sz w:val="30"/>
          <w:szCs w:val="30"/>
          <w:cs/>
        </w:rPr>
        <w:t>ภาษี</w:t>
      </w:r>
      <w:r w:rsidRPr="00EB46EF">
        <w:rPr>
          <w:rFonts w:asciiTheme="majorBidi" w:hAnsiTheme="majorBidi" w:cstheme="majorBidi"/>
          <w:sz w:val="30"/>
          <w:szCs w:val="30"/>
          <w:cs/>
        </w:rPr>
        <w:t>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:rsidR="009577E0" w:rsidRPr="00EB46EF" w:rsidRDefault="00EC33D0" w:rsidP="00EB4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76" w:lineRule="auto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lastRenderedPageBreak/>
        <w:t>ภาษีเงินได้ของงวดปัจจุบันได้แก่ ภาษีที</w:t>
      </w:r>
      <w:r w:rsidR="00B835A5" w:rsidRPr="00EB46EF">
        <w:rPr>
          <w:rFonts w:asciiTheme="majorBidi" w:hAnsiTheme="majorBidi" w:cstheme="majorBidi"/>
          <w:sz w:val="30"/>
          <w:szCs w:val="30"/>
          <w:cs/>
        </w:rPr>
        <w:t>่คาดว่าจะจ่ายชำระหรือได้รับชำระ</w:t>
      </w:r>
      <w:r w:rsidR="00B835A5" w:rsidRPr="00EB46EF">
        <w:rPr>
          <w:rFonts w:asciiTheme="majorBidi" w:hAnsiTheme="majorBidi" w:cstheme="majorBidi"/>
          <w:sz w:val="30"/>
          <w:szCs w:val="30"/>
        </w:rPr>
        <w:t xml:space="preserve"> </w:t>
      </w:r>
      <w:r w:rsidRPr="00EB46EF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EB46EF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:rsidR="000966DB" w:rsidRPr="00ED2793" w:rsidRDefault="00EC33D0" w:rsidP="00EB46EF">
      <w:pPr>
        <w:pStyle w:val="BodyText"/>
        <w:spacing w:line="276" w:lineRule="auto"/>
        <w:ind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</w:t>
      </w:r>
    </w:p>
    <w:p w:rsidR="00EC33D0" w:rsidRPr="00D15C97" w:rsidRDefault="00EC33D0" w:rsidP="00EB46EF">
      <w:pPr>
        <w:pStyle w:val="BodyText"/>
        <w:spacing w:line="276" w:lineRule="auto"/>
        <w:ind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</w:t>
      </w:r>
      <w:r w:rsidR="002928AE" w:rsidRPr="00ED2793">
        <w:rPr>
          <w:rFonts w:asciiTheme="majorBidi" w:hAnsiTheme="majorBidi" w:cstheme="majorBidi"/>
          <w:sz w:val="30"/>
          <w:szCs w:val="30"/>
          <w:cs/>
        </w:rPr>
        <w:t>่จะเกิดจากลักษณะวิธีการ</w:t>
      </w:r>
      <w:r w:rsidRPr="00ED2793">
        <w:rPr>
          <w:rFonts w:asciiTheme="majorBidi" w:hAnsiTheme="majorBidi" w:cstheme="majorBidi"/>
          <w:sz w:val="30"/>
          <w:szCs w:val="30"/>
          <w:cs/>
        </w:rPr>
        <w:t>ที่บริษัท</w:t>
      </w:r>
      <w:r w:rsidRPr="00ED2793">
        <w:rPr>
          <w:rFonts w:asciiTheme="majorBidi" w:hAnsiTheme="majorBidi" w:cstheme="majorBidi"/>
          <w:spacing w:val="-6"/>
          <w:sz w:val="30"/>
          <w:szCs w:val="30"/>
          <w:cs/>
        </w:rPr>
        <w:t>คาดว่าจะได้รับผลประโยชน์จากสินทรัพย์หรือจะจ่ายชำระห</w:t>
      </w:r>
      <w:r w:rsidR="005F70CD" w:rsidRPr="00ED2793">
        <w:rPr>
          <w:rFonts w:asciiTheme="majorBidi" w:hAnsiTheme="majorBidi" w:cstheme="majorBidi"/>
          <w:spacing w:val="-6"/>
          <w:sz w:val="30"/>
          <w:szCs w:val="30"/>
          <w:cs/>
        </w:rPr>
        <w:t>นี้สินตามมูลค่าตามบัญชี ณ วัน</w:t>
      </w:r>
      <w:r w:rsidRPr="00ED2793">
        <w:rPr>
          <w:rFonts w:asciiTheme="majorBidi" w:hAnsiTheme="majorBidi" w:cstheme="majorBidi"/>
          <w:spacing w:val="-6"/>
          <w:sz w:val="30"/>
          <w:szCs w:val="30"/>
          <w:cs/>
        </w:rPr>
        <w:t>สิ้นรอบระยะเวลารายงาน</w:t>
      </w:r>
      <w:r w:rsidRPr="00ED279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p w:rsidR="00831BB0" w:rsidRPr="00D15C97" w:rsidRDefault="00EC33D0" w:rsidP="00EB46EF">
      <w:pPr>
        <w:pStyle w:val="BodyText"/>
        <w:spacing w:line="276" w:lineRule="auto"/>
        <w:ind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:rsidR="00EC33D0" w:rsidRPr="00ED2793" w:rsidRDefault="00EC33D0" w:rsidP="00EB46EF">
      <w:pPr>
        <w:pStyle w:val="BodyText"/>
        <w:spacing w:after="0" w:line="276" w:lineRule="auto"/>
        <w:ind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ในการกำหนดมูลค่าของภาษีเงินได้ของงวดปัจจุบันแล</w:t>
      </w:r>
      <w:r w:rsidR="00895837" w:rsidRPr="00ED2793">
        <w:rPr>
          <w:rFonts w:asciiTheme="majorBidi" w:hAnsiTheme="majorBidi" w:cstheme="majorBidi"/>
          <w:sz w:val="30"/>
          <w:szCs w:val="30"/>
          <w:cs/>
        </w:rPr>
        <w:t xml:space="preserve">ะภาษีเงินได้รอการตัดบัญชี </w:t>
      </w:r>
      <w:r w:rsidRPr="00ED2793">
        <w:rPr>
          <w:rFonts w:asciiTheme="majorBidi" w:hAnsiTheme="majorBidi" w:cstheme="majorBidi"/>
          <w:sz w:val="30"/>
          <w:szCs w:val="30"/>
          <w:cs/>
        </w:rPr>
        <w:t>บริษัทต้องคำนึงถึงผลกระทบของสถานการณ์ทางภาษีที่ไม่แน่นอนและอาจทำให้จำนวนภาษีที่ต้องจ่ายเพิ่ม</w:t>
      </w:r>
      <w:r w:rsidR="00895837" w:rsidRPr="00ED2793">
        <w:rPr>
          <w:rFonts w:asciiTheme="majorBidi" w:hAnsiTheme="majorBidi" w:cstheme="majorBidi"/>
          <w:sz w:val="30"/>
          <w:szCs w:val="30"/>
          <w:cs/>
        </w:rPr>
        <w:t xml:space="preserve">ขึ้น และมีดอกเบี้ยที่ต้องชำระ </w:t>
      </w:r>
      <w:r w:rsidRPr="00ED2793">
        <w:rPr>
          <w:rFonts w:asciiTheme="majorBidi" w:hAnsiTheme="majorBidi" w:cstheme="majorBidi"/>
          <w:sz w:val="30"/>
          <w:szCs w:val="30"/>
          <w:cs/>
        </w:rPr>
        <w:t>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รวมถึงการตีความทางกฏห</w:t>
      </w:r>
      <w:r w:rsidR="002928AE" w:rsidRPr="00ED2793">
        <w:rPr>
          <w:rFonts w:asciiTheme="majorBidi" w:hAnsiTheme="majorBidi" w:cstheme="majorBidi"/>
          <w:sz w:val="30"/>
          <w:szCs w:val="30"/>
          <w:cs/>
        </w:rPr>
        <w:t>มายภาษี และจากประสบการณ์ในอดีต</w:t>
      </w:r>
      <w:r w:rsidR="002928AE"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การประเมินนี้อยู่บนพื้นฐานการประมาณการและข้อสมมติ และอาจจะเกี่ยวข้องกับการตัด</w:t>
      </w:r>
      <w:r w:rsidR="00895837" w:rsidRPr="00ED2793">
        <w:rPr>
          <w:rFonts w:asciiTheme="majorBidi" w:hAnsiTheme="majorBidi" w:cstheme="majorBidi"/>
          <w:sz w:val="30"/>
          <w:szCs w:val="30"/>
          <w:cs/>
        </w:rPr>
        <w:t>สินใจเกี่ยวกับเหตุการณ์ในอนาคต ข้อมูลใหม่ๆอาจจะทำให้</w:t>
      </w:r>
      <w:r w:rsidRPr="00ED2793">
        <w:rPr>
          <w:rFonts w:asciiTheme="majorBidi" w:hAnsiTheme="majorBidi" w:cstheme="majorBidi"/>
          <w:sz w:val="30"/>
          <w:szCs w:val="30"/>
          <w:cs/>
        </w:rPr>
        <w:t>บริษัทเปลี่ยนการตัดสินใจโดยขึ้นอยู่กับความเพียงพอข</w:t>
      </w:r>
      <w:r w:rsidR="00895837" w:rsidRPr="00ED2793">
        <w:rPr>
          <w:rFonts w:asciiTheme="majorBidi" w:hAnsiTheme="majorBidi" w:cstheme="majorBidi"/>
          <w:sz w:val="30"/>
          <w:szCs w:val="30"/>
          <w:cs/>
        </w:rPr>
        <w:t xml:space="preserve">องภาษีเงินได้ค้างจ่ายที่มีอยู่ </w:t>
      </w:r>
      <w:r w:rsidRPr="00ED2793">
        <w:rPr>
          <w:rFonts w:asciiTheme="majorBidi" w:hAnsiTheme="majorBidi" w:cstheme="majorBidi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EC33D0" w:rsidRPr="00D15C97" w:rsidRDefault="00EC33D0" w:rsidP="00EB46EF">
      <w:pPr>
        <w:pStyle w:val="BodyText"/>
        <w:spacing w:line="276" w:lineRule="auto"/>
        <w:ind w:right="27"/>
        <w:jc w:val="thaiDistribute"/>
        <w:rPr>
          <w:rFonts w:asciiTheme="majorBidi" w:hAnsiTheme="majorBidi" w:cstheme="majorBidi"/>
          <w:b/>
          <w:color w:val="0000FF"/>
          <w:sz w:val="30"/>
          <w:szCs w:val="30"/>
          <w:cs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D15C9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ED2793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:rsidR="009577E0" w:rsidRPr="00ED2793" w:rsidRDefault="00EC33D0" w:rsidP="00EB46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ED2793">
        <w:rPr>
          <w:rFonts w:asciiTheme="majorBidi" w:hAnsiTheme="majorBidi" w:cstheme="majorBidi"/>
          <w:sz w:val="30"/>
          <w:szCs w:val="30"/>
        </w:rPr>
        <w:t xml:space="preserve"> </w:t>
      </w:r>
    </w:p>
    <w:p w:rsidR="00A67CB5" w:rsidRPr="00A00229" w:rsidRDefault="00C6359B" w:rsidP="00EB46EF">
      <w:pPr>
        <w:pStyle w:val="Heading8"/>
        <w:spacing w:after="240" w:line="276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  <w:cs/>
        </w:rPr>
      </w:pPr>
      <w:r>
        <w:rPr>
          <w:rFonts w:asciiTheme="majorBidi" w:eastAsia="EucrosiaUPCBold" w:hAnsiTheme="majorBidi" w:cstheme="majorBidi" w:hint="cs"/>
          <w:sz w:val="30"/>
          <w:szCs w:val="30"/>
          <w:cs/>
        </w:rPr>
        <w:lastRenderedPageBreak/>
        <w:t>3.20</w:t>
      </w:r>
      <w:r w:rsidR="004F40AD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EC33D0" w:rsidRPr="00ED2793">
        <w:rPr>
          <w:rFonts w:asciiTheme="majorBidi" w:eastAsia="EucrosiaUPCBold" w:hAnsiTheme="majorBidi" w:cstheme="majorBidi"/>
          <w:sz w:val="30"/>
          <w:szCs w:val="30"/>
          <w:cs/>
        </w:rPr>
        <w:t xml:space="preserve">กำไรต่อหุ้น </w:t>
      </w:r>
    </w:p>
    <w:p w:rsidR="00CA09EB" w:rsidRPr="00A00229" w:rsidRDefault="00EC33D0" w:rsidP="00EB46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76" w:lineRule="auto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บริษัทแสดงกำไรต่อหุ้นขั้นพื้นฐานสำหรับหุ้นสามัญ กำไรต่อหุ้นขั้นพื้นฐานคำนวณโดยการ</w:t>
      </w:r>
      <w:r w:rsidRPr="00ED2793">
        <w:rPr>
          <w:rFonts w:asciiTheme="majorBidi" w:hAnsiTheme="majorBidi" w:cstheme="majorBidi"/>
          <w:spacing w:val="-6"/>
          <w:sz w:val="30"/>
          <w:szCs w:val="30"/>
          <w:cs/>
        </w:rPr>
        <w:t>หารกำไรหรือ</w:t>
      </w:r>
      <w:r w:rsidR="00C30D1A" w:rsidRPr="00ED2793">
        <w:rPr>
          <w:rFonts w:asciiTheme="majorBidi" w:hAnsiTheme="majorBidi" w:cstheme="majorBidi"/>
          <w:spacing w:val="-6"/>
          <w:sz w:val="30"/>
          <w:szCs w:val="30"/>
          <w:cs/>
        </w:rPr>
        <w:t>ขาดทุนของผู้ถือหุ้นสามัญของ</w:t>
      </w:r>
      <w:r w:rsidRPr="00ED2793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D44731" w:rsidRPr="00ED279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pacing w:val="-6"/>
          <w:sz w:val="30"/>
          <w:szCs w:val="30"/>
          <w:cs/>
        </w:rPr>
        <w:t>ด้วยจำนวนหุ้นสามัญถัวเฉลี่ยถ่วงน้ำหนักที่ออกจำหน่ายระหว่างปี</w:t>
      </w:r>
    </w:p>
    <w:p w:rsidR="00EC33D0" w:rsidRPr="00A00229" w:rsidRDefault="00C6359B" w:rsidP="00EB46EF">
      <w:pPr>
        <w:pStyle w:val="Heading8"/>
        <w:spacing w:after="240" w:line="240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</w:rPr>
      </w:pPr>
      <w:r>
        <w:rPr>
          <w:rFonts w:asciiTheme="majorBidi" w:eastAsia="EucrosiaUPCBold" w:hAnsiTheme="majorBidi" w:cstheme="majorBidi" w:hint="cs"/>
          <w:sz w:val="30"/>
          <w:szCs w:val="30"/>
          <w:cs/>
        </w:rPr>
        <w:t>3.21</w:t>
      </w:r>
      <w:r w:rsidR="004F40AD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EC33D0" w:rsidRPr="00ED2793">
        <w:rPr>
          <w:rFonts w:asciiTheme="majorBidi" w:eastAsia="EucrosiaUPCBold" w:hAnsiTheme="majorBidi" w:cstheme="majorBidi"/>
          <w:sz w:val="30"/>
          <w:szCs w:val="30"/>
          <w:cs/>
        </w:rPr>
        <w:t>รายงานทางการเงินจำแนกตามส่วนงาน</w:t>
      </w:r>
    </w:p>
    <w:p w:rsidR="00EC33D0" w:rsidRPr="00ED2793" w:rsidRDefault="00EC33D0" w:rsidP="004F40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76" w:lineRule="auto"/>
        <w:ind w:right="29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</w:t>
      </w:r>
      <w:r w:rsidR="00C30D1A" w:rsidRPr="00ED2793">
        <w:rPr>
          <w:rFonts w:asciiTheme="majorBidi" w:hAnsiTheme="majorBidi" w:cstheme="majorBidi"/>
          <w:sz w:val="30"/>
          <w:szCs w:val="30"/>
          <w:cs/>
        </w:rPr>
        <w:t>อประธานเจ้าหน้าที่บริหารของ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:rsidR="002A5588" w:rsidRPr="004F40AD" w:rsidRDefault="00C6359B" w:rsidP="004F4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76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157660" w:rsidRPr="00ED27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840076" w:rsidRPr="00ED27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673922" w:rsidRPr="00ED2793" w:rsidRDefault="00673922" w:rsidP="00505E12">
      <w:pPr>
        <w:spacing w:after="120" w:line="276" w:lineRule="auto"/>
        <w:ind w:right="-28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</w:t>
      </w:r>
      <w:r w:rsidR="00472759"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หากบริษัทมีอำนาจควบคุมหรือควบคุมร่วมกันทั้งทางตรงและทางอ้อมหรือมีอิทธิพลอย่างมี</w:t>
      </w:r>
      <w:r w:rsidR="002B6BFA" w:rsidRPr="00ED2793">
        <w:rPr>
          <w:rFonts w:asciiTheme="majorBidi" w:hAnsiTheme="majorBidi" w:cstheme="majorBidi"/>
          <w:sz w:val="30"/>
          <w:szCs w:val="30"/>
          <w:cs/>
        </w:rPr>
        <w:t>นัย</w:t>
      </w:r>
      <w:r w:rsidRPr="00ED2793">
        <w:rPr>
          <w:rFonts w:asciiTheme="majorBidi" w:hAnsiTheme="majorBidi" w:cstheme="majorBidi"/>
          <w:sz w:val="30"/>
          <w:szCs w:val="30"/>
          <w:cs/>
        </w:rPr>
        <w:t>สำคัญต่อบุคคลหรือกิจการ</w:t>
      </w:r>
      <w:r w:rsidR="002B6BFA" w:rsidRPr="00ED27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ในการตัดสินใจทางการเงินและการบริหารหรือในทางกลับกัน</w:t>
      </w:r>
      <w:r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หรือบริษัทอยู่ภายใต้การควบคุมเดียวกันหรืออยู่ภายใต้อิทธิพลอย่างมี</w:t>
      </w:r>
      <w:r w:rsidR="00472759" w:rsidRPr="00ED2793">
        <w:rPr>
          <w:rFonts w:asciiTheme="majorBidi" w:hAnsiTheme="majorBidi" w:cstheme="majorBidi"/>
          <w:sz w:val="30"/>
          <w:szCs w:val="30"/>
          <w:cs/>
        </w:rPr>
        <w:t>นัย</w:t>
      </w:r>
      <w:r w:rsidRPr="00ED2793">
        <w:rPr>
          <w:rFonts w:asciiTheme="majorBidi" w:hAnsiTheme="majorBidi" w:cstheme="majorBidi"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2637FC" w:rsidRDefault="002637FC" w:rsidP="004F4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F40AD">
        <w:rPr>
          <w:rFonts w:asciiTheme="majorBidi" w:hAnsiTheme="majorBidi" w:cstheme="majorBidi"/>
          <w:sz w:val="30"/>
          <w:szCs w:val="30"/>
          <w:cs/>
        </w:rPr>
        <w:t xml:space="preserve">ความสัมพันธ์ที่มีกับบริษัทร่วมได้เปิดเผยในหมายเหตุประกอบงบการเงินข้อ </w:t>
      </w:r>
      <w:r w:rsidR="00DA2CDD" w:rsidRPr="004F40AD">
        <w:rPr>
          <w:rFonts w:asciiTheme="majorBidi" w:hAnsiTheme="majorBidi" w:cstheme="majorBidi"/>
          <w:sz w:val="30"/>
          <w:szCs w:val="30"/>
        </w:rPr>
        <w:t>1</w:t>
      </w:r>
      <w:r w:rsidR="00146BF0" w:rsidRPr="004F40AD">
        <w:rPr>
          <w:rFonts w:asciiTheme="majorBidi" w:hAnsiTheme="majorBidi" w:cstheme="majorBidi"/>
          <w:sz w:val="30"/>
          <w:szCs w:val="30"/>
        </w:rPr>
        <w:t>1</w:t>
      </w:r>
      <w:r w:rsidR="0074238D" w:rsidRPr="004F40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40AD">
        <w:rPr>
          <w:rFonts w:asciiTheme="majorBidi" w:hAnsiTheme="majorBidi" w:cstheme="majorBidi"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 มีดังนี้</w:t>
      </w:r>
    </w:p>
    <w:tbl>
      <w:tblPr>
        <w:tblW w:w="92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61"/>
        <w:gridCol w:w="1134"/>
        <w:gridCol w:w="4253"/>
      </w:tblGrid>
      <w:tr w:rsidR="002106BE" w:rsidRPr="00F229C0" w:rsidTr="002106BE">
        <w:trPr>
          <w:tblHeader/>
        </w:trPr>
        <w:tc>
          <w:tcPr>
            <w:tcW w:w="3861" w:type="dxa"/>
          </w:tcPr>
          <w:p w:rsidR="002106BE" w:rsidRPr="00ED2793" w:rsidRDefault="002106BE" w:rsidP="002106BE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2106BE" w:rsidRDefault="002106BE" w:rsidP="002106BE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2106BE" w:rsidRPr="00ED2793" w:rsidRDefault="002106BE" w:rsidP="002106BE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34" w:type="dxa"/>
          </w:tcPr>
          <w:p w:rsidR="002106BE" w:rsidRPr="00ED2793" w:rsidRDefault="002106BE" w:rsidP="00210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:rsidR="002106BE" w:rsidRPr="00ED2793" w:rsidRDefault="002106BE" w:rsidP="00210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253" w:type="dxa"/>
          </w:tcPr>
          <w:p w:rsidR="002106BE" w:rsidRPr="00ED2793" w:rsidRDefault="002106BE" w:rsidP="002106BE">
            <w:pPr>
              <w:tabs>
                <w:tab w:val="clear" w:pos="227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2106BE" w:rsidRDefault="002106BE" w:rsidP="002106BE">
            <w:pPr>
              <w:tabs>
                <w:tab w:val="clear" w:pos="227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2106BE" w:rsidRPr="00ED2793" w:rsidRDefault="002106BE" w:rsidP="002106BE">
            <w:pPr>
              <w:tabs>
                <w:tab w:val="clear" w:pos="227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106BE" w:rsidRPr="00F229C0" w:rsidTr="002106BE">
        <w:trPr>
          <w:trHeight w:val="441"/>
        </w:trPr>
        <w:tc>
          <w:tcPr>
            <w:tcW w:w="3861" w:type="dxa"/>
          </w:tcPr>
          <w:p w:rsidR="002106BE" w:rsidRPr="00ED2793" w:rsidRDefault="002106BE" w:rsidP="002106BE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</w:tcPr>
          <w:p w:rsidR="002106BE" w:rsidRPr="00ED2793" w:rsidRDefault="002106BE" w:rsidP="002106B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</w:tcPr>
          <w:p w:rsidR="002106BE" w:rsidRPr="00ED2793" w:rsidRDefault="002106BE" w:rsidP="00080323">
            <w:pPr>
              <w:tabs>
                <w:tab w:val="clear" w:pos="227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2106BE" w:rsidRPr="00F229C0" w:rsidTr="002106BE">
        <w:tc>
          <w:tcPr>
            <w:tcW w:w="3861" w:type="dxa"/>
          </w:tcPr>
          <w:p w:rsidR="002106BE" w:rsidRPr="00ED2793" w:rsidRDefault="002106BE" w:rsidP="002106BE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นางศิรินา  ปวโรฬารวิทยา</w:t>
            </w:r>
          </w:p>
        </w:tc>
        <w:tc>
          <w:tcPr>
            <w:tcW w:w="1134" w:type="dxa"/>
          </w:tcPr>
          <w:p w:rsidR="002106BE" w:rsidRPr="00ED2793" w:rsidRDefault="002106BE" w:rsidP="002106B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</w:tcPr>
          <w:p w:rsidR="002106BE" w:rsidRPr="00ED2793" w:rsidRDefault="002106BE" w:rsidP="002106BE">
            <w:pPr>
              <w:tabs>
                <w:tab w:val="clear" w:pos="227"/>
              </w:tabs>
              <w:spacing w:line="240" w:lineRule="auto"/>
              <w:ind w:left="-18" w:right="-25" w:firstLine="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เป็นผู้ถือหุ้น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รายใหญ่</w:t>
            </w:r>
            <w:r w:rsidRPr="00ED2793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 xml:space="preserve">และเป็นกรรมการของบริษัทที่เกี่ยวข้องกัน </w:t>
            </w:r>
          </w:p>
        </w:tc>
      </w:tr>
      <w:tr w:rsidR="002106BE" w:rsidRPr="00F229C0" w:rsidTr="002106BE">
        <w:tc>
          <w:tcPr>
            <w:tcW w:w="3861" w:type="dxa"/>
          </w:tcPr>
          <w:p w:rsidR="002106BE" w:rsidRPr="00ED2793" w:rsidRDefault="002106BE" w:rsidP="002106BE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นายปณิธาน  ปวโรฬารวิทยา</w:t>
            </w:r>
          </w:p>
        </w:tc>
        <w:tc>
          <w:tcPr>
            <w:tcW w:w="1134" w:type="dxa"/>
          </w:tcPr>
          <w:p w:rsidR="002106BE" w:rsidRPr="00ED2793" w:rsidRDefault="002106BE" w:rsidP="002106B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</w:tcPr>
          <w:p w:rsidR="002106BE" w:rsidRPr="00ED2793" w:rsidRDefault="002106BE" w:rsidP="002106BE">
            <w:pPr>
              <w:tabs>
                <w:tab w:val="clear" w:pos="227"/>
              </w:tabs>
              <w:spacing w:line="240" w:lineRule="auto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เป็นผู้ถือหุ้น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รายใหญ่</w:t>
            </w:r>
            <w:r w:rsidRPr="00ED2793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และเป็นกรรมการของบริษัท</w:t>
            </w:r>
          </w:p>
        </w:tc>
      </w:tr>
      <w:tr w:rsidR="002106BE" w:rsidRPr="00F229C0" w:rsidTr="002106BE">
        <w:tc>
          <w:tcPr>
            <w:tcW w:w="3861" w:type="dxa"/>
          </w:tcPr>
          <w:p w:rsidR="002106BE" w:rsidRPr="00ED2793" w:rsidRDefault="002106BE" w:rsidP="002106BE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นางประวรา  เอครพานิช</w:t>
            </w:r>
          </w:p>
        </w:tc>
        <w:tc>
          <w:tcPr>
            <w:tcW w:w="1134" w:type="dxa"/>
          </w:tcPr>
          <w:p w:rsidR="002106BE" w:rsidRPr="00ED2793" w:rsidRDefault="002106BE" w:rsidP="002106B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</w:tcPr>
          <w:p w:rsidR="002106BE" w:rsidRPr="00ED2793" w:rsidRDefault="002106BE" w:rsidP="002106BE">
            <w:pPr>
              <w:tabs>
                <w:tab w:val="clear" w:pos="227"/>
              </w:tabs>
              <w:spacing w:line="240" w:lineRule="auto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เป็นผู้ถือหุ้น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รายใหญ่</w:t>
            </w:r>
            <w:r w:rsidRPr="00ED2793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และเป็นกรรมการของบริษัท</w:t>
            </w:r>
          </w:p>
        </w:tc>
      </w:tr>
      <w:tr w:rsidR="002106BE" w:rsidRPr="00F229C0" w:rsidTr="002106BE">
        <w:tc>
          <w:tcPr>
            <w:tcW w:w="3861" w:type="dxa"/>
          </w:tcPr>
          <w:p w:rsidR="002106BE" w:rsidRPr="00ED2793" w:rsidRDefault="002106BE" w:rsidP="002106BE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นางสาวสุนีย์  ทิพย์อุดมลักษณ์</w:t>
            </w:r>
          </w:p>
        </w:tc>
        <w:tc>
          <w:tcPr>
            <w:tcW w:w="1134" w:type="dxa"/>
          </w:tcPr>
          <w:p w:rsidR="002106BE" w:rsidRPr="00ED2793" w:rsidRDefault="002106BE" w:rsidP="002106B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</w:tcPr>
          <w:p w:rsidR="002106BE" w:rsidRPr="00ED2793" w:rsidRDefault="002106BE" w:rsidP="002106BE">
            <w:pPr>
              <w:spacing w:line="240" w:lineRule="auto"/>
              <w:ind w:left="162" w:right="-25" w:hanging="162"/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เป็นกรรมการของบริษัท</w:t>
            </w:r>
          </w:p>
        </w:tc>
      </w:tr>
      <w:tr w:rsidR="002106BE" w:rsidRPr="00F229C0" w:rsidTr="002106BE">
        <w:tc>
          <w:tcPr>
            <w:tcW w:w="3861" w:type="dxa"/>
            <w:vAlign w:val="bottom"/>
          </w:tcPr>
          <w:p w:rsidR="002106BE" w:rsidRPr="00ED2793" w:rsidRDefault="002106BE" w:rsidP="002106BE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ภูมิกาญจน์ จำกัด</w:t>
            </w:r>
          </w:p>
        </w:tc>
        <w:tc>
          <w:tcPr>
            <w:tcW w:w="1134" w:type="dxa"/>
          </w:tcPr>
          <w:p w:rsidR="002106BE" w:rsidRPr="00ED2793" w:rsidRDefault="002106BE" w:rsidP="002106B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vAlign w:val="bottom"/>
          </w:tcPr>
          <w:p w:rsidR="002106BE" w:rsidRPr="00ED2793" w:rsidRDefault="002106BE" w:rsidP="002106BE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2106BE" w:rsidRPr="00F229C0" w:rsidTr="002106BE">
        <w:tc>
          <w:tcPr>
            <w:tcW w:w="3861" w:type="dxa"/>
            <w:vAlign w:val="bottom"/>
          </w:tcPr>
          <w:p w:rsidR="002106BE" w:rsidRPr="00ED2793" w:rsidRDefault="002106BE" w:rsidP="002106BE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วราธาน จำกัด</w:t>
            </w:r>
          </w:p>
        </w:tc>
        <w:tc>
          <w:tcPr>
            <w:tcW w:w="1134" w:type="dxa"/>
          </w:tcPr>
          <w:p w:rsidR="002106BE" w:rsidRPr="00ED2793" w:rsidRDefault="002106BE" w:rsidP="002106B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vAlign w:val="bottom"/>
          </w:tcPr>
          <w:p w:rsidR="002106BE" w:rsidRPr="00ED2793" w:rsidRDefault="002106BE" w:rsidP="002106BE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2106BE" w:rsidRPr="00F229C0" w:rsidTr="002106BE">
        <w:tc>
          <w:tcPr>
            <w:tcW w:w="3861" w:type="dxa"/>
            <w:vAlign w:val="bottom"/>
          </w:tcPr>
          <w:p w:rsidR="002106BE" w:rsidRPr="00ED2793" w:rsidRDefault="002106BE" w:rsidP="002106BE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lastRenderedPageBreak/>
              <w:t>บริษัท ภูเพชร จำกัด</w:t>
            </w:r>
          </w:p>
        </w:tc>
        <w:tc>
          <w:tcPr>
            <w:tcW w:w="1134" w:type="dxa"/>
          </w:tcPr>
          <w:p w:rsidR="002106BE" w:rsidRPr="00ED2793" w:rsidRDefault="002106BE" w:rsidP="002106B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vAlign w:val="bottom"/>
          </w:tcPr>
          <w:p w:rsidR="002106BE" w:rsidRPr="00ED2793" w:rsidRDefault="002106BE" w:rsidP="002106BE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2106BE" w:rsidRPr="00F229C0" w:rsidTr="002106BE">
        <w:tc>
          <w:tcPr>
            <w:tcW w:w="3861" w:type="dxa"/>
            <w:vAlign w:val="bottom"/>
          </w:tcPr>
          <w:p w:rsidR="002106BE" w:rsidRPr="00ED2793" w:rsidRDefault="002106BE" w:rsidP="002106BE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โชคธานี จำกัด</w:t>
            </w:r>
          </w:p>
        </w:tc>
        <w:tc>
          <w:tcPr>
            <w:tcW w:w="1134" w:type="dxa"/>
          </w:tcPr>
          <w:p w:rsidR="002106BE" w:rsidRPr="00ED2793" w:rsidRDefault="002106BE" w:rsidP="002106B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vAlign w:val="bottom"/>
          </w:tcPr>
          <w:p w:rsidR="002106BE" w:rsidRPr="00ED2793" w:rsidRDefault="002106BE" w:rsidP="002106BE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2106BE" w:rsidRPr="00F229C0" w:rsidTr="002106BE">
        <w:tc>
          <w:tcPr>
            <w:tcW w:w="3861" w:type="dxa"/>
            <w:vAlign w:val="bottom"/>
          </w:tcPr>
          <w:p w:rsidR="002106BE" w:rsidRPr="00ED2793" w:rsidRDefault="002106BE" w:rsidP="002106BE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บ้านประจวบ จำกัด</w:t>
            </w:r>
          </w:p>
        </w:tc>
        <w:tc>
          <w:tcPr>
            <w:tcW w:w="1134" w:type="dxa"/>
          </w:tcPr>
          <w:p w:rsidR="002106BE" w:rsidRPr="00ED2793" w:rsidRDefault="002106BE" w:rsidP="002106B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vAlign w:val="bottom"/>
          </w:tcPr>
          <w:p w:rsidR="002106BE" w:rsidRPr="00ED2793" w:rsidRDefault="002106BE" w:rsidP="002106BE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2106BE" w:rsidRPr="00F229C0" w:rsidTr="002106BE">
        <w:tc>
          <w:tcPr>
            <w:tcW w:w="3861" w:type="dxa"/>
            <w:vAlign w:val="bottom"/>
          </w:tcPr>
          <w:p w:rsidR="002106BE" w:rsidRPr="00ED2793" w:rsidRDefault="002106BE" w:rsidP="002106BE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ศิริชัยเกียรติ จำกัด</w:t>
            </w:r>
          </w:p>
        </w:tc>
        <w:tc>
          <w:tcPr>
            <w:tcW w:w="1134" w:type="dxa"/>
          </w:tcPr>
          <w:p w:rsidR="002106BE" w:rsidRPr="00ED2793" w:rsidRDefault="002106BE" w:rsidP="002106B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vAlign w:val="bottom"/>
          </w:tcPr>
          <w:p w:rsidR="002106BE" w:rsidRPr="00ED2793" w:rsidRDefault="002106BE" w:rsidP="002106BE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2106BE" w:rsidRPr="00F229C0" w:rsidTr="002106BE">
        <w:tc>
          <w:tcPr>
            <w:tcW w:w="3861" w:type="dxa"/>
            <w:vAlign w:val="bottom"/>
          </w:tcPr>
          <w:p w:rsidR="002106BE" w:rsidRPr="00ED2793" w:rsidRDefault="002106BE" w:rsidP="002106BE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ศิราธาน จำกัด</w:t>
            </w: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</w:tcPr>
          <w:p w:rsidR="002106BE" w:rsidRPr="00ED2793" w:rsidRDefault="002106BE" w:rsidP="002106B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vAlign w:val="bottom"/>
          </w:tcPr>
          <w:p w:rsidR="002106BE" w:rsidRPr="00ED2793" w:rsidRDefault="002106BE" w:rsidP="002106BE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2106BE" w:rsidRPr="00F229C0" w:rsidTr="002106BE">
        <w:tc>
          <w:tcPr>
            <w:tcW w:w="3861" w:type="dxa"/>
            <w:vAlign w:val="bottom"/>
          </w:tcPr>
          <w:p w:rsidR="002106BE" w:rsidRPr="00ED2793" w:rsidRDefault="002106BE" w:rsidP="002106BE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บีทีเอฟเอ จำกัด</w:t>
            </w:r>
          </w:p>
        </w:tc>
        <w:tc>
          <w:tcPr>
            <w:tcW w:w="1134" w:type="dxa"/>
          </w:tcPr>
          <w:p w:rsidR="002106BE" w:rsidRPr="00ED2793" w:rsidRDefault="002106BE" w:rsidP="002106B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vAlign w:val="bottom"/>
          </w:tcPr>
          <w:p w:rsidR="002106BE" w:rsidRPr="00ED2793" w:rsidRDefault="002106BE" w:rsidP="002106BE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2106BE" w:rsidRPr="00F229C0" w:rsidTr="002106BE">
        <w:tc>
          <w:tcPr>
            <w:tcW w:w="3861" w:type="dxa"/>
            <w:vAlign w:val="bottom"/>
          </w:tcPr>
          <w:p w:rsidR="002106BE" w:rsidRPr="00ED2793" w:rsidRDefault="002106BE" w:rsidP="002106BE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บริษัท </w:t>
            </w: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สหพัฒนาอินเตอร์โฮลดิ้ง</w:t>
            </w: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134" w:type="dxa"/>
          </w:tcPr>
          <w:p w:rsidR="002106BE" w:rsidRPr="00ED2793" w:rsidRDefault="002106BE" w:rsidP="002106B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vAlign w:val="bottom"/>
          </w:tcPr>
          <w:p w:rsidR="002106BE" w:rsidRPr="00ED2793" w:rsidRDefault="002106BE" w:rsidP="002106BE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ผู้</w:t>
            </w:r>
            <w:r w:rsidRPr="002E757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ถือหุ้นร่วมกัน</w:t>
            </w:r>
          </w:p>
        </w:tc>
      </w:tr>
      <w:tr w:rsidR="002106BE" w:rsidRPr="00F229C0" w:rsidTr="002106BE">
        <w:tc>
          <w:tcPr>
            <w:tcW w:w="3861" w:type="dxa"/>
            <w:vAlign w:val="bottom"/>
          </w:tcPr>
          <w:p w:rsidR="002106BE" w:rsidRPr="00ED2793" w:rsidRDefault="002106BE" w:rsidP="002106BE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ไอซีซี</w:t>
            </w: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อินเตอร์เนชั่นแนล จำกัด (มหาชน)</w:t>
            </w:r>
          </w:p>
        </w:tc>
        <w:tc>
          <w:tcPr>
            <w:tcW w:w="1134" w:type="dxa"/>
          </w:tcPr>
          <w:p w:rsidR="002106BE" w:rsidRPr="00ED2793" w:rsidRDefault="002106BE" w:rsidP="002106B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vAlign w:val="bottom"/>
          </w:tcPr>
          <w:p w:rsidR="002106BE" w:rsidRPr="00ED2793" w:rsidRDefault="002106BE" w:rsidP="002106BE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2106BE" w:rsidRPr="00F229C0" w:rsidTr="002106BE">
        <w:tc>
          <w:tcPr>
            <w:tcW w:w="3861" w:type="dxa"/>
            <w:vAlign w:val="bottom"/>
          </w:tcPr>
          <w:p w:rsidR="002106BE" w:rsidRPr="004F40AD" w:rsidRDefault="002106BE" w:rsidP="002106BE">
            <w:pPr>
              <w:spacing w:line="240" w:lineRule="auto"/>
              <w:ind w:left="162" w:right="-25" w:hanging="16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มูลนิธิศิรินาปวโรฬารวิทยา</w:t>
            </w:r>
          </w:p>
        </w:tc>
        <w:tc>
          <w:tcPr>
            <w:tcW w:w="1134" w:type="dxa"/>
          </w:tcPr>
          <w:p w:rsidR="002106BE" w:rsidRPr="004F40AD" w:rsidRDefault="002106BE" w:rsidP="002106B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vAlign w:val="bottom"/>
          </w:tcPr>
          <w:p w:rsidR="002106BE" w:rsidRPr="004F40AD" w:rsidRDefault="002106BE" w:rsidP="002106B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2106BE" w:rsidRPr="00F229C0" w:rsidTr="002106BE">
        <w:tc>
          <w:tcPr>
            <w:tcW w:w="3861" w:type="dxa"/>
            <w:vAlign w:val="bottom"/>
          </w:tcPr>
          <w:p w:rsidR="002106BE" w:rsidRPr="00ED2793" w:rsidRDefault="002106BE" w:rsidP="002106BE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สมาคมรักแม่</w:t>
            </w:r>
          </w:p>
        </w:tc>
        <w:tc>
          <w:tcPr>
            <w:tcW w:w="1134" w:type="dxa"/>
          </w:tcPr>
          <w:p w:rsidR="002106BE" w:rsidRPr="00ED2793" w:rsidRDefault="002106BE" w:rsidP="002106B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vAlign w:val="bottom"/>
          </w:tcPr>
          <w:p w:rsidR="002106BE" w:rsidRPr="00ED2793" w:rsidRDefault="002106BE" w:rsidP="002106BE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กรรมการร่วมกัน</w:t>
            </w:r>
          </w:p>
        </w:tc>
      </w:tr>
    </w:tbl>
    <w:p w:rsidR="002106BE" w:rsidRPr="002106BE" w:rsidRDefault="002106BE" w:rsidP="004F4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:rsidR="004E44FE" w:rsidRPr="00ED2793" w:rsidRDefault="004E44FE" w:rsidP="002E7570">
      <w:pPr>
        <w:pStyle w:val="a"/>
        <w:tabs>
          <w:tab w:val="clear" w:pos="1080"/>
        </w:tabs>
        <w:spacing w:before="120"/>
        <w:ind w:right="-23"/>
        <w:jc w:val="thaiDistribute"/>
        <w:rPr>
          <w:rFonts w:asciiTheme="majorBidi" w:hAnsiTheme="majorBidi" w:cstheme="majorBidi"/>
          <w:b/>
          <w:bCs/>
          <w:cs/>
        </w:rPr>
      </w:pPr>
      <w:r w:rsidRPr="00ED2793">
        <w:rPr>
          <w:rFonts w:asciiTheme="majorBidi" w:hAnsiTheme="majorBidi" w:cstheme="majorBidi"/>
          <w:b/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2A5588" w:rsidRPr="002E7570" w:rsidRDefault="002A5588" w:rsidP="00B01FDE">
      <w:pPr>
        <w:pStyle w:val="a"/>
        <w:tabs>
          <w:tab w:val="clear" w:pos="1080"/>
        </w:tabs>
        <w:ind w:left="540" w:right="-25"/>
        <w:jc w:val="thaiDistribute"/>
        <w:rPr>
          <w:rFonts w:asciiTheme="majorBidi" w:hAnsiTheme="majorBidi" w:cstheme="majorBidi"/>
          <w:sz w:val="16"/>
          <w:szCs w:val="16"/>
          <w:cs/>
          <w:lang w:val="en-US"/>
        </w:rPr>
      </w:pPr>
    </w:p>
    <w:tbl>
      <w:tblPr>
        <w:tblW w:w="9214" w:type="dxa"/>
        <w:tblLook w:val="01E0" w:firstRow="1" w:lastRow="1" w:firstColumn="1" w:lastColumn="1" w:noHBand="0" w:noVBand="0"/>
      </w:tblPr>
      <w:tblGrid>
        <w:gridCol w:w="4395"/>
        <w:gridCol w:w="4819"/>
      </w:tblGrid>
      <w:tr w:rsidR="00287B6E" w:rsidRPr="00ED2793" w:rsidTr="002E7570">
        <w:tc>
          <w:tcPr>
            <w:tcW w:w="4395" w:type="dxa"/>
          </w:tcPr>
          <w:p w:rsidR="00287B6E" w:rsidRPr="00ED2793" w:rsidRDefault="00287B6E" w:rsidP="00B01FDE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รายการ</w:t>
            </w:r>
          </w:p>
        </w:tc>
        <w:tc>
          <w:tcPr>
            <w:tcW w:w="4819" w:type="dxa"/>
          </w:tcPr>
          <w:p w:rsidR="00287B6E" w:rsidRPr="00ED2793" w:rsidRDefault="00287B6E" w:rsidP="00B01FDE">
            <w:pPr>
              <w:pStyle w:val="a"/>
              <w:tabs>
                <w:tab w:val="clear" w:pos="1080"/>
              </w:tabs>
              <w:ind w:right="-2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D279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นโยบายการกำหนดราคา</w:t>
            </w:r>
          </w:p>
        </w:tc>
      </w:tr>
      <w:tr w:rsidR="00663A1D" w:rsidRPr="00ED2793" w:rsidTr="002E7570">
        <w:tc>
          <w:tcPr>
            <w:tcW w:w="4395" w:type="dxa"/>
          </w:tcPr>
          <w:p w:rsidR="00663A1D" w:rsidRPr="00ED2793" w:rsidRDefault="00663A1D" w:rsidP="00663A1D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Theme="majorBidi" w:hAnsiTheme="majorBidi" w:cstheme="majorBidi"/>
                <w:lang w:val="en-US"/>
              </w:rPr>
            </w:pPr>
            <w:r w:rsidRPr="00663A1D">
              <w:rPr>
                <w:rFonts w:asciiTheme="majorBidi" w:hAnsiTheme="majorBidi" w:cstheme="majorBidi"/>
                <w:cs/>
                <w:lang w:val="en-US"/>
              </w:rPr>
              <w:t>รายได้จากการขาย</w:t>
            </w:r>
          </w:p>
        </w:tc>
        <w:tc>
          <w:tcPr>
            <w:tcW w:w="4819" w:type="dxa"/>
          </w:tcPr>
          <w:p w:rsidR="00663A1D" w:rsidRPr="00663A1D" w:rsidRDefault="00663A1D" w:rsidP="00663A1D">
            <w:pPr>
              <w:pStyle w:val="a"/>
              <w:tabs>
                <w:tab w:val="clear" w:pos="1080"/>
              </w:tabs>
              <w:ind w:left="162" w:right="-25" w:hanging="16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cs/>
                <w:lang w:val="en-US"/>
              </w:rPr>
              <w:t>ตามที่ตกลงร่วมกัน</w:t>
            </w:r>
          </w:p>
        </w:tc>
      </w:tr>
      <w:tr w:rsidR="00287B6E" w:rsidRPr="00ED2793" w:rsidTr="002E7570">
        <w:tc>
          <w:tcPr>
            <w:tcW w:w="4395" w:type="dxa"/>
          </w:tcPr>
          <w:p w:rsidR="00287B6E" w:rsidRPr="00ED2793" w:rsidRDefault="00287B6E" w:rsidP="00B01FDE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Theme="majorBidi" w:hAnsiTheme="majorBidi" w:cstheme="majorBidi"/>
                <w:lang w:val="en-US"/>
              </w:rPr>
            </w:pPr>
            <w:r w:rsidRPr="00ED2793">
              <w:rPr>
                <w:rFonts w:asciiTheme="majorBidi" w:hAnsiTheme="majorBidi" w:cstheme="majorBidi"/>
                <w:cs/>
                <w:lang w:val="en-US"/>
              </w:rPr>
              <w:t>รายได้อื่น</w:t>
            </w:r>
          </w:p>
        </w:tc>
        <w:tc>
          <w:tcPr>
            <w:tcW w:w="4819" w:type="dxa"/>
          </w:tcPr>
          <w:p w:rsidR="00287B6E" w:rsidRPr="00ED2793" w:rsidRDefault="00287B6E" w:rsidP="00B01FDE">
            <w:pPr>
              <w:pStyle w:val="a"/>
              <w:tabs>
                <w:tab w:val="clear" w:pos="1080"/>
              </w:tabs>
              <w:ind w:left="162" w:right="-25" w:hanging="162"/>
              <w:jc w:val="thaiDistribute"/>
              <w:rPr>
                <w:rFonts w:asciiTheme="majorBidi" w:hAnsiTheme="majorBidi" w:cstheme="majorBidi"/>
                <w:spacing w:val="8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spacing w:val="8"/>
                <w:cs/>
                <w:lang w:val="en-US"/>
              </w:rPr>
              <w:t>ต้นทุนบวก</w:t>
            </w:r>
            <w:r w:rsidRPr="00ED2793">
              <w:rPr>
                <w:rFonts w:asciiTheme="majorBidi" w:hAnsiTheme="majorBidi" w:cstheme="majorBidi"/>
                <w:spacing w:val="-8"/>
                <w:cs/>
                <w:lang w:val="en-US"/>
              </w:rPr>
              <w:t>กำไรส่วนเพิ่ม</w:t>
            </w:r>
          </w:p>
        </w:tc>
      </w:tr>
      <w:tr w:rsidR="00287B6E" w:rsidRPr="00ED2793" w:rsidTr="002E7570">
        <w:tc>
          <w:tcPr>
            <w:tcW w:w="4395" w:type="dxa"/>
          </w:tcPr>
          <w:p w:rsidR="00287B6E" w:rsidRPr="00ED2793" w:rsidRDefault="00287B6E" w:rsidP="00B01FDE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cs/>
                <w:lang w:val="en-US"/>
              </w:rPr>
              <w:t>ซื้อสินค้า</w:t>
            </w:r>
          </w:p>
        </w:tc>
        <w:tc>
          <w:tcPr>
            <w:tcW w:w="4819" w:type="dxa"/>
          </w:tcPr>
          <w:p w:rsidR="00287B6E" w:rsidRPr="00ED2793" w:rsidRDefault="00287B6E" w:rsidP="00B01FDE">
            <w:pPr>
              <w:pStyle w:val="a"/>
              <w:tabs>
                <w:tab w:val="clear" w:pos="1080"/>
              </w:tabs>
              <w:ind w:left="162" w:right="-25" w:hanging="162"/>
              <w:jc w:val="thaiDistribute"/>
              <w:rPr>
                <w:rFonts w:asciiTheme="majorBidi" w:hAnsiTheme="majorBidi" w:cstheme="majorBidi"/>
                <w:spacing w:val="8"/>
                <w:highlight w:val="yellow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spacing w:val="-8"/>
                <w:cs/>
                <w:lang w:val="en-US"/>
              </w:rPr>
              <w:t>ต้นทุนบวกกำไรส่วนเพิ่ม</w:t>
            </w:r>
          </w:p>
        </w:tc>
      </w:tr>
      <w:tr w:rsidR="00287B6E" w:rsidRPr="00ED2793" w:rsidTr="002E7570">
        <w:tc>
          <w:tcPr>
            <w:tcW w:w="4395" w:type="dxa"/>
          </w:tcPr>
          <w:p w:rsidR="00287B6E" w:rsidRPr="00ED2793" w:rsidRDefault="00287B6E" w:rsidP="00B01FDE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cs/>
                <w:lang w:val="en-US"/>
              </w:rPr>
              <w:t>ดอกเบี้ยจ่าย</w:t>
            </w:r>
          </w:p>
        </w:tc>
        <w:tc>
          <w:tcPr>
            <w:tcW w:w="4819" w:type="dxa"/>
          </w:tcPr>
          <w:p w:rsidR="00287B6E" w:rsidRPr="00ED2793" w:rsidRDefault="00287B6E" w:rsidP="00B01FDE">
            <w:pPr>
              <w:pStyle w:val="a"/>
              <w:tabs>
                <w:tab w:val="clear" w:pos="1080"/>
              </w:tabs>
              <w:ind w:left="162" w:right="-25" w:hanging="162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ED2793">
              <w:rPr>
                <w:rFonts w:asciiTheme="majorBidi" w:hAnsiTheme="majorBidi" w:cstheme="majorBidi"/>
                <w:spacing w:val="8"/>
                <w:cs/>
                <w:lang w:val="en-US"/>
              </w:rPr>
              <w:t xml:space="preserve">อัตราดอกเบี้ยเงินฝากประจำ </w:t>
            </w:r>
            <w:r w:rsidRPr="00ED2793">
              <w:rPr>
                <w:rFonts w:asciiTheme="majorBidi" w:hAnsiTheme="majorBidi" w:cstheme="majorBidi"/>
                <w:spacing w:val="8"/>
                <w:lang w:val="en-US"/>
              </w:rPr>
              <w:t xml:space="preserve">6 </w:t>
            </w:r>
            <w:r w:rsidRPr="00ED2793">
              <w:rPr>
                <w:rFonts w:asciiTheme="majorBidi" w:hAnsiTheme="majorBidi" w:cstheme="majorBidi"/>
                <w:spacing w:val="8"/>
                <w:cs/>
                <w:lang w:val="en-US"/>
              </w:rPr>
              <w:t>เดือน</w:t>
            </w:r>
            <w:r w:rsidRPr="00ED2793">
              <w:rPr>
                <w:rFonts w:asciiTheme="majorBidi" w:hAnsiTheme="majorBidi" w:cstheme="majorBidi"/>
                <w:cs/>
                <w:lang w:val="en-US"/>
              </w:rPr>
              <w:t>ของสถาบันการเงิน</w:t>
            </w:r>
          </w:p>
          <w:p w:rsidR="00287B6E" w:rsidRPr="00ED2793" w:rsidRDefault="00287B6E" w:rsidP="00505E12">
            <w:pPr>
              <w:pStyle w:val="a"/>
              <w:tabs>
                <w:tab w:val="clear" w:pos="1080"/>
              </w:tabs>
              <w:ind w:right="-2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ED2793">
              <w:rPr>
                <w:rFonts w:asciiTheme="majorBidi" w:hAnsiTheme="majorBidi" w:cstheme="majorBidi"/>
                <w:cs/>
                <w:lang w:val="en-US"/>
              </w:rPr>
              <w:t xml:space="preserve">ภายในประเทศบางแห่งบวกส่วนเพิ่มอีกร้อยละ </w:t>
            </w:r>
            <w:r w:rsidR="00505E12">
              <w:rPr>
                <w:rFonts w:asciiTheme="majorBidi" w:hAnsiTheme="majorBidi" w:cstheme="majorBidi" w:hint="cs"/>
                <w:cs/>
                <w:lang w:val="en-US"/>
              </w:rPr>
              <w:t xml:space="preserve">2 </w:t>
            </w:r>
            <w:r w:rsidRPr="00ED2793">
              <w:rPr>
                <w:rFonts w:asciiTheme="majorBidi" w:hAnsiTheme="majorBidi" w:cstheme="majorBidi"/>
                <w:cs/>
                <w:lang w:val="en-US"/>
              </w:rPr>
              <w:t>ต่อปี</w:t>
            </w:r>
            <w:r w:rsidRPr="00ED2793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556060" w:rsidRPr="00ED2793" w:rsidTr="002E7570">
        <w:tc>
          <w:tcPr>
            <w:tcW w:w="4395" w:type="dxa"/>
          </w:tcPr>
          <w:p w:rsidR="00556060" w:rsidRPr="00ED2793" w:rsidRDefault="00556060" w:rsidP="00B01FDE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4819" w:type="dxa"/>
          </w:tcPr>
          <w:p w:rsidR="00556060" w:rsidRPr="00ED2793" w:rsidRDefault="00556060" w:rsidP="00B01FDE">
            <w:pPr>
              <w:pStyle w:val="a"/>
              <w:tabs>
                <w:tab w:val="clear" w:pos="1080"/>
              </w:tabs>
              <w:ind w:left="162" w:right="-25" w:hanging="16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cs/>
                <w:lang w:val="en-US"/>
              </w:rPr>
              <w:t>ตามหลักเกณฑ์ที่กำหนดโดยคณะกรรมการสรรหา</w:t>
            </w:r>
          </w:p>
        </w:tc>
      </w:tr>
      <w:tr w:rsidR="00556060" w:rsidRPr="00ED2793" w:rsidTr="002E7570">
        <w:tc>
          <w:tcPr>
            <w:tcW w:w="4395" w:type="dxa"/>
          </w:tcPr>
          <w:p w:rsidR="00556060" w:rsidRPr="00ED2793" w:rsidRDefault="00556060" w:rsidP="00B01FDE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cs/>
                <w:lang w:val="en-US"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4819" w:type="dxa"/>
          </w:tcPr>
          <w:p w:rsidR="00556060" w:rsidRPr="00ED2793" w:rsidRDefault="00556060" w:rsidP="00B01FDE">
            <w:pPr>
              <w:pStyle w:val="a"/>
              <w:tabs>
                <w:tab w:val="clear" w:pos="1080"/>
              </w:tabs>
              <w:ind w:left="162" w:right="-25" w:hanging="16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cs/>
                <w:lang w:val="en-US"/>
              </w:rPr>
              <w:t>ตามที่ตกลงร่วมกัน</w:t>
            </w:r>
          </w:p>
        </w:tc>
      </w:tr>
      <w:tr w:rsidR="00556060" w:rsidRPr="00ED2793" w:rsidTr="002E7570">
        <w:tc>
          <w:tcPr>
            <w:tcW w:w="4395" w:type="dxa"/>
          </w:tcPr>
          <w:p w:rsidR="00556060" w:rsidRPr="00ED2793" w:rsidRDefault="00556060" w:rsidP="00B01FDE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cs/>
                <w:lang w:val="en-US"/>
              </w:rPr>
              <w:t>ขายอสังหาริมทรัพย์เพื่อการลงทุน</w:t>
            </w:r>
          </w:p>
        </w:tc>
        <w:tc>
          <w:tcPr>
            <w:tcW w:w="4819" w:type="dxa"/>
          </w:tcPr>
          <w:p w:rsidR="00556060" w:rsidRPr="00ED2793" w:rsidRDefault="00556060" w:rsidP="00B01FDE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Theme="majorBidi" w:hAnsiTheme="majorBidi" w:cstheme="majorBidi"/>
                <w:lang w:val="en-US"/>
              </w:rPr>
            </w:pPr>
            <w:r w:rsidRPr="00ED2793">
              <w:rPr>
                <w:rFonts w:asciiTheme="majorBidi" w:hAnsiTheme="majorBidi" w:cstheme="majorBidi"/>
                <w:cs/>
                <w:lang w:val="en-US"/>
              </w:rPr>
              <w:t>ราคาตามที่ระบุในสัญญา</w:t>
            </w:r>
          </w:p>
        </w:tc>
      </w:tr>
    </w:tbl>
    <w:p w:rsidR="00783314" w:rsidRPr="00BC0BE2" w:rsidRDefault="00783314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:rsidR="00673922" w:rsidRDefault="00CA6322" w:rsidP="00595768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="Angsana New"/>
          <w:cs/>
        </w:rPr>
      </w:pPr>
      <w:r w:rsidRPr="00ED2793">
        <w:rPr>
          <w:rFonts w:asciiTheme="majorBidi" w:hAnsiTheme="majorBidi" w:cstheme="majorBidi"/>
          <w:cs/>
        </w:rPr>
        <w:t>รายการที่สำคัญกับผู้บริหารสำคัญ</w:t>
      </w:r>
      <w:r w:rsidR="00673922" w:rsidRPr="00ED2793">
        <w:rPr>
          <w:rFonts w:asciiTheme="majorBidi" w:hAnsiTheme="majorBidi" w:cstheme="majorBidi"/>
          <w:cs/>
        </w:rPr>
        <w:t>หรือกิจการที่เกี่ยวข้อง</w:t>
      </w:r>
      <w:r w:rsidR="00BC0BE2">
        <w:rPr>
          <w:rFonts w:asciiTheme="majorBidi" w:hAnsiTheme="majorBidi" w:cstheme="majorBidi"/>
          <w:cs/>
        </w:rPr>
        <w:t>กัน</w:t>
      </w:r>
      <w:r w:rsidR="00BC0BE2">
        <w:rPr>
          <w:rFonts w:asciiTheme="majorBidi" w:hAnsiTheme="majorBidi" w:cstheme="majorBidi" w:hint="cs"/>
          <w:cs/>
        </w:rPr>
        <w:t>ที่มีสาระสำคัญที่เกิดขึ้น</w:t>
      </w:r>
      <w:r w:rsidR="00BC0BE2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BC0BE2">
        <w:rPr>
          <w:rFonts w:asciiTheme="majorBidi" w:hAnsiTheme="majorBidi" w:cstheme="majorBidi" w:hint="cs"/>
          <w:cs/>
        </w:rPr>
        <w:t>31</w:t>
      </w:r>
      <w:r w:rsidR="00673922" w:rsidRPr="00ED2793">
        <w:rPr>
          <w:rFonts w:asciiTheme="majorBidi" w:hAnsiTheme="majorBidi" w:cstheme="majorBidi"/>
          <w:cs/>
        </w:rPr>
        <w:t xml:space="preserve"> ธันวาคม </w:t>
      </w:r>
      <w:r w:rsidR="00505E12">
        <w:rPr>
          <w:rFonts w:asciiTheme="majorBidi" w:hAnsiTheme="majorBidi" w:cstheme="majorBidi" w:hint="cs"/>
          <w:cs/>
        </w:rPr>
        <w:t>2561</w:t>
      </w:r>
      <w:r w:rsidR="00BC0BE2">
        <w:rPr>
          <w:rFonts w:asciiTheme="majorBidi" w:hAnsiTheme="majorBidi" w:cstheme="majorBidi" w:hint="cs"/>
          <w:cs/>
        </w:rPr>
        <w:t xml:space="preserve"> และ </w:t>
      </w:r>
      <w:r w:rsidR="00505E12">
        <w:rPr>
          <w:rFonts w:asciiTheme="majorBidi" w:hAnsiTheme="majorBidi" w:cstheme="majorBidi" w:hint="cs"/>
          <w:cs/>
        </w:rPr>
        <w:t>2560</w:t>
      </w:r>
      <w:r w:rsidR="00BC0BE2">
        <w:rPr>
          <w:rFonts w:asciiTheme="majorBidi" w:hAnsiTheme="majorBidi" w:cstheme="majorBidi" w:hint="cs"/>
          <w:cs/>
        </w:rPr>
        <w:t xml:space="preserve"> </w:t>
      </w:r>
      <w:r w:rsidR="00673922" w:rsidRPr="00ED2793">
        <w:rPr>
          <w:rFonts w:asciiTheme="majorBidi" w:hAnsiTheme="majorBidi" w:cstheme="majorBidi"/>
          <w:cs/>
        </w:rPr>
        <w:t>สรุปได้ดังนี้</w:t>
      </w:r>
    </w:p>
    <w:p w:rsidR="00505E12" w:rsidRDefault="00505E12" w:rsidP="00595768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="Angsana New"/>
          <w:cs/>
        </w:rPr>
      </w:pPr>
    </w:p>
    <w:p w:rsidR="00505E12" w:rsidRDefault="00505E12" w:rsidP="00595768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="Angsana New"/>
          <w:cs/>
        </w:rPr>
      </w:pPr>
    </w:p>
    <w:p w:rsidR="00505E12" w:rsidRDefault="00505E12" w:rsidP="00595768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="Angsana New"/>
          <w:cs/>
        </w:rPr>
      </w:pPr>
    </w:p>
    <w:p w:rsidR="00505E12" w:rsidRDefault="00505E12" w:rsidP="00595768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="Angsana New"/>
          <w:cs/>
        </w:rPr>
      </w:pPr>
    </w:p>
    <w:p w:rsidR="00505E12" w:rsidRDefault="00505E12" w:rsidP="00595768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="Angsana New"/>
          <w:cs/>
        </w:rPr>
      </w:pPr>
    </w:p>
    <w:tbl>
      <w:tblPr>
        <w:tblW w:w="921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812"/>
        <w:gridCol w:w="1560"/>
        <w:gridCol w:w="295"/>
        <w:gridCol w:w="1547"/>
      </w:tblGrid>
      <w:tr w:rsidR="00EE068B" w:rsidRPr="00ED2793" w:rsidTr="002E7570">
        <w:trPr>
          <w:trHeight w:hRule="exact" w:val="403"/>
        </w:trPr>
        <w:tc>
          <w:tcPr>
            <w:tcW w:w="5812" w:type="dxa"/>
          </w:tcPr>
          <w:p w:rsidR="00EE068B" w:rsidRPr="00ED2793" w:rsidRDefault="00EE068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EE068B" w:rsidRPr="00ED2793" w:rsidRDefault="00EE068B" w:rsidP="00B01FDE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EE068B" w:rsidRPr="00ED2793" w:rsidTr="002E7570">
        <w:trPr>
          <w:trHeight w:hRule="exact" w:val="403"/>
        </w:trPr>
        <w:tc>
          <w:tcPr>
            <w:tcW w:w="5812" w:type="dxa"/>
          </w:tcPr>
          <w:p w:rsidR="00EE068B" w:rsidRPr="00ED2793" w:rsidRDefault="00EE068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EE068B" w:rsidRPr="00ED2793" w:rsidRDefault="00EE068B" w:rsidP="00B01FDE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EE068B" w:rsidRPr="00ED2793" w:rsidTr="002E7570">
        <w:trPr>
          <w:trHeight w:hRule="exact" w:val="403"/>
        </w:trPr>
        <w:tc>
          <w:tcPr>
            <w:tcW w:w="5812" w:type="dxa"/>
          </w:tcPr>
          <w:p w:rsidR="00EE068B" w:rsidRPr="00ED2793" w:rsidRDefault="00EE068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EE068B" w:rsidRPr="00ED2793" w:rsidRDefault="00EE068B" w:rsidP="00B01FDE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068B" w:rsidRPr="00ED2793" w:rsidTr="002E7570">
        <w:trPr>
          <w:trHeight w:hRule="exact" w:val="403"/>
        </w:trPr>
        <w:tc>
          <w:tcPr>
            <w:tcW w:w="5812" w:type="dxa"/>
          </w:tcPr>
          <w:p w:rsidR="00EE068B" w:rsidRPr="00ED2793" w:rsidRDefault="00EE068B" w:rsidP="00BC0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560" w:type="dxa"/>
          </w:tcPr>
          <w:p w:rsidR="00EE068B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95" w:type="dxa"/>
          </w:tcPr>
          <w:p w:rsidR="00EE068B" w:rsidRPr="00ED2793" w:rsidRDefault="00EE068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:rsidR="00EE068B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EE068B" w:rsidRPr="00ED2793" w:rsidTr="002E7570">
        <w:trPr>
          <w:trHeight w:hRule="exact" w:val="403"/>
        </w:trPr>
        <w:tc>
          <w:tcPr>
            <w:tcW w:w="5812" w:type="dxa"/>
          </w:tcPr>
          <w:p w:rsidR="00EE068B" w:rsidRPr="00ED2793" w:rsidRDefault="00EE068B" w:rsidP="00B01F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EE068B" w:rsidRPr="00ED2793" w:rsidRDefault="00EE068B" w:rsidP="00B01FDE">
            <w:pPr>
              <w:tabs>
                <w:tab w:val="left" w:pos="972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EE068B" w:rsidRPr="00ED2793" w:rsidTr="002E7570">
        <w:trPr>
          <w:trHeight w:hRule="exact" w:val="191"/>
        </w:trPr>
        <w:tc>
          <w:tcPr>
            <w:tcW w:w="5812" w:type="dxa"/>
          </w:tcPr>
          <w:p w:rsidR="00EE068B" w:rsidRPr="00ED2793" w:rsidRDefault="00EE068B" w:rsidP="00B01F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EE068B" w:rsidRPr="00ED2793" w:rsidRDefault="00EE068B" w:rsidP="00B01FDE">
            <w:pPr>
              <w:tabs>
                <w:tab w:val="left" w:pos="972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E068B" w:rsidRPr="00ED2793" w:rsidTr="002E7570">
        <w:trPr>
          <w:trHeight w:hRule="exact" w:val="403"/>
        </w:trPr>
        <w:tc>
          <w:tcPr>
            <w:tcW w:w="5812" w:type="dxa"/>
          </w:tcPr>
          <w:p w:rsidR="00EE068B" w:rsidRPr="00ED2793" w:rsidRDefault="00287B6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</w:t>
            </w:r>
            <w:r w:rsidR="00EE068B"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560" w:type="dxa"/>
          </w:tcPr>
          <w:p w:rsidR="00EE068B" w:rsidRPr="00ED2793" w:rsidRDefault="00EE068B" w:rsidP="002E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" w:type="dxa"/>
          </w:tcPr>
          <w:p w:rsidR="00EE068B" w:rsidRPr="00ED2793" w:rsidRDefault="00EE068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:rsidR="00EE068B" w:rsidRPr="00ED2793" w:rsidRDefault="00EE068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D2BDB" w:rsidRPr="00ED2793" w:rsidTr="002E7570">
        <w:trPr>
          <w:trHeight w:hRule="exact" w:val="403"/>
        </w:trPr>
        <w:tc>
          <w:tcPr>
            <w:tcW w:w="5812" w:type="dxa"/>
          </w:tcPr>
          <w:p w:rsidR="00CD2BDB" w:rsidRPr="00CD2BDB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BDB">
              <w:rPr>
                <w:rFonts w:asciiTheme="majorBidi" w:hAnsi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560" w:type="dxa"/>
          </w:tcPr>
          <w:p w:rsidR="00CD2BDB" w:rsidRPr="00ED2793" w:rsidRDefault="00C6359B" w:rsidP="0012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11" w:hanging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295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D2BDB" w:rsidRPr="00ED2793" w:rsidTr="002E7570">
        <w:trPr>
          <w:trHeight w:hRule="exact" w:val="403"/>
        </w:trPr>
        <w:tc>
          <w:tcPr>
            <w:tcW w:w="5812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ขาย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ที่ดินและสิ่งปลูกสร้างภายใต้</w:t>
            </w:r>
            <w:r w:rsidRPr="006E12D7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560" w:type="dxa"/>
          </w:tcPr>
          <w:p w:rsidR="00CD2BDB" w:rsidRPr="00ED2793" w:rsidRDefault="00127765" w:rsidP="0012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3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,300</w:t>
            </w:r>
          </w:p>
        </w:tc>
        <w:tc>
          <w:tcPr>
            <w:tcW w:w="295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D2BDB" w:rsidRPr="00ED2793" w:rsidTr="002E7570">
        <w:trPr>
          <w:trHeight w:hRule="exact" w:val="403"/>
        </w:trPr>
        <w:tc>
          <w:tcPr>
            <w:tcW w:w="5812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60" w:type="dxa"/>
          </w:tcPr>
          <w:p w:rsidR="00CD2BDB" w:rsidRPr="00ED2793" w:rsidRDefault="00127765" w:rsidP="0012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2,568</w:t>
            </w:r>
          </w:p>
        </w:tc>
        <w:tc>
          <w:tcPr>
            <w:tcW w:w="295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13,604</w:t>
            </w:r>
          </w:p>
        </w:tc>
      </w:tr>
      <w:tr w:rsidR="00CD2BDB" w:rsidRPr="00ED2793" w:rsidTr="002E7570">
        <w:trPr>
          <w:trHeight w:hRule="exact" w:val="403"/>
        </w:trPr>
        <w:tc>
          <w:tcPr>
            <w:tcW w:w="5812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60" w:type="dxa"/>
          </w:tcPr>
          <w:p w:rsidR="00CD2BDB" w:rsidRPr="00ED2793" w:rsidRDefault="00127765" w:rsidP="0012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416,199</w:t>
            </w:r>
          </w:p>
        </w:tc>
        <w:tc>
          <w:tcPr>
            <w:tcW w:w="295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420,621</w:t>
            </w:r>
          </w:p>
        </w:tc>
      </w:tr>
      <w:tr w:rsidR="00CD2BDB" w:rsidRPr="00ED2793" w:rsidTr="002E7570">
        <w:trPr>
          <w:trHeight w:hRule="exact" w:val="403"/>
        </w:trPr>
        <w:tc>
          <w:tcPr>
            <w:tcW w:w="5812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60" w:type="dxa"/>
          </w:tcPr>
          <w:p w:rsidR="00CD2BDB" w:rsidRPr="00ED2793" w:rsidRDefault="00127765" w:rsidP="0012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11,077</w:t>
            </w:r>
          </w:p>
        </w:tc>
        <w:tc>
          <w:tcPr>
            <w:tcW w:w="295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8,851</w:t>
            </w:r>
          </w:p>
        </w:tc>
      </w:tr>
      <w:tr w:rsidR="00CD2BDB" w:rsidRPr="00ED2793" w:rsidTr="002E7570">
        <w:trPr>
          <w:trHeight w:hRule="exact" w:val="403"/>
        </w:trPr>
        <w:tc>
          <w:tcPr>
            <w:tcW w:w="5812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60" w:type="dxa"/>
          </w:tcPr>
          <w:p w:rsidR="00CD2BDB" w:rsidRPr="00ED2793" w:rsidRDefault="00127765" w:rsidP="0012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4,314</w:t>
            </w:r>
          </w:p>
        </w:tc>
        <w:tc>
          <w:tcPr>
            <w:tcW w:w="295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8,405</w:t>
            </w:r>
          </w:p>
        </w:tc>
      </w:tr>
      <w:tr w:rsidR="00CD2BDB" w:rsidRPr="00ED2793" w:rsidTr="002E7570">
        <w:trPr>
          <w:trHeight w:hRule="exact" w:val="403"/>
        </w:trPr>
        <w:tc>
          <w:tcPr>
            <w:tcW w:w="5812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60" w:type="dxa"/>
          </w:tcPr>
          <w:p w:rsidR="00CD2BDB" w:rsidRPr="00ED2793" w:rsidRDefault="00127765" w:rsidP="0012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1,053</w:t>
            </w:r>
          </w:p>
        </w:tc>
        <w:tc>
          <w:tcPr>
            <w:tcW w:w="295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3,374</w:t>
            </w:r>
          </w:p>
        </w:tc>
      </w:tr>
      <w:tr w:rsidR="00CD2BDB" w:rsidRPr="00BC0BE2" w:rsidTr="00BC0BE2">
        <w:trPr>
          <w:trHeight w:hRule="exact" w:val="213"/>
        </w:trPr>
        <w:tc>
          <w:tcPr>
            <w:tcW w:w="5812" w:type="dxa"/>
          </w:tcPr>
          <w:p w:rsidR="00CD2BDB" w:rsidRPr="00BC0BE2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CD2BDB" w:rsidRPr="00BC0BE2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0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</w:tr>
      <w:tr w:rsidR="00CD2BDB" w:rsidRPr="00ED2793" w:rsidTr="002E7570">
        <w:trPr>
          <w:trHeight w:hRule="exact" w:val="403"/>
        </w:trPr>
        <w:tc>
          <w:tcPr>
            <w:tcW w:w="5812" w:type="dxa"/>
          </w:tcPr>
          <w:p w:rsidR="00CD2BDB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576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60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2BDB" w:rsidRPr="00ED2793" w:rsidTr="002E7570">
        <w:trPr>
          <w:trHeight w:hRule="exact" w:val="403"/>
        </w:trPr>
        <w:tc>
          <w:tcPr>
            <w:tcW w:w="5812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60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2BDB" w:rsidRPr="00ED2793" w:rsidTr="002E7570">
        <w:trPr>
          <w:trHeight w:hRule="exact" w:val="403"/>
        </w:trPr>
        <w:tc>
          <w:tcPr>
            <w:tcW w:w="5812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560" w:type="dxa"/>
            <w:shd w:val="clear" w:color="auto" w:fill="auto"/>
          </w:tcPr>
          <w:p w:rsidR="00CD2BDB" w:rsidRPr="00ED2793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7,198</w:t>
            </w:r>
          </w:p>
        </w:tc>
        <w:tc>
          <w:tcPr>
            <w:tcW w:w="295" w:type="dxa"/>
            <w:shd w:val="clear" w:color="auto" w:fill="auto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  <w:shd w:val="clear" w:color="auto" w:fill="auto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7,422</w:t>
            </w:r>
          </w:p>
        </w:tc>
      </w:tr>
      <w:tr w:rsidR="00CD2BDB" w:rsidRPr="00ED2793" w:rsidTr="0048752E">
        <w:trPr>
          <w:trHeight w:hRule="exact" w:val="403"/>
        </w:trPr>
        <w:tc>
          <w:tcPr>
            <w:tcW w:w="5812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D2BDB" w:rsidRPr="00ED2793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95" w:type="dxa"/>
            <w:shd w:val="clear" w:color="auto" w:fill="auto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8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</w:tr>
      <w:tr w:rsidR="00CD2BDB" w:rsidRPr="00ED2793" w:rsidTr="0048752E">
        <w:trPr>
          <w:trHeight w:hRule="exact" w:val="403"/>
        </w:trPr>
        <w:tc>
          <w:tcPr>
            <w:tcW w:w="5812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2BDB" w:rsidRPr="00ED2793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7,485</w:t>
            </w:r>
          </w:p>
        </w:tc>
        <w:tc>
          <w:tcPr>
            <w:tcW w:w="295" w:type="dxa"/>
            <w:shd w:val="clear" w:color="auto" w:fill="auto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7,687</w:t>
            </w:r>
          </w:p>
        </w:tc>
      </w:tr>
      <w:tr w:rsidR="0048752E" w:rsidRPr="00ED2793" w:rsidTr="0048752E">
        <w:trPr>
          <w:trHeight w:hRule="exact" w:val="403"/>
        </w:trPr>
        <w:tc>
          <w:tcPr>
            <w:tcW w:w="5812" w:type="dxa"/>
          </w:tcPr>
          <w:p w:rsidR="0048752E" w:rsidRPr="00ED2793" w:rsidRDefault="0048752E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shd w:val="clear" w:color="auto" w:fill="auto"/>
          </w:tcPr>
          <w:p w:rsidR="0048752E" w:rsidRDefault="0048752E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" w:type="dxa"/>
            <w:shd w:val="clear" w:color="auto" w:fill="auto"/>
          </w:tcPr>
          <w:p w:rsidR="0048752E" w:rsidRPr="00ED2793" w:rsidRDefault="0048752E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  <w:tcBorders>
              <w:top w:val="double" w:sz="4" w:space="0" w:color="auto"/>
            </w:tcBorders>
            <w:shd w:val="clear" w:color="auto" w:fill="auto"/>
          </w:tcPr>
          <w:p w:rsidR="0048752E" w:rsidRPr="00ED2793" w:rsidRDefault="0048752E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C13214" w:rsidRPr="00595768" w:rsidRDefault="0069377B" w:rsidP="00487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13214" w:rsidRPr="00ED279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สัญญาขายอสังหาริมทรัพย์เพื่อการลงทุน</w:t>
      </w:r>
      <w:r w:rsidR="00C13214" w:rsidRPr="00ED2793">
        <w:rPr>
          <w:rFonts w:asciiTheme="majorBidi" w:hAnsiTheme="majorBidi" w:cstheme="majorBidi"/>
          <w:sz w:val="30"/>
          <w:szCs w:val="30"/>
          <w:cs/>
        </w:rPr>
        <w:t xml:space="preserve">           </w:t>
      </w:r>
    </w:p>
    <w:p w:rsidR="00C71CFB" w:rsidRPr="00595768" w:rsidRDefault="00C13214" w:rsidP="00543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43EE3">
        <w:rPr>
          <w:rFonts w:asciiTheme="majorBidi" w:hAnsiTheme="majorBidi" w:cstheme="majorBidi"/>
          <w:color w:val="000000"/>
          <w:sz w:val="30"/>
          <w:szCs w:val="30"/>
          <w:cs/>
        </w:rPr>
        <w:t>ในเดือน</w:t>
      </w:r>
      <w:r w:rsidR="00543EE3" w:rsidRPr="00543EE3">
        <w:rPr>
          <w:rFonts w:asciiTheme="majorBidi" w:hAnsiTheme="majorBidi" w:cstheme="majorBidi"/>
          <w:color w:val="000000"/>
          <w:sz w:val="30"/>
          <w:szCs w:val="30"/>
          <w:cs/>
        </w:rPr>
        <w:t>กันยายน</w:t>
      </w:r>
      <w:r w:rsidRPr="00543EE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543EE3" w:rsidRPr="00543EE3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543EE3">
        <w:rPr>
          <w:rFonts w:asciiTheme="majorBidi" w:hAnsiTheme="majorBidi" w:cstheme="majorBidi"/>
          <w:color w:val="000000"/>
          <w:sz w:val="30"/>
          <w:szCs w:val="30"/>
        </w:rPr>
        <w:t> </w:t>
      </w:r>
      <w:r w:rsidRPr="00543EE3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บริษัทได้ทำสัญญาขายอาคารชุดกับบริษัท</w:t>
      </w:r>
      <w:r w:rsidR="00E56C7F" w:rsidRPr="00543EE3">
        <w:rPr>
          <w:rFonts w:asciiTheme="majorBidi" w:hAnsiTheme="majorBidi" w:cstheme="majorBidi"/>
          <w:color w:val="000000"/>
          <w:sz w:val="30"/>
          <w:szCs w:val="30"/>
          <w:cs/>
        </w:rPr>
        <w:t>ที่เกี่ยวข้องกัน</w:t>
      </w:r>
      <w:r w:rsidRPr="00543EE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จำนวนเงิ</w:t>
      </w:r>
      <w:r w:rsidRPr="00543EE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น</w:t>
      </w:r>
      <w:r w:rsidR="00543EE3" w:rsidRPr="00543EE3">
        <w:rPr>
          <w:rFonts w:asciiTheme="majorBidi" w:hAnsiTheme="majorBidi" w:cstheme="majorBidi"/>
          <w:color w:val="000000"/>
          <w:sz w:val="30"/>
          <w:szCs w:val="30"/>
        </w:rPr>
        <w:t> 14</w:t>
      </w:r>
      <w:r w:rsidRPr="00543EE3">
        <w:rPr>
          <w:rFonts w:asciiTheme="majorBidi" w:hAnsiTheme="majorBidi" w:cstheme="majorBidi"/>
          <w:color w:val="000000"/>
          <w:sz w:val="30"/>
          <w:szCs w:val="30"/>
        </w:rPr>
        <w:t>.3 </w:t>
      </w:r>
      <w:r w:rsidRPr="00543EE3">
        <w:rPr>
          <w:rFonts w:asciiTheme="majorBidi" w:hAnsiTheme="majorBidi" w:cstheme="majorBidi"/>
          <w:color w:val="000000"/>
          <w:sz w:val="30"/>
          <w:szCs w:val="30"/>
          <w:cs/>
        </w:rPr>
        <w:t>ล้านบาท บริษัทได้รับชำระค่าการขายอาคารชุดดังกล่าวและได้โอนกรรมสิทธิ์</w:t>
      </w:r>
      <w:r w:rsidR="00543EE3" w:rsidRPr="00543EE3">
        <w:rPr>
          <w:rFonts w:asciiTheme="majorBidi" w:hAnsiTheme="majorBidi" w:cstheme="majorBidi"/>
          <w:color w:val="000000"/>
          <w:sz w:val="30"/>
          <w:szCs w:val="30"/>
          <w:cs/>
        </w:rPr>
        <w:t>แล้วในเดือนธันวาคม</w:t>
      </w:r>
      <w:r w:rsidRPr="00543EE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543EE3" w:rsidRPr="00543EE3">
        <w:rPr>
          <w:rFonts w:asciiTheme="majorBidi" w:hAnsiTheme="majorBidi" w:cstheme="majorBidi"/>
          <w:color w:val="000000"/>
          <w:sz w:val="30"/>
          <w:szCs w:val="30"/>
        </w:rPr>
        <w:t>2561</w:t>
      </w:r>
    </w:p>
    <w:p w:rsidR="005F6225" w:rsidRDefault="005F62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5F2887" w:rsidRPr="00ED2793" w:rsidRDefault="000A58C0" w:rsidP="00917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lastRenderedPageBreak/>
        <w:t>ย</w:t>
      </w:r>
      <w:r w:rsidR="00970BF5" w:rsidRPr="00ED2793">
        <w:rPr>
          <w:rFonts w:asciiTheme="majorBidi" w:hAnsiTheme="majorBidi" w:cstheme="majorBidi"/>
          <w:sz w:val="30"/>
          <w:szCs w:val="30"/>
          <w:cs/>
        </w:rPr>
        <w:t>อดคงเหลือกับ</w:t>
      </w:r>
      <w:r w:rsidR="00543EE3">
        <w:rPr>
          <w:rFonts w:asciiTheme="majorBidi" w:hAnsiTheme="majorBidi" w:cstheme="majorBidi" w:hint="cs"/>
          <w:sz w:val="30"/>
          <w:szCs w:val="30"/>
          <w:cs/>
        </w:rPr>
        <w:t>บุคคลหรือ</w:t>
      </w:r>
      <w:r w:rsidR="00970BF5" w:rsidRPr="00ED2793">
        <w:rPr>
          <w:rFonts w:asciiTheme="majorBidi" w:hAnsiTheme="majorBidi" w:cstheme="majorBidi"/>
          <w:sz w:val="30"/>
          <w:szCs w:val="30"/>
          <w:cs/>
        </w:rPr>
        <w:t xml:space="preserve">กิจการที่เกี่ยวข้องกัน ณ วันที่ </w:t>
      </w:r>
      <w:r w:rsidR="00C13214" w:rsidRPr="00ED2793">
        <w:rPr>
          <w:rFonts w:asciiTheme="majorBidi" w:hAnsiTheme="majorBidi" w:cstheme="majorBidi"/>
          <w:sz w:val="30"/>
          <w:szCs w:val="30"/>
        </w:rPr>
        <w:t>31</w:t>
      </w:r>
      <w:r w:rsidR="00970BF5" w:rsidRPr="00ED279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17EA7">
        <w:rPr>
          <w:rFonts w:asciiTheme="majorBidi" w:hAnsiTheme="majorBidi" w:cstheme="majorBidi"/>
          <w:sz w:val="30"/>
          <w:szCs w:val="30"/>
        </w:rPr>
        <w:t>2561</w:t>
      </w:r>
      <w:r w:rsidR="00917EA7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917EA7">
        <w:rPr>
          <w:rFonts w:asciiTheme="majorBidi" w:hAnsiTheme="majorBidi" w:cstheme="majorBidi"/>
          <w:sz w:val="30"/>
          <w:szCs w:val="30"/>
        </w:rPr>
        <w:t>2560</w:t>
      </w:r>
      <w:r w:rsidR="00917EA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70BF5" w:rsidRPr="00ED279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270"/>
        <w:gridCol w:w="1573"/>
      </w:tblGrid>
      <w:tr w:rsidR="004952F4" w:rsidRPr="00ED2793" w:rsidTr="00917EA7">
        <w:tc>
          <w:tcPr>
            <w:tcW w:w="5812" w:type="dxa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 w:firstLine="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  <w:gridSpan w:val="3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952F4" w:rsidRPr="00ED2793" w:rsidTr="00917EA7">
        <w:tc>
          <w:tcPr>
            <w:tcW w:w="5812" w:type="dxa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3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4952F4" w:rsidRPr="00ED2793" w:rsidTr="00917EA7">
        <w:tc>
          <w:tcPr>
            <w:tcW w:w="5812" w:type="dxa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3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52F4" w:rsidRPr="00ED2793" w:rsidTr="00917EA7">
        <w:tc>
          <w:tcPr>
            <w:tcW w:w="5812" w:type="dxa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:rsidR="004952F4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:rsidR="004952F4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4952F4" w:rsidRPr="00ED2793" w:rsidTr="00917EA7">
        <w:tc>
          <w:tcPr>
            <w:tcW w:w="5812" w:type="dxa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3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4952F4" w:rsidRPr="00ED2793" w:rsidTr="00543EE3">
        <w:tc>
          <w:tcPr>
            <w:tcW w:w="5812" w:type="dxa"/>
          </w:tcPr>
          <w:p w:rsidR="004952F4" w:rsidRPr="00ED2793" w:rsidRDefault="00127765" w:rsidP="0050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</w:t>
            </w:r>
            <w:r w:rsidR="005F62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การค้า</w:t>
            </w:r>
          </w:p>
        </w:tc>
        <w:tc>
          <w:tcPr>
            <w:tcW w:w="1559" w:type="dxa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8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41697" w:rsidRPr="00ED2793" w:rsidTr="00863648">
        <w:tc>
          <w:tcPr>
            <w:tcW w:w="5812" w:type="dxa"/>
          </w:tcPr>
          <w:p w:rsidR="00941697" w:rsidRPr="00ED2793" w:rsidRDefault="00127765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941697" w:rsidRPr="00863648" w:rsidRDefault="00C6359B" w:rsidP="0012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270" w:type="dxa"/>
          </w:tcPr>
          <w:p w:rsidR="00941697" w:rsidRPr="00ED2793" w:rsidRDefault="0094169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8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:rsidR="00941697" w:rsidRPr="00ED2793" w:rsidRDefault="00127765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27765" w:rsidRPr="00127765" w:rsidTr="00863648">
        <w:tc>
          <w:tcPr>
            <w:tcW w:w="5812" w:type="dxa"/>
          </w:tcPr>
          <w:p w:rsidR="00127765" w:rsidRPr="00127765" w:rsidRDefault="00127765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127765" w:rsidRPr="00127765" w:rsidRDefault="00127765" w:rsidP="0012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27765" w:rsidRPr="00127765" w:rsidRDefault="00127765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8" w:right="-2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73" w:type="dxa"/>
            <w:tcBorders>
              <w:top w:val="double" w:sz="4" w:space="0" w:color="auto"/>
            </w:tcBorders>
          </w:tcPr>
          <w:p w:rsidR="00127765" w:rsidRPr="00127765" w:rsidRDefault="00127765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43EE3" w:rsidRPr="00ED2793" w:rsidTr="00543EE3">
        <w:tc>
          <w:tcPr>
            <w:tcW w:w="5812" w:type="dxa"/>
          </w:tcPr>
          <w:p w:rsidR="00543EE3" w:rsidRPr="00ED2793" w:rsidRDefault="00543EE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:rsidR="00543EE3" w:rsidRPr="00ED2793" w:rsidRDefault="00543EE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43EE3" w:rsidRPr="00ED2793" w:rsidRDefault="00543EE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8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</w:tcPr>
          <w:p w:rsidR="00543EE3" w:rsidRPr="00ED2793" w:rsidRDefault="00543EE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43EE3" w:rsidRPr="00ED2793" w:rsidTr="00863648">
        <w:tc>
          <w:tcPr>
            <w:tcW w:w="5812" w:type="dxa"/>
          </w:tcPr>
          <w:p w:rsidR="00543EE3" w:rsidRPr="00ED2793" w:rsidRDefault="00543EE3" w:rsidP="0054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543EE3" w:rsidRPr="00863648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648">
              <w:rPr>
                <w:rFonts w:asciiTheme="majorBidi" w:hAnsiTheme="majorBidi" w:cstheme="majorBidi"/>
                <w:sz w:val="30"/>
                <w:szCs w:val="30"/>
              </w:rPr>
              <w:t>52,980</w:t>
            </w:r>
          </w:p>
        </w:tc>
        <w:tc>
          <w:tcPr>
            <w:tcW w:w="270" w:type="dxa"/>
          </w:tcPr>
          <w:p w:rsidR="00543EE3" w:rsidRPr="00ED2793" w:rsidRDefault="00543EE3" w:rsidP="0054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8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:rsidR="00543EE3" w:rsidRPr="00863648" w:rsidRDefault="00543EE3" w:rsidP="0054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648">
              <w:rPr>
                <w:rFonts w:asciiTheme="majorBidi" w:hAnsiTheme="majorBidi" w:cstheme="majorBidi"/>
                <w:sz w:val="30"/>
                <w:szCs w:val="30"/>
              </w:rPr>
              <w:t>96,701</w:t>
            </w:r>
          </w:p>
        </w:tc>
      </w:tr>
      <w:tr w:rsidR="00863648" w:rsidRPr="00ED2793" w:rsidTr="0048752E">
        <w:trPr>
          <w:trHeight w:hRule="exact" w:val="227"/>
        </w:trPr>
        <w:tc>
          <w:tcPr>
            <w:tcW w:w="5812" w:type="dxa"/>
          </w:tcPr>
          <w:p w:rsidR="00863648" w:rsidRPr="00ED2793" w:rsidRDefault="00863648" w:rsidP="0054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863648" w:rsidRPr="00863648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63648" w:rsidRPr="00ED2793" w:rsidRDefault="00863648" w:rsidP="0054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8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double" w:sz="4" w:space="0" w:color="auto"/>
            </w:tcBorders>
          </w:tcPr>
          <w:p w:rsidR="00863648" w:rsidRPr="00863648" w:rsidRDefault="00863648" w:rsidP="0054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3648" w:rsidRPr="00ED2793" w:rsidTr="00863648">
        <w:tc>
          <w:tcPr>
            <w:tcW w:w="5812" w:type="dxa"/>
          </w:tcPr>
          <w:p w:rsidR="00863648" w:rsidRPr="00ED2793" w:rsidRDefault="00863648" w:rsidP="0050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59" w:type="dxa"/>
          </w:tcPr>
          <w:p w:rsidR="00863648" w:rsidRPr="00ED2793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63648" w:rsidRPr="00ED2793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8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</w:tcPr>
          <w:p w:rsidR="00863648" w:rsidRPr="00ED2793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63648" w:rsidRPr="00ED2793" w:rsidTr="00917EA7">
        <w:tc>
          <w:tcPr>
            <w:tcW w:w="5812" w:type="dxa"/>
          </w:tcPr>
          <w:p w:rsidR="00863648" w:rsidRPr="00ED2793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863648" w:rsidRPr="00863648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,289</w:t>
            </w:r>
          </w:p>
        </w:tc>
        <w:tc>
          <w:tcPr>
            <w:tcW w:w="270" w:type="dxa"/>
          </w:tcPr>
          <w:p w:rsidR="00863648" w:rsidRPr="00ED2793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8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:rsidR="00863648" w:rsidRPr="00ED2793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4952F4" w:rsidRDefault="004952F4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595768" w:rsidRDefault="00595768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79" w:type="dxa"/>
        <w:tblLayout w:type="fixed"/>
        <w:tblLook w:val="0000" w:firstRow="0" w:lastRow="0" w:firstColumn="0" w:lastColumn="0" w:noHBand="0" w:noVBand="0"/>
      </w:tblPr>
      <w:tblGrid>
        <w:gridCol w:w="4395"/>
        <w:gridCol w:w="850"/>
        <w:gridCol w:w="271"/>
        <w:gridCol w:w="861"/>
        <w:gridCol w:w="1177"/>
        <w:gridCol w:w="271"/>
        <w:gridCol w:w="1354"/>
      </w:tblGrid>
      <w:tr w:rsidR="004952F4" w:rsidRPr="00ED2793" w:rsidTr="009A2DD4">
        <w:trPr>
          <w:trHeight w:val="802"/>
        </w:trPr>
        <w:tc>
          <w:tcPr>
            <w:tcW w:w="4395" w:type="dxa"/>
          </w:tcPr>
          <w:p w:rsidR="00863648" w:rsidRPr="00ED2793" w:rsidRDefault="004952F4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shd w:val="clear" w:color="auto" w:fill="auto"/>
            <w:vAlign w:val="bottom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2" w:type="dxa"/>
            <w:gridSpan w:val="3"/>
            <w:vAlign w:val="bottom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</w:t>
            </w:r>
          </w:p>
        </w:tc>
      </w:tr>
      <w:tr w:rsidR="004952F4" w:rsidRPr="00ED2793" w:rsidTr="009A2DD4">
        <w:trPr>
          <w:trHeight w:val="390"/>
        </w:trPr>
        <w:tc>
          <w:tcPr>
            <w:tcW w:w="4395" w:type="dxa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shd w:val="clear" w:color="auto" w:fill="auto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802" w:type="dxa"/>
            <w:gridSpan w:val="3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52F4" w:rsidRPr="00ED2793" w:rsidTr="009A2DD4">
        <w:trPr>
          <w:trHeight w:val="390"/>
        </w:trPr>
        <w:tc>
          <w:tcPr>
            <w:tcW w:w="4395" w:type="dxa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850" w:type="dxa"/>
            <w:shd w:val="clear" w:color="auto" w:fill="auto"/>
          </w:tcPr>
          <w:p w:rsidR="004952F4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71" w:type="dxa"/>
            <w:shd w:val="clear" w:color="auto" w:fill="auto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:rsidR="004952F4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  <w:tc>
          <w:tcPr>
            <w:tcW w:w="1177" w:type="dxa"/>
            <w:shd w:val="clear" w:color="auto" w:fill="auto"/>
          </w:tcPr>
          <w:p w:rsidR="004952F4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71" w:type="dxa"/>
            <w:shd w:val="clear" w:color="auto" w:fill="auto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4952F4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C75F9C" w:rsidRPr="00ED2793" w:rsidTr="009A2DD4">
        <w:trPr>
          <w:trHeight w:val="412"/>
        </w:trPr>
        <w:tc>
          <w:tcPr>
            <w:tcW w:w="4395" w:type="dxa"/>
          </w:tcPr>
          <w:p w:rsidR="00C75F9C" w:rsidRPr="00ED2793" w:rsidRDefault="00C75F9C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shd w:val="clear" w:color="auto" w:fill="auto"/>
          </w:tcPr>
          <w:p w:rsidR="00C75F9C" w:rsidRPr="00ED2793" w:rsidRDefault="00C75F9C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(ร้อยละต่อปี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2" w:type="dxa"/>
            <w:gridSpan w:val="3"/>
            <w:shd w:val="clear" w:color="auto" w:fill="auto"/>
          </w:tcPr>
          <w:p w:rsidR="00C75F9C" w:rsidRPr="00ED2793" w:rsidRDefault="00C75F9C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8901DF" w:rsidRPr="00ED2793" w:rsidTr="009A2DD4">
        <w:trPr>
          <w:trHeight w:val="390"/>
        </w:trPr>
        <w:tc>
          <w:tcPr>
            <w:tcW w:w="4395" w:type="dxa"/>
          </w:tcPr>
          <w:p w:rsidR="008901DF" w:rsidRPr="00ED2793" w:rsidRDefault="0086364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850" w:type="dxa"/>
            <w:shd w:val="clear" w:color="auto" w:fill="auto"/>
          </w:tcPr>
          <w:p w:rsidR="008901DF" w:rsidRPr="00ED2793" w:rsidRDefault="008901DF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:rsidR="008901DF" w:rsidRPr="00ED2793" w:rsidRDefault="008901DF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:rsidR="008901DF" w:rsidRPr="00ED2793" w:rsidRDefault="008901DF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8901DF" w:rsidRPr="00ED2793" w:rsidRDefault="008901DF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3648" w:rsidRPr="00ED2793" w:rsidTr="009A2DD4">
        <w:trPr>
          <w:trHeight w:val="390"/>
        </w:trPr>
        <w:tc>
          <w:tcPr>
            <w:tcW w:w="4395" w:type="dxa"/>
          </w:tcPr>
          <w:p w:rsidR="00863648" w:rsidRPr="00ED2793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นายปราโมทย์ ปวโรฬารวิทยา</w:t>
            </w:r>
          </w:p>
        </w:tc>
        <w:tc>
          <w:tcPr>
            <w:tcW w:w="850" w:type="dxa"/>
            <w:shd w:val="clear" w:color="auto" w:fill="auto"/>
          </w:tcPr>
          <w:p w:rsidR="00863648" w:rsidRPr="00ED2793" w:rsidRDefault="00863648" w:rsidP="00863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3.60</w:t>
            </w:r>
          </w:p>
        </w:tc>
        <w:tc>
          <w:tcPr>
            <w:tcW w:w="271" w:type="dxa"/>
            <w:shd w:val="clear" w:color="auto" w:fill="auto"/>
          </w:tcPr>
          <w:p w:rsidR="00863648" w:rsidRPr="00ED2793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:rsidR="00863648" w:rsidRPr="00ED2793" w:rsidRDefault="00863648" w:rsidP="00863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4.80</w:t>
            </w:r>
          </w:p>
        </w:tc>
        <w:tc>
          <w:tcPr>
            <w:tcW w:w="1177" w:type="dxa"/>
            <w:shd w:val="clear" w:color="auto" w:fill="auto"/>
          </w:tcPr>
          <w:p w:rsidR="00863648" w:rsidRPr="00ED2793" w:rsidRDefault="00863648" w:rsidP="00863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863648" w:rsidRPr="00ED2793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863648" w:rsidRPr="00ED2793" w:rsidRDefault="00863648" w:rsidP="00863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863648" w:rsidRPr="00ED2793" w:rsidTr="009A2DD4">
        <w:trPr>
          <w:trHeight w:val="370"/>
        </w:trPr>
        <w:tc>
          <w:tcPr>
            <w:tcW w:w="4395" w:type="dxa"/>
          </w:tcPr>
          <w:p w:rsidR="00863648" w:rsidRPr="00ED2793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นางประวรา เอครพานิช</w:t>
            </w:r>
          </w:p>
        </w:tc>
        <w:tc>
          <w:tcPr>
            <w:tcW w:w="850" w:type="dxa"/>
            <w:shd w:val="clear" w:color="auto" w:fill="auto"/>
          </w:tcPr>
          <w:p w:rsidR="00863648" w:rsidRDefault="00863648" w:rsidP="00863648">
            <w:pPr>
              <w:jc w:val="center"/>
            </w:pPr>
            <w:r w:rsidRPr="00C349BC">
              <w:rPr>
                <w:rFonts w:asciiTheme="majorBidi" w:hAnsiTheme="majorBidi" w:cstheme="majorBidi"/>
                <w:sz w:val="30"/>
                <w:szCs w:val="30"/>
              </w:rPr>
              <w:t>3.60</w:t>
            </w:r>
          </w:p>
        </w:tc>
        <w:tc>
          <w:tcPr>
            <w:tcW w:w="271" w:type="dxa"/>
            <w:shd w:val="clear" w:color="auto" w:fill="auto"/>
          </w:tcPr>
          <w:p w:rsidR="00863648" w:rsidRPr="00ED2793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:rsidR="00863648" w:rsidRPr="00ED2793" w:rsidRDefault="00863648" w:rsidP="00863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4.80</w:t>
            </w:r>
          </w:p>
        </w:tc>
        <w:tc>
          <w:tcPr>
            <w:tcW w:w="1177" w:type="dxa"/>
            <w:shd w:val="clear" w:color="auto" w:fill="auto"/>
          </w:tcPr>
          <w:p w:rsidR="00863648" w:rsidRPr="00ED2793" w:rsidRDefault="00863648" w:rsidP="00863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863648" w:rsidRPr="00ED2793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863648" w:rsidRPr="00ED2793" w:rsidRDefault="00863648" w:rsidP="00863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20,450</w:t>
            </w:r>
          </w:p>
        </w:tc>
      </w:tr>
      <w:tr w:rsidR="00863648" w:rsidRPr="00ED2793" w:rsidTr="009A2DD4">
        <w:trPr>
          <w:trHeight w:val="390"/>
        </w:trPr>
        <w:tc>
          <w:tcPr>
            <w:tcW w:w="4395" w:type="dxa"/>
          </w:tcPr>
          <w:p w:rsidR="00863648" w:rsidRPr="00ED2793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นายอำนวย เลิศสุคนธรส</w:t>
            </w:r>
          </w:p>
        </w:tc>
        <w:tc>
          <w:tcPr>
            <w:tcW w:w="850" w:type="dxa"/>
            <w:shd w:val="clear" w:color="auto" w:fill="auto"/>
          </w:tcPr>
          <w:p w:rsidR="00863648" w:rsidRDefault="00863648" w:rsidP="00863648">
            <w:pPr>
              <w:jc w:val="center"/>
            </w:pPr>
            <w:r w:rsidRPr="00C349B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A2DD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8752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C349B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1" w:type="dxa"/>
            <w:shd w:val="clear" w:color="auto" w:fill="auto"/>
          </w:tcPr>
          <w:p w:rsidR="00863648" w:rsidRPr="00ED2793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:rsidR="00863648" w:rsidRPr="00ED2793" w:rsidRDefault="00863648" w:rsidP="00863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4.80</w:t>
            </w:r>
          </w:p>
        </w:tc>
        <w:tc>
          <w:tcPr>
            <w:tcW w:w="1177" w:type="dxa"/>
            <w:shd w:val="clear" w:color="auto" w:fill="auto"/>
          </w:tcPr>
          <w:p w:rsidR="00863648" w:rsidRPr="00ED2793" w:rsidRDefault="00863648" w:rsidP="00863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863648" w:rsidRPr="00ED2793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863648" w:rsidRPr="00ED2793" w:rsidRDefault="00863648" w:rsidP="00863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863648" w:rsidRPr="00ED2793" w:rsidTr="009A2DD4">
        <w:trPr>
          <w:trHeight w:val="390"/>
        </w:trPr>
        <w:tc>
          <w:tcPr>
            <w:tcW w:w="4395" w:type="dxa"/>
          </w:tcPr>
          <w:p w:rsidR="00863648" w:rsidRPr="00ED2793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มูลนิธิศิรินาปวโรฬารวิทยา</w:t>
            </w:r>
          </w:p>
        </w:tc>
        <w:tc>
          <w:tcPr>
            <w:tcW w:w="850" w:type="dxa"/>
            <w:shd w:val="clear" w:color="auto" w:fill="auto"/>
          </w:tcPr>
          <w:p w:rsidR="00863648" w:rsidRDefault="00863648" w:rsidP="00863648">
            <w:pPr>
              <w:jc w:val="center"/>
            </w:pPr>
            <w:r w:rsidRPr="00C349BC">
              <w:rPr>
                <w:rFonts w:asciiTheme="majorBidi" w:hAnsiTheme="majorBidi" w:cstheme="majorBidi"/>
                <w:sz w:val="30"/>
                <w:szCs w:val="30"/>
              </w:rPr>
              <w:t>3.60</w:t>
            </w:r>
          </w:p>
        </w:tc>
        <w:tc>
          <w:tcPr>
            <w:tcW w:w="271" w:type="dxa"/>
            <w:shd w:val="clear" w:color="auto" w:fill="auto"/>
          </w:tcPr>
          <w:p w:rsidR="00863648" w:rsidRPr="00ED2793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:rsidR="00863648" w:rsidRPr="00ED2793" w:rsidRDefault="00863648" w:rsidP="00863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4.80</w:t>
            </w:r>
          </w:p>
        </w:tc>
        <w:tc>
          <w:tcPr>
            <w:tcW w:w="1177" w:type="dxa"/>
            <w:shd w:val="clear" w:color="auto" w:fill="auto"/>
          </w:tcPr>
          <w:p w:rsidR="00863648" w:rsidRPr="00ED2793" w:rsidRDefault="00863648" w:rsidP="00863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863648" w:rsidRPr="00ED2793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863648" w:rsidRPr="00ED2793" w:rsidRDefault="00863648" w:rsidP="00863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</w:tr>
      <w:tr w:rsidR="00863648" w:rsidRPr="00ED2793" w:rsidTr="009A2DD4">
        <w:trPr>
          <w:trHeight w:val="390"/>
        </w:trPr>
        <w:tc>
          <w:tcPr>
            <w:tcW w:w="4395" w:type="dxa"/>
          </w:tcPr>
          <w:p w:rsidR="00863648" w:rsidRPr="00ED2793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วราธาน จำกัด</w:t>
            </w:r>
          </w:p>
        </w:tc>
        <w:tc>
          <w:tcPr>
            <w:tcW w:w="850" w:type="dxa"/>
            <w:shd w:val="clear" w:color="auto" w:fill="auto"/>
          </w:tcPr>
          <w:p w:rsidR="00863648" w:rsidRDefault="00863648" w:rsidP="00863648">
            <w:pPr>
              <w:jc w:val="center"/>
            </w:pPr>
            <w:r w:rsidRPr="00C349BC">
              <w:rPr>
                <w:rFonts w:asciiTheme="majorBidi" w:hAnsiTheme="majorBidi" w:cstheme="majorBidi"/>
                <w:sz w:val="30"/>
                <w:szCs w:val="30"/>
              </w:rPr>
              <w:t>3.60</w:t>
            </w:r>
          </w:p>
        </w:tc>
        <w:tc>
          <w:tcPr>
            <w:tcW w:w="271" w:type="dxa"/>
            <w:shd w:val="clear" w:color="auto" w:fill="auto"/>
          </w:tcPr>
          <w:p w:rsidR="00863648" w:rsidRPr="00ED2793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:rsidR="00863648" w:rsidRPr="00ED2793" w:rsidRDefault="00863648" w:rsidP="00863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4.80</w:t>
            </w:r>
          </w:p>
        </w:tc>
        <w:tc>
          <w:tcPr>
            <w:tcW w:w="1177" w:type="dxa"/>
            <w:shd w:val="clear" w:color="auto" w:fill="auto"/>
          </w:tcPr>
          <w:p w:rsidR="00863648" w:rsidRPr="00ED2793" w:rsidRDefault="00863648" w:rsidP="00863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863648" w:rsidRPr="00ED2793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863648" w:rsidRPr="00ED2793" w:rsidRDefault="00863648" w:rsidP="00863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</w:tr>
      <w:tr w:rsidR="00863648" w:rsidRPr="00ED2793" w:rsidTr="009A2DD4">
        <w:trPr>
          <w:trHeight w:val="390"/>
        </w:trPr>
        <w:tc>
          <w:tcPr>
            <w:tcW w:w="4395" w:type="dxa"/>
          </w:tcPr>
          <w:p w:rsidR="00863648" w:rsidRPr="00ED2793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นางสาวสุนีย์  ทิพย์อุดมลักษณ์</w:t>
            </w:r>
          </w:p>
        </w:tc>
        <w:tc>
          <w:tcPr>
            <w:tcW w:w="850" w:type="dxa"/>
            <w:shd w:val="clear" w:color="auto" w:fill="auto"/>
          </w:tcPr>
          <w:p w:rsidR="00863648" w:rsidRDefault="00863648" w:rsidP="00863648">
            <w:pPr>
              <w:jc w:val="center"/>
            </w:pPr>
            <w:r w:rsidRPr="00C349BC">
              <w:rPr>
                <w:rFonts w:asciiTheme="majorBidi" w:hAnsiTheme="majorBidi" w:cstheme="majorBidi"/>
                <w:sz w:val="30"/>
                <w:szCs w:val="30"/>
              </w:rPr>
              <w:t>3.60</w:t>
            </w:r>
          </w:p>
        </w:tc>
        <w:tc>
          <w:tcPr>
            <w:tcW w:w="271" w:type="dxa"/>
            <w:shd w:val="clear" w:color="auto" w:fill="auto"/>
          </w:tcPr>
          <w:p w:rsidR="00863648" w:rsidRPr="00ED2793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:rsidR="00863648" w:rsidRPr="00ED2793" w:rsidRDefault="00863648" w:rsidP="00863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4.80</w:t>
            </w:r>
          </w:p>
        </w:tc>
        <w:tc>
          <w:tcPr>
            <w:tcW w:w="1177" w:type="dxa"/>
            <w:shd w:val="clear" w:color="auto" w:fill="auto"/>
          </w:tcPr>
          <w:p w:rsidR="00863648" w:rsidRPr="00ED2793" w:rsidRDefault="00863648" w:rsidP="00863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863648" w:rsidRPr="00ED2793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863648" w:rsidRPr="00ED2793" w:rsidRDefault="00863648" w:rsidP="00863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2,800</w:t>
            </w:r>
          </w:p>
        </w:tc>
      </w:tr>
      <w:tr w:rsidR="00863648" w:rsidRPr="00ED2793" w:rsidTr="009A2DD4">
        <w:trPr>
          <w:trHeight w:val="390"/>
        </w:trPr>
        <w:tc>
          <w:tcPr>
            <w:tcW w:w="4395" w:type="dxa"/>
          </w:tcPr>
          <w:p w:rsidR="00863648" w:rsidRPr="00ED2793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นายปณิธาน ปวโรฬารวิทยา</w:t>
            </w:r>
          </w:p>
        </w:tc>
        <w:tc>
          <w:tcPr>
            <w:tcW w:w="850" w:type="dxa"/>
            <w:shd w:val="clear" w:color="auto" w:fill="auto"/>
          </w:tcPr>
          <w:p w:rsidR="00863648" w:rsidRDefault="00863648" w:rsidP="00863648">
            <w:pPr>
              <w:jc w:val="center"/>
            </w:pPr>
            <w:r w:rsidRPr="00C349BC">
              <w:rPr>
                <w:rFonts w:asciiTheme="majorBidi" w:hAnsiTheme="majorBidi" w:cstheme="majorBidi"/>
                <w:sz w:val="30"/>
                <w:szCs w:val="30"/>
              </w:rPr>
              <w:t>3.60</w:t>
            </w:r>
          </w:p>
        </w:tc>
        <w:tc>
          <w:tcPr>
            <w:tcW w:w="271" w:type="dxa"/>
            <w:shd w:val="clear" w:color="auto" w:fill="auto"/>
          </w:tcPr>
          <w:p w:rsidR="00863648" w:rsidRPr="00ED2793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:rsidR="00863648" w:rsidRPr="00ED2793" w:rsidRDefault="00863648" w:rsidP="00863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4.80</w:t>
            </w:r>
          </w:p>
        </w:tc>
        <w:tc>
          <w:tcPr>
            <w:tcW w:w="1177" w:type="dxa"/>
            <w:shd w:val="clear" w:color="auto" w:fill="auto"/>
          </w:tcPr>
          <w:p w:rsidR="00863648" w:rsidRPr="00ED2793" w:rsidRDefault="00863648" w:rsidP="00863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863648" w:rsidRPr="00ED2793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863648" w:rsidRPr="00ED2793" w:rsidRDefault="00863648" w:rsidP="00863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1,191</w:t>
            </w:r>
          </w:p>
        </w:tc>
      </w:tr>
      <w:tr w:rsidR="00863648" w:rsidRPr="00ED2793" w:rsidTr="0048752E">
        <w:trPr>
          <w:trHeight w:val="390"/>
        </w:trPr>
        <w:tc>
          <w:tcPr>
            <w:tcW w:w="4395" w:type="dxa"/>
          </w:tcPr>
          <w:p w:rsidR="00863648" w:rsidRPr="00ED2793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สมาคมรักแม่</w:t>
            </w:r>
          </w:p>
        </w:tc>
        <w:tc>
          <w:tcPr>
            <w:tcW w:w="850" w:type="dxa"/>
            <w:shd w:val="clear" w:color="auto" w:fill="auto"/>
          </w:tcPr>
          <w:p w:rsidR="00863648" w:rsidRDefault="00863648" w:rsidP="00863648">
            <w:pPr>
              <w:jc w:val="center"/>
            </w:pPr>
            <w:r w:rsidRPr="00C349BC">
              <w:rPr>
                <w:rFonts w:asciiTheme="majorBidi" w:hAnsiTheme="majorBidi" w:cstheme="majorBidi"/>
                <w:sz w:val="30"/>
                <w:szCs w:val="30"/>
              </w:rPr>
              <w:t>3.60</w:t>
            </w:r>
          </w:p>
        </w:tc>
        <w:tc>
          <w:tcPr>
            <w:tcW w:w="271" w:type="dxa"/>
            <w:shd w:val="clear" w:color="auto" w:fill="auto"/>
          </w:tcPr>
          <w:p w:rsidR="00863648" w:rsidRPr="00ED2793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:rsidR="00863648" w:rsidRPr="00ED2793" w:rsidRDefault="00863648" w:rsidP="00863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4.80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863648" w:rsidRPr="00ED2793" w:rsidRDefault="00863648" w:rsidP="00863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863648" w:rsidRPr="00ED2793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863648" w:rsidRPr="00ED2793" w:rsidRDefault="00863648" w:rsidP="00863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</w:tr>
      <w:tr w:rsidR="00863648" w:rsidRPr="00595768" w:rsidTr="0048752E">
        <w:trPr>
          <w:trHeight w:val="96"/>
        </w:trPr>
        <w:tc>
          <w:tcPr>
            <w:tcW w:w="4395" w:type="dxa"/>
          </w:tcPr>
          <w:p w:rsidR="00863648" w:rsidRPr="00595768" w:rsidRDefault="00863648" w:rsidP="009A2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57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  <w:shd w:val="clear" w:color="auto" w:fill="auto"/>
          </w:tcPr>
          <w:p w:rsidR="00863648" w:rsidRPr="00595768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:rsidR="00863648" w:rsidRPr="00595768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:rsidR="00863648" w:rsidRPr="00595768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3648" w:rsidRPr="00ED2793" w:rsidRDefault="00863648" w:rsidP="00863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863648" w:rsidRPr="00595768" w:rsidRDefault="00863648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3648" w:rsidRPr="00595768" w:rsidRDefault="00863648" w:rsidP="00863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,891</w:t>
            </w:r>
          </w:p>
        </w:tc>
      </w:tr>
      <w:tr w:rsidR="0048752E" w:rsidRPr="00595768" w:rsidTr="0048752E">
        <w:trPr>
          <w:trHeight w:val="96"/>
        </w:trPr>
        <w:tc>
          <w:tcPr>
            <w:tcW w:w="4395" w:type="dxa"/>
          </w:tcPr>
          <w:p w:rsidR="0048752E" w:rsidRPr="00595768" w:rsidRDefault="0048752E" w:rsidP="009A2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48752E" w:rsidRPr="00595768" w:rsidRDefault="0048752E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:rsidR="0048752E" w:rsidRPr="00595768" w:rsidRDefault="0048752E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:rsidR="0048752E" w:rsidRPr="00595768" w:rsidRDefault="0048752E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:rsidR="0048752E" w:rsidRDefault="0048752E" w:rsidP="00863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48752E" w:rsidRPr="00595768" w:rsidRDefault="0048752E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shd w:val="clear" w:color="auto" w:fill="auto"/>
          </w:tcPr>
          <w:p w:rsidR="0048752E" w:rsidRDefault="0048752E" w:rsidP="00863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</w:tbl>
    <w:p w:rsidR="008677F7" w:rsidRPr="009A2DD4" w:rsidRDefault="008677F7" w:rsidP="00B01F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:rsidR="006D00DA" w:rsidRPr="00ED2793" w:rsidRDefault="004E44FE" w:rsidP="00487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รายการเคลื่อนไหวของเงินกู้ยืม</w:t>
      </w:r>
      <w:r w:rsidR="0024585B" w:rsidRPr="00ED2793">
        <w:rPr>
          <w:rFonts w:asciiTheme="majorBidi" w:hAnsiTheme="majorBidi" w:cstheme="majorBidi"/>
          <w:sz w:val="30"/>
          <w:szCs w:val="30"/>
          <w:cs/>
        </w:rPr>
        <w:t>ระยะสั้น</w:t>
      </w:r>
      <w:r w:rsidRPr="00ED2793">
        <w:rPr>
          <w:rFonts w:asciiTheme="majorBidi" w:hAnsiTheme="majorBidi" w:cstheme="majorBidi"/>
          <w:sz w:val="30"/>
          <w:szCs w:val="30"/>
          <w:cs/>
        </w:rPr>
        <w:t>จาก</w:t>
      </w:r>
      <w:r w:rsidR="00510136" w:rsidRPr="00ED2793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ED2793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กิจการที่เกี่ยวข้องกันสำหรับ</w:t>
      </w:r>
      <w:r w:rsidR="00C12D08" w:rsidRPr="00ED2793">
        <w:rPr>
          <w:rFonts w:asciiTheme="majorBidi" w:hAnsiTheme="majorBidi" w:cstheme="majorBidi"/>
          <w:sz w:val="30"/>
          <w:szCs w:val="30"/>
          <w:cs/>
        </w:rPr>
        <w:t>แต่ละ</w:t>
      </w:r>
      <w:r w:rsidR="00867A27" w:rsidRPr="00ED2793">
        <w:rPr>
          <w:rFonts w:asciiTheme="majorBidi" w:hAnsiTheme="majorBidi" w:cstheme="majorBidi"/>
          <w:sz w:val="30"/>
          <w:szCs w:val="30"/>
          <w:cs/>
        </w:rPr>
        <w:t>ปี</w:t>
      </w:r>
      <w:r w:rsidR="00C12D08" w:rsidRPr="00ED279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C12D08" w:rsidRPr="00ED2793">
        <w:rPr>
          <w:rFonts w:asciiTheme="majorBidi" w:hAnsiTheme="majorBidi" w:cstheme="majorBidi"/>
          <w:sz w:val="30"/>
          <w:szCs w:val="30"/>
        </w:rPr>
        <w:t xml:space="preserve">31 </w:t>
      </w:r>
      <w:r w:rsidR="00C12D08" w:rsidRPr="00ED279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90360C">
        <w:rPr>
          <w:rFonts w:asciiTheme="majorBidi" w:hAnsiTheme="majorBidi" w:cstheme="majorBidi"/>
          <w:sz w:val="30"/>
          <w:szCs w:val="30"/>
        </w:rPr>
        <w:t xml:space="preserve">  </w:t>
      </w:r>
      <w:r w:rsidR="006D00DA" w:rsidRPr="00ED279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17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237"/>
        <w:gridCol w:w="1276"/>
        <w:gridCol w:w="270"/>
        <w:gridCol w:w="1395"/>
      </w:tblGrid>
      <w:tr w:rsidR="008E0568" w:rsidRPr="00ED2793" w:rsidTr="009A2DD4">
        <w:tc>
          <w:tcPr>
            <w:tcW w:w="6237" w:type="dxa"/>
          </w:tcPr>
          <w:p w:rsidR="008E0568" w:rsidRPr="00ED2793" w:rsidRDefault="008E056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1" w:type="dxa"/>
            <w:gridSpan w:val="3"/>
          </w:tcPr>
          <w:p w:rsidR="00023390" w:rsidRPr="00ED2793" w:rsidRDefault="000233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8E0568" w:rsidRPr="00ED2793" w:rsidRDefault="000233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</w:t>
            </w:r>
          </w:p>
        </w:tc>
      </w:tr>
      <w:tr w:rsidR="008E0568" w:rsidRPr="00ED2793" w:rsidTr="009A2DD4">
        <w:tc>
          <w:tcPr>
            <w:tcW w:w="6237" w:type="dxa"/>
          </w:tcPr>
          <w:p w:rsidR="008E0568" w:rsidRPr="00ED2793" w:rsidRDefault="008E056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1" w:type="dxa"/>
            <w:gridSpan w:val="3"/>
          </w:tcPr>
          <w:p w:rsidR="008E0568" w:rsidRPr="00ED2793" w:rsidRDefault="008E0568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0568" w:rsidRPr="00ED2793" w:rsidTr="009A2DD4">
        <w:tc>
          <w:tcPr>
            <w:tcW w:w="6237" w:type="dxa"/>
          </w:tcPr>
          <w:p w:rsidR="008E0568" w:rsidRPr="00ED2793" w:rsidRDefault="008E056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76" w:type="dxa"/>
          </w:tcPr>
          <w:p w:rsidR="008E0568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8E0568" w:rsidRPr="00ED2793" w:rsidRDefault="008E056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:rsidR="008E0568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8E0568" w:rsidRPr="00ED2793" w:rsidTr="009A2DD4">
        <w:tc>
          <w:tcPr>
            <w:tcW w:w="6237" w:type="dxa"/>
          </w:tcPr>
          <w:p w:rsidR="008E0568" w:rsidRPr="00ED2793" w:rsidRDefault="00E56C7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2941" w:type="dxa"/>
            <w:gridSpan w:val="3"/>
          </w:tcPr>
          <w:p w:rsidR="008E0568" w:rsidRPr="00ED2793" w:rsidRDefault="008E056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8901DF" w:rsidRPr="00ED2793" w:rsidTr="009A2DD4">
        <w:tc>
          <w:tcPr>
            <w:tcW w:w="6237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276" w:type="dxa"/>
          </w:tcPr>
          <w:p w:rsidR="008901DF" w:rsidRPr="00ED2793" w:rsidRDefault="009A2D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86,891</w:t>
            </w:r>
          </w:p>
        </w:tc>
        <w:tc>
          <w:tcPr>
            <w:tcW w:w="270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46,500</w:t>
            </w:r>
          </w:p>
        </w:tc>
      </w:tr>
      <w:tr w:rsidR="008901DF" w:rsidRPr="00ED2793" w:rsidTr="009A2DD4">
        <w:trPr>
          <w:trHeight w:val="236"/>
        </w:trPr>
        <w:tc>
          <w:tcPr>
            <w:tcW w:w="6237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8901DF" w:rsidRPr="00ED2793" w:rsidRDefault="009A2D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7,550</w:t>
            </w:r>
          </w:p>
        </w:tc>
        <w:tc>
          <w:tcPr>
            <w:tcW w:w="270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105,641</w:t>
            </w:r>
          </w:p>
        </w:tc>
      </w:tr>
      <w:tr w:rsidR="008901DF" w:rsidRPr="00ED2793" w:rsidTr="009A2DD4">
        <w:trPr>
          <w:trHeight w:val="290"/>
        </w:trPr>
        <w:tc>
          <w:tcPr>
            <w:tcW w:w="6237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</w:tcPr>
          <w:p w:rsidR="008901DF" w:rsidRPr="00ED2793" w:rsidRDefault="009A2D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(94,441)</w:t>
            </w:r>
          </w:p>
        </w:tc>
        <w:tc>
          <w:tcPr>
            <w:tcW w:w="270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(65,250)</w:t>
            </w:r>
          </w:p>
        </w:tc>
      </w:tr>
      <w:tr w:rsidR="008901DF" w:rsidRPr="00ED2793" w:rsidTr="009A2DD4">
        <w:trPr>
          <w:trHeight w:val="370"/>
        </w:trPr>
        <w:tc>
          <w:tcPr>
            <w:tcW w:w="6237" w:type="dxa"/>
          </w:tcPr>
          <w:p w:rsidR="008901DF" w:rsidRPr="00ED2793" w:rsidRDefault="008901DF" w:rsidP="00B01FDE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901DF" w:rsidRPr="00ED2793" w:rsidRDefault="009A2DD4" w:rsidP="009A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86,891</w:t>
            </w:r>
          </w:p>
        </w:tc>
      </w:tr>
    </w:tbl>
    <w:p w:rsidR="008E0568" w:rsidRDefault="008E0568" w:rsidP="00B01F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867A27" w:rsidRPr="00ED2793" w:rsidRDefault="00C6359B" w:rsidP="00B01F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pacing w:val="2"/>
          <w:sz w:val="30"/>
          <w:szCs w:val="30"/>
          <w:cs/>
        </w:rPr>
        <w:t>5</w:t>
      </w:r>
      <w:r w:rsidR="00867A27" w:rsidRPr="00ED2793">
        <w:rPr>
          <w:rFonts w:asciiTheme="majorBidi" w:hAnsiTheme="majorBidi" w:cstheme="majorBidi"/>
          <w:spacing w:val="2"/>
          <w:sz w:val="30"/>
          <w:szCs w:val="30"/>
        </w:rPr>
        <w:tab/>
      </w:r>
      <w:r w:rsidR="00867A27" w:rsidRPr="00ED2793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867A27" w:rsidRPr="005F6ABE" w:rsidRDefault="00867A27" w:rsidP="00B01F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Cs/>
          <w:sz w:val="16"/>
          <w:szCs w:val="16"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5954"/>
        <w:gridCol w:w="1402"/>
        <w:gridCol w:w="270"/>
        <w:gridCol w:w="1446"/>
      </w:tblGrid>
      <w:tr w:rsidR="00FA6FA2" w:rsidRPr="00ED2793" w:rsidTr="009A2DD4">
        <w:trPr>
          <w:trHeight w:hRule="exact" w:val="403"/>
        </w:trPr>
        <w:tc>
          <w:tcPr>
            <w:tcW w:w="5954" w:type="dxa"/>
          </w:tcPr>
          <w:p w:rsidR="00FA6FA2" w:rsidRPr="00ED2793" w:rsidRDefault="00FA6FA2" w:rsidP="00B01FD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:rsidR="00FA6FA2" w:rsidRPr="00ED2793" w:rsidRDefault="00FA6FA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FA6FA2" w:rsidRPr="00ED2793" w:rsidTr="009A2DD4">
        <w:trPr>
          <w:trHeight w:hRule="exact" w:val="403"/>
        </w:trPr>
        <w:tc>
          <w:tcPr>
            <w:tcW w:w="5954" w:type="dxa"/>
          </w:tcPr>
          <w:p w:rsidR="00FA6FA2" w:rsidRPr="00ED2793" w:rsidRDefault="00FA6FA2" w:rsidP="00B01FD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:rsidR="00FA6FA2" w:rsidRPr="00ED2793" w:rsidRDefault="00FA6FA2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</w:t>
            </w:r>
          </w:p>
        </w:tc>
      </w:tr>
      <w:tr w:rsidR="00FA6FA2" w:rsidRPr="00ED2793" w:rsidTr="009A2DD4">
        <w:trPr>
          <w:trHeight w:hRule="exact" w:val="403"/>
        </w:trPr>
        <w:tc>
          <w:tcPr>
            <w:tcW w:w="5954" w:type="dxa"/>
          </w:tcPr>
          <w:p w:rsidR="00FA6FA2" w:rsidRPr="00ED2793" w:rsidRDefault="00FA6FA2" w:rsidP="00B01FD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:rsidR="00FA6FA2" w:rsidRPr="00ED2793" w:rsidRDefault="00FA6FA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6FA2" w:rsidRPr="00ED2793" w:rsidTr="009A2DD4">
        <w:trPr>
          <w:trHeight w:hRule="exact" w:val="403"/>
        </w:trPr>
        <w:tc>
          <w:tcPr>
            <w:tcW w:w="5954" w:type="dxa"/>
          </w:tcPr>
          <w:p w:rsidR="00FA6FA2" w:rsidRPr="00ED2793" w:rsidRDefault="00FA6FA2" w:rsidP="00B01FD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:rsidR="00FA6FA2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FA6FA2" w:rsidRPr="00ED2793" w:rsidRDefault="00FA6FA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</w:tcPr>
          <w:p w:rsidR="00FA6FA2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113A7F" w:rsidRPr="00ED2793" w:rsidTr="009A2DD4">
        <w:trPr>
          <w:trHeight w:hRule="exact" w:val="403"/>
        </w:trPr>
        <w:tc>
          <w:tcPr>
            <w:tcW w:w="5954" w:type="dxa"/>
          </w:tcPr>
          <w:p w:rsidR="00113A7F" w:rsidRPr="00ED2793" w:rsidRDefault="00113A7F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</w:tcPr>
          <w:p w:rsidR="00113A7F" w:rsidRPr="00ED2793" w:rsidRDefault="00113A7F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8901DF" w:rsidRPr="00ED2793" w:rsidTr="009A2DD4">
        <w:trPr>
          <w:trHeight w:hRule="exact" w:val="403"/>
        </w:trPr>
        <w:tc>
          <w:tcPr>
            <w:tcW w:w="5954" w:type="dxa"/>
          </w:tcPr>
          <w:p w:rsidR="008901DF" w:rsidRPr="00ED2793" w:rsidRDefault="008901DF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402" w:type="dxa"/>
          </w:tcPr>
          <w:p w:rsidR="008901DF" w:rsidRPr="00ED2793" w:rsidRDefault="009A2D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977</w:t>
            </w:r>
          </w:p>
        </w:tc>
        <w:tc>
          <w:tcPr>
            <w:tcW w:w="270" w:type="dxa"/>
          </w:tcPr>
          <w:p w:rsidR="008901DF" w:rsidRPr="00ED2793" w:rsidRDefault="008901DF" w:rsidP="00B01FD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</w:tcPr>
          <w:p w:rsidR="008901DF" w:rsidRPr="00ED2793" w:rsidRDefault="008901DF" w:rsidP="009A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1,391</w:t>
            </w:r>
          </w:p>
        </w:tc>
      </w:tr>
      <w:tr w:rsidR="008901DF" w:rsidRPr="00ED2793" w:rsidTr="009A2DD4">
        <w:trPr>
          <w:trHeight w:hRule="exact" w:val="403"/>
        </w:trPr>
        <w:tc>
          <w:tcPr>
            <w:tcW w:w="5954" w:type="dxa"/>
          </w:tcPr>
          <w:p w:rsidR="008901DF" w:rsidRPr="00ED2793" w:rsidRDefault="008901DF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402" w:type="dxa"/>
          </w:tcPr>
          <w:p w:rsidR="008901DF" w:rsidRPr="00ED2793" w:rsidRDefault="009A2DD4" w:rsidP="009A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392" w:right="-157" w:firstLine="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2,427</w:t>
            </w:r>
          </w:p>
        </w:tc>
        <w:tc>
          <w:tcPr>
            <w:tcW w:w="270" w:type="dxa"/>
          </w:tcPr>
          <w:p w:rsidR="008901DF" w:rsidRPr="00ED2793" w:rsidRDefault="008901DF" w:rsidP="00B01FD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</w:tcPr>
          <w:p w:rsidR="008901DF" w:rsidRPr="00ED2793" w:rsidRDefault="008901DF" w:rsidP="009A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7,934</w:t>
            </w:r>
          </w:p>
        </w:tc>
      </w:tr>
      <w:tr w:rsidR="008901DF" w:rsidRPr="00ED2793" w:rsidTr="0048752E">
        <w:trPr>
          <w:trHeight w:hRule="exact" w:val="403"/>
        </w:trPr>
        <w:tc>
          <w:tcPr>
            <w:tcW w:w="5954" w:type="dxa"/>
          </w:tcPr>
          <w:p w:rsidR="008901DF" w:rsidRPr="00ED2793" w:rsidRDefault="008901DF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8901DF" w:rsidRPr="00ED2793" w:rsidRDefault="009A2D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901DF" w:rsidRPr="00ED2793" w:rsidRDefault="008901DF" w:rsidP="009A2DD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8901DF" w:rsidRPr="00ED2793" w:rsidRDefault="008901DF" w:rsidP="009A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901DF" w:rsidRPr="00ED2793" w:rsidTr="0048752E">
        <w:trPr>
          <w:trHeight w:hRule="exact" w:val="403"/>
        </w:trPr>
        <w:tc>
          <w:tcPr>
            <w:tcW w:w="5954" w:type="dxa"/>
          </w:tcPr>
          <w:p w:rsidR="008901DF" w:rsidRPr="00ED2793" w:rsidRDefault="008901DF" w:rsidP="00B01F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:rsidR="008901DF" w:rsidRPr="00ED2793" w:rsidRDefault="009A2D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3,405</w:t>
            </w:r>
          </w:p>
        </w:tc>
        <w:tc>
          <w:tcPr>
            <w:tcW w:w="270" w:type="dxa"/>
          </w:tcPr>
          <w:p w:rsidR="008901DF" w:rsidRPr="00ED2793" w:rsidRDefault="008901DF" w:rsidP="00B01FD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:rsidR="008901DF" w:rsidRPr="00ED2793" w:rsidRDefault="008901DF" w:rsidP="009A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9,326</w:t>
            </w:r>
          </w:p>
        </w:tc>
      </w:tr>
      <w:tr w:rsidR="0048752E" w:rsidRPr="00ED2793" w:rsidTr="0048752E">
        <w:trPr>
          <w:trHeight w:hRule="exact" w:val="403"/>
        </w:trPr>
        <w:tc>
          <w:tcPr>
            <w:tcW w:w="5954" w:type="dxa"/>
          </w:tcPr>
          <w:p w:rsidR="0048752E" w:rsidRPr="00ED2793" w:rsidRDefault="0048752E" w:rsidP="00B01F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2" w:type="dxa"/>
            <w:tcBorders>
              <w:top w:val="double" w:sz="4" w:space="0" w:color="auto"/>
            </w:tcBorders>
          </w:tcPr>
          <w:p w:rsidR="0048752E" w:rsidRDefault="0048752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8752E" w:rsidRPr="00ED2793" w:rsidRDefault="0048752E" w:rsidP="00B01FD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double" w:sz="4" w:space="0" w:color="auto"/>
            </w:tcBorders>
          </w:tcPr>
          <w:p w:rsidR="0048752E" w:rsidRPr="00ED2793" w:rsidRDefault="0048752E" w:rsidP="009A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48752E" w:rsidRDefault="0048752E" w:rsidP="00903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48752E" w:rsidRDefault="00487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:rsidR="00FA7B2C" w:rsidRPr="0090360C" w:rsidRDefault="00C6359B" w:rsidP="00903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6</w:t>
      </w:r>
      <w:r w:rsidR="009F22F3" w:rsidRPr="00ED2793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ลูกหนี้การค้า </w:t>
      </w:r>
    </w:p>
    <w:p w:rsidR="00C873A0" w:rsidRPr="005F6ABE" w:rsidRDefault="00C873A0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4662"/>
        <w:gridCol w:w="1080"/>
        <w:gridCol w:w="236"/>
        <w:gridCol w:w="1393"/>
        <w:gridCol w:w="284"/>
        <w:gridCol w:w="1417"/>
      </w:tblGrid>
      <w:tr w:rsidR="00AB34BF" w:rsidRPr="00ED2793" w:rsidTr="009A2DD4">
        <w:trPr>
          <w:trHeight w:hRule="exact" w:val="403"/>
        </w:trPr>
        <w:tc>
          <w:tcPr>
            <w:tcW w:w="4662" w:type="dxa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AB34BF" w:rsidRPr="00ED2793" w:rsidTr="009A2DD4">
        <w:trPr>
          <w:trHeight w:hRule="exact" w:val="403"/>
        </w:trPr>
        <w:tc>
          <w:tcPr>
            <w:tcW w:w="4662" w:type="dxa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:rsidR="00AB34BF" w:rsidRPr="00ED2793" w:rsidRDefault="00AB34BF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AB34BF" w:rsidRPr="00ED2793" w:rsidTr="009A2DD4">
        <w:trPr>
          <w:trHeight w:hRule="exact" w:val="403"/>
        </w:trPr>
        <w:tc>
          <w:tcPr>
            <w:tcW w:w="4662" w:type="dxa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:rsidR="00AB34BF" w:rsidRPr="00ED2793" w:rsidRDefault="00AB34BF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34BF" w:rsidRPr="00ED2793" w:rsidTr="009A2DD4">
        <w:trPr>
          <w:trHeight w:hRule="exact" w:val="403"/>
        </w:trPr>
        <w:tc>
          <w:tcPr>
            <w:tcW w:w="4662" w:type="dxa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:rsidR="00AB34B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84" w:type="dxa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AB34B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AB34BF" w:rsidRPr="00ED2793" w:rsidTr="0021373F">
        <w:trPr>
          <w:trHeight w:hRule="exact" w:val="403"/>
        </w:trPr>
        <w:tc>
          <w:tcPr>
            <w:tcW w:w="4662" w:type="dxa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B34BF" w:rsidRPr="00ED2793" w:rsidRDefault="007F722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6" w:type="dxa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21373F" w:rsidRPr="00ED2793" w:rsidTr="005F6225">
        <w:trPr>
          <w:trHeight w:hRule="exact" w:val="403"/>
        </w:trPr>
        <w:tc>
          <w:tcPr>
            <w:tcW w:w="4662" w:type="dxa"/>
          </w:tcPr>
          <w:p w:rsidR="0021373F" w:rsidRPr="000D1CD0" w:rsidRDefault="005F6225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:rsidR="0021373F" w:rsidRPr="00ED2793" w:rsidRDefault="00C6359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</w:tcPr>
          <w:p w:rsidR="0021373F" w:rsidRPr="00ED2793" w:rsidRDefault="0021373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:rsidR="0021373F" w:rsidRPr="00ED2793" w:rsidRDefault="005F6225" w:rsidP="000D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191</w:t>
            </w:r>
          </w:p>
        </w:tc>
        <w:tc>
          <w:tcPr>
            <w:tcW w:w="284" w:type="dxa"/>
          </w:tcPr>
          <w:p w:rsidR="0021373F" w:rsidRPr="00ED2793" w:rsidRDefault="0021373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21373F" w:rsidRPr="00ED2793" w:rsidRDefault="005F6225" w:rsidP="005F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F6225" w:rsidRPr="00ED2793" w:rsidTr="005F6225">
        <w:trPr>
          <w:trHeight w:hRule="exact" w:val="403"/>
        </w:trPr>
        <w:tc>
          <w:tcPr>
            <w:tcW w:w="4662" w:type="dxa"/>
          </w:tcPr>
          <w:p w:rsidR="005F6225" w:rsidRPr="000D1CD0" w:rsidRDefault="005F6225" w:rsidP="005F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80" w:type="dxa"/>
          </w:tcPr>
          <w:p w:rsidR="005F6225" w:rsidRPr="00ED2793" w:rsidRDefault="005F6225" w:rsidP="005F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5F6225" w:rsidRPr="00ED2793" w:rsidRDefault="005F6225" w:rsidP="005F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5F6225" w:rsidRPr="00ED2793" w:rsidRDefault="005F6225" w:rsidP="005F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81,579</w:t>
            </w:r>
          </w:p>
        </w:tc>
        <w:tc>
          <w:tcPr>
            <w:tcW w:w="284" w:type="dxa"/>
          </w:tcPr>
          <w:p w:rsidR="005F6225" w:rsidRPr="00ED2793" w:rsidRDefault="005F6225" w:rsidP="005F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F6225" w:rsidRPr="00ED2793" w:rsidRDefault="005F6225" w:rsidP="005F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>6,413</w:t>
            </w:r>
          </w:p>
        </w:tc>
      </w:tr>
      <w:tr w:rsidR="005F6225" w:rsidRPr="00ED2793" w:rsidTr="005F6225">
        <w:trPr>
          <w:trHeight w:hRule="exact" w:val="403"/>
        </w:trPr>
        <w:tc>
          <w:tcPr>
            <w:tcW w:w="4662" w:type="dxa"/>
          </w:tcPr>
          <w:p w:rsidR="005F6225" w:rsidRPr="00ED2793" w:rsidRDefault="005F6225" w:rsidP="005F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5F6225" w:rsidRPr="00ED2793" w:rsidRDefault="005F6225" w:rsidP="005F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5F6225" w:rsidRPr="00ED2793" w:rsidRDefault="005F6225" w:rsidP="005F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:rsidR="005F6225" w:rsidRDefault="005F6225" w:rsidP="005F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81,770</w:t>
            </w:r>
          </w:p>
        </w:tc>
        <w:tc>
          <w:tcPr>
            <w:tcW w:w="284" w:type="dxa"/>
          </w:tcPr>
          <w:p w:rsidR="005F6225" w:rsidRPr="00ED2793" w:rsidRDefault="005F6225" w:rsidP="005F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F6225" w:rsidRPr="00ED2793" w:rsidRDefault="005F6225" w:rsidP="005F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96,413</w:t>
            </w:r>
          </w:p>
        </w:tc>
      </w:tr>
      <w:tr w:rsidR="0021373F" w:rsidRPr="00ED2793" w:rsidTr="0021373F">
        <w:trPr>
          <w:trHeight w:hRule="exact" w:val="403"/>
        </w:trPr>
        <w:tc>
          <w:tcPr>
            <w:tcW w:w="4662" w:type="dxa"/>
          </w:tcPr>
          <w:p w:rsidR="0021373F" w:rsidRPr="00ED2793" w:rsidRDefault="0021373F" w:rsidP="000D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080" w:type="dxa"/>
          </w:tcPr>
          <w:p w:rsidR="0021373F" w:rsidRPr="00ED2793" w:rsidRDefault="0021373F" w:rsidP="000D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1373F" w:rsidRPr="00ED2793" w:rsidRDefault="0021373F" w:rsidP="000D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21373F" w:rsidRDefault="0021373F" w:rsidP="000D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(1,735)</w:t>
            </w:r>
          </w:p>
        </w:tc>
        <w:tc>
          <w:tcPr>
            <w:tcW w:w="284" w:type="dxa"/>
          </w:tcPr>
          <w:p w:rsidR="0021373F" w:rsidRPr="00ED2793" w:rsidRDefault="0021373F" w:rsidP="000D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1373F" w:rsidRPr="00ED2793" w:rsidRDefault="0021373F" w:rsidP="005F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(503)</w:t>
            </w:r>
          </w:p>
        </w:tc>
      </w:tr>
      <w:tr w:rsidR="0021373F" w:rsidRPr="00ED2793" w:rsidTr="00CB4BC1">
        <w:trPr>
          <w:trHeight w:hRule="exact" w:val="403"/>
        </w:trPr>
        <w:tc>
          <w:tcPr>
            <w:tcW w:w="4662" w:type="dxa"/>
          </w:tcPr>
          <w:p w:rsidR="0021373F" w:rsidRPr="00ED2793" w:rsidRDefault="0021373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:rsidR="0021373F" w:rsidRPr="00ED2793" w:rsidRDefault="0021373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1373F" w:rsidRPr="00ED2793" w:rsidRDefault="0021373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:rsidR="0021373F" w:rsidRPr="00ED2793" w:rsidRDefault="0021373F" w:rsidP="000D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80,035</w:t>
            </w:r>
          </w:p>
        </w:tc>
        <w:tc>
          <w:tcPr>
            <w:tcW w:w="284" w:type="dxa"/>
          </w:tcPr>
          <w:p w:rsidR="0021373F" w:rsidRPr="00ED2793" w:rsidRDefault="0021373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21373F" w:rsidRPr="00ED2793" w:rsidRDefault="0021373F" w:rsidP="005F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2D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95,910</w:t>
            </w:r>
          </w:p>
        </w:tc>
      </w:tr>
      <w:tr w:rsidR="0021373F" w:rsidRPr="00ED2793" w:rsidTr="00CB4BC1">
        <w:trPr>
          <w:trHeight w:hRule="exact" w:val="403"/>
        </w:trPr>
        <w:tc>
          <w:tcPr>
            <w:tcW w:w="4662" w:type="dxa"/>
          </w:tcPr>
          <w:p w:rsidR="0021373F" w:rsidRPr="00ED2793" w:rsidRDefault="0021373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1373F" w:rsidRPr="00ED2793" w:rsidRDefault="0021373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21373F" w:rsidRPr="00ED2793" w:rsidRDefault="0021373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:rsidR="0021373F" w:rsidRPr="00ED2793" w:rsidRDefault="0021373F" w:rsidP="000D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21373F" w:rsidRPr="00ED2793" w:rsidRDefault="0021373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1373F" w:rsidRPr="009A2DD4" w:rsidRDefault="0021373F" w:rsidP="009A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1373F" w:rsidRPr="00ED2793" w:rsidTr="009A2DD4">
        <w:trPr>
          <w:trHeight w:hRule="exact" w:val="403"/>
        </w:trPr>
        <w:tc>
          <w:tcPr>
            <w:tcW w:w="5742" w:type="dxa"/>
            <w:gridSpan w:val="2"/>
          </w:tcPr>
          <w:p w:rsidR="0021373F" w:rsidRPr="00ED2793" w:rsidRDefault="0021373F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236" w:type="dxa"/>
          </w:tcPr>
          <w:p w:rsidR="0021373F" w:rsidRPr="00ED2793" w:rsidRDefault="0021373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double" w:sz="4" w:space="0" w:color="auto"/>
            </w:tcBorders>
          </w:tcPr>
          <w:p w:rsidR="0021373F" w:rsidRPr="0021373F" w:rsidRDefault="00C6359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1,232</w:t>
            </w:r>
          </w:p>
        </w:tc>
        <w:tc>
          <w:tcPr>
            <w:tcW w:w="284" w:type="dxa"/>
          </w:tcPr>
          <w:p w:rsidR="0021373F" w:rsidRPr="00ED2793" w:rsidRDefault="0021373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21373F" w:rsidRPr="009A2DD4" w:rsidRDefault="00C6359B" w:rsidP="009A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200</w:t>
            </w:r>
          </w:p>
        </w:tc>
      </w:tr>
    </w:tbl>
    <w:p w:rsidR="0050545B" w:rsidRDefault="0050545B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:rsidR="00003841" w:rsidRPr="00ED2793" w:rsidRDefault="009F22F3" w:rsidP="00903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</w:t>
      </w:r>
      <w:r w:rsidR="0057007F" w:rsidRPr="00ED27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E26573" w:rsidRPr="005F6ABE" w:rsidRDefault="00E26573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4662"/>
        <w:gridCol w:w="725"/>
        <w:gridCol w:w="567"/>
        <w:gridCol w:w="1417"/>
        <w:gridCol w:w="284"/>
        <w:gridCol w:w="1417"/>
      </w:tblGrid>
      <w:tr w:rsidR="00846988" w:rsidRPr="00ED2793" w:rsidTr="007F722B">
        <w:tc>
          <w:tcPr>
            <w:tcW w:w="4662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:rsidR="00846988" w:rsidRPr="00ED2793" w:rsidRDefault="00846988" w:rsidP="00B01FDE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846988" w:rsidRPr="00ED2793" w:rsidTr="007F722B">
        <w:tc>
          <w:tcPr>
            <w:tcW w:w="4662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:rsidR="00846988" w:rsidRPr="00ED2793" w:rsidRDefault="00846988" w:rsidP="00B01FDE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:rsidR="00846988" w:rsidRPr="00ED2793" w:rsidRDefault="00846988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846988" w:rsidRPr="00ED2793" w:rsidTr="007F722B">
        <w:tc>
          <w:tcPr>
            <w:tcW w:w="4662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:rsidR="00846988" w:rsidRPr="00ED2793" w:rsidRDefault="00846988" w:rsidP="00B01FDE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:rsidR="00846988" w:rsidRPr="00ED2793" w:rsidRDefault="00846988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1AC4" w:rsidRPr="00ED2793" w:rsidTr="007F722B">
        <w:tc>
          <w:tcPr>
            <w:tcW w:w="4662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:rsidR="00611AC4" w:rsidRPr="00ED2793" w:rsidRDefault="00611AC4" w:rsidP="00B01FDE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611AC4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84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611AC4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7A6122" w:rsidRPr="00ED2793" w:rsidTr="007F722B">
        <w:tc>
          <w:tcPr>
            <w:tcW w:w="4662" w:type="dxa"/>
          </w:tcPr>
          <w:p w:rsidR="007A6122" w:rsidRPr="00ED2793" w:rsidRDefault="007A612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292" w:type="dxa"/>
            <w:gridSpan w:val="2"/>
          </w:tcPr>
          <w:p w:rsidR="007A6122" w:rsidRPr="00ED2793" w:rsidRDefault="007A612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:rsidR="007A6122" w:rsidRPr="00ED2793" w:rsidRDefault="007A612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7A6122" w:rsidRPr="00ED2793" w:rsidTr="007F722B">
        <w:tc>
          <w:tcPr>
            <w:tcW w:w="4662" w:type="dxa"/>
          </w:tcPr>
          <w:p w:rsidR="007A6122" w:rsidRPr="007A6122" w:rsidRDefault="007A612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F722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92" w:type="dxa"/>
            <w:gridSpan w:val="2"/>
          </w:tcPr>
          <w:p w:rsidR="007A6122" w:rsidRPr="007A6122" w:rsidRDefault="007A6122" w:rsidP="007A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:rsidR="007A6122" w:rsidRPr="00ED2793" w:rsidRDefault="007A6122" w:rsidP="005F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71,236</w:t>
            </w:r>
          </w:p>
        </w:tc>
        <w:tc>
          <w:tcPr>
            <w:tcW w:w="284" w:type="dxa"/>
          </w:tcPr>
          <w:p w:rsidR="007A6122" w:rsidRPr="005F6ABE" w:rsidRDefault="007A612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7A6122" w:rsidRPr="00ED2793" w:rsidRDefault="007A612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77,917</w:t>
            </w:r>
          </w:p>
        </w:tc>
      </w:tr>
      <w:tr w:rsidR="007F722B" w:rsidRPr="00ED2793" w:rsidTr="007F722B">
        <w:tc>
          <w:tcPr>
            <w:tcW w:w="4662" w:type="dxa"/>
          </w:tcPr>
          <w:p w:rsidR="007F722B" w:rsidRPr="007A6122" w:rsidRDefault="007F722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F722B">
              <w:rPr>
                <w:rFonts w:asciiTheme="majorBidi" w:hAnsiTheme="majorBidi"/>
                <w:sz w:val="30"/>
                <w:szCs w:val="30"/>
                <w:cs/>
              </w:rPr>
              <w:t>เกินกำหนดชำระ:</w:t>
            </w:r>
          </w:p>
        </w:tc>
        <w:tc>
          <w:tcPr>
            <w:tcW w:w="1292" w:type="dxa"/>
            <w:gridSpan w:val="2"/>
          </w:tcPr>
          <w:p w:rsidR="007F722B" w:rsidRPr="007A6122" w:rsidRDefault="007F722B" w:rsidP="007A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:rsidR="007F722B" w:rsidRDefault="007F722B" w:rsidP="005F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7F722B" w:rsidRPr="005F6ABE" w:rsidRDefault="007F722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7F722B" w:rsidRPr="00ED2793" w:rsidRDefault="007F722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01DF" w:rsidRPr="00ED2793" w:rsidTr="007F722B">
        <w:tc>
          <w:tcPr>
            <w:tcW w:w="4662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5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17" w:type="dxa"/>
          </w:tcPr>
          <w:p w:rsidR="008901DF" w:rsidRPr="00ED2793" w:rsidRDefault="005F6ABE" w:rsidP="005F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4,368</w:t>
            </w:r>
          </w:p>
        </w:tc>
        <w:tc>
          <w:tcPr>
            <w:tcW w:w="284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17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10,241</w:t>
            </w:r>
          </w:p>
        </w:tc>
      </w:tr>
      <w:tr w:rsidR="008901DF" w:rsidRPr="00ED2793" w:rsidTr="007F722B">
        <w:tc>
          <w:tcPr>
            <w:tcW w:w="4662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 xml:space="preserve">   3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5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17" w:type="dxa"/>
          </w:tcPr>
          <w:p w:rsidR="008901DF" w:rsidRPr="00ED2793" w:rsidRDefault="005F6ABE" w:rsidP="005F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1,239</w:t>
            </w:r>
          </w:p>
        </w:tc>
        <w:tc>
          <w:tcPr>
            <w:tcW w:w="284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17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4,928</w:t>
            </w:r>
          </w:p>
        </w:tc>
      </w:tr>
      <w:tr w:rsidR="008901DF" w:rsidRPr="00ED2793" w:rsidTr="007F722B">
        <w:tc>
          <w:tcPr>
            <w:tcW w:w="4662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 xml:space="preserve">   6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- 12 เดือน</w:t>
            </w:r>
          </w:p>
        </w:tc>
        <w:tc>
          <w:tcPr>
            <w:tcW w:w="725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17" w:type="dxa"/>
          </w:tcPr>
          <w:p w:rsidR="008901DF" w:rsidRPr="00ED2793" w:rsidRDefault="005F6ABE" w:rsidP="005F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2,999</w:t>
            </w:r>
          </w:p>
        </w:tc>
        <w:tc>
          <w:tcPr>
            <w:tcW w:w="284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17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2,420</w:t>
            </w:r>
          </w:p>
        </w:tc>
      </w:tr>
      <w:tr w:rsidR="008901DF" w:rsidRPr="00ED2793" w:rsidTr="007F722B">
        <w:tc>
          <w:tcPr>
            <w:tcW w:w="4662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 12 เดือน</w:t>
            </w:r>
          </w:p>
        </w:tc>
        <w:tc>
          <w:tcPr>
            <w:tcW w:w="725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901DF" w:rsidRPr="00ED2793" w:rsidRDefault="005F6ABE" w:rsidP="005F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1,928</w:t>
            </w:r>
          </w:p>
        </w:tc>
        <w:tc>
          <w:tcPr>
            <w:tcW w:w="284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</w:tr>
      <w:tr w:rsidR="008901DF" w:rsidRPr="00ED2793" w:rsidTr="007F722B">
        <w:tc>
          <w:tcPr>
            <w:tcW w:w="4662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901DF" w:rsidRPr="00ED2793" w:rsidRDefault="005F6ABE" w:rsidP="005F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81,770</w:t>
            </w:r>
          </w:p>
        </w:tc>
        <w:tc>
          <w:tcPr>
            <w:tcW w:w="284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96,413</w:t>
            </w:r>
          </w:p>
        </w:tc>
      </w:tr>
      <w:tr w:rsidR="005F6ABE" w:rsidRPr="00ED2793" w:rsidTr="007F722B">
        <w:tc>
          <w:tcPr>
            <w:tcW w:w="4662" w:type="dxa"/>
          </w:tcPr>
          <w:p w:rsidR="005F6ABE" w:rsidRPr="00ED2793" w:rsidRDefault="005F6ABE" w:rsidP="005F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725" w:type="dxa"/>
          </w:tcPr>
          <w:p w:rsidR="005F6ABE" w:rsidRPr="00ED2793" w:rsidRDefault="005F6ABE" w:rsidP="005F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dxa"/>
          </w:tcPr>
          <w:p w:rsidR="005F6ABE" w:rsidRPr="00ED2793" w:rsidRDefault="005F6ABE" w:rsidP="005F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F6ABE" w:rsidRPr="00ED2793" w:rsidRDefault="005F6ABE" w:rsidP="005F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(1,735)</w:t>
            </w:r>
          </w:p>
        </w:tc>
        <w:tc>
          <w:tcPr>
            <w:tcW w:w="284" w:type="dxa"/>
          </w:tcPr>
          <w:p w:rsidR="005F6ABE" w:rsidRPr="00ED2793" w:rsidRDefault="005F6ABE" w:rsidP="005F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F6ABE" w:rsidRPr="00ED2793" w:rsidRDefault="005F6ABE" w:rsidP="005F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(503)</w:t>
            </w:r>
          </w:p>
        </w:tc>
      </w:tr>
      <w:tr w:rsidR="005F6ABE" w:rsidRPr="00ED2793" w:rsidTr="007F722B">
        <w:tc>
          <w:tcPr>
            <w:tcW w:w="4662" w:type="dxa"/>
          </w:tcPr>
          <w:p w:rsidR="005F6ABE" w:rsidRPr="00ED2793" w:rsidRDefault="005F6ABE" w:rsidP="005F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5" w:type="dxa"/>
          </w:tcPr>
          <w:p w:rsidR="005F6ABE" w:rsidRPr="00ED2793" w:rsidRDefault="005F6ABE" w:rsidP="005F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</w:tcPr>
          <w:p w:rsidR="005F6ABE" w:rsidRPr="00ED2793" w:rsidRDefault="005F6ABE" w:rsidP="005F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5F6ABE" w:rsidRPr="00ED2793" w:rsidRDefault="00C6359B" w:rsidP="005F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80,035</w:t>
            </w:r>
          </w:p>
        </w:tc>
        <w:tc>
          <w:tcPr>
            <w:tcW w:w="284" w:type="dxa"/>
          </w:tcPr>
          <w:p w:rsidR="005F6ABE" w:rsidRPr="00ED2793" w:rsidRDefault="005F6ABE" w:rsidP="005F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5F6ABE" w:rsidRPr="00ED2793" w:rsidRDefault="00C6359B" w:rsidP="005F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95,910</w:t>
            </w:r>
          </w:p>
        </w:tc>
      </w:tr>
    </w:tbl>
    <w:p w:rsidR="000F645D" w:rsidRPr="005F6ABE" w:rsidRDefault="000F645D" w:rsidP="00903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sz w:val="12"/>
          <w:szCs w:val="12"/>
        </w:rPr>
      </w:pPr>
    </w:p>
    <w:p w:rsidR="009F22F3" w:rsidRDefault="009F22F3" w:rsidP="005F6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  <w:r w:rsidRPr="005F6ABE">
        <w:rPr>
          <w:rFonts w:asciiTheme="majorBidi" w:hAnsiTheme="majorBidi" w:cstheme="majorBidi"/>
          <w:sz w:val="30"/>
          <w:szCs w:val="30"/>
          <w:cs/>
        </w:rPr>
        <w:t>โดยปกติระยะเวล</w:t>
      </w:r>
      <w:r w:rsidR="00925F47" w:rsidRPr="005F6ABE">
        <w:rPr>
          <w:rFonts w:asciiTheme="majorBidi" w:hAnsiTheme="majorBidi" w:cstheme="majorBidi"/>
          <w:sz w:val="30"/>
          <w:szCs w:val="30"/>
          <w:cs/>
        </w:rPr>
        <w:t>าการให้สินเชื่อแก่ลูกค้าของ</w:t>
      </w:r>
      <w:r w:rsidRPr="005F6AB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95C19" w:rsidRPr="005F6ABE">
        <w:rPr>
          <w:rFonts w:asciiTheme="majorBidi" w:hAnsiTheme="majorBidi" w:cstheme="majorBidi"/>
          <w:sz w:val="30"/>
          <w:szCs w:val="30"/>
          <w:cs/>
        </w:rPr>
        <w:t>มีระยะเวลา</w:t>
      </w:r>
      <w:r w:rsidR="0057007F" w:rsidRPr="005F6ABE">
        <w:rPr>
          <w:rFonts w:asciiTheme="majorBidi" w:hAnsiTheme="majorBidi" w:cstheme="majorBidi"/>
          <w:sz w:val="30"/>
          <w:szCs w:val="30"/>
          <w:cs/>
        </w:rPr>
        <w:t>ตั้งแต่</w:t>
      </w:r>
      <w:r w:rsidRPr="005F6ABE">
        <w:rPr>
          <w:rFonts w:asciiTheme="majorBidi" w:hAnsiTheme="majorBidi" w:cstheme="majorBidi"/>
          <w:sz w:val="30"/>
          <w:szCs w:val="30"/>
          <w:cs/>
        </w:rPr>
        <w:t xml:space="preserve"> 30</w:t>
      </w:r>
      <w:r w:rsidR="0057007F" w:rsidRPr="005F6ABE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="00F85C90" w:rsidRPr="005F6A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7007F" w:rsidRPr="005F6ABE">
        <w:rPr>
          <w:rFonts w:asciiTheme="majorBidi" w:hAnsiTheme="majorBidi" w:cstheme="majorBidi"/>
          <w:sz w:val="30"/>
          <w:szCs w:val="30"/>
          <w:cs/>
        </w:rPr>
        <w:t>ถึง</w:t>
      </w:r>
      <w:r w:rsidR="00397AA0" w:rsidRPr="005F6ABE">
        <w:rPr>
          <w:rFonts w:asciiTheme="majorBidi" w:hAnsiTheme="majorBidi" w:cstheme="majorBidi"/>
          <w:sz w:val="30"/>
          <w:szCs w:val="30"/>
        </w:rPr>
        <w:t xml:space="preserve"> </w:t>
      </w:r>
      <w:r w:rsidR="009E6577" w:rsidRPr="005F6ABE">
        <w:rPr>
          <w:rFonts w:asciiTheme="majorBidi" w:hAnsiTheme="majorBidi" w:cstheme="majorBidi"/>
          <w:sz w:val="30"/>
          <w:szCs w:val="30"/>
        </w:rPr>
        <w:t>18</w:t>
      </w:r>
      <w:r w:rsidR="00397AA0" w:rsidRPr="005F6ABE">
        <w:rPr>
          <w:rFonts w:asciiTheme="majorBidi" w:hAnsiTheme="majorBidi" w:cstheme="majorBidi"/>
          <w:sz w:val="30"/>
          <w:szCs w:val="30"/>
        </w:rPr>
        <w:t xml:space="preserve">0 </w:t>
      </w:r>
      <w:r w:rsidRPr="005F6ABE">
        <w:rPr>
          <w:rFonts w:asciiTheme="majorBidi" w:hAnsiTheme="majorBidi" w:cstheme="majorBidi"/>
          <w:sz w:val="30"/>
          <w:szCs w:val="30"/>
          <w:cs/>
        </w:rPr>
        <w:t>วัน</w:t>
      </w:r>
    </w:p>
    <w:p w:rsidR="00AC5C80" w:rsidRDefault="00AC5C80" w:rsidP="005F6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</w:p>
    <w:p w:rsidR="003A064E" w:rsidRPr="0090360C" w:rsidRDefault="00C6359B" w:rsidP="00487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="003A064E" w:rsidRPr="00ED2793">
        <w:rPr>
          <w:rFonts w:asciiTheme="majorBidi" w:hAnsiTheme="majorBidi" w:cstheme="majorBidi"/>
          <w:b/>
          <w:sz w:val="30"/>
          <w:szCs w:val="30"/>
        </w:rPr>
        <w:tab/>
      </w:r>
      <w:r w:rsidR="003A064E" w:rsidRPr="00ED2793">
        <w:rPr>
          <w:rFonts w:asciiTheme="majorBidi" w:hAnsiTheme="majorBidi" w:cstheme="majorBidi"/>
          <w:bCs/>
          <w:sz w:val="30"/>
          <w:szCs w:val="30"/>
          <w:cs/>
        </w:rPr>
        <w:t>ลูกหนี้อื่น</w:t>
      </w:r>
      <w:r w:rsidR="003A064E" w:rsidRPr="00ED2793">
        <w:rPr>
          <w:rFonts w:asciiTheme="majorBidi" w:hAnsiTheme="majorBidi" w:cstheme="majorBidi"/>
          <w:bCs/>
          <w:sz w:val="30"/>
          <w:szCs w:val="30"/>
        </w:rPr>
        <w:t xml:space="preserve"> </w:t>
      </w:r>
    </w:p>
    <w:tbl>
      <w:tblPr>
        <w:tblW w:w="9318" w:type="dxa"/>
        <w:tblLayout w:type="fixed"/>
        <w:tblLook w:val="0000" w:firstRow="0" w:lastRow="0" w:firstColumn="0" w:lastColumn="0" w:noHBand="0" w:noVBand="0"/>
      </w:tblPr>
      <w:tblGrid>
        <w:gridCol w:w="5018"/>
        <w:gridCol w:w="910"/>
        <w:gridCol w:w="273"/>
        <w:gridCol w:w="1396"/>
        <w:gridCol w:w="273"/>
        <w:gridCol w:w="1448"/>
      </w:tblGrid>
      <w:tr w:rsidR="00BA3B0F" w:rsidRPr="00ED2793" w:rsidTr="007B28CE">
        <w:trPr>
          <w:trHeight w:hRule="exact" w:val="397"/>
        </w:trPr>
        <w:tc>
          <w:tcPr>
            <w:tcW w:w="5018" w:type="dxa"/>
          </w:tcPr>
          <w:p w:rsidR="00BA3B0F" w:rsidRPr="00ED2793" w:rsidRDefault="00BA3B0F" w:rsidP="00B01FD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:rsidR="00BA3B0F" w:rsidRPr="00ED2793" w:rsidRDefault="00BA3B0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:rsidR="00BA3B0F" w:rsidRPr="00ED2793" w:rsidRDefault="00BA3B0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7" w:type="dxa"/>
            <w:gridSpan w:val="3"/>
          </w:tcPr>
          <w:p w:rsidR="00BA3B0F" w:rsidRPr="00ED2793" w:rsidRDefault="00BA3B0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A3B0F" w:rsidRPr="00ED2793" w:rsidTr="007B28CE">
        <w:trPr>
          <w:trHeight w:hRule="exact" w:val="397"/>
        </w:trPr>
        <w:tc>
          <w:tcPr>
            <w:tcW w:w="5018" w:type="dxa"/>
          </w:tcPr>
          <w:p w:rsidR="00BA3B0F" w:rsidRPr="00ED2793" w:rsidRDefault="00BA3B0F" w:rsidP="00B01FD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:rsidR="00BA3B0F" w:rsidRPr="00ED2793" w:rsidRDefault="00BA3B0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:rsidR="00BA3B0F" w:rsidRPr="00ED2793" w:rsidRDefault="00BA3B0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7" w:type="dxa"/>
            <w:gridSpan w:val="3"/>
          </w:tcPr>
          <w:p w:rsidR="00BA3B0F" w:rsidRPr="00ED2793" w:rsidRDefault="00BA3B0F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BA3B0F" w:rsidRPr="00ED2793" w:rsidTr="007B28CE">
        <w:trPr>
          <w:trHeight w:hRule="exact" w:val="397"/>
        </w:trPr>
        <w:tc>
          <w:tcPr>
            <w:tcW w:w="5018" w:type="dxa"/>
          </w:tcPr>
          <w:p w:rsidR="00BA3B0F" w:rsidRPr="00ED2793" w:rsidRDefault="00BA3B0F" w:rsidP="00B01FD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:rsidR="00BA3B0F" w:rsidRPr="00ED2793" w:rsidRDefault="00BA3B0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:rsidR="00BA3B0F" w:rsidRPr="00ED2793" w:rsidRDefault="00BA3B0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7" w:type="dxa"/>
            <w:gridSpan w:val="3"/>
          </w:tcPr>
          <w:p w:rsidR="00BA3B0F" w:rsidRPr="00ED2793" w:rsidRDefault="00BA3B0F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1AC4" w:rsidRPr="00ED2793" w:rsidTr="007B28CE">
        <w:trPr>
          <w:trHeight w:hRule="exact" w:val="397"/>
        </w:trPr>
        <w:tc>
          <w:tcPr>
            <w:tcW w:w="5018" w:type="dxa"/>
          </w:tcPr>
          <w:p w:rsidR="00611AC4" w:rsidRPr="00ED2793" w:rsidRDefault="00611AC4" w:rsidP="00B01FD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</w:tcPr>
          <w:p w:rsidR="00611AC4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73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</w:tcPr>
          <w:p w:rsidR="00611AC4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611AC4" w:rsidRPr="00ED2793" w:rsidTr="007B28CE">
        <w:trPr>
          <w:trHeight w:hRule="exact" w:val="397"/>
        </w:trPr>
        <w:tc>
          <w:tcPr>
            <w:tcW w:w="5018" w:type="dxa"/>
          </w:tcPr>
          <w:p w:rsidR="00611AC4" w:rsidRPr="00ED2793" w:rsidRDefault="00611AC4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0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:rsidR="00611AC4" w:rsidRPr="00ED2793" w:rsidRDefault="00611AC4" w:rsidP="00B01FDE">
            <w:pPr>
              <w:pStyle w:val="acctfourfigures"/>
              <w:tabs>
                <w:tab w:val="clear" w:pos="765"/>
                <w:tab w:val="decimal" w:pos="864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7" w:type="dxa"/>
            <w:gridSpan w:val="3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8901DF" w:rsidRPr="00ED2793" w:rsidTr="007B28CE">
        <w:trPr>
          <w:trHeight w:hRule="exact" w:val="397"/>
        </w:trPr>
        <w:tc>
          <w:tcPr>
            <w:tcW w:w="5018" w:type="dxa"/>
          </w:tcPr>
          <w:p w:rsidR="008901DF" w:rsidRPr="00ED2793" w:rsidRDefault="008901DF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10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:rsidR="008901DF" w:rsidRPr="00ED2793" w:rsidRDefault="008901DF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</w:tcPr>
          <w:p w:rsidR="008901DF" w:rsidRPr="00ED2793" w:rsidRDefault="005F6AB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4,325</w:t>
            </w:r>
          </w:p>
        </w:tc>
        <w:tc>
          <w:tcPr>
            <w:tcW w:w="273" w:type="dxa"/>
          </w:tcPr>
          <w:p w:rsidR="008901DF" w:rsidRPr="00ED2793" w:rsidRDefault="008901DF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9,788</w:t>
            </w:r>
          </w:p>
        </w:tc>
      </w:tr>
      <w:tr w:rsidR="008901DF" w:rsidRPr="00ED2793" w:rsidTr="007B28CE">
        <w:trPr>
          <w:trHeight w:hRule="exact" w:val="397"/>
        </w:trPr>
        <w:tc>
          <w:tcPr>
            <w:tcW w:w="5018" w:type="dxa"/>
          </w:tcPr>
          <w:p w:rsidR="008901DF" w:rsidRPr="00ED2793" w:rsidRDefault="008901DF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เงินประกันและมัดจำ</w:t>
            </w:r>
          </w:p>
        </w:tc>
        <w:tc>
          <w:tcPr>
            <w:tcW w:w="910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:rsidR="008901DF" w:rsidRPr="00ED2793" w:rsidRDefault="008901DF" w:rsidP="00B01FDE">
            <w:pPr>
              <w:pStyle w:val="acctfourfigures"/>
              <w:tabs>
                <w:tab w:val="clear" w:pos="765"/>
                <w:tab w:val="decimal" w:pos="864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</w:tcPr>
          <w:p w:rsidR="008901DF" w:rsidRPr="00ED2793" w:rsidRDefault="005F6AB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8901DF" w:rsidRPr="00ED2793" w:rsidRDefault="008901DF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864</w:t>
            </w:r>
          </w:p>
        </w:tc>
      </w:tr>
      <w:tr w:rsidR="008901DF" w:rsidRPr="00ED2793" w:rsidTr="007B28CE">
        <w:trPr>
          <w:trHeight w:hRule="exact" w:val="397"/>
        </w:trPr>
        <w:tc>
          <w:tcPr>
            <w:tcW w:w="5018" w:type="dxa"/>
          </w:tcPr>
          <w:p w:rsidR="008901DF" w:rsidRPr="00ED2793" w:rsidRDefault="008901DF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10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:rsidR="008901DF" w:rsidRPr="00ED2793" w:rsidRDefault="008901DF" w:rsidP="00B01FDE">
            <w:pPr>
              <w:pStyle w:val="acctfourfigures"/>
              <w:tabs>
                <w:tab w:val="clear" w:pos="765"/>
                <w:tab w:val="decimal" w:pos="864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</w:tcPr>
          <w:p w:rsidR="008901DF" w:rsidRPr="00ED2793" w:rsidRDefault="005F6AB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  <w:tc>
          <w:tcPr>
            <w:tcW w:w="273" w:type="dxa"/>
          </w:tcPr>
          <w:p w:rsidR="008901DF" w:rsidRPr="00ED2793" w:rsidRDefault="008901DF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583</w:t>
            </w:r>
          </w:p>
        </w:tc>
      </w:tr>
      <w:tr w:rsidR="008901DF" w:rsidRPr="00ED2793" w:rsidTr="007B28CE">
        <w:trPr>
          <w:trHeight w:hRule="exact" w:val="397"/>
        </w:trPr>
        <w:tc>
          <w:tcPr>
            <w:tcW w:w="5018" w:type="dxa"/>
          </w:tcPr>
          <w:p w:rsidR="008901DF" w:rsidRPr="00ED2793" w:rsidRDefault="008901DF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910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:rsidR="008901DF" w:rsidRPr="00ED2793" w:rsidRDefault="008901DF" w:rsidP="00B01FDE">
            <w:pPr>
              <w:pStyle w:val="acctfourfigures"/>
              <w:tabs>
                <w:tab w:val="clear" w:pos="765"/>
                <w:tab w:val="decimal" w:pos="864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</w:tcPr>
          <w:p w:rsidR="008901DF" w:rsidRPr="00ED2793" w:rsidRDefault="005F6AB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73" w:type="dxa"/>
          </w:tcPr>
          <w:p w:rsidR="008901DF" w:rsidRPr="00ED2793" w:rsidRDefault="008901DF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</w:tr>
      <w:tr w:rsidR="003055D5" w:rsidRPr="00ED2793" w:rsidTr="007B28CE">
        <w:trPr>
          <w:trHeight w:hRule="exact" w:val="397"/>
        </w:trPr>
        <w:tc>
          <w:tcPr>
            <w:tcW w:w="5018" w:type="dxa"/>
          </w:tcPr>
          <w:p w:rsidR="003055D5" w:rsidRPr="00ED2793" w:rsidRDefault="003055D5" w:rsidP="003055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10" w:type="dxa"/>
          </w:tcPr>
          <w:p w:rsidR="003055D5" w:rsidRPr="00ED2793" w:rsidRDefault="003055D5" w:rsidP="0030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:rsidR="003055D5" w:rsidRPr="00ED2793" w:rsidRDefault="003055D5" w:rsidP="003055D5">
            <w:pPr>
              <w:pStyle w:val="acctfourfigures"/>
              <w:tabs>
                <w:tab w:val="clear" w:pos="765"/>
                <w:tab w:val="decimal" w:pos="864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:rsidR="003055D5" w:rsidRPr="00ED2793" w:rsidRDefault="003055D5" w:rsidP="0030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273" w:type="dxa"/>
          </w:tcPr>
          <w:p w:rsidR="003055D5" w:rsidRPr="00ED2793" w:rsidRDefault="003055D5" w:rsidP="003055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:rsidR="003055D5" w:rsidRPr="00ED2793" w:rsidRDefault="003055D5" w:rsidP="0030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</w:tr>
      <w:tr w:rsidR="003055D5" w:rsidRPr="00ED2793" w:rsidTr="007B28CE">
        <w:trPr>
          <w:trHeight w:hRule="exact" w:val="397"/>
        </w:trPr>
        <w:tc>
          <w:tcPr>
            <w:tcW w:w="5018" w:type="dxa"/>
          </w:tcPr>
          <w:p w:rsidR="003055D5" w:rsidRPr="00ED2793" w:rsidRDefault="003055D5" w:rsidP="00B01F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0" w:type="dxa"/>
          </w:tcPr>
          <w:p w:rsidR="003055D5" w:rsidRPr="00ED2793" w:rsidRDefault="003055D5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:rsidR="003055D5" w:rsidRPr="00ED2793" w:rsidRDefault="003055D5" w:rsidP="00B01FDE">
            <w:pPr>
              <w:pStyle w:val="acctfourfigures"/>
              <w:tabs>
                <w:tab w:val="clear" w:pos="765"/>
                <w:tab w:val="decimal" w:pos="864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</w:tcPr>
          <w:p w:rsidR="003055D5" w:rsidRDefault="003055D5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,663</w:t>
            </w:r>
          </w:p>
        </w:tc>
        <w:tc>
          <w:tcPr>
            <w:tcW w:w="273" w:type="dxa"/>
          </w:tcPr>
          <w:p w:rsidR="003055D5" w:rsidRPr="00ED2793" w:rsidRDefault="003055D5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</w:tcPr>
          <w:p w:rsidR="003055D5" w:rsidRPr="00ED2793" w:rsidRDefault="003055D5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11,703</w:t>
            </w:r>
          </w:p>
        </w:tc>
      </w:tr>
      <w:tr w:rsidR="0048752E" w:rsidRPr="00ED2793" w:rsidTr="0048752E">
        <w:trPr>
          <w:trHeight w:hRule="exact" w:val="227"/>
        </w:trPr>
        <w:tc>
          <w:tcPr>
            <w:tcW w:w="5018" w:type="dxa"/>
          </w:tcPr>
          <w:p w:rsidR="0048752E" w:rsidRDefault="0048752E" w:rsidP="00B01F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0" w:type="dxa"/>
          </w:tcPr>
          <w:p w:rsidR="0048752E" w:rsidRPr="00ED2793" w:rsidRDefault="0048752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:rsidR="0048752E" w:rsidRPr="00ED2793" w:rsidRDefault="0048752E" w:rsidP="00B01FDE">
            <w:pPr>
              <w:pStyle w:val="acctfourfigures"/>
              <w:tabs>
                <w:tab w:val="clear" w:pos="765"/>
                <w:tab w:val="decimal" w:pos="864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double" w:sz="4" w:space="0" w:color="auto"/>
            </w:tcBorders>
          </w:tcPr>
          <w:p w:rsidR="0048752E" w:rsidRDefault="0048752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:rsidR="0048752E" w:rsidRPr="00ED2793" w:rsidRDefault="0048752E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double" w:sz="4" w:space="0" w:color="auto"/>
            </w:tcBorders>
          </w:tcPr>
          <w:p w:rsidR="0048752E" w:rsidRDefault="0048752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6F6DAD" w:rsidRPr="00ED2793" w:rsidRDefault="00C6359B" w:rsidP="00487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rPr>
          <w:rFonts w:asciiTheme="majorBidi" w:hAnsiTheme="majorBidi" w:cstheme="majorBidi"/>
          <w:bCs/>
          <w:sz w:val="30"/>
          <w:szCs w:val="30"/>
        </w:rPr>
      </w:pPr>
      <w:r w:rsidRPr="00C6359B">
        <w:rPr>
          <w:rFonts w:asciiTheme="majorBidi" w:hAnsiTheme="majorBidi" w:cstheme="majorBidi"/>
          <w:b/>
          <w:sz w:val="30"/>
          <w:szCs w:val="30"/>
        </w:rPr>
        <w:t>8</w:t>
      </w:r>
      <w:r w:rsidR="006F6DAD" w:rsidRPr="00ED2793">
        <w:rPr>
          <w:rFonts w:asciiTheme="majorBidi" w:hAnsiTheme="majorBidi" w:cstheme="majorBidi"/>
          <w:b/>
          <w:sz w:val="30"/>
          <w:szCs w:val="30"/>
        </w:rPr>
        <w:tab/>
      </w:r>
      <w:r w:rsidR="006F6DAD" w:rsidRPr="00ED2793">
        <w:rPr>
          <w:rFonts w:asciiTheme="majorBidi" w:hAnsiTheme="majorBidi" w:cstheme="majorBidi"/>
          <w:bCs/>
          <w:sz w:val="30"/>
          <w:szCs w:val="30"/>
          <w:cs/>
        </w:rPr>
        <w:t>สินค้าคงเหลือ</w:t>
      </w:r>
      <w:r w:rsidR="006F6DAD" w:rsidRPr="00ED2793">
        <w:rPr>
          <w:rFonts w:asciiTheme="majorBidi" w:hAnsiTheme="majorBidi" w:cstheme="majorBidi"/>
          <w:bCs/>
          <w:sz w:val="30"/>
          <w:szCs w:val="30"/>
        </w:rPr>
        <w:t xml:space="preserve"> </w:t>
      </w:r>
    </w:p>
    <w:tbl>
      <w:tblPr>
        <w:tblW w:w="9214" w:type="dxa"/>
        <w:tblLayout w:type="fixed"/>
        <w:tblLook w:val="01E0" w:firstRow="1" w:lastRow="1" w:firstColumn="1" w:lastColumn="1" w:noHBand="0" w:noVBand="0"/>
      </w:tblPr>
      <w:tblGrid>
        <w:gridCol w:w="3969"/>
        <w:gridCol w:w="720"/>
        <w:gridCol w:w="1407"/>
        <w:gridCol w:w="1417"/>
        <w:gridCol w:w="270"/>
        <w:gridCol w:w="1431"/>
      </w:tblGrid>
      <w:tr w:rsidR="00846988" w:rsidRPr="00ED2793" w:rsidTr="007B28CE">
        <w:trPr>
          <w:trHeight w:hRule="exact" w:val="397"/>
        </w:trPr>
        <w:tc>
          <w:tcPr>
            <w:tcW w:w="3969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7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846988" w:rsidRPr="00ED2793" w:rsidTr="007B28CE">
        <w:trPr>
          <w:trHeight w:hRule="exact" w:val="397"/>
        </w:trPr>
        <w:tc>
          <w:tcPr>
            <w:tcW w:w="3969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7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:rsidR="00846988" w:rsidRPr="00ED2793" w:rsidRDefault="00846988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846988" w:rsidRPr="00ED2793" w:rsidTr="007B28CE">
        <w:trPr>
          <w:trHeight w:hRule="exact" w:val="397"/>
        </w:trPr>
        <w:tc>
          <w:tcPr>
            <w:tcW w:w="3969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7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:rsidR="00846988" w:rsidRPr="00ED2793" w:rsidRDefault="00846988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1AC4" w:rsidRPr="00ED2793" w:rsidTr="007B28CE">
        <w:trPr>
          <w:trHeight w:hRule="exact" w:val="397"/>
        </w:trPr>
        <w:tc>
          <w:tcPr>
            <w:tcW w:w="3969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611AC4" w:rsidRPr="00ED2793" w:rsidRDefault="00611AC4" w:rsidP="0030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 w:hanging="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</w:tcPr>
          <w:p w:rsidR="00611AC4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611AC4" w:rsidRPr="00ED2793" w:rsidTr="007B28CE">
        <w:trPr>
          <w:trHeight w:hRule="exact" w:val="397"/>
        </w:trPr>
        <w:tc>
          <w:tcPr>
            <w:tcW w:w="3969" w:type="dxa"/>
          </w:tcPr>
          <w:p w:rsidR="00611AC4" w:rsidRPr="00ED2793" w:rsidRDefault="00611AC4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dxa"/>
          </w:tcPr>
          <w:p w:rsidR="00611AC4" w:rsidRPr="00ED2793" w:rsidRDefault="00611AC4" w:rsidP="00B01FD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:rsidR="00611AC4" w:rsidRPr="00ED2793" w:rsidRDefault="00611AC4" w:rsidP="00B01FD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8901DF" w:rsidRPr="00ED2793" w:rsidTr="007B28CE">
        <w:trPr>
          <w:trHeight w:hRule="exact" w:val="397"/>
        </w:trPr>
        <w:tc>
          <w:tcPr>
            <w:tcW w:w="3969" w:type="dxa"/>
          </w:tcPr>
          <w:p w:rsidR="008901DF" w:rsidRPr="00ED2793" w:rsidRDefault="008901DF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720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dxa"/>
          </w:tcPr>
          <w:p w:rsidR="008901DF" w:rsidRPr="00ED2793" w:rsidRDefault="008901DF" w:rsidP="00B01FD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8901DF" w:rsidRPr="00ED2793" w:rsidRDefault="003055D5" w:rsidP="0030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296,780</w:t>
            </w:r>
          </w:p>
        </w:tc>
        <w:tc>
          <w:tcPr>
            <w:tcW w:w="270" w:type="dxa"/>
          </w:tcPr>
          <w:p w:rsidR="008901DF" w:rsidRPr="00ED2793" w:rsidRDefault="008901DF" w:rsidP="00B01FD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</w:tcPr>
          <w:p w:rsidR="008901DF" w:rsidRPr="00ED2793" w:rsidRDefault="008901DF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344,183</w:t>
            </w:r>
          </w:p>
        </w:tc>
      </w:tr>
      <w:tr w:rsidR="008901DF" w:rsidRPr="00ED2793" w:rsidTr="007B28CE">
        <w:trPr>
          <w:trHeight w:hRule="exact" w:val="397"/>
        </w:trPr>
        <w:tc>
          <w:tcPr>
            <w:tcW w:w="3969" w:type="dxa"/>
          </w:tcPr>
          <w:p w:rsidR="008901DF" w:rsidRPr="00ED2793" w:rsidRDefault="008901DF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ค่าเผื่อมูลค่าสินค้าลดลง</w:t>
            </w:r>
          </w:p>
        </w:tc>
        <w:tc>
          <w:tcPr>
            <w:tcW w:w="720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dxa"/>
          </w:tcPr>
          <w:p w:rsidR="008901DF" w:rsidRPr="00ED2793" w:rsidRDefault="008901DF" w:rsidP="00B01FD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901DF" w:rsidRPr="003055D5" w:rsidRDefault="003055D5" w:rsidP="0030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  <w:r w:rsidRPr="003055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(6,147)</w:t>
            </w:r>
          </w:p>
        </w:tc>
        <w:tc>
          <w:tcPr>
            <w:tcW w:w="270" w:type="dxa"/>
          </w:tcPr>
          <w:p w:rsidR="008901DF" w:rsidRPr="00ED2793" w:rsidRDefault="008901DF" w:rsidP="00B01FD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8901DF" w:rsidRPr="00ED2793" w:rsidRDefault="008901DF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1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(2,830)</w:t>
            </w:r>
          </w:p>
        </w:tc>
      </w:tr>
      <w:tr w:rsidR="008901DF" w:rsidRPr="00ED2793" w:rsidTr="007B28CE">
        <w:trPr>
          <w:trHeight w:hRule="exact" w:val="397"/>
        </w:trPr>
        <w:tc>
          <w:tcPr>
            <w:tcW w:w="3969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720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7" w:type="dxa"/>
          </w:tcPr>
          <w:p w:rsidR="008901DF" w:rsidRPr="00ED2793" w:rsidRDefault="008901DF" w:rsidP="00B01FD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8901DF" w:rsidRPr="00ED2793" w:rsidRDefault="003055D5" w:rsidP="0030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290,633</w:t>
            </w:r>
          </w:p>
        </w:tc>
        <w:tc>
          <w:tcPr>
            <w:tcW w:w="270" w:type="dxa"/>
          </w:tcPr>
          <w:p w:rsidR="008901DF" w:rsidRPr="00ED2793" w:rsidRDefault="008901DF" w:rsidP="00B01FD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8901DF" w:rsidRPr="00ED2793" w:rsidRDefault="008901DF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341,353</w:t>
            </w:r>
          </w:p>
        </w:tc>
      </w:tr>
      <w:tr w:rsidR="0048752E" w:rsidRPr="00ED2793" w:rsidTr="0048752E">
        <w:trPr>
          <w:trHeight w:hRule="exact" w:val="227"/>
        </w:trPr>
        <w:tc>
          <w:tcPr>
            <w:tcW w:w="3969" w:type="dxa"/>
          </w:tcPr>
          <w:p w:rsidR="0048752E" w:rsidRPr="00ED2793" w:rsidRDefault="0048752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720" w:type="dxa"/>
          </w:tcPr>
          <w:p w:rsidR="0048752E" w:rsidRPr="00ED2793" w:rsidRDefault="0048752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7" w:type="dxa"/>
          </w:tcPr>
          <w:p w:rsidR="0048752E" w:rsidRPr="00ED2793" w:rsidRDefault="0048752E" w:rsidP="00B01FD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48752E" w:rsidRDefault="0048752E" w:rsidP="0030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8752E" w:rsidRPr="00ED2793" w:rsidRDefault="0048752E" w:rsidP="00B01FD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</w:tcPr>
          <w:p w:rsidR="0048752E" w:rsidRPr="00ED2793" w:rsidRDefault="0048752E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4B5A1A" w:rsidRPr="00ED2793" w:rsidRDefault="00C6359B" w:rsidP="00487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</w:rPr>
        <w:t>9</w:t>
      </w:r>
      <w:r w:rsidR="00071D28" w:rsidRPr="00ED2793">
        <w:rPr>
          <w:rFonts w:asciiTheme="majorBidi" w:hAnsiTheme="majorBidi" w:cstheme="majorBidi"/>
          <w:b/>
          <w:sz w:val="30"/>
          <w:szCs w:val="30"/>
        </w:rPr>
        <w:tab/>
      </w:r>
      <w:r w:rsidR="004B5A1A" w:rsidRPr="00ED2793">
        <w:rPr>
          <w:rFonts w:asciiTheme="majorBidi" w:hAnsiTheme="majorBidi" w:cstheme="majorBidi"/>
          <w:bCs/>
          <w:sz w:val="30"/>
          <w:szCs w:val="30"/>
          <w:cs/>
        </w:rPr>
        <w:t>สินทรัพย์หมุนเวียนอื่น</w:t>
      </w:r>
    </w:p>
    <w:tbl>
      <w:tblPr>
        <w:tblW w:w="9271" w:type="dxa"/>
        <w:tblLayout w:type="fixed"/>
        <w:tblLook w:val="01E0" w:firstRow="1" w:lastRow="1" w:firstColumn="1" w:lastColumn="1" w:noHBand="0" w:noVBand="0"/>
      </w:tblPr>
      <w:tblGrid>
        <w:gridCol w:w="3852"/>
        <w:gridCol w:w="1014"/>
        <w:gridCol w:w="1177"/>
        <w:gridCol w:w="1516"/>
        <w:gridCol w:w="271"/>
        <w:gridCol w:w="1441"/>
      </w:tblGrid>
      <w:tr w:rsidR="00B05348" w:rsidRPr="00ED2793" w:rsidTr="007B28CE">
        <w:trPr>
          <w:trHeight w:hRule="exact" w:val="397"/>
        </w:trPr>
        <w:tc>
          <w:tcPr>
            <w:tcW w:w="3852" w:type="dxa"/>
          </w:tcPr>
          <w:p w:rsidR="00B05348" w:rsidRPr="00ED2793" w:rsidRDefault="00B0534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</w:tcPr>
          <w:p w:rsidR="00B05348" w:rsidRPr="00ED2793" w:rsidRDefault="00B0534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dxa"/>
          </w:tcPr>
          <w:p w:rsidR="00B05348" w:rsidRPr="00ED2793" w:rsidRDefault="00B0534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28" w:type="dxa"/>
            <w:gridSpan w:val="3"/>
          </w:tcPr>
          <w:p w:rsidR="00B05348" w:rsidRPr="00ED2793" w:rsidRDefault="00B0534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05348" w:rsidRPr="00ED2793" w:rsidTr="007B28CE">
        <w:trPr>
          <w:trHeight w:hRule="exact" w:val="397"/>
        </w:trPr>
        <w:tc>
          <w:tcPr>
            <w:tcW w:w="3852" w:type="dxa"/>
          </w:tcPr>
          <w:p w:rsidR="00B05348" w:rsidRPr="00ED2793" w:rsidRDefault="00B0534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</w:tcPr>
          <w:p w:rsidR="00B05348" w:rsidRPr="00ED2793" w:rsidRDefault="00B0534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dxa"/>
          </w:tcPr>
          <w:p w:rsidR="00B05348" w:rsidRPr="00ED2793" w:rsidRDefault="00B0534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28" w:type="dxa"/>
            <w:gridSpan w:val="3"/>
          </w:tcPr>
          <w:p w:rsidR="00B05348" w:rsidRPr="00ED2793" w:rsidRDefault="00B05348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B05348" w:rsidRPr="00ED2793" w:rsidTr="007B28CE">
        <w:trPr>
          <w:trHeight w:hRule="exact" w:val="397"/>
        </w:trPr>
        <w:tc>
          <w:tcPr>
            <w:tcW w:w="3852" w:type="dxa"/>
          </w:tcPr>
          <w:p w:rsidR="00B05348" w:rsidRPr="00ED2793" w:rsidRDefault="00B0534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</w:tcPr>
          <w:p w:rsidR="00B05348" w:rsidRPr="00ED2793" w:rsidRDefault="00B0534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dxa"/>
          </w:tcPr>
          <w:p w:rsidR="00B05348" w:rsidRPr="00ED2793" w:rsidRDefault="00B0534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28" w:type="dxa"/>
            <w:gridSpan w:val="3"/>
          </w:tcPr>
          <w:p w:rsidR="00B05348" w:rsidRPr="00ED2793" w:rsidRDefault="00B05348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1AC4" w:rsidRPr="00ED2793" w:rsidTr="007B28CE">
        <w:trPr>
          <w:trHeight w:hRule="exact" w:val="397"/>
        </w:trPr>
        <w:tc>
          <w:tcPr>
            <w:tcW w:w="3852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</w:tcPr>
          <w:p w:rsidR="00611AC4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71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</w:tcPr>
          <w:p w:rsidR="00611AC4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611AC4" w:rsidRPr="00ED2793" w:rsidTr="007B28CE">
        <w:trPr>
          <w:trHeight w:hRule="exact" w:val="397"/>
        </w:trPr>
        <w:tc>
          <w:tcPr>
            <w:tcW w:w="3852" w:type="dxa"/>
          </w:tcPr>
          <w:p w:rsidR="00611AC4" w:rsidRPr="00ED2793" w:rsidRDefault="00611AC4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:rsidR="00611AC4" w:rsidRPr="00ED2793" w:rsidRDefault="00611AC4" w:rsidP="00B01FD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28" w:type="dxa"/>
            <w:gridSpan w:val="3"/>
          </w:tcPr>
          <w:p w:rsidR="00611AC4" w:rsidRPr="00ED2793" w:rsidRDefault="00611AC4" w:rsidP="00B01FD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8901DF" w:rsidRPr="00ED2793" w:rsidTr="007B28CE">
        <w:trPr>
          <w:trHeight w:hRule="exact" w:val="397"/>
        </w:trPr>
        <w:tc>
          <w:tcPr>
            <w:tcW w:w="3852" w:type="dxa"/>
          </w:tcPr>
          <w:p w:rsidR="008901DF" w:rsidRPr="00ED2793" w:rsidRDefault="008901DF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ภาษีหัก ณ ที่จ่าย</w:t>
            </w:r>
          </w:p>
        </w:tc>
        <w:tc>
          <w:tcPr>
            <w:tcW w:w="1014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:rsidR="008901DF" w:rsidRPr="00ED2793" w:rsidRDefault="008901DF" w:rsidP="00B01FD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</w:tcPr>
          <w:p w:rsidR="008901DF" w:rsidRPr="00ED2793" w:rsidRDefault="003055D5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2,701</w:t>
            </w:r>
          </w:p>
        </w:tc>
        <w:tc>
          <w:tcPr>
            <w:tcW w:w="271" w:type="dxa"/>
          </w:tcPr>
          <w:p w:rsidR="008901DF" w:rsidRPr="00ED2793" w:rsidRDefault="008901DF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2,140</w:t>
            </w:r>
          </w:p>
        </w:tc>
      </w:tr>
      <w:tr w:rsidR="008901DF" w:rsidRPr="00ED2793" w:rsidTr="007B28CE">
        <w:trPr>
          <w:trHeight w:hRule="exact" w:val="397"/>
        </w:trPr>
        <w:tc>
          <w:tcPr>
            <w:tcW w:w="3852" w:type="dxa"/>
          </w:tcPr>
          <w:p w:rsidR="008901DF" w:rsidRPr="00ED2793" w:rsidRDefault="008901DF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1014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:rsidR="008901DF" w:rsidRPr="00ED2793" w:rsidRDefault="008901DF" w:rsidP="00B01FD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</w:tcPr>
          <w:p w:rsidR="008901DF" w:rsidRPr="00ED2793" w:rsidRDefault="003055D5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1,384</w:t>
            </w:r>
          </w:p>
        </w:tc>
        <w:tc>
          <w:tcPr>
            <w:tcW w:w="271" w:type="dxa"/>
          </w:tcPr>
          <w:p w:rsidR="008901DF" w:rsidRPr="00ED2793" w:rsidRDefault="008901DF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</w:tr>
      <w:tr w:rsidR="008901DF" w:rsidRPr="00ED2793" w:rsidTr="007B28CE">
        <w:trPr>
          <w:trHeight w:hRule="exact" w:val="397"/>
        </w:trPr>
        <w:tc>
          <w:tcPr>
            <w:tcW w:w="3852" w:type="dxa"/>
          </w:tcPr>
          <w:p w:rsidR="008901DF" w:rsidRPr="00ED2793" w:rsidRDefault="008901DF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14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:rsidR="008901DF" w:rsidRPr="00ED2793" w:rsidRDefault="008901DF" w:rsidP="00B01FD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8901DF" w:rsidRPr="00ED2793" w:rsidRDefault="003055D5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5,254</w:t>
            </w:r>
          </w:p>
        </w:tc>
        <w:tc>
          <w:tcPr>
            <w:tcW w:w="271" w:type="dxa"/>
          </w:tcPr>
          <w:p w:rsidR="008901DF" w:rsidRPr="00ED2793" w:rsidRDefault="008901DF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5,509</w:t>
            </w:r>
          </w:p>
        </w:tc>
      </w:tr>
      <w:tr w:rsidR="008901DF" w:rsidRPr="00ED2793" w:rsidTr="007B28CE">
        <w:trPr>
          <w:trHeight w:hRule="exact" w:val="397"/>
        </w:trPr>
        <w:tc>
          <w:tcPr>
            <w:tcW w:w="3852" w:type="dxa"/>
          </w:tcPr>
          <w:p w:rsidR="008901DF" w:rsidRPr="00ED2793" w:rsidRDefault="008901DF" w:rsidP="00B01F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4" w:type="dxa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:rsidR="008901DF" w:rsidRPr="00ED2793" w:rsidRDefault="008901DF" w:rsidP="00B01FD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:rsidR="008901DF" w:rsidRPr="00ED2793" w:rsidRDefault="003055D5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9,339</w:t>
            </w:r>
          </w:p>
        </w:tc>
        <w:tc>
          <w:tcPr>
            <w:tcW w:w="271" w:type="dxa"/>
          </w:tcPr>
          <w:p w:rsidR="008901DF" w:rsidRPr="00ED2793" w:rsidRDefault="008901DF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8,394</w:t>
            </w:r>
          </w:p>
        </w:tc>
      </w:tr>
    </w:tbl>
    <w:p w:rsidR="00DF74FB" w:rsidRPr="00DF74FB" w:rsidRDefault="00C6359B" w:rsidP="00DF7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10</w:t>
      </w:r>
      <w:r w:rsidR="00434597" w:rsidRPr="00ED2793">
        <w:rPr>
          <w:rFonts w:asciiTheme="majorBidi" w:hAnsiTheme="majorBidi" w:cstheme="majorBidi"/>
          <w:b/>
          <w:bCs/>
          <w:sz w:val="30"/>
          <w:szCs w:val="30"/>
          <w:cs/>
        </w:rPr>
        <w:tab/>
        <w:t>เงินลงทุนในบริษัทร่วม</w:t>
      </w:r>
    </w:p>
    <w:tbl>
      <w:tblPr>
        <w:tblW w:w="9311" w:type="dxa"/>
        <w:tblLayout w:type="fixed"/>
        <w:tblLook w:val="0000" w:firstRow="0" w:lastRow="0" w:firstColumn="0" w:lastColumn="0" w:noHBand="0" w:noVBand="0"/>
      </w:tblPr>
      <w:tblGrid>
        <w:gridCol w:w="2977"/>
        <w:gridCol w:w="900"/>
        <w:gridCol w:w="270"/>
        <w:gridCol w:w="1098"/>
        <w:gridCol w:w="270"/>
        <w:gridCol w:w="1152"/>
        <w:gridCol w:w="270"/>
        <w:gridCol w:w="1001"/>
        <w:gridCol w:w="270"/>
        <w:gridCol w:w="1103"/>
      </w:tblGrid>
      <w:tr w:rsidR="00846988" w:rsidRPr="00ED2793" w:rsidTr="004C14F9">
        <w:tc>
          <w:tcPr>
            <w:tcW w:w="2977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846988" w:rsidRPr="00ED2793" w:rsidRDefault="00846988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846988" w:rsidRPr="00ED2793" w:rsidRDefault="00846988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:rsidR="00846988" w:rsidRPr="00ED2793" w:rsidRDefault="00846988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46988" w:rsidRPr="00ED2793" w:rsidRDefault="00846988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:rsidR="00846988" w:rsidRPr="00ED2793" w:rsidRDefault="00846988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46988" w:rsidRPr="00ED2793" w:rsidTr="004C14F9">
        <w:tc>
          <w:tcPr>
            <w:tcW w:w="2977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846988" w:rsidRPr="00ED2793" w:rsidRDefault="00846988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1AC4" w:rsidRPr="00ED2793" w:rsidTr="004C14F9">
        <w:tc>
          <w:tcPr>
            <w:tcW w:w="2977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611AC4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611AC4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611AC4" w:rsidRPr="00ED2793" w:rsidRDefault="00611AC4" w:rsidP="00B01FDE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:rsidR="00611AC4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:rsidR="00611AC4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611AC4" w:rsidRPr="00ED2793" w:rsidTr="004C14F9">
        <w:trPr>
          <w:trHeight w:val="317"/>
        </w:trPr>
        <w:tc>
          <w:tcPr>
            <w:tcW w:w="2977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5164" w:type="dxa"/>
            <w:gridSpan w:val="7"/>
          </w:tcPr>
          <w:p w:rsidR="00611AC4" w:rsidRPr="00ED2793" w:rsidRDefault="00611AC4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4C14F9" w:rsidRPr="00ED2793" w:rsidTr="004C14F9">
        <w:tc>
          <w:tcPr>
            <w:tcW w:w="2977" w:type="dxa"/>
          </w:tcPr>
          <w:p w:rsidR="004C14F9" w:rsidRPr="00ED2793" w:rsidRDefault="004C14F9" w:rsidP="004C14F9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ED2793">
              <w:rPr>
                <w:rFonts w:asciiTheme="majorBidi" w:hAnsiTheme="majorBidi" w:cstheme="majorBidi"/>
                <w:lang w:val="en-US"/>
              </w:rPr>
              <w:t>1</w:t>
            </w:r>
            <w:r w:rsidRPr="00ED2793">
              <w:rPr>
                <w:rFonts w:asciiTheme="majorBidi" w:hAnsiTheme="majorBidi" w:cstheme="majorBidi"/>
                <w:cs/>
                <w:lang w:val="en-US"/>
              </w:rPr>
              <w:t xml:space="preserve"> มกราคม</w:t>
            </w:r>
          </w:p>
        </w:tc>
        <w:tc>
          <w:tcPr>
            <w:tcW w:w="900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42,902</w:t>
            </w:r>
          </w:p>
        </w:tc>
        <w:tc>
          <w:tcPr>
            <w:tcW w:w="270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45,943</w:t>
            </w:r>
          </w:p>
        </w:tc>
        <w:tc>
          <w:tcPr>
            <w:tcW w:w="270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41,051</w:t>
            </w:r>
          </w:p>
        </w:tc>
        <w:tc>
          <w:tcPr>
            <w:tcW w:w="270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43,984</w:t>
            </w:r>
          </w:p>
        </w:tc>
      </w:tr>
      <w:tr w:rsidR="004C14F9" w:rsidRPr="00ED2793" w:rsidTr="004C14F9">
        <w:tc>
          <w:tcPr>
            <w:tcW w:w="2977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4C14F9" w:rsidRPr="00ED2793" w:rsidRDefault="00771517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(7,671)</w:t>
            </w:r>
          </w:p>
        </w:tc>
        <w:tc>
          <w:tcPr>
            <w:tcW w:w="270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(3,074)</w:t>
            </w:r>
          </w:p>
        </w:tc>
        <w:tc>
          <w:tcPr>
            <w:tcW w:w="270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(7,329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(2,933)</w:t>
            </w:r>
          </w:p>
        </w:tc>
      </w:tr>
      <w:tr w:rsidR="004C14F9" w:rsidRPr="00ED2793" w:rsidTr="004C14F9">
        <w:tc>
          <w:tcPr>
            <w:tcW w:w="2977" w:type="dxa"/>
          </w:tcPr>
          <w:p w:rsidR="004C14F9" w:rsidRPr="00ED2793" w:rsidRDefault="004C14F9" w:rsidP="004C14F9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cs/>
                <w:lang w:val="en-US"/>
              </w:rPr>
              <w:t>ส่วนแบ่งกำไร (ขาดทุน) จาก</w:t>
            </w:r>
          </w:p>
        </w:tc>
        <w:tc>
          <w:tcPr>
            <w:tcW w:w="900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14F9" w:rsidRPr="00ED2793" w:rsidTr="004C14F9">
        <w:tc>
          <w:tcPr>
            <w:tcW w:w="2977" w:type="dxa"/>
          </w:tcPr>
          <w:p w:rsidR="004C14F9" w:rsidRPr="00ED2793" w:rsidRDefault="004C14F9" w:rsidP="004C14F9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cs/>
                <w:lang w:val="en-US"/>
              </w:rPr>
              <w:t xml:space="preserve">   เงินลงทุนในบริษัทร่วม</w:t>
            </w:r>
          </w:p>
        </w:tc>
        <w:tc>
          <w:tcPr>
            <w:tcW w:w="900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4C14F9" w:rsidRPr="00ED2793" w:rsidRDefault="00771517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14F9" w:rsidRPr="00ED2793" w:rsidTr="004C14F9">
        <w:tc>
          <w:tcPr>
            <w:tcW w:w="2977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14F9" w:rsidRPr="00ED2793" w:rsidRDefault="00771517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35,277</w:t>
            </w:r>
          </w:p>
        </w:tc>
        <w:tc>
          <w:tcPr>
            <w:tcW w:w="270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42,902</w:t>
            </w:r>
          </w:p>
        </w:tc>
        <w:tc>
          <w:tcPr>
            <w:tcW w:w="270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33,722</w:t>
            </w:r>
          </w:p>
        </w:tc>
        <w:tc>
          <w:tcPr>
            <w:tcW w:w="270" w:type="dxa"/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:rsidR="004C14F9" w:rsidRPr="00ED2793" w:rsidRDefault="004C14F9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41,051</w:t>
            </w:r>
          </w:p>
        </w:tc>
      </w:tr>
    </w:tbl>
    <w:p w:rsidR="00C079BD" w:rsidRPr="00ED2793" w:rsidRDefault="00C079BD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4C14F9" w:rsidRDefault="00771517" w:rsidP="009577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ในเดือน</w:t>
      </w:r>
      <w:r w:rsidR="004C14F9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="004C14F9" w:rsidRPr="00ED279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4C14F9" w:rsidRPr="00ED2793">
        <w:rPr>
          <w:rFonts w:asciiTheme="majorBidi" w:hAnsiTheme="majorBidi" w:cstheme="majorBidi"/>
          <w:spacing w:val="-2"/>
          <w:sz w:val="30"/>
          <w:szCs w:val="30"/>
        </w:rPr>
        <w:t>25</w:t>
      </w:r>
      <w:r w:rsidR="004C14F9">
        <w:rPr>
          <w:rFonts w:asciiTheme="majorBidi" w:hAnsiTheme="majorBidi" w:cstheme="majorBidi"/>
          <w:spacing w:val="-2"/>
          <w:sz w:val="30"/>
          <w:szCs w:val="30"/>
          <w:cs/>
        </w:rPr>
        <w:t>6</w:t>
      </w:r>
      <w:r w:rsidR="004C14F9">
        <w:rPr>
          <w:rFonts w:asciiTheme="majorBidi" w:hAnsiTheme="majorBidi" w:cstheme="majorBidi" w:hint="cs"/>
          <w:spacing w:val="-2"/>
          <w:sz w:val="30"/>
          <w:szCs w:val="30"/>
          <w:cs/>
        </w:rPr>
        <w:t>1</w:t>
      </w:r>
      <w:r w:rsidR="004C14F9" w:rsidRPr="00ED279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C14F9" w:rsidRPr="00A96091">
        <w:rPr>
          <w:rFonts w:ascii="Angsana New" w:hAnsi="Angsana New"/>
          <w:sz w:val="30"/>
          <w:szCs w:val="30"/>
          <w:cs/>
        </w:rPr>
        <w:t>บริษัทได้ขายหุ้นใน</w:t>
      </w:r>
      <w:r w:rsidR="004C14F9">
        <w:rPr>
          <w:rFonts w:ascii="Angsana New" w:hAnsi="Angsana New" w:hint="cs"/>
          <w:sz w:val="30"/>
          <w:szCs w:val="30"/>
          <w:cs/>
        </w:rPr>
        <w:t>บริษัทร่วม (</w:t>
      </w:r>
      <w:r w:rsidR="004C14F9" w:rsidRPr="00A96091">
        <w:rPr>
          <w:rFonts w:ascii="Angsana New" w:hAnsi="Angsana New"/>
          <w:sz w:val="30"/>
          <w:szCs w:val="30"/>
          <w:cs/>
        </w:rPr>
        <w:t>บริษัท โชคสามัคคี จำกัด</w:t>
      </w:r>
      <w:r w:rsidR="004C14F9">
        <w:rPr>
          <w:rFonts w:ascii="Angsana New" w:hAnsi="Angsana New" w:hint="cs"/>
          <w:sz w:val="30"/>
          <w:szCs w:val="30"/>
          <w:cs/>
        </w:rPr>
        <w:t>)</w:t>
      </w:r>
      <w:r w:rsidR="004C14F9" w:rsidRPr="00A96091">
        <w:rPr>
          <w:rFonts w:ascii="Angsana New" w:hAnsi="Angsana New"/>
          <w:sz w:val="30"/>
          <w:szCs w:val="30"/>
          <w:cs/>
        </w:rPr>
        <w:t xml:space="preserve"> ให้แก่</w:t>
      </w:r>
      <w:r w:rsidR="004C14F9">
        <w:rPr>
          <w:rFonts w:ascii="Angsana New" w:hAnsi="Angsana New" w:hint="cs"/>
          <w:sz w:val="30"/>
          <w:szCs w:val="30"/>
          <w:cs/>
        </w:rPr>
        <w:t>ผู้ถือหุ้นของบริษัทท่านหนึ่ง</w:t>
      </w:r>
      <w:r w:rsidR="004C14F9" w:rsidRPr="00A96091">
        <w:rPr>
          <w:rFonts w:ascii="Angsana New" w:hAnsi="Angsana New"/>
          <w:sz w:val="30"/>
          <w:szCs w:val="30"/>
          <w:cs/>
        </w:rPr>
        <w:t xml:space="preserve">ออกไปร้อยละ </w:t>
      </w:r>
      <w:r w:rsidR="004C14F9">
        <w:rPr>
          <w:rFonts w:ascii="Angsana New" w:hAnsi="Angsana New"/>
          <w:sz w:val="30"/>
          <w:szCs w:val="30"/>
        </w:rPr>
        <w:t>6</w:t>
      </w:r>
      <w:r w:rsidR="004C14F9" w:rsidRPr="00A96091">
        <w:rPr>
          <w:rFonts w:ascii="Angsana New" w:hAnsi="Angsana New"/>
          <w:sz w:val="30"/>
          <w:szCs w:val="30"/>
        </w:rPr>
        <w:t>.</w:t>
      </w:r>
      <w:r w:rsidR="004C14F9">
        <w:rPr>
          <w:rFonts w:ascii="Angsana New" w:hAnsi="Angsana New"/>
          <w:sz w:val="30"/>
          <w:szCs w:val="30"/>
        </w:rPr>
        <w:t>03</w:t>
      </w:r>
      <w:r w:rsidR="004C14F9" w:rsidRPr="00A96091">
        <w:rPr>
          <w:rFonts w:ascii="Angsana New" w:hAnsi="Angsana New"/>
          <w:sz w:val="30"/>
          <w:szCs w:val="30"/>
        </w:rPr>
        <w:t xml:space="preserve"> </w:t>
      </w:r>
      <w:r w:rsidR="004C14F9" w:rsidRPr="00A96091">
        <w:rPr>
          <w:rFonts w:ascii="Angsana New" w:hAnsi="Angsana New"/>
          <w:sz w:val="30"/>
          <w:szCs w:val="30"/>
          <w:cs/>
        </w:rPr>
        <w:t xml:space="preserve">จากส่วนได้เสียทั้งหมดร้อยละ </w:t>
      </w:r>
      <w:r w:rsidR="004C14F9" w:rsidRPr="00A96091">
        <w:rPr>
          <w:rFonts w:ascii="Angsana New" w:hAnsi="Angsana New"/>
          <w:sz w:val="30"/>
          <w:szCs w:val="30"/>
        </w:rPr>
        <w:t>3</w:t>
      </w:r>
      <w:r w:rsidR="004C14F9">
        <w:rPr>
          <w:rFonts w:ascii="Angsana New" w:hAnsi="Angsana New"/>
          <w:sz w:val="30"/>
          <w:szCs w:val="30"/>
        </w:rPr>
        <w:t>3</w:t>
      </w:r>
      <w:r w:rsidR="004C14F9" w:rsidRPr="00A96091">
        <w:rPr>
          <w:rFonts w:ascii="Angsana New" w:hAnsi="Angsana New"/>
          <w:sz w:val="30"/>
          <w:szCs w:val="30"/>
        </w:rPr>
        <w:t>.</w:t>
      </w:r>
      <w:r w:rsidR="004C14F9">
        <w:rPr>
          <w:rFonts w:ascii="Angsana New" w:hAnsi="Angsana New"/>
          <w:sz w:val="30"/>
          <w:szCs w:val="30"/>
        </w:rPr>
        <w:t>79</w:t>
      </w:r>
      <w:r w:rsidR="004C14F9" w:rsidRPr="00A96091">
        <w:rPr>
          <w:rFonts w:ascii="Angsana New" w:hAnsi="Angsana New"/>
          <w:sz w:val="30"/>
          <w:szCs w:val="30"/>
        </w:rPr>
        <w:t xml:space="preserve"> </w:t>
      </w:r>
      <w:r w:rsidR="004C14F9" w:rsidRPr="00A96091">
        <w:rPr>
          <w:rFonts w:ascii="Angsana New" w:hAnsi="Angsana New"/>
          <w:sz w:val="30"/>
          <w:szCs w:val="30"/>
          <w:cs/>
        </w:rPr>
        <w:t>ของทุนที่ออกและชำระแล้ว ซึ่ง</w:t>
      </w:r>
      <w:r w:rsidR="004C14F9">
        <w:rPr>
          <w:rFonts w:ascii="Angsana New" w:hAnsi="Angsana New"/>
          <w:sz w:val="30"/>
          <w:szCs w:val="30"/>
          <w:cs/>
        </w:rPr>
        <w:t>มีมูลค่าตามวิธีส่วนได้เสียจำนวน</w:t>
      </w:r>
      <w:r w:rsidR="004C14F9">
        <w:rPr>
          <w:rFonts w:ascii="Angsana New" w:hAnsi="Angsana New"/>
          <w:sz w:val="30"/>
          <w:szCs w:val="30"/>
        </w:rPr>
        <w:t xml:space="preserve"> 7.7</w:t>
      </w:r>
      <w:r w:rsidR="004C14F9" w:rsidRPr="00A96091">
        <w:rPr>
          <w:rFonts w:ascii="Angsana New" w:hAnsi="Angsana New"/>
          <w:sz w:val="30"/>
          <w:szCs w:val="30"/>
        </w:rPr>
        <w:t xml:space="preserve"> </w:t>
      </w:r>
      <w:r w:rsidR="004C14F9" w:rsidRPr="00A96091">
        <w:rPr>
          <w:rFonts w:ascii="Angsana New" w:hAnsi="Angsana New"/>
          <w:sz w:val="30"/>
          <w:szCs w:val="30"/>
          <w:cs/>
        </w:rPr>
        <w:t xml:space="preserve">ล้านบาท สำหรับงบการเงินที่แสดงเงินลงทุนตามวิธีส่วนได้เสีย และมีราคาทุน </w:t>
      </w:r>
      <w:r w:rsidR="004C14F9">
        <w:rPr>
          <w:rFonts w:ascii="Angsana New" w:hAnsi="Angsana New"/>
          <w:sz w:val="30"/>
          <w:szCs w:val="30"/>
        </w:rPr>
        <w:t>7</w:t>
      </w:r>
      <w:r w:rsidR="004C14F9" w:rsidRPr="00A96091">
        <w:rPr>
          <w:rFonts w:ascii="Angsana New" w:hAnsi="Angsana New"/>
          <w:sz w:val="30"/>
          <w:szCs w:val="30"/>
        </w:rPr>
        <w:t>.</w:t>
      </w:r>
      <w:r w:rsidR="004C14F9">
        <w:rPr>
          <w:rFonts w:ascii="Angsana New" w:hAnsi="Angsana New"/>
          <w:sz w:val="30"/>
          <w:szCs w:val="30"/>
        </w:rPr>
        <w:t>3</w:t>
      </w:r>
      <w:r w:rsidR="004C14F9" w:rsidRPr="00A96091">
        <w:rPr>
          <w:rFonts w:ascii="Angsana New" w:hAnsi="Angsana New"/>
          <w:sz w:val="30"/>
          <w:szCs w:val="30"/>
        </w:rPr>
        <w:t xml:space="preserve"> </w:t>
      </w:r>
      <w:r w:rsidR="004C14F9" w:rsidRPr="00A96091">
        <w:rPr>
          <w:rFonts w:ascii="Angsana New" w:hAnsi="Angsana New"/>
          <w:sz w:val="30"/>
          <w:szCs w:val="30"/>
          <w:cs/>
        </w:rPr>
        <w:t>ล้านบ</w:t>
      </w:r>
      <w:r w:rsidR="004C14F9">
        <w:rPr>
          <w:rFonts w:ascii="Angsana New" w:hAnsi="Angsana New"/>
          <w:sz w:val="30"/>
          <w:szCs w:val="30"/>
          <w:cs/>
        </w:rPr>
        <w:t xml:space="preserve">าท สำหรับงบการเงินเฉพาะกิจการ </w:t>
      </w:r>
      <w:r w:rsidR="004C14F9" w:rsidRPr="00A96091">
        <w:rPr>
          <w:rFonts w:ascii="Angsana New" w:hAnsi="Angsana New"/>
          <w:sz w:val="30"/>
          <w:szCs w:val="30"/>
          <w:cs/>
        </w:rPr>
        <w:t xml:space="preserve">ในราคา </w:t>
      </w:r>
      <w:r w:rsidR="004C14F9">
        <w:rPr>
          <w:rFonts w:ascii="Angsana New" w:hAnsi="Angsana New"/>
          <w:sz w:val="30"/>
          <w:szCs w:val="30"/>
        </w:rPr>
        <w:t>1</w:t>
      </w:r>
      <w:r w:rsidR="004C14F9" w:rsidRPr="00A96091">
        <w:rPr>
          <w:rFonts w:ascii="Angsana New" w:hAnsi="Angsana New"/>
          <w:sz w:val="30"/>
          <w:szCs w:val="30"/>
        </w:rPr>
        <w:t>7</w:t>
      </w:r>
      <w:r w:rsidR="004C14F9">
        <w:rPr>
          <w:rFonts w:ascii="Angsana New" w:hAnsi="Angsana New"/>
          <w:sz w:val="30"/>
          <w:szCs w:val="30"/>
        </w:rPr>
        <w:t>.5</w:t>
      </w:r>
      <w:r w:rsidR="004C14F9" w:rsidRPr="00A96091">
        <w:rPr>
          <w:rFonts w:ascii="Angsana New" w:hAnsi="Angsana New"/>
          <w:sz w:val="30"/>
          <w:szCs w:val="30"/>
        </w:rPr>
        <w:t xml:space="preserve"> </w:t>
      </w:r>
      <w:r w:rsidR="004C14F9">
        <w:rPr>
          <w:rFonts w:ascii="Angsana New" w:hAnsi="Angsana New"/>
          <w:sz w:val="30"/>
          <w:szCs w:val="30"/>
          <w:cs/>
        </w:rPr>
        <w:t>ล้านบาท โดย</w:t>
      </w:r>
      <w:r w:rsidR="004C14F9" w:rsidRPr="00A96091">
        <w:rPr>
          <w:rFonts w:ascii="Angsana New" w:hAnsi="Angsana New"/>
          <w:sz w:val="30"/>
          <w:szCs w:val="30"/>
          <w:cs/>
        </w:rPr>
        <w:t>บริษั</w:t>
      </w:r>
      <w:r w:rsidR="004C14F9">
        <w:rPr>
          <w:rFonts w:ascii="Angsana New" w:hAnsi="Angsana New"/>
          <w:sz w:val="30"/>
          <w:szCs w:val="30"/>
          <w:cs/>
        </w:rPr>
        <w:t>ทรับรู้กำไรจากการขาย</w:t>
      </w:r>
      <w:r w:rsidR="004C14F9" w:rsidRPr="00A96091">
        <w:rPr>
          <w:rFonts w:ascii="Angsana New" w:hAnsi="Angsana New"/>
          <w:sz w:val="30"/>
          <w:szCs w:val="30"/>
          <w:cs/>
        </w:rPr>
        <w:t xml:space="preserve">จำนวน </w:t>
      </w:r>
      <w:r w:rsidR="004C14F9">
        <w:rPr>
          <w:rFonts w:ascii="Angsana New" w:hAnsi="Angsana New"/>
          <w:sz w:val="30"/>
          <w:szCs w:val="30"/>
        </w:rPr>
        <w:t>9.8</w:t>
      </w:r>
      <w:r w:rsidR="004C14F9" w:rsidRPr="00A96091">
        <w:rPr>
          <w:rFonts w:ascii="Angsana New" w:hAnsi="Angsana New"/>
          <w:sz w:val="30"/>
          <w:szCs w:val="30"/>
        </w:rPr>
        <w:t xml:space="preserve"> </w:t>
      </w:r>
      <w:r w:rsidR="004C14F9" w:rsidRPr="00A96091">
        <w:rPr>
          <w:rFonts w:ascii="Angsana New" w:hAnsi="Angsana New"/>
          <w:sz w:val="30"/>
          <w:szCs w:val="30"/>
          <w:cs/>
        </w:rPr>
        <w:t>ล้านบาท</w:t>
      </w:r>
      <w:r w:rsidR="004C14F9">
        <w:rPr>
          <w:rFonts w:ascii="Angsana New" w:hAnsi="Angsana New"/>
          <w:sz w:val="30"/>
          <w:szCs w:val="30"/>
        </w:rPr>
        <w:t xml:space="preserve"> </w:t>
      </w:r>
      <w:r w:rsidR="004C14F9" w:rsidRPr="00A96091">
        <w:rPr>
          <w:rFonts w:ascii="Angsana New" w:hAnsi="Angsana New"/>
          <w:sz w:val="30"/>
          <w:szCs w:val="30"/>
          <w:cs/>
        </w:rPr>
        <w:t xml:space="preserve">และ </w:t>
      </w:r>
      <w:r w:rsidR="004C14F9">
        <w:rPr>
          <w:rFonts w:ascii="Angsana New" w:hAnsi="Angsana New"/>
          <w:sz w:val="30"/>
          <w:szCs w:val="30"/>
        </w:rPr>
        <w:t>10</w:t>
      </w:r>
      <w:r w:rsidR="004C14F9" w:rsidRPr="00A96091">
        <w:rPr>
          <w:rFonts w:ascii="Angsana New" w:hAnsi="Angsana New"/>
          <w:sz w:val="30"/>
          <w:szCs w:val="30"/>
        </w:rPr>
        <w:t>.</w:t>
      </w:r>
      <w:r w:rsidR="004C14F9">
        <w:rPr>
          <w:rFonts w:ascii="Angsana New" w:hAnsi="Angsana New"/>
          <w:sz w:val="30"/>
          <w:szCs w:val="30"/>
        </w:rPr>
        <w:t>2</w:t>
      </w:r>
      <w:r w:rsidR="004C14F9" w:rsidRPr="00A96091">
        <w:rPr>
          <w:rFonts w:ascii="Angsana New" w:hAnsi="Angsana New"/>
          <w:sz w:val="30"/>
          <w:szCs w:val="30"/>
        </w:rPr>
        <w:t xml:space="preserve"> </w:t>
      </w:r>
      <w:r w:rsidR="004C14F9" w:rsidRPr="00A96091">
        <w:rPr>
          <w:rFonts w:ascii="Angsana New" w:hAnsi="Angsana New"/>
          <w:sz w:val="30"/>
          <w:szCs w:val="30"/>
          <w:cs/>
        </w:rPr>
        <w:t>ล้านบาทในงบกำไรขาดทุนเบ็ดเสร็จที่แสดงเงินลงทุนตามวิธีส่วนได้เสียและ</w:t>
      </w:r>
      <w:r w:rsidR="004C14F9">
        <w:rPr>
          <w:rFonts w:ascii="Angsana New" w:hAnsi="Angsana New"/>
          <w:sz w:val="30"/>
          <w:szCs w:val="30"/>
          <w:cs/>
        </w:rPr>
        <w:t>งบการเงินเฉพาะกิจการสำหรับปี</w:t>
      </w:r>
      <w:r w:rsidR="004C14F9" w:rsidRPr="00A9609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C14F9">
        <w:rPr>
          <w:rFonts w:ascii="Angsana New" w:hAnsi="Angsana New"/>
          <w:sz w:val="30"/>
          <w:szCs w:val="30"/>
        </w:rPr>
        <w:t>31</w:t>
      </w:r>
      <w:r w:rsidR="004C14F9">
        <w:rPr>
          <w:rFonts w:ascii="Angsana New" w:hAnsi="Angsana New"/>
          <w:sz w:val="30"/>
          <w:szCs w:val="30"/>
          <w:cs/>
        </w:rPr>
        <w:t xml:space="preserve"> </w:t>
      </w:r>
      <w:r w:rsidR="004C14F9">
        <w:rPr>
          <w:rFonts w:ascii="Angsana New" w:hAnsi="Angsana New" w:hint="cs"/>
          <w:sz w:val="30"/>
          <w:szCs w:val="30"/>
          <w:cs/>
        </w:rPr>
        <w:t>ธันวาคม</w:t>
      </w:r>
      <w:r w:rsidR="004C14F9">
        <w:rPr>
          <w:rFonts w:ascii="Angsana New" w:hAnsi="Angsana New"/>
          <w:sz w:val="30"/>
          <w:szCs w:val="30"/>
        </w:rPr>
        <w:t xml:space="preserve"> 2561 </w:t>
      </w:r>
      <w:r w:rsidR="004C14F9" w:rsidRPr="00A96091">
        <w:rPr>
          <w:rFonts w:ascii="Angsana New" w:hAnsi="Angsana New"/>
          <w:sz w:val="30"/>
          <w:szCs w:val="30"/>
          <w:cs/>
        </w:rPr>
        <w:t>ตามลำดับ</w:t>
      </w:r>
    </w:p>
    <w:p w:rsidR="00C079BD" w:rsidRPr="0095774B" w:rsidRDefault="0035387E" w:rsidP="009577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ในเดือน</w:t>
      </w:r>
      <w:r w:rsidR="00A70065" w:rsidRPr="00ED2793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="000628CC" w:rsidRPr="00ED279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>2560</w:t>
      </w:r>
      <w:r w:rsidR="000628CC" w:rsidRPr="00ED279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F4304" w:rsidRPr="00ED2793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</w:t>
      </w:r>
      <w:r w:rsidR="0068657F" w:rsidRPr="00ED2793">
        <w:rPr>
          <w:rFonts w:asciiTheme="majorBidi" w:hAnsiTheme="majorBidi" w:cstheme="majorBidi"/>
          <w:spacing w:val="-2"/>
          <w:sz w:val="30"/>
          <w:szCs w:val="30"/>
          <w:cs/>
        </w:rPr>
        <w:t>ขาย</w:t>
      </w:r>
      <w:r w:rsidR="000628CC" w:rsidRPr="00ED2793">
        <w:rPr>
          <w:rFonts w:asciiTheme="majorBidi" w:hAnsiTheme="majorBidi" w:cstheme="majorBidi"/>
          <w:spacing w:val="-2"/>
          <w:sz w:val="30"/>
          <w:szCs w:val="30"/>
          <w:cs/>
        </w:rPr>
        <w:t>หุ้น</w:t>
      </w:r>
      <w:r w:rsidR="00980A1B" w:rsidRPr="00ED2793">
        <w:rPr>
          <w:rFonts w:asciiTheme="majorBidi" w:hAnsiTheme="majorBidi" w:cstheme="majorBidi"/>
          <w:spacing w:val="-2"/>
          <w:sz w:val="30"/>
          <w:szCs w:val="30"/>
          <w:cs/>
        </w:rPr>
        <w:t>ในบริษัท</w:t>
      </w:r>
      <w:r w:rsidR="00E94ABF" w:rsidRPr="00ED279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70065" w:rsidRPr="00ED2793">
        <w:rPr>
          <w:rFonts w:asciiTheme="majorBidi" w:hAnsiTheme="majorBidi" w:cstheme="majorBidi"/>
          <w:spacing w:val="-2"/>
          <w:sz w:val="30"/>
          <w:szCs w:val="30"/>
          <w:cs/>
        </w:rPr>
        <w:t>โชคสามัคคี</w:t>
      </w:r>
      <w:r w:rsidR="00980A1B" w:rsidRPr="00ED279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จำกัด ซึ่งเป็นบริษัทร่วมของบริษัท</w:t>
      </w:r>
      <w:r w:rsidR="009E3D8F" w:rsidRPr="00ED2793">
        <w:rPr>
          <w:rFonts w:asciiTheme="majorBidi" w:hAnsiTheme="majorBidi" w:cstheme="majorBidi"/>
          <w:spacing w:val="-2"/>
          <w:sz w:val="30"/>
          <w:szCs w:val="30"/>
          <w:cs/>
        </w:rPr>
        <w:t>ให้แก่บุคคล</w:t>
      </w:r>
      <w:r w:rsidR="0068657F" w:rsidRPr="00ED2793">
        <w:rPr>
          <w:rFonts w:asciiTheme="majorBidi" w:hAnsiTheme="majorBidi" w:cstheme="majorBidi"/>
          <w:spacing w:val="-2"/>
          <w:sz w:val="30"/>
          <w:szCs w:val="30"/>
          <w:cs/>
        </w:rPr>
        <w:t>อื่น</w:t>
      </w:r>
      <w:r w:rsidR="00980A1B" w:rsidRPr="00ED2793">
        <w:rPr>
          <w:rFonts w:asciiTheme="majorBidi" w:hAnsiTheme="majorBidi" w:cstheme="majorBidi"/>
          <w:sz w:val="30"/>
          <w:szCs w:val="30"/>
          <w:cs/>
        </w:rPr>
        <w:t>ออกไปร้อยละ</w:t>
      </w:r>
      <w:r w:rsidR="000628CC" w:rsidRPr="00ED2793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2.42</w:t>
      </w:r>
      <w:r w:rsidR="000628CC"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="005B644B" w:rsidRPr="00ED2793">
        <w:rPr>
          <w:rFonts w:asciiTheme="majorBidi" w:hAnsiTheme="majorBidi" w:cstheme="majorBidi"/>
          <w:sz w:val="30"/>
          <w:szCs w:val="30"/>
          <w:cs/>
        </w:rPr>
        <w:t xml:space="preserve">จากส่วนได้เสียทั้งหมดร้อยละ </w:t>
      </w:r>
      <w:r>
        <w:rPr>
          <w:rFonts w:asciiTheme="majorBidi" w:hAnsiTheme="majorBidi" w:cstheme="majorBidi"/>
          <w:sz w:val="30"/>
          <w:szCs w:val="30"/>
        </w:rPr>
        <w:t>36.21</w:t>
      </w:r>
      <w:r w:rsidR="005B644B"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="005B644B" w:rsidRPr="00ED2793">
        <w:rPr>
          <w:rFonts w:asciiTheme="majorBidi" w:hAnsiTheme="majorBidi" w:cstheme="majorBidi"/>
          <w:sz w:val="30"/>
          <w:szCs w:val="30"/>
          <w:cs/>
        </w:rPr>
        <w:t>ของทุนที่ออกและชำระแล้ว</w:t>
      </w:r>
      <w:r w:rsidR="00E94ABF" w:rsidRPr="00ED2793">
        <w:rPr>
          <w:rFonts w:asciiTheme="majorBidi" w:hAnsiTheme="majorBidi" w:cstheme="majorBidi"/>
          <w:sz w:val="30"/>
          <w:szCs w:val="30"/>
          <w:cs/>
        </w:rPr>
        <w:t xml:space="preserve"> ซึ่งมีมูลค่า</w:t>
      </w:r>
      <w:r w:rsidR="005F4304" w:rsidRPr="00ED2793">
        <w:rPr>
          <w:rFonts w:asciiTheme="majorBidi" w:hAnsiTheme="majorBidi" w:cstheme="majorBidi"/>
          <w:sz w:val="30"/>
          <w:szCs w:val="30"/>
          <w:cs/>
        </w:rPr>
        <w:t xml:space="preserve">ตามวิธีส่วนได้เสียจำนวน </w:t>
      </w:r>
      <w:r>
        <w:rPr>
          <w:rFonts w:asciiTheme="majorBidi" w:hAnsiTheme="majorBidi" w:cstheme="majorBidi"/>
          <w:sz w:val="30"/>
          <w:szCs w:val="30"/>
        </w:rPr>
        <w:t>3.1</w:t>
      </w:r>
      <w:r w:rsidR="005F4304"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="000628CC" w:rsidRPr="00ED279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B902E9"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="0016196B" w:rsidRPr="00ED2793">
        <w:rPr>
          <w:rFonts w:asciiTheme="majorBidi" w:hAnsiTheme="majorBidi" w:cstheme="majorBidi"/>
          <w:sz w:val="30"/>
          <w:szCs w:val="30"/>
          <w:cs/>
        </w:rPr>
        <w:t>สำหรับงบการเงินที่แสดงเงินลงทุนตามวิธีส่วนได้เสีย และ</w:t>
      </w:r>
      <w:r w:rsidR="005F4304" w:rsidRPr="00ED2793">
        <w:rPr>
          <w:rFonts w:asciiTheme="majorBidi" w:hAnsiTheme="majorBidi" w:cstheme="majorBidi"/>
          <w:sz w:val="30"/>
          <w:szCs w:val="30"/>
          <w:cs/>
        </w:rPr>
        <w:t>มีราคาทุน</w:t>
      </w:r>
      <w:r w:rsidR="0016196B" w:rsidRPr="00ED27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F4304" w:rsidRPr="00ED2793">
        <w:rPr>
          <w:rFonts w:asciiTheme="majorBidi" w:hAnsiTheme="majorBidi" w:cstheme="majorBidi"/>
          <w:sz w:val="30"/>
          <w:szCs w:val="30"/>
        </w:rPr>
        <w:t>2.9</w:t>
      </w:r>
      <w:r w:rsidR="0016196B"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="0016196B" w:rsidRPr="00ED279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B902E9"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="0016196B" w:rsidRPr="00ED2793">
        <w:rPr>
          <w:rFonts w:asciiTheme="majorBidi" w:hAnsiTheme="majorBidi" w:cstheme="majorBidi"/>
          <w:sz w:val="30"/>
          <w:szCs w:val="30"/>
          <w:cs/>
        </w:rPr>
        <w:t>สำหรับงบการเงินเฉพาะกิจการ</w:t>
      </w:r>
      <w:r w:rsidR="0068657F" w:rsidRPr="00ED27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F4304" w:rsidRPr="00ED2793">
        <w:rPr>
          <w:rFonts w:asciiTheme="majorBidi" w:hAnsiTheme="majorBidi" w:cstheme="majorBidi"/>
          <w:sz w:val="30"/>
          <w:szCs w:val="30"/>
          <w:cs/>
        </w:rPr>
        <w:t xml:space="preserve">ไปในราคา </w:t>
      </w:r>
      <w:r w:rsidR="005F4304" w:rsidRPr="00ED2793">
        <w:rPr>
          <w:rFonts w:asciiTheme="majorBidi" w:hAnsiTheme="majorBidi" w:cstheme="majorBidi"/>
          <w:sz w:val="30"/>
          <w:szCs w:val="30"/>
        </w:rPr>
        <w:t xml:space="preserve">7 </w:t>
      </w:r>
      <w:r w:rsidR="005F4304" w:rsidRPr="00ED2793">
        <w:rPr>
          <w:rFonts w:asciiTheme="majorBidi" w:hAnsiTheme="majorBidi" w:cstheme="majorBidi"/>
          <w:sz w:val="30"/>
          <w:szCs w:val="30"/>
          <w:cs/>
        </w:rPr>
        <w:t>ล้านบาท ซึ่ง</w:t>
      </w:r>
      <w:r w:rsidR="000628CC" w:rsidRPr="00ED2793">
        <w:rPr>
          <w:rFonts w:asciiTheme="majorBidi" w:hAnsiTheme="majorBidi" w:cstheme="majorBidi"/>
          <w:sz w:val="30"/>
          <w:szCs w:val="30"/>
          <w:cs/>
        </w:rPr>
        <w:t>บริษัทรับรู้กำไรจากการขาย</w:t>
      </w:r>
      <w:r w:rsidR="00343B34" w:rsidRPr="00ED2793">
        <w:rPr>
          <w:rFonts w:asciiTheme="majorBidi" w:hAnsiTheme="majorBidi" w:cstheme="majorBidi"/>
          <w:sz w:val="30"/>
          <w:szCs w:val="30"/>
          <w:cs/>
        </w:rPr>
        <w:t>ในรายได้อื่น</w:t>
      </w:r>
      <w:r w:rsidR="000628CC" w:rsidRPr="0002196F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</w:rPr>
        <w:t>3.9</w:t>
      </w:r>
      <w:r w:rsidR="000628CC" w:rsidRPr="0002196F">
        <w:rPr>
          <w:rFonts w:asciiTheme="majorBidi" w:hAnsiTheme="majorBidi" w:cstheme="majorBidi"/>
          <w:sz w:val="30"/>
          <w:szCs w:val="30"/>
        </w:rPr>
        <w:t xml:space="preserve"> </w:t>
      </w:r>
      <w:r w:rsidR="000628CC" w:rsidRPr="0002196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5F4304" w:rsidRPr="0002196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4.1</w:t>
      </w:r>
      <w:r w:rsidR="000628CC" w:rsidRPr="000219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4304" w:rsidRPr="00ED279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628CC" w:rsidRPr="00ED2793">
        <w:rPr>
          <w:rFonts w:asciiTheme="majorBidi" w:hAnsiTheme="majorBidi" w:cstheme="majorBidi"/>
          <w:sz w:val="30"/>
          <w:szCs w:val="30"/>
          <w:cs/>
        </w:rPr>
        <w:t>ในงบกำไรขาดทุนเบ็ดเสร็จที่แสดงเงินลงทุนตามวิธี</w:t>
      </w:r>
      <w:r w:rsidR="005F4304" w:rsidRPr="00ED2793">
        <w:rPr>
          <w:rFonts w:asciiTheme="majorBidi" w:hAnsiTheme="majorBidi" w:cstheme="majorBidi"/>
          <w:sz w:val="30"/>
          <w:szCs w:val="30"/>
          <w:cs/>
        </w:rPr>
        <w:t>ส่</w:t>
      </w:r>
      <w:r w:rsidR="000628CC" w:rsidRPr="00ED2793">
        <w:rPr>
          <w:rFonts w:asciiTheme="majorBidi" w:hAnsiTheme="majorBidi" w:cstheme="majorBidi"/>
          <w:sz w:val="30"/>
          <w:szCs w:val="30"/>
          <w:cs/>
        </w:rPr>
        <w:t>วนได้เสีย</w:t>
      </w:r>
      <w:r w:rsidR="00E94ABF" w:rsidRPr="00ED279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="00C079BD" w:rsidRPr="00ED2793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C079BD" w:rsidRPr="00ED2793">
        <w:rPr>
          <w:rFonts w:asciiTheme="majorBidi" w:hAnsiTheme="majorBidi" w:cstheme="majorBidi"/>
          <w:sz w:val="30"/>
          <w:szCs w:val="30"/>
        </w:rPr>
        <w:t xml:space="preserve">31 </w:t>
      </w:r>
      <w:r w:rsidR="00C079BD" w:rsidRPr="00ED279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079BD" w:rsidRPr="00ED2793">
        <w:rPr>
          <w:rFonts w:asciiTheme="majorBidi" w:hAnsiTheme="majorBidi" w:cstheme="majorBidi"/>
          <w:sz w:val="30"/>
          <w:szCs w:val="30"/>
        </w:rPr>
        <w:t xml:space="preserve">2560 </w:t>
      </w:r>
      <w:r w:rsidR="00C079BD" w:rsidRPr="00ED2793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:rsidR="00C079BD" w:rsidRPr="00ED2793" w:rsidRDefault="00C079BD" w:rsidP="00957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C079BD" w:rsidRPr="00ED2793" w:rsidRDefault="00C079BD" w:rsidP="00957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:rsidR="000628CC" w:rsidRPr="00ED2793" w:rsidRDefault="000628CC" w:rsidP="00957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 w:right="-29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C079BD" w:rsidRDefault="00C079BD" w:rsidP="00957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right="-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674CF9" w:rsidRDefault="00674CF9" w:rsidP="00957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right="-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674CF9" w:rsidRDefault="00674CF9" w:rsidP="00957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right="-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674CF9" w:rsidRPr="00ED2793" w:rsidRDefault="00674CF9" w:rsidP="00957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right="-29"/>
        <w:jc w:val="both"/>
        <w:rPr>
          <w:rFonts w:asciiTheme="majorBidi" w:hAnsiTheme="majorBidi" w:cstheme="majorBidi"/>
          <w:b/>
          <w:bCs/>
          <w:sz w:val="30"/>
          <w:szCs w:val="30"/>
        </w:rPr>
        <w:sectPr w:rsidR="00674CF9" w:rsidRPr="00ED2793" w:rsidSect="0048752E">
          <w:headerReference w:type="default" r:id="rId8"/>
          <w:footerReference w:type="default" r:id="rId9"/>
          <w:pgSz w:w="11909" w:h="16834" w:code="9"/>
          <w:pgMar w:top="1588" w:right="1077" w:bottom="851" w:left="1588" w:header="720" w:footer="578" w:gutter="0"/>
          <w:pgNumType w:start="10"/>
          <w:cols w:space="720"/>
          <w:docGrid w:linePitch="245"/>
        </w:sectPr>
      </w:pPr>
    </w:p>
    <w:p w:rsidR="00DB7B86" w:rsidRDefault="00434597" w:rsidP="00DB7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เงินลงทุนในบริษัทร่วม ณ วันที่ </w:t>
      </w:r>
      <w:r w:rsidRPr="00AD114C">
        <w:rPr>
          <w:rFonts w:asciiTheme="majorBidi" w:hAnsiTheme="majorBidi" w:cstheme="majorBidi"/>
          <w:sz w:val="30"/>
          <w:szCs w:val="30"/>
        </w:rPr>
        <w:t>31</w:t>
      </w:r>
      <w:r w:rsidRPr="00AD114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611AC4" w:rsidRPr="00AD114C">
        <w:rPr>
          <w:rFonts w:asciiTheme="majorBidi" w:hAnsiTheme="majorBidi" w:cstheme="majorBidi"/>
          <w:sz w:val="30"/>
          <w:szCs w:val="30"/>
          <w:cs/>
        </w:rPr>
        <w:t xml:space="preserve"> 25</w:t>
      </w:r>
      <w:r w:rsidR="004B6D72" w:rsidRPr="00AD114C">
        <w:rPr>
          <w:rFonts w:asciiTheme="majorBidi" w:hAnsiTheme="majorBidi" w:cstheme="majorBidi"/>
          <w:sz w:val="30"/>
          <w:szCs w:val="30"/>
        </w:rPr>
        <w:t>6</w:t>
      </w:r>
      <w:r w:rsidR="004B6D72" w:rsidRPr="00AD114C">
        <w:rPr>
          <w:rFonts w:asciiTheme="majorBidi" w:hAnsiTheme="majorBidi" w:cstheme="majorBidi"/>
          <w:sz w:val="30"/>
          <w:szCs w:val="30"/>
          <w:cs/>
        </w:rPr>
        <w:t>1</w:t>
      </w:r>
      <w:r w:rsidRPr="00AD114C">
        <w:rPr>
          <w:rFonts w:asciiTheme="majorBidi" w:hAnsiTheme="majorBidi" w:cstheme="majorBidi"/>
          <w:sz w:val="30"/>
          <w:szCs w:val="30"/>
        </w:rPr>
        <w:t xml:space="preserve"> </w:t>
      </w:r>
      <w:r w:rsidRPr="00AD114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B6D72" w:rsidRPr="00AD114C">
        <w:rPr>
          <w:rFonts w:asciiTheme="majorBidi" w:hAnsiTheme="majorBidi" w:cstheme="majorBidi"/>
          <w:sz w:val="30"/>
          <w:szCs w:val="30"/>
        </w:rPr>
        <w:t>25</w:t>
      </w:r>
      <w:r w:rsidR="004B6D72" w:rsidRPr="00AD114C">
        <w:rPr>
          <w:rFonts w:asciiTheme="majorBidi" w:hAnsiTheme="majorBidi" w:cstheme="majorBidi"/>
          <w:sz w:val="30"/>
          <w:szCs w:val="30"/>
          <w:cs/>
        </w:rPr>
        <w:t>60</w:t>
      </w:r>
      <w:r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DB7B86" w:rsidRPr="00AD114C" w:rsidRDefault="00DB7B86" w:rsidP="00DB7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16"/>
          <w:szCs w:val="16"/>
        </w:rPr>
      </w:pPr>
    </w:p>
    <w:tbl>
      <w:tblPr>
        <w:tblW w:w="154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710"/>
        <w:gridCol w:w="990"/>
        <w:gridCol w:w="810"/>
        <w:gridCol w:w="900"/>
        <w:gridCol w:w="810"/>
        <w:gridCol w:w="81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DB7B86" w:rsidRPr="00D0412E" w:rsidTr="00B3672B">
        <w:trPr>
          <w:trHeight w:val="82"/>
        </w:trPr>
        <w:tc>
          <w:tcPr>
            <w:tcW w:w="171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0" w:type="dxa"/>
            <w:gridSpan w:val="20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B7B86" w:rsidRPr="00D0412E" w:rsidTr="00B3672B">
        <w:trPr>
          <w:trHeight w:val="360"/>
        </w:trPr>
        <w:tc>
          <w:tcPr>
            <w:tcW w:w="171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rPr>
                <w:rFonts w:ascii="Angsana New" w:hAnsi="Angsana New"/>
                <w:sz w:val="24"/>
                <w:szCs w:val="24"/>
                <w:cs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710" w:type="dxa"/>
            <w:gridSpan w:val="2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2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 w:firstLine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 xml:space="preserve">ส่วนได้เสีย </w:t>
            </w:r>
            <w:r w:rsidRPr="00D0412E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D0412E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</w:tr>
      <w:tr w:rsidR="00DB7B86" w:rsidRPr="00D0412E" w:rsidTr="00B3672B">
        <w:trPr>
          <w:trHeight w:val="82"/>
        </w:trPr>
        <w:tc>
          <w:tcPr>
            <w:tcW w:w="1710" w:type="dxa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90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81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81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81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DB7B86" w:rsidRPr="00D0412E" w:rsidTr="00B3672B">
        <w:trPr>
          <w:trHeight w:val="82"/>
        </w:trPr>
        <w:tc>
          <w:tcPr>
            <w:tcW w:w="171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0412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D0412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260" w:type="dxa"/>
            <w:gridSpan w:val="18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D0412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B7B86" w:rsidRPr="00455346" w:rsidTr="00771517">
        <w:trPr>
          <w:trHeight w:val="82"/>
        </w:trPr>
        <w:tc>
          <w:tcPr>
            <w:tcW w:w="171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288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บริษัท โชคสามัคคี จำกัด</w:t>
            </w:r>
          </w:p>
        </w:tc>
        <w:tc>
          <w:tcPr>
            <w:tcW w:w="99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810" w:type="dxa"/>
          </w:tcPr>
          <w:p w:rsidR="00DB7B86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38" w:right="-2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:rsidR="00DB7B86" w:rsidRPr="00D0412E" w:rsidRDefault="00AD114C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38" w:right="-2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27.76</w:t>
            </w:r>
          </w:p>
        </w:tc>
        <w:tc>
          <w:tcPr>
            <w:tcW w:w="81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38" w:right="-2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33.79</w:t>
            </w:r>
          </w:p>
        </w:tc>
        <w:tc>
          <w:tcPr>
            <w:tcW w:w="810" w:type="dxa"/>
            <w:shd w:val="clear" w:color="auto" w:fill="auto"/>
          </w:tcPr>
          <w:p w:rsidR="00DB7B86" w:rsidRPr="00AD114C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114C">
              <w:rPr>
                <w:rFonts w:ascii="Angsana New" w:hAnsi="Angsana New"/>
                <w:sz w:val="24"/>
                <w:szCs w:val="24"/>
              </w:rPr>
              <w:t>116,000</w:t>
            </w:r>
          </w:p>
        </w:tc>
        <w:tc>
          <w:tcPr>
            <w:tcW w:w="810" w:type="dxa"/>
            <w:shd w:val="clear" w:color="auto" w:fill="auto"/>
          </w:tcPr>
          <w:p w:rsidR="00DB7B86" w:rsidRPr="00AD114C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114C">
              <w:rPr>
                <w:rFonts w:ascii="Angsana New" w:hAnsi="Angsana New"/>
                <w:sz w:val="24"/>
                <w:szCs w:val="24"/>
              </w:rPr>
              <w:t>116,000</w:t>
            </w:r>
          </w:p>
        </w:tc>
        <w:tc>
          <w:tcPr>
            <w:tcW w:w="27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FFFFFF"/>
          </w:tcPr>
          <w:p w:rsidR="00DB7B86" w:rsidRPr="00455346" w:rsidRDefault="00AD114C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33,722</w:t>
            </w:r>
          </w:p>
        </w:tc>
        <w:tc>
          <w:tcPr>
            <w:tcW w:w="270" w:type="dxa"/>
          </w:tcPr>
          <w:p w:rsidR="00DB7B86" w:rsidRPr="00455346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DB7B86" w:rsidRPr="00455346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55346">
              <w:rPr>
                <w:rFonts w:ascii="Angsana New" w:hAnsi="Angsana New"/>
                <w:sz w:val="24"/>
                <w:szCs w:val="24"/>
              </w:rPr>
              <w:t>41,051</w:t>
            </w:r>
          </w:p>
        </w:tc>
        <w:tc>
          <w:tcPr>
            <w:tcW w:w="270" w:type="dxa"/>
          </w:tcPr>
          <w:p w:rsidR="00DB7B86" w:rsidRPr="00455346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DB7B86" w:rsidRPr="00455346" w:rsidRDefault="00771517" w:rsidP="0077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71517">
              <w:rPr>
                <w:rFonts w:ascii="Angsana New" w:hAnsi="Angsana New"/>
                <w:sz w:val="24"/>
                <w:szCs w:val="24"/>
              </w:rPr>
              <w:t>35,277</w:t>
            </w:r>
          </w:p>
        </w:tc>
        <w:tc>
          <w:tcPr>
            <w:tcW w:w="270" w:type="dxa"/>
            <w:shd w:val="clear" w:color="auto" w:fill="auto"/>
          </w:tcPr>
          <w:p w:rsidR="00DB7B86" w:rsidRPr="00455346" w:rsidRDefault="00DB7B86" w:rsidP="0077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68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DB7B86" w:rsidRPr="00455346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55346">
              <w:rPr>
                <w:rFonts w:ascii="Angsana New" w:hAnsi="Angsana New"/>
                <w:sz w:val="24"/>
                <w:szCs w:val="24"/>
              </w:rPr>
              <w:t>42,902</w:t>
            </w:r>
          </w:p>
        </w:tc>
        <w:tc>
          <w:tcPr>
            <w:tcW w:w="270" w:type="dxa"/>
            <w:shd w:val="clear" w:color="auto" w:fill="auto"/>
          </w:tcPr>
          <w:p w:rsidR="00DB7B86" w:rsidRPr="00455346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FFFFFF"/>
          </w:tcPr>
          <w:p w:rsidR="00DB7B86" w:rsidRPr="00AD114C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11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B7B86" w:rsidRPr="00AD114C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DB7B86" w:rsidRPr="00AD114C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11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B7B86" w:rsidRPr="00455346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DB7B86" w:rsidRPr="00455346" w:rsidRDefault="00771517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71517">
              <w:rPr>
                <w:rFonts w:ascii="Angsana New" w:hAnsi="Angsana New"/>
                <w:sz w:val="24"/>
                <w:szCs w:val="24"/>
              </w:rPr>
              <w:t>35,277</w:t>
            </w:r>
          </w:p>
        </w:tc>
        <w:tc>
          <w:tcPr>
            <w:tcW w:w="270" w:type="dxa"/>
            <w:shd w:val="clear" w:color="auto" w:fill="auto"/>
          </w:tcPr>
          <w:p w:rsidR="00DB7B86" w:rsidRPr="00455346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DB7B86" w:rsidRPr="00455346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55346">
              <w:rPr>
                <w:rFonts w:ascii="Angsana New" w:hAnsi="Angsana New"/>
                <w:sz w:val="24"/>
                <w:szCs w:val="24"/>
              </w:rPr>
              <w:t>42,902</w:t>
            </w:r>
          </w:p>
        </w:tc>
      </w:tr>
    </w:tbl>
    <w:p w:rsidR="00DB7B86" w:rsidRPr="00D0412E" w:rsidRDefault="00DB7B86" w:rsidP="00DB7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sz w:val="24"/>
          <w:szCs w:val="24"/>
        </w:rPr>
      </w:pPr>
    </w:p>
    <w:tbl>
      <w:tblPr>
        <w:tblW w:w="1333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710"/>
        <w:gridCol w:w="990"/>
        <w:gridCol w:w="810"/>
        <w:gridCol w:w="918"/>
        <w:gridCol w:w="810"/>
        <w:gridCol w:w="720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DB7B86" w:rsidRPr="00D0412E" w:rsidTr="00B3672B">
        <w:trPr>
          <w:trHeight w:val="204"/>
          <w:tblHeader/>
        </w:trPr>
        <w:tc>
          <w:tcPr>
            <w:tcW w:w="171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DB7B86" w:rsidRPr="00D0412E" w:rsidRDefault="00DB7B86" w:rsidP="00B3672B">
            <w:pPr>
              <w:spacing w:line="320" w:lineRule="exact"/>
              <w:ind w:left="360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28" w:type="dxa"/>
            <w:gridSpan w:val="16"/>
          </w:tcPr>
          <w:p w:rsidR="00DB7B86" w:rsidRPr="00D0412E" w:rsidRDefault="00DB7B86" w:rsidP="00B3672B">
            <w:pPr>
              <w:spacing w:line="320" w:lineRule="exact"/>
              <w:ind w:left="360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B7B86" w:rsidRPr="00D0412E" w:rsidTr="00B3672B">
        <w:trPr>
          <w:trHeight w:val="303"/>
          <w:tblHeader/>
        </w:trPr>
        <w:tc>
          <w:tcPr>
            <w:tcW w:w="171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728" w:type="dxa"/>
            <w:gridSpan w:val="2"/>
            <w:vAlign w:val="bottom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2"/>
            <w:vAlign w:val="bottom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:rsidR="00DB7B86" w:rsidRPr="00D0412E" w:rsidRDefault="00DB7B86" w:rsidP="00B3672B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 xml:space="preserve">ราคาทุน </w:t>
            </w:r>
            <w:r w:rsidRPr="00D0412E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D0412E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</w:tr>
      <w:tr w:rsidR="00DB7B86" w:rsidRPr="00D0412E" w:rsidTr="00B3672B">
        <w:trPr>
          <w:trHeight w:val="303"/>
          <w:tblHeader/>
        </w:trPr>
        <w:tc>
          <w:tcPr>
            <w:tcW w:w="1710" w:type="dxa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918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81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72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90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DB7B86" w:rsidRPr="00D0412E" w:rsidTr="00B3672B">
        <w:trPr>
          <w:trHeight w:val="303"/>
          <w:tblHeader/>
        </w:trPr>
        <w:tc>
          <w:tcPr>
            <w:tcW w:w="171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28" w:type="dxa"/>
            <w:gridSpan w:val="2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8100" w:type="dxa"/>
            <w:gridSpan w:val="14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D0412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B7B86" w:rsidRPr="00D0412E" w:rsidTr="00B3672B">
        <w:trPr>
          <w:trHeight w:val="303"/>
        </w:trPr>
        <w:tc>
          <w:tcPr>
            <w:tcW w:w="171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0412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DB7B86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38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38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38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5"/>
              </w:tabs>
              <w:spacing w:line="320" w:lineRule="exact"/>
              <w:ind w:left="-108"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5"/>
              </w:tabs>
              <w:spacing w:line="320" w:lineRule="exact"/>
              <w:ind w:left="-108"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left="-99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left="-108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left="-99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20" w:lineRule="exact"/>
              <w:ind w:left="-99" w:right="-1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20" w:lineRule="exact"/>
              <w:ind w:left="-99" w:right="-1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2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B7B86" w:rsidRPr="00D0412E" w:rsidTr="00B3672B">
        <w:trPr>
          <w:trHeight w:val="303"/>
        </w:trPr>
        <w:tc>
          <w:tcPr>
            <w:tcW w:w="171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288"/>
              <w:rPr>
                <w:rFonts w:ascii="Angsana New" w:hAnsi="Angsana New"/>
                <w:sz w:val="24"/>
                <w:szCs w:val="24"/>
                <w:cs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บริษัท โชคสามัคคี จำกัด</w:t>
            </w:r>
          </w:p>
        </w:tc>
        <w:tc>
          <w:tcPr>
            <w:tcW w:w="99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810" w:type="dxa"/>
          </w:tcPr>
          <w:p w:rsidR="00DB7B86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38" w:right="-2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18" w:type="dxa"/>
            <w:shd w:val="clear" w:color="auto" w:fill="auto"/>
          </w:tcPr>
          <w:p w:rsidR="00DB7B86" w:rsidRPr="00D0412E" w:rsidRDefault="00AD114C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38" w:right="-2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27.76</w:t>
            </w:r>
          </w:p>
        </w:tc>
        <w:tc>
          <w:tcPr>
            <w:tcW w:w="81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38" w:right="-2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33.79</w:t>
            </w:r>
          </w:p>
        </w:tc>
        <w:tc>
          <w:tcPr>
            <w:tcW w:w="720" w:type="dxa"/>
          </w:tcPr>
          <w:p w:rsidR="00DB7B86" w:rsidRPr="00AD114C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5"/>
              </w:tabs>
              <w:spacing w:line="320" w:lineRule="exact"/>
              <w:ind w:left="-108" w:right="-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114C">
              <w:rPr>
                <w:rFonts w:ascii="Angsana New" w:hAnsi="Angsana New"/>
                <w:sz w:val="24"/>
                <w:szCs w:val="24"/>
              </w:rPr>
              <w:t>116,000</w:t>
            </w:r>
          </w:p>
        </w:tc>
        <w:tc>
          <w:tcPr>
            <w:tcW w:w="900" w:type="dxa"/>
          </w:tcPr>
          <w:p w:rsidR="00DB7B86" w:rsidRPr="00AD114C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5"/>
              </w:tabs>
              <w:spacing w:line="320" w:lineRule="exact"/>
              <w:ind w:left="-108" w:right="-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114C">
              <w:rPr>
                <w:rFonts w:ascii="Angsana New" w:hAnsi="Angsana New"/>
                <w:sz w:val="24"/>
                <w:szCs w:val="24"/>
              </w:rPr>
              <w:t>116,000</w:t>
            </w:r>
          </w:p>
        </w:tc>
        <w:tc>
          <w:tcPr>
            <w:tcW w:w="27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DB7B86" w:rsidRPr="00D0412E" w:rsidRDefault="00AD114C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5"/>
              </w:tabs>
              <w:spacing w:line="320" w:lineRule="exact"/>
              <w:ind w:left="-108" w:right="-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33,722</w:t>
            </w:r>
          </w:p>
        </w:tc>
        <w:tc>
          <w:tcPr>
            <w:tcW w:w="27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left="-108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5"/>
              </w:tabs>
              <w:spacing w:line="320" w:lineRule="exact"/>
              <w:ind w:left="-108" w:right="-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41,051</w:t>
            </w:r>
          </w:p>
        </w:tc>
        <w:tc>
          <w:tcPr>
            <w:tcW w:w="27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DB7B86" w:rsidRPr="00AD114C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20" w:lineRule="exact"/>
              <w:ind w:left="-99" w:right="-129"/>
              <w:rPr>
                <w:rFonts w:ascii="Angsana New" w:hAnsi="Angsana New"/>
                <w:sz w:val="24"/>
                <w:szCs w:val="24"/>
              </w:rPr>
            </w:pPr>
            <w:r w:rsidRPr="00AD11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B7B86" w:rsidRPr="00AD114C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DB7B86" w:rsidRPr="00AD114C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left="-99" w:right="-129"/>
              <w:rPr>
                <w:rFonts w:ascii="Angsana New" w:hAnsi="Angsana New"/>
                <w:sz w:val="24"/>
                <w:szCs w:val="24"/>
              </w:rPr>
            </w:pPr>
            <w:r w:rsidRPr="00AD11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DB7B86" w:rsidRPr="00D0412E" w:rsidRDefault="00AD114C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9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33,722</w:t>
            </w:r>
          </w:p>
        </w:tc>
        <w:tc>
          <w:tcPr>
            <w:tcW w:w="27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9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41,051</w:t>
            </w:r>
          </w:p>
        </w:tc>
      </w:tr>
    </w:tbl>
    <w:p w:rsidR="00102906" w:rsidRPr="00ED2793" w:rsidRDefault="00102906" w:rsidP="00DB7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</w:rPr>
      </w:pPr>
    </w:p>
    <w:p w:rsidR="00102906" w:rsidRPr="00ED2793" w:rsidRDefault="00102906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360"/>
        <w:rPr>
          <w:rFonts w:asciiTheme="majorBidi" w:hAnsiTheme="majorBidi" w:cstheme="majorBidi"/>
          <w:sz w:val="30"/>
          <w:szCs w:val="30"/>
          <w:cs/>
        </w:rPr>
        <w:sectPr w:rsidR="00102906" w:rsidRPr="00ED2793" w:rsidSect="007B28CE">
          <w:headerReference w:type="default" r:id="rId10"/>
          <w:pgSz w:w="16834" w:h="11909" w:orient="landscape" w:code="9"/>
          <w:pgMar w:top="1152" w:right="691" w:bottom="1152" w:left="720" w:header="720" w:footer="576" w:gutter="0"/>
          <w:pgNumType w:start="32"/>
          <w:cols w:space="720"/>
          <w:docGrid w:linePitch="245"/>
        </w:sectPr>
      </w:pPr>
      <w:r w:rsidRPr="00ED2793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="00AD0519" w:rsidRPr="00ED2793">
        <w:rPr>
          <w:rFonts w:asciiTheme="majorBidi" w:hAnsiTheme="majorBidi" w:cstheme="majorBidi"/>
          <w:sz w:val="30"/>
          <w:szCs w:val="30"/>
          <w:cs/>
        </w:rPr>
        <w:t>ไม่ได้</w:t>
      </w:r>
      <w:r w:rsidRPr="00ED2793">
        <w:rPr>
          <w:rFonts w:asciiTheme="majorBidi" w:hAnsiTheme="majorBidi" w:cstheme="majorBidi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:rsidR="00807029" w:rsidRDefault="00807029" w:rsidP="00674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lastRenderedPageBreak/>
        <w:t>ตารางต่อไปนี้สรุปข้อมูลทางการเงินของบริษัทร่วมที่รวมอยู่ในงบการเงินของบริษัทร่วม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D0412E"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บริษัทร่วม</w:t>
      </w:r>
    </w:p>
    <w:p w:rsidR="00807029" w:rsidRPr="007B28CE" w:rsidRDefault="00807029" w:rsidP="00807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12"/>
          <w:szCs w:val="12"/>
        </w:rPr>
      </w:pPr>
    </w:p>
    <w:tbl>
      <w:tblPr>
        <w:tblpPr w:leftFromText="180" w:rightFromText="180" w:vertAnchor="text" w:tblpY="1"/>
        <w:tblOverlap w:val="never"/>
        <w:tblW w:w="9213" w:type="dxa"/>
        <w:tblLayout w:type="fixed"/>
        <w:tblLook w:val="01E0" w:firstRow="1" w:lastRow="1" w:firstColumn="1" w:lastColumn="1" w:noHBand="0" w:noVBand="0"/>
      </w:tblPr>
      <w:tblGrid>
        <w:gridCol w:w="5668"/>
        <w:gridCol w:w="1560"/>
        <w:gridCol w:w="426"/>
        <w:gridCol w:w="1559"/>
      </w:tblGrid>
      <w:tr w:rsidR="00807029" w:rsidRPr="00D0412E" w:rsidTr="007B28CE">
        <w:trPr>
          <w:trHeight w:hRule="exact" w:val="397"/>
        </w:trPr>
        <w:tc>
          <w:tcPr>
            <w:tcW w:w="5668" w:type="dxa"/>
          </w:tcPr>
          <w:p w:rsidR="00807029" w:rsidRPr="00D0412E" w:rsidRDefault="00807029" w:rsidP="0080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45" w:type="dxa"/>
            <w:gridSpan w:val="3"/>
          </w:tcPr>
          <w:p w:rsidR="00807029" w:rsidRPr="007B5EDA" w:rsidRDefault="00807029" w:rsidP="0080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5EDA">
              <w:rPr>
                <w:rFonts w:ascii="Angsana New" w:hAnsi="Angsana New" w:hint="cs"/>
                <w:sz w:val="30"/>
                <w:szCs w:val="30"/>
                <w:cs/>
              </w:rPr>
              <w:t>บริษัท โชคสามัคคี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</w:tr>
      <w:tr w:rsidR="00807029" w:rsidRPr="00D0412E" w:rsidTr="007B28CE">
        <w:trPr>
          <w:trHeight w:hRule="exact" w:val="397"/>
        </w:trPr>
        <w:tc>
          <w:tcPr>
            <w:tcW w:w="5668" w:type="dxa"/>
          </w:tcPr>
          <w:p w:rsidR="00807029" w:rsidRPr="00D0412E" w:rsidRDefault="00807029" w:rsidP="0080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807029" w:rsidRPr="00D0412E" w:rsidRDefault="00807029" w:rsidP="0080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426" w:type="dxa"/>
          </w:tcPr>
          <w:p w:rsidR="00807029" w:rsidRPr="00D0412E" w:rsidRDefault="00807029" w:rsidP="0080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807029" w:rsidRPr="00D0412E" w:rsidRDefault="00807029" w:rsidP="0080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807029" w:rsidRPr="00D0412E" w:rsidTr="007B28CE">
        <w:trPr>
          <w:trHeight w:hRule="exact" w:val="397"/>
        </w:trPr>
        <w:tc>
          <w:tcPr>
            <w:tcW w:w="5668" w:type="dxa"/>
          </w:tcPr>
          <w:p w:rsidR="00807029" w:rsidRPr="00D0412E" w:rsidRDefault="00807029" w:rsidP="0080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45" w:type="dxa"/>
            <w:gridSpan w:val="3"/>
          </w:tcPr>
          <w:p w:rsidR="00807029" w:rsidRPr="007B28CE" w:rsidRDefault="00807029" w:rsidP="0080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28CE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</w:tr>
      <w:tr w:rsidR="00807029" w:rsidRPr="00D0412E" w:rsidTr="00AD22C8">
        <w:tc>
          <w:tcPr>
            <w:tcW w:w="5668" w:type="dxa"/>
          </w:tcPr>
          <w:p w:rsidR="00807029" w:rsidRPr="00D0412E" w:rsidRDefault="00807029" w:rsidP="00807029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D0412E">
              <w:rPr>
                <w:rFonts w:ascii="Angsana New" w:hAnsi="Angsana New"/>
                <w:sz w:val="30"/>
                <w:szCs w:val="30"/>
                <w:cs/>
              </w:rPr>
              <w:t>ายได้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807029" w:rsidRPr="007B5EDA" w:rsidRDefault="00AD22C8" w:rsidP="0078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754</w:t>
            </w:r>
          </w:p>
        </w:tc>
        <w:tc>
          <w:tcPr>
            <w:tcW w:w="426" w:type="dxa"/>
          </w:tcPr>
          <w:p w:rsidR="00807029" w:rsidRPr="00D0412E" w:rsidRDefault="00807029" w:rsidP="00807029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7029" w:rsidRPr="007B5EDA" w:rsidRDefault="00807029" w:rsidP="0078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742</w:t>
            </w:r>
          </w:p>
        </w:tc>
      </w:tr>
      <w:tr w:rsidR="00807029" w:rsidRPr="00D0412E" w:rsidTr="007B28CE">
        <w:trPr>
          <w:trHeight w:hRule="exact" w:val="227"/>
        </w:trPr>
        <w:tc>
          <w:tcPr>
            <w:tcW w:w="5668" w:type="dxa"/>
          </w:tcPr>
          <w:p w:rsidR="00807029" w:rsidRDefault="00807029" w:rsidP="00807029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:rsidR="00807029" w:rsidRDefault="00807029" w:rsidP="0078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6" w:type="dxa"/>
          </w:tcPr>
          <w:p w:rsidR="00807029" w:rsidRPr="00D0412E" w:rsidRDefault="00807029" w:rsidP="00807029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</w:tcPr>
          <w:p w:rsidR="00807029" w:rsidRDefault="00807029" w:rsidP="0078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7029" w:rsidRPr="00D0412E" w:rsidTr="007B28CE">
        <w:trPr>
          <w:trHeight w:hRule="exact" w:val="397"/>
        </w:trPr>
        <w:tc>
          <w:tcPr>
            <w:tcW w:w="5668" w:type="dxa"/>
          </w:tcPr>
          <w:p w:rsidR="00807029" w:rsidRPr="00D0412E" w:rsidRDefault="00807029" w:rsidP="00807029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D0412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D0412E">
              <w:rPr>
                <w:rFonts w:ascii="Angsana New" w:hAnsi="Angsana New"/>
                <w:sz w:val="30"/>
                <w:szCs w:val="30"/>
              </w:rPr>
              <w:t>100)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807029" w:rsidRPr="007B5EDA" w:rsidRDefault="00AD22C8" w:rsidP="0078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426" w:type="dxa"/>
          </w:tcPr>
          <w:p w:rsidR="00807029" w:rsidRPr="00AE6C9A" w:rsidRDefault="00807029" w:rsidP="00807029">
            <w:pPr>
              <w:pStyle w:val="AccPolicyalternative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7029" w:rsidRPr="007B5EDA" w:rsidRDefault="00807029" w:rsidP="0078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807029" w:rsidRPr="00D0412E" w:rsidTr="007B28CE">
        <w:trPr>
          <w:trHeight w:hRule="exact" w:val="397"/>
        </w:trPr>
        <w:tc>
          <w:tcPr>
            <w:tcW w:w="5668" w:type="dxa"/>
          </w:tcPr>
          <w:p w:rsidR="00807029" w:rsidRPr="00D0412E" w:rsidRDefault="00807029" w:rsidP="00807029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7029" w:rsidRPr="007B5EDA" w:rsidRDefault="00AD22C8" w:rsidP="0078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27.76</w:t>
            </w:r>
          </w:p>
        </w:tc>
        <w:tc>
          <w:tcPr>
            <w:tcW w:w="426" w:type="dxa"/>
          </w:tcPr>
          <w:p w:rsidR="00807029" w:rsidRPr="00AE6C9A" w:rsidRDefault="00807029" w:rsidP="00807029">
            <w:pPr>
              <w:pStyle w:val="AccPolicyalternative"/>
              <w:tabs>
                <w:tab w:val="clear" w:pos="864"/>
                <w:tab w:val="decimal" w:pos="882"/>
              </w:tabs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7029" w:rsidRPr="007B5EDA" w:rsidRDefault="00807029" w:rsidP="0078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33.79</w:t>
            </w:r>
          </w:p>
        </w:tc>
      </w:tr>
      <w:tr w:rsidR="00807029" w:rsidRPr="00D0412E" w:rsidTr="007B28CE">
        <w:trPr>
          <w:trHeight w:hRule="exact" w:val="397"/>
        </w:trPr>
        <w:tc>
          <w:tcPr>
            <w:tcW w:w="5668" w:type="dxa"/>
          </w:tcPr>
          <w:p w:rsidR="00807029" w:rsidRPr="00D0412E" w:rsidRDefault="00807029" w:rsidP="00807029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6D49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ส่วนที่เป็นของบริษัท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7029" w:rsidRPr="00AE6C9A" w:rsidRDefault="00AD22C8" w:rsidP="0078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426" w:type="dxa"/>
          </w:tcPr>
          <w:p w:rsidR="00807029" w:rsidRPr="00AE6C9A" w:rsidRDefault="00807029" w:rsidP="00807029">
            <w:pPr>
              <w:pStyle w:val="AccPolicyalternative"/>
              <w:rPr>
                <w:rFonts w:eastAsia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7029" w:rsidRPr="00AE6C9A" w:rsidRDefault="00807029" w:rsidP="0078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6C9A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</w:tr>
      <w:tr w:rsidR="00807029" w:rsidRPr="006D4984" w:rsidTr="007B28CE">
        <w:trPr>
          <w:trHeight w:hRule="exact" w:val="227"/>
        </w:trPr>
        <w:tc>
          <w:tcPr>
            <w:tcW w:w="5668" w:type="dxa"/>
          </w:tcPr>
          <w:p w:rsidR="00807029" w:rsidRPr="006D4984" w:rsidRDefault="00807029" w:rsidP="00807029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807029" w:rsidRPr="00AE6C9A" w:rsidRDefault="00807029" w:rsidP="0078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6" w:type="dxa"/>
          </w:tcPr>
          <w:p w:rsidR="00807029" w:rsidRPr="00AE6C9A" w:rsidRDefault="00807029" w:rsidP="0080702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7029" w:rsidRPr="00AE6C9A" w:rsidRDefault="00807029" w:rsidP="0078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7029" w:rsidRPr="00D0412E" w:rsidTr="007B28CE">
        <w:trPr>
          <w:trHeight w:hRule="exact" w:val="397"/>
        </w:trPr>
        <w:tc>
          <w:tcPr>
            <w:tcW w:w="5668" w:type="dxa"/>
          </w:tcPr>
          <w:p w:rsidR="00807029" w:rsidRPr="00A10A5D" w:rsidRDefault="00807029" w:rsidP="00807029">
            <w:pPr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60" w:type="dxa"/>
            <w:shd w:val="clear" w:color="auto" w:fill="auto"/>
          </w:tcPr>
          <w:p w:rsidR="00807029" w:rsidRPr="007B5EDA" w:rsidRDefault="00AD22C8" w:rsidP="0078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8,424</w:t>
            </w:r>
          </w:p>
        </w:tc>
        <w:tc>
          <w:tcPr>
            <w:tcW w:w="426" w:type="dxa"/>
          </w:tcPr>
          <w:p w:rsidR="00807029" w:rsidRPr="00AE6C9A" w:rsidRDefault="00807029" w:rsidP="00807029">
            <w:pPr>
              <w:pStyle w:val="AccPolicyalternative"/>
              <w:rPr>
                <w:rFonts w:eastAsia="Times New Roman"/>
              </w:rPr>
            </w:pPr>
          </w:p>
        </w:tc>
        <w:tc>
          <w:tcPr>
            <w:tcW w:w="1559" w:type="dxa"/>
          </w:tcPr>
          <w:p w:rsidR="00807029" w:rsidRPr="007B5EDA" w:rsidRDefault="00807029" w:rsidP="0078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8,435</w:t>
            </w:r>
          </w:p>
        </w:tc>
      </w:tr>
      <w:tr w:rsidR="00807029" w:rsidRPr="00D0412E" w:rsidTr="007B28CE">
        <w:trPr>
          <w:trHeight w:hRule="exact" w:val="397"/>
        </w:trPr>
        <w:tc>
          <w:tcPr>
            <w:tcW w:w="5668" w:type="dxa"/>
          </w:tcPr>
          <w:p w:rsidR="00807029" w:rsidRPr="00D0412E" w:rsidRDefault="00807029" w:rsidP="00807029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60" w:type="dxa"/>
            <w:shd w:val="clear" w:color="auto" w:fill="auto"/>
          </w:tcPr>
          <w:p w:rsidR="00807029" w:rsidRPr="007B5EDA" w:rsidRDefault="00AD22C8" w:rsidP="0078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123,467</w:t>
            </w:r>
          </w:p>
        </w:tc>
        <w:tc>
          <w:tcPr>
            <w:tcW w:w="426" w:type="dxa"/>
          </w:tcPr>
          <w:p w:rsidR="00807029" w:rsidRPr="00AE6C9A" w:rsidRDefault="00807029" w:rsidP="00807029">
            <w:pPr>
              <w:pStyle w:val="AccPolicyalternative"/>
              <w:rPr>
                <w:rFonts w:eastAsia="Times New Roman"/>
              </w:rPr>
            </w:pPr>
          </w:p>
        </w:tc>
        <w:tc>
          <w:tcPr>
            <w:tcW w:w="1559" w:type="dxa"/>
          </w:tcPr>
          <w:p w:rsidR="00807029" w:rsidRPr="007B5EDA" w:rsidRDefault="00807029" w:rsidP="0078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123,513</w:t>
            </w:r>
          </w:p>
        </w:tc>
      </w:tr>
      <w:tr w:rsidR="00807029" w:rsidRPr="00D0412E" w:rsidTr="007B28CE">
        <w:trPr>
          <w:trHeight w:hRule="exact" w:val="397"/>
        </w:trPr>
        <w:tc>
          <w:tcPr>
            <w:tcW w:w="5668" w:type="dxa"/>
          </w:tcPr>
          <w:p w:rsidR="00807029" w:rsidRPr="00D0412E" w:rsidRDefault="00807029" w:rsidP="00807029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60" w:type="dxa"/>
            <w:shd w:val="clear" w:color="auto" w:fill="auto"/>
          </w:tcPr>
          <w:p w:rsidR="00807029" w:rsidRPr="007B5EDA" w:rsidRDefault="00AD22C8" w:rsidP="0078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(405)</w:t>
            </w:r>
          </w:p>
        </w:tc>
        <w:tc>
          <w:tcPr>
            <w:tcW w:w="426" w:type="dxa"/>
          </w:tcPr>
          <w:p w:rsidR="00807029" w:rsidRPr="00AE6C9A" w:rsidRDefault="00807029" w:rsidP="00807029">
            <w:pPr>
              <w:pStyle w:val="AccPolicyalternative"/>
              <w:rPr>
                <w:rFonts w:eastAsia="Times New Roman"/>
              </w:rPr>
            </w:pPr>
          </w:p>
        </w:tc>
        <w:tc>
          <w:tcPr>
            <w:tcW w:w="1559" w:type="dxa"/>
          </w:tcPr>
          <w:p w:rsidR="00807029" w:rsidRPr="007B5EDA" w:rsidRDefault="00807029" w:rsidP="0078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(593)</w:t>
            </w:r>
          </w:p>
        </w:tc>
      </w:tr>
      <w:tr w:rsidR="00807029" w:rsidRPr="00D0412E" w:rsidTr="007B28CE">
        <w:trPr>
          <w:trHeight w:hRule="exact" w:val="397"/>
        </w:trPr>
        <w:tc>
          <w:tcPr>
            <w:tcW w:w="5668" w:type="dxa"/>
          </w:tcPr>
          <w:p w:rsidR="00807029" w:rsidRPr="00D0412E" w:rsidRDefault="00807029" w:rsidP="00807029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807029" w:rsidRPr="007B5EDA" w:rsidRDefault="00AD22C8" w:rsidP="0078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(1,589)</w:t>
            </w:r>
          </w:p>
        </w:tc>
        <w:tc>
          <w:tcPr>
            <w:tcW w:w="426" w:type="dxa"/>
          </w:tcPr>
          <w:p w:rsidR="00807029" w:rsidRPr="00AE6C9A" w:rsidRDefault="00807029" w:rsidP="00807029">
            <w:pPr>
              <w:pStyle w:val="AccPolicyalternative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7029" w:rsidRPr="007B5EDA" w:rsidRDefault="00807029" w:rsidP="0078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B5EDA">
              <w:rPr>
                <w:rFonts w:ascii="Angsana New" w:hAnsi="Angsana New"/>
                <w:sz w:val="30"/>
                <w:szCs w:val="30"/>
              </w:rPr>
              <w:t>1,589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07029" w:rsidRPr="00D0412E" w:rsidTr="007B28CE">
        <w:trPr>
          <w:trHeight w:hRule="exact" w:val="397"/>
        </w:trPr>
        <w:tc>
          <w:tcPr>
            <w:tcW w:w="5668" w:type="dxa"/>
          </w:tcPr>
          <w:p w:rsidR="00807029" w:rsidRPr="00D0412E" w:rsidRDefault="00807029" w:rsidP="00807029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0D4163">
              <w:rPr>
                <w:rFonts w:ascii="Angsana New" w:hAnsi="Angsana New"/>
                <w:sz w:val="30"/>
                <w:szCs w:val="30"/>
                <w:cs/>
              </w:rPr>
              <w:t>สินทรัพย์สุทธิ</w:t>
            </w:r>
            <w:r w:rsidRPr="000D416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D4163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0D4163">
              <w:rPr>
                <w:rFonts w:ascii="Angsana New" w:hAnsi="Angsana New"/>
                <w:sz w:val="30"/>
                <w:szCs w:val="30"/>
              </w:rPr>
              <w:t>100)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7029" w:rsidRPr="000D4163" w:rsidRDefault="00AD22C8" w:rsidP="0078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129,897</w:t>
            </w:r>
          </w:p>
        </w:tc>
        <w:tc>
          <w:tcPr>
            <w:tcW w:w="426" w:type="dxa"/>
          </w:tcPr>
          <w:p w:rsidR="00807029" w:rsidRPr="00AE6C9A" w:rsidRDefault="00807029" w:rsidP="00807029">
            <w:pPr>
              <w:pStyle w:val="AccPolicyalternative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7029" w:rsidRPr="000D4163" w:rsidRDefault="00807029" w:rsidP="0078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129,766</w:t>
            </w:r>
          </w:p>
        </w:tc>
      </w:tr>
      <w:tr w:rsidR="00807029" w:rsidRPr="00D0412E" w:rsidTr="007B28CE">
        <w:trPr>
          <w:trHeight w:hRule="exact" w:val="397"/>
        </w:trPr>
        <w:tc>
          <w:tcPr>
            <w:tcW w:w="5668" w:type="dxa"/>
          </w:tcPr>
          <w:p w:rsidR="00807029" w:rsidRPr="000D4163" w:rsidRDefault="00807029" w:rsidP="00807029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0D4163">
              <w:rPr>
                <w:rFonts w:ascii="Angsana New" w:hAnsi="Angsana New" w:hint="cs"/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7029" w:rsidRPr="000D4163" w:rsidRDefault="00AD22C8" w:rsidP="0078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27.76</w:t>
            </w:r>
          </w:p>
        </w:tc>
        <w:tc>
          <w:tcPr>
            <w:tcW w:w="426" w:type="dxa"/>
          </w:tcPr>
          <w:p w:rsidR="00807029" w:rsidRPr="00AE6C9A" w:rsidRDefault="00807029" w:rsidP="00807029">
            <w:pPr>
              <w:pStyle w:val="AccPolicyalternative"/>
              <w:tabs>
                <w:tab w:val="clear" w:pos="864"/>
                <w:tab w:val="decimal" w:pos="882"/>
              </w:tabs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7029" w:rsidRPr="000D4163" w:rsidRDefault="00807029" w:rsidP="0078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163">
              <w:rPr>
                <w:rFonts w:ascii="Angsana New" w:hAnsi="Angsana New"/>
                <w:sz w:val="30"/>
                <w:szCs w:val="30"/>
              </w:rPr>
              <w:t>33.79</w:t>
            </w:r>
          </w:p>
        </w:tc>
      </w:tr>
      <w:tr w:rsidR="00807029" w:rsidRPr="00D0412E" w:rsidTr="007B28CE">
        <w:trPr>
          <w:trHeight w:hRule="exact" w:val="397"/>
        </w:trPr>
        <w:tc>
          <w:tcPr>
            <w:tcW w:w="5668" w:type="dxa"/>
          </w:tcPr>
          <w:p w:rsidR="00807029" w:rsidRPr="000D4163" w:rsidRDefault="00807029" w:rsidP="00807029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6865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7029" w:rsidRPr="007B28CE" w:rsidRDefault="00AD22C8" w:rsidP="0078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28CE">
              <w:rPr>
                <w:rFonts w:ascii="Angsana New" w:hAnsi="Angsana New"/>
                <w:b/>
                <w:bCs/>
                <w:sz w:val="30"/>
                <w:szCs w:val="30"/>
              </w:rPr>
              <w:t>35,277</w:t>
            </w:r>
          </w:p>
        </w:tc>
        <w:tc>
          <w:tcPr>
            <w:tcW w:w="426" w:type="dxa"/>
          </w:tcPr>
          <w:p w:rsidR="00807029" w:rsidRPr="007B28CE" w:rsidRDefault="00807029" w:rsidP="00807029">
            <w:pPr>
              <w:pStyle w:val="AccPolicyalternative"/>
              <w:tabs>
                <w:tab w:val="clear" w:pos="864"/>
                <w:tab w:val="decimal" w:pos="882"/>
              </w:tabs>
              <w:rPr>
                <w:rFonts w:eastAsia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62785B" w:rsidRPr="007B28CE" w:rsidRDefault="0062785B" w:rsidP="0078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28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42</w:t>
            </w:r>
            <w:r w:rsidRPr="007B28CE">
              <w:rPr>
                <w:rFonts w:ascii="Angsana New" w:hAnsi="Angsana New"/>
                <w:b/>
                <w:bCs/>
                <w:sz w:val="30"/>
                <w:szCs w:val="30"/>
              </w:rPr>
              <w:t>,902</w:t>
            </w:r>
          </w:p>
        </w:tc>
      </w:tr>
      <w:tr w:rsidR="007B28CE" w:rsidRPr="00D0412E" w:rsidTr="007B28CE">
        <w:tc>
          <w:tcPr>
            <w:tcW w:w="5668" w:type="dxa"/>
          </w:tcPr>
          <w:p w:rsidR="007B28CE" w:rsidRPr="0068657F" w:rsidRDefault="007B28CE" w:rsidP="00807029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shd w:val="clear" w:color="auto" w:fill="auto"/>
          </w:tcPr>
          <w:p w:rsidR="007B28CE" w:rsidRPr="007B28CE" w:rsidRDefault="007B28CE" w:rsidP="0078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6" w:type="dxa"/>
          </w:tcPr>
          <w:p w:rsidR="007B28CE" w:rsidRPr="007B28CE" w:rsidRDefault="007B28CE" w:rsidP="00807029">
            <w:pPr>
              <w:pStyle w:val="AccPolicyalternative"/>
              <w:tabs>
                <w:tab w:val="clear" w:pos="864"/>
                <w:tab w:val="decimal" w:pos="882"/>
              </w:tabs>
              <w:rPr>
                <w:rFonts w:eastAsia="Times New Roman"/>
                <w:b/>
                <w:b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7B28CE" w:rsidRPr="007B28CE" w:rsidRDefault="007B28CE" w:rsidP="0078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7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:rsidR="004E44FE" w:rsidRPr="00ED2793" w:rsidRDefault="00674CF9" w:rsidP="007B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DE1A52">
        <w:rPr>
          <w:rFonts w:asciiTheme="majorBidi" w:hAnsiTheme="majorBidi" w:cstheme="majorBidi" w:hint="cs"/>
          <w:b/>
          <w:bCs/>
          <w:sz w:val="30"/>
          <w:szCs w:val="30"/>
          <w:cs/>
        </w:rPr>
        <w:t>1</w:t>
      </w:r>
      <w:r w:rsidR="00DE1A52" w:rsidRPr="00DE1A52">
        <w:rPr>
          <w:rFonts w:asciiTheme="majorBidi" w:hAnsiTheme="majorBidi" w:cstheme="majorBidi" w:hint="cs"/>
          <w:b/>
          <w:bCs/>
          <w:sz w:val="30"/>
          <w:szCs w:val="30"/>
          <w:cs/>
        </w:rPr>
        <w:t>1</w:t>
      </w:r>
      <w:r w:rsidR="004E44FE" w:rsidRPr="00ED2793">
        <w:rPr>
          <w:rFonts w:asciiTheme="majorBidi" w:hAnsiTheme="majorBidi" w:cstheme="majorBidi"/>
          <w:b/>
          <w:bCs/>
          <w:sz w:val="30"/>
          <w:szCs w:val="30"/>
        </w:rPr>
        <w:tab/>
      </w:r>
      <w:r w:rsidR="004E44FE" w:rsidRPr="00ED2793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</w:t>
      </w:r>
      <w:r w:rsidR="008F301E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ระยะยาว</w:t>
      </w:r>
      <w:r w:rsidR="004E44FE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</w:p>
    <w:tbl>
      <w:tblPr>
        <w:tblW w:w="9504" w:type="dxa"/>
        <w:tblLayout w:type="fixed"/>
        <w:tblLook w:val="0000" w:firstRow="0" w:lastRow="0" w:firstColumn="0" w:lastColumn="0" w:noHBand="0" w:noVBand="0"/>
      </w:tblPr>
      <w:tblGrid>
        <w:gridCol w:w="3119"/>
        <w:gridCol w:w="900"/>
        <w:gridCol w:w="270"/>
        <w:gridCol w:w="1170"/>
        <w:gridCol w:w="270"/>
        <w:gridCol w:w="1075"/>
        <w:gridCol w:w="270"/>
        <w:gridCol w:w="1080"/>
        <w:gridCol w:w="270"/>
        <w:gridCol w:w="1080"/>
      </w:tblGrid>
      <w:tr w:rsidR="00E20462" w:rsidRPr="00ED2793" w:rsidTr="007B28CE">
        <w:trPr>
          <w:trHeight w:hRule="exact" w:val="397"/>
        </w:trPr>
        <w:tc>
          <w:tcPr>
            <w:tcW w:w="3119" w:type="dxa"/>
          </w:tcPr>
          <w:p w:rsidR="00E20462" w:rsidRPr="00ED2793" w:rsidRDefault="00E2046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E20462" w:rsidRPr="00ED2793" w:rsidRDefault="00E2046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20462" w:rsidRPr="00ED2793" w:rsidRDefault="00E2046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5" w:type="dxa"/>
            <w:gridSpan w:val="3"/>
          </w:tcPr>
          <w:p w:rsidR="00E20462" w:rsidRPr="00ED2793" w:rsidRDefault="00E20462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E20462" w:rsidRPr="00ED2793" w:rsidRDefault="00E20462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0462" w:rsidRPr="00ED2793" w:rsidRDefault="00E20462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20462" w:rsidRPr="00ED2793" w:rsidRDefault="00E20462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0462" w:rsidRPr="00ED2793" w:rsidRDefault="00E20462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20462" w:rsidRPr="00ED2793" w:rsidTr="007B28CE">
        <w:trPr>
          <w:trHeight w:hRule="exact" w:val="397"/>
        </w:trPr>
        <w:tc>
          <w:tcPr>
            <w:tcW w:w="3119" w:type="dxa"/>
          </w:tcPr>
          <w:p w:rsidR="00E20462" w:rsidRPr="00ED2793" w:rsidRDefault="00E2046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E20462" w:rsidRPr="00ED2793" w:rsidRDefault="00E2046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20462" w:rsidRPr="00ED2793" w:rsidRDefault="00E2046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5" w:type="dxa"/>
            <w:gridSpan w:val="3"/>
          </w:tcPr>
          <w:p w:rsidR="00E20462" w:rsidRPr="00ED2793" w:rsidRDefault="00E2046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E20462" w:rsidRPr="00ED2793" w:rsidRDefault="00E20462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E20462" w:rsidRPr="00ED2793" w:rsidRDefault="00E2046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3CB2" w:rsidRPr="00ED2793" w:rsidTr="007B28CE">
        <w:trPr>
          <w:trHeight w:hRule="exact" w:val="397"/>
        </w:trPr>
        <w:tc>
          <w:tcPr>
            <w:tcW w:w="3119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03CB2" w:rsidRPr="00ED2793" w:rsidRDefault="00503CB2" w:rsidP="00B01FDE">
            <w:pPr>
              <w:pStyle w:val="acctfourfigures"/>
              <w:tabs>
                <w:tab w:val="clear" w:pos="765"/>
                <w:tab w:val="left" w:pos="-18"/>
                <w:tab w:val="left" w:pos="522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B6D72" w:rsidRPr="00ED27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503CB2" w:rsidRPr="00ED2793" w:rsidRDefault="00503CB2" w:rsidP="00B01FDE">
            <w:pPr>
              <w:pStyle w:val="acctfourfigures"/>
              <w:tabs>
                <w:tab w:val="clear" w:pos="765"/>
                <w:tab w:val="left" w:pos="-1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</w:tcPr>
          <w:p w:rsidR="00503CB2" w:rsidRPr="00ED2793" w:rsidRDefault="004B6D72" w:rsidP="00B01FDE">
            <w:pPr>
              <w:pStyle w:val="acctfourfigures"/>
              <w:tabs>
                <w:tab w:val="clear" w:pos="765"/>
                <w:tab w:val="left" w:pos="-18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2560</w:t>
            </w:r>
          </w:p>
        </w:tc>
        <w:tc>
          <w:tcPr>
            <w:tcW w:w="270" w:type="dxa"/>
          </w:tcPr>
          <w:p w:rsidR="00503CB2" w:rsidRPr="00ED2793" w:rsidRDefault="00503CB2" w:rsidP="00B01FDE">
            <w:pPr>
              <w:pStyle w:val="acctfourfigures"/>
              <w:tabs>
                <w:tab w:val="clear" w:pos="765"/>
                <w:tab w:val="left" w:pos="-1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03CB2" w:rsidRPr="00ED2793" w:rsidRDefault="00503CB2" w:rsidP="00B01FDE">
            <w:pPr>
              <w:pStyle w:val="acctfourfigures"/>
              <w:tabs>
                <w:tab w:val="clear" w:pos="765"/>
                <w:tab w:val="left" w:pos="-18"/>
                <w:tab w:val="left" w:pos="522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B6D72" w:rsidRPr="00ED27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561</w:t>
            </w:r>
          </w:p>
        </w:tc>
        <w:tc>
          <w:tcPr>
            <w:tcW w:w="270" w:type="dxa"/>
          </w:tcPr>
          <w:p w:rsidR="00503CB2" w:rsidRPr="00ED2793" w:rsidRDefault="00503CB2" w:rsidP="00B01FDE">
            <w:pPr>
              <w:pStyle w:val="acctfourfigures"/>
              <w:tabs>
                <w:tab w:val="clear" w:pos="765"/>
                <w:tab w:val="left" w:pos="-1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03CB2" w:rsidRPr="00ED2793" w:rsidRDefault="004B6D72" w:rsidP="00B01FDE">
            <w:pPr>
              <w:pStyle w:val="acctfourfigures"/>
              <w:tabs>
                <w:tab w:val="clear" w:pos="765"/>
                <w:tab w:val="left" w:pos="-18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2560</w:t>
            </w:r>
          </w:p>
        </w:tc>
      </w:tr>
      <w:tr w:rsidR="00503CB2" w:rsidRPr="00ED2793" w:rsidTr="007B28CE">
        <w:trPr>
          <w:trHeight w:hRule="exact" w:val="397"/>
        </w:trPr>
        <w:tc>
          <w:tcPr>
            <w:tcW w:w="3119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5215" w:type="dxa"/>
            <w:gridSpan w:val="7"/>
          </w:tcPr>
          <w:p w:rsidR="00503CB2" w:rsidRPr="00ED2793" w:rsidRDefault="00503CB2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503CB2" w:rsidRPr="00ED2793" w:rsidTr="007B28CE">
        <w:trPr>
          <w:trHeight w:hRule="exact" w:val="397"/>
        </w:trPr>
        <w:tc>
          <w:tcPr>
            <w:tcW w:w="3119" w:type="dxa"/>
          </w:tcPr>
          <w:p w:rsidR="00503CB2" w:rsidRPr="00ED2793" w:rsidRDefault="00503CB2" w:rsidP="00B01FDE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90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7911" w:rsidRPr="00ED2793" w:rsidTr="007B28CE">
        <w:trPr>
          <w:trHeight w:hRule="exact" w:val="397"/>
        </w:trPr>
        <w:tc>
          <w:tcPr>
            <w:tcW w:w="3119" w:type="dxa"/>
          </w:tcPr>
          <w:p w:rsidR="00317911" w:rsidRPr="00ED2793" w:rsidRDefault="00317911" w:rsidP="00317911">
            <w:pPr>
              <w:tabs>
                <w:tab w:val="clear" w:pos="2807"/>
                <w:tab w:val="left" w:pos="2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90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  <w:tc>
          <w:tcPr>
            <w:tcW w:w="27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1,515</w:t>
            </w:r>
          </w:p>
        </w:tc>
        <w:tc>
          <w:tcPr>
            <w:tcW w:w="27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  <w:tc>
          <w:tcPr>
            <w:tcW w:w="27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1,515</w:t>
            </w:r>
          </w:p>
        </w:tc>
      </w:tr>
      <w:tr w:rsidR="00317911" w:rsidRPr="00ED2793" w:rsidTr="00963D3B">
        <w:trPr>
          <w:trHeight w:hRule="exact" w:val="227"/>
        </w:trPr>
        <w:tc>
          <w:tcPr>
            <w:tcW w:w="3119" w:type="dxa"/>
          </w:tcPr>
          <w:p w:rsidR="00317911" w:rsidRPr="00ED2793" w:rsidRDefault="00317911" w:rsidP="00317911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7911" w:rsidRPr="00ED2793" w:rsidTr="007B28CE">
        <w:trPr>
          <w:trHeight w:hRule="exact" w:val="397"/>
        </w:trPr>
        <w:tc>
          <w:tcPr>
            <w:tcW w:w="3119" w:type="dxa"/>
          </w:tcPr>
          <w:p w:rsidR="00317911" w:rsidRPr="00ED2793" w:rsidRDefault="00317911" w:rsidP="00317911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ตราสารทุนอื่นที่ไม่อยู่ใน</w:t>
            </w:r>
          </w:p>
          <w:p w:rsidR="00317911" w:rsidRPr="00ED2793" w:rsidRDefault="00317911" w:rsidP="00317911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ความต้องการของตลาด</w:t>
            </w:r>
          </w:p>
        </w:tc>
        <w:tc>
          <w:tcPr>
            <w:tcW w:w="90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7911" w:rsidRPr="00ED2793" w:rsidTr="007B28CE">
        <w:trPr>
          <w:trHeight w:hRule="exact" w:val="397"/>
        </w:trPr>
        <w:tc>
          <w:tcPr>
            <w:tcW w:w="3119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47,211</w:t>
            </w:r>
          </w:p>
        </w:tc>
        <w:tc>
          <w:tcPr>
            <w:tcW w:w="27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47,211</w:t>
            </w:r>
          </w:p>
        </w:tc>
        <w:tc>
          <w:tcPr>
            <w:tcW w:w="27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50,286</w:t>
            </w:r>
          </w:p>
        </w:tc>
        <w:tc>
          <w:tcPr>
            <w:tcW w:w="27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50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>,286</w:t>
            </w:r>
          </w:p>
        </w:tc>
      </w:tr>
      <w:tr w:rsidR="00317911" w:rsidRPr="00ED2793" w:rsidTr="007B28CE">
        <w:trPr>
          <w:trHeight w:hRule="exact" w:val="397"/>
        </w:trPr>
        <w:tc>
          <w:tcPr>
            <w:tcW w:w="3119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กิจการอื่นๆ</w:t>
            </w:r>
          </w:p>
        </w:tc>
        <w:tc>
          <w:tcPr>
            <w:tcW w:w="90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9,525</w:t>
            </w:r>
          </w:p>
        </w:tc>
        <w:tc>
          <w:tcPr>
            <w:tcW w:w="27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9,525</w:t>
            </w:r>
          </w:p>
        </w:tc>
        <w:tc>
          <w:tcPr>
            <w:tcW w:w="27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9,525</w:t>
            </w:r>
          </w:p>
        </w:tc>
        <w:tc>
          <w:tcPr>
            <w:tcW w:w="27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9,525</w:t>
            </w:r>
          </w:p>
        </w:tc>
      </w:tr>
      <w:tr w:rsidR="00317911" w:rsidRPr="00ED2793" w:rsidTr="007B28CE">
        <w:trPr>
          <w:trHeight w:hRule="exact" w:val="397"/>
        </w:trPr>
        <w:tc>
          <w:tcPr>
            <w:tcW w:w="3119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56,736</w:t>
            </w:r>
          </w:p>
        </w:tc>
        <w:tc>
          <w:tcPr>
            <w:tcW w:w="27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56,736</w:t>
            </w:r>
          </w:p>
        </w:tc>
        <w:tc>
          <w:tcPr>
            <w:tcW w:w="27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59,811</w:t>
            </w:r>
          </w:p>
        </w:tc>
        <w:tc>
          <w:tcPr>
            <w:tcW w:w="27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59,811</w:t>
            </w:r>
          </w:p>
        </w:tc>
      </w:tr>
      <w:tr w:rsidR="00317911" w:rsidRPr="00ED2793" w:rsidTr="007B28CE">
        <w:trPr>
          <w:trHeight w:hRule="exact" w:val="397"/>
        </w:trPr>
        <w:tc>
          <w:tcPr>
            <w:tcW w:w="3119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57,498</w:t>
            </w:r>
          </w:p>
        </w:tc>
        <w:tc>
          <w:tcPr>
            <w:tcW w:w="27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58,251</w:t>
            </w:r>
          </w:p>
        </w:tc>
        <w:tc>
          <w:tcPr>
            <w:tcW w:w="27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60,573</w:t>
            </w:r>
          </w:p>
        </w:tc>
        <w:tc>
          <w:tcPr>
            <w:tcW w:w="270" w:type="dxa"/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17911" w:rsidRPr="00ED2793" w:rsidRDefault="00317911" w:rsidP="003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61,326</w:t>
            </w:r>
          </w:p>
        </w:tc>
      </w:tr>
    </w:tbl>
    <w:p w:rsidR="00FB7080" w:rsidRPr="00ED2793" w:rsidRDefault="00FB7080" w:rsidP="00B01FD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Theme="majorBidi" w:hAnsiTheme="majorBidi" w:cstheme="majorBidi"/>
          <w:spacing w:val="-4"/>
          <w:sz w:val="30"/>
          <w:szCs w:val="30"/>
          <w:shd w:val="clear" w:color="auto" w:fill="FFFFFF"/>
        </w:rPr>
      </w:pPr>
    </w:p>
    <w:p w:rsidR="00993A9A" w:rsidRPr="00727AEF" w:rsidRDefault="008B37BF" w:rsidP="00993A9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"/>
        <w:jc w:val="thaiDistribute"/>
        <w:rPr>
          <w:rFonts w:ascii="Angsana New" w:hAnsi="Angsana New"/>
          <w:sz w:val="30"/>
          <w:szCs w:val="30"/>
          <w:shd w:val="clear" w:color="auto" w:fill="E6E6E6"/>
        </w:rPr>
      </w:pPr>
      <w:r w:rsidRPr="00ED2793">
        <w:rPr>
          <w:rFonts w:asciiTheme="majorBidi" w:hAnsiTheme="majorBidi" w:cstheme="majorBidi"/>
          <w:spacing w:val="-4"/>
          <w:sz w:val="30"/>
          <w:szCs w:val="30"/>
          <w:shd w:val="clear" w:color="auto" w:fill="FFFFFF"/>
          <w:cs/>
        </w:rPr>
        <w:lastRenderedPageBreak/>
        <w:t>รายการเคลื่อนไหวในระหว่าง</w:t>
      </w:r>
      <w:r w:rsidR="00CC5E51" w:rsidRPr="00ED2793">
        <w:rPr>
          <w:rFonts w:asciiTheme="majorBidi" w:hAnsiTheme="majorBidi" w:cstheme="majorBidi"/>
          <w:spacing w:val="-4"/>
          <w:sz w:val="30"/>
          <w:szCs w:val="30"/>
          <w:shd w:val="clear" w:color="auto" w:fill="FFFFFF"/>
          <w:cs/>
        </w:rPr>
        <w:t>ปี</w:t>
      </w:r>
      <w:r w:rsidRPr="00ED2793">
        <w:rPr>
          <w:rFonts w:asciiTheme="majorBidi" w:hAnsiTheme="majorBidi" w:cstheme="majorBidi"/>
          <w:spacing w:val="-4"/>
          <w:sz w:val="30"/>
          <w:szCs w:val="30"/>
          <w:shd w:val="clear" w:color="auto" w:fill="FFFFFF"/>
          <w:cs/>
        </w:rPr>
        <w:t xml:space="preserve">สิ้นสุดวันที่ </w:t>
      </w:r>
      <w:r w:rsidRPr="00ED2793">
        <w:rPr>
          <w:rFonts w:asciiTheme="majorBidi" w:hAnsiTheme="majorBidi" w:cstheme="majorBidi"/>
          <w:spacing w:val="-4"/>
          <w:sz w:val="30"/>
          <w:szCs w:val="30"/>
          <w:shd w:val="clear" w:color="auto" w:fill="FFFFFF"/>
        </w:rPr>
        <w:t xml:space="preserve">31 </w:t>
      </w:r>
      <w:r w:rsidRPr="00ED2793">
        <w:rPr>
          <w:rFonts w:asciiTheme="majorBidi" w:hAnsiTheme="majorBidi" w:cstheme="majorBidi"/>
          <w:spacing w:val="-4"/>
          <w:sz w:val="30"/>
          <w:szCs w:val="30"/>
          <w:shd w:val="clear" w:color="auto" w:fill="FFFFFF"/>
          <w:cs/>
        </w:rPr>
        <w:t xml:space="preserve">ธันวาคม </w:t>
      </w:r>
      <w:r w:rsidR="00993A9A">
        <w:rPr>
          <w:rFonts w:asciiTheme="majorBidi" w:hAnsiTheme="majorBidi" w:cstheme="majorBidi" w:hint="cs"/>
          <w:spacing w:val="-4"/>
          <w:sz w:val="30"/>
          <w:szCs w:val="30"/>
          <w:shd w:val="clear" w:color="auto" w:fill="FFFFFF"/>
          <w:cs/>
        </w:rPr>
        <w:t xml:space="preserve"> </w:t>
      </w:r>
      <w:r w:rsidR="00993A9A" w:rsidRPr="008653F3">
        <w:rPr>
          <w:rFonts w:ascii="Angsana New" w:hAnsi="Angsana New"/>
          <w:spacing w:val="-4"/>
          <w:sz w:val="30"/>
          <w:szCs w:val="30"/>
          <w:shd w:val="clear" w:color="auto" w:fill="FFFFFF"/>
          <w:cs/>
        </w:rPr>
        <w:t>ของตราสารทุนที่อยู่ในความต้องการของตลาด</w:t>
      </w:r>
      <w:r w:rsidR="00993A9A" w:rsidRPr="008653F3">
        <w:rPr>
          <w:rFonts w:ascii="Angsana New" w:hAnsi="Angsana New"/>
          <w:sz w:val="30"/>
          <w:szCs w:val="30"/>
          <w:shd w:val="clear" w:color="auto" w:fill="FFFFFF"/>
          <w:cs/>
        </w:rPr>
        <w:t>มีดังนี้</w:t>
      </w:r>
    </w:p>
    <w:p w:rsidR="003C3880" w:rsidRPr="00993A9A" w:rsidRDefault="003C3880" w:rsidP="00B01FD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Theme="majorBidi" w:hAnsiTheme="majorBidi" w:cstheme="majorBidi"/>
          <w:sz w:val="20"/>
          <w:szCs w:val="20"/>
          <w:shd w:val="clear" w:color="auto" w:fill="E6E6E6"/>
        </w:rPr>
      </w:pPr>
    </w:p>
    <w:tbl>
      <w:tblPr>
        <w:tblW w:w="9214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812"/>
        <w:gridCol w:w="1559"/>
        <w:gridCol w:w="270"/>
        <w:gridCol w:w="1573"/>
      </w:tblGrid>
      <w:tr w:rsidR="00063F10" w:rsidRPr="00ED2793" w:rsidTr="00993A9A">
        <w:tc>
          <w:tcPr>
            <w:tcW w:w="5812" w:type="dxa"/>
            <w:shd w:val="clear" w:color="auto" w:fill="FFFFFF"/>
          </w:tcPr>
          <w:p w:rsidR="00063F10" w:rsidRPr="00ED2793" w:rsidRDefault="00063F1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402" w:type="dxa"/>
            <w:gridSpan w:val="3"/>
          </w:tcPr>
          <w:p w:rsidR="00063F10" w:rsidRPr="00ED2793" w:rsidRDefault="00063F1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63F10" w:rsidRPr="00ED2793" w:rsidTr="00993A9A">
        <w:tc>
          <w:tcPr>
            <w:tcW w:w="5812" w:type="dxa"/>
            <w:shd w:val="clear" w:color="auto" w:fill="FFFFFF"/>
          </w:tcPr>
          <w:p w:rsidR="00063F10" w:rsidRPr="00ED2793" w:rsidRDefault="00063F1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402" w:type="dxa"/>
            <w:gridSpan w:val="3"/>
          </w:tcPr>
          <w:p w:rsidR="00063F10" w:rsidRPr="00ED2793" w:rsidRDefault="00063F10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063F10" w:rsidRPr="00ED2793" w:rsidTr="00993A9A">
        <w:tc>
          <w:tcPr>
            <w:tcW w:w="5812" w:type="dxa"/>
            <w:shd w:val="clear" w:color="auto" w:fill="FFFFFF"/>
          </w:tcPr>
          <w:p w:rsidR="00063F10" w:rsidRPr="00ED2793" w:rsidRDefault="00063F1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402" w:type="dxa"/>
            <w:gridSpan w:val="3"/>
          </w:tcPr>
          <w:p w:rsidR="00063F10" w:rsidRPr="00ED2793" w:rsidRDefault="00063F10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3F10" w:rsidRPr="00ED2793" w:rsidTr="00993A9A">
        <w:tc>
          <w:tcPr>
            <w:tcW w:w="5812" w:type="dxa"/>
            <w:shd w:val="clear" w:color="auto" w:fill="FFFFFF"/>
          </w:tcPr>
          <w:p w:rsidR="00063F10" w:rsidRPr="00ED2793" w:rsidRDefault="00063F1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/>
          </w:tcPr>
          <w:p w:rsidR="00063F10" w:rsidRPr="00ED2793" w:rsidRDefault="00063F10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6D72"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FFFFFF"/>
          </w:tcPr>
          <w:p w:rsidR="00063F10" w:rsidRPr="00ED2793" w:rsidRDefault="00063F10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FFFFFF"/>
          </w:tcPr>
          <w:p w:rsidR="00063F10" w:rsidRPr="00ED2793" w:rsidRDefault="00063F10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4B6D72"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</w:tr>
      <w:tr w:rsidR="00063F10" w:rsidRPr="00ED2793" w:rsidTr="00993A9A">
        <w:tc>
          <w:tcPr>
            <w:tcW w:w="5812" w:type="dxa"/>
            <w:shd w:val="clear" w:color="auto" w:fill="FFFFFF"/>
          </w:tcPr>
          <w:p w:rsidR="00063F10" w:rsidRPr="00ED2793" w:rsidRDefault="00063F10" w:rsidP="00B01FDE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063F10" w:rsidRPr="00ED2793" w:rsidRDefault="00063F10" w:rsidP="00B01FDE">
            <w:pPr>
              <w:pStyle w:val="acctfourfigures"/>
              <w:tabs>
                <w:tab w:val="clear" w:pos="765"/>
                <w:tab w:val="left" w:pos="-18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63F10" w:rsidRPr="00ED2793" w:rsidTr="00993A9A">
        <w:tc>
          <w:tcPr>
            <w:tcW w:w="5812" w:type="dxa"/>
            <w:shd w:val="clear" w:color="auto" w:fill="FFFFFF"/>
          </w:tcPr>
          <w:p w:rsidR="00063F10" w:rsidRPr="00ED2793" w:rsidRDefault="00063F10" w:rsidP="00B01FDE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559" w:type="dxa"/>
            <w:shd w:val="clear" w:color="auto" w:fill="FFFFFF"/>
          </w:tcPr>
          <w:p w:rsidR="00063F10" w:rsidRPr="00ED2793" w:rsidRDefault="00063F10" w:rsidP="00B01FD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063F10" w:rsidRPr="00ED2793" w:rsidRDefault="00063F1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FFFFFF"/>
          </w:tcPr>
          <w:p w:rsidR="00063F10" w:rsidRPr="00ED2793" w:rsidRDefault="00063F10" w:rsidP="00B01FD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6D72" w:rsidRPr="00ED2793" w:rsidTr="00993A9A">
        <w:tc>
          <w:tcPr>
            <w:tcW w:w="5812" w:type="dxa"/>
            <w:shd w:val="clear" w:color="auto" w:fill="FFFFFF"/>
          </w:tcPr>
          <w:p w:rsidR="004B6D72" w:rsidRPr="00ED2793" w:rsidRDefault="004B6D72" w:rsidP="00B01FDE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</w:tcPr>
          <w:p w:rsidR="004B6D72" w:rsidRPr="00ED2793" w:rsidRDefault="00875FF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,515</w:t>
            </w:r>
          </w:p>
        </w:tc>
        <w:tc>
          <w:tcPr>
            <w:tcW w:w="270" w:type="dxa"/>
            <w:shd w:val="clear" w:color="auto" w:fill="FFFFFF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FFFFFF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2,257</w:t>
            </w:r>
          </w:p>
        </w:tc>
      </w:tr>
      <w:tr w:rsidR="004B6D72" w:rsidRPr="00ED2793" w:rsidTr="00993A9A">
        <w:tc>
          <w:tcPr>
            <w:tcW w:w="5812" w:type="dxa"/>
            <w:shd w:val="clear" w:color="auto" w:fill="FFFFFF"/>
          </w:tcPr>
          <w:p w:rsidR="004B6D72" w:rsidRPr="00ED2793" w:rsidRDefault="004B6D72" w:rsidP="00B01FDE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559" w:type="dxa"/>
            <w:shd w:val="clear" w:color="auto" w:fill="FFFFFF"/>
          </w:tcPr>
          <w:p w:rsidR="004B6D72" w:rsidRPr="00ED2793" w:rsidRDefault="00875FF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(753)</w:t>
            </w:r>
          </w:p>
        </w:tc>
        <w:tc>
          <w:tcPr>
            <w:tcW w:w="270" w:type="dxa"/>
            <w:shd w:val="clear" w:color="auto" w:fill="FFFFFF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FFFFFF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(742)</w:t>
            </w:r>
          </w:p>
        </w:tc>
      </w:tr>
      <w:tr w:rsidR="004B6D72" w:rsidRPr="00ED2793" w:rsidTr="00993A9A">
        <w:tc>
          <w:tcPr>
            <w:tcW w:w="5812" w:type="dxa"/>
            <w:shd w:val="clear" w:color="auto" w:fill="FFFFFF"/>
          </w:tcPr>
          <w:p w:rsidR="004B6D72" w:rsidRPr="00ED2793" w:rsidRDefault="004B6D72" w:rsidP="00B01FDE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4B6D72" w:rsidRPr="00ED2793" w:rsidRDefault="00875FF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762</w:t>
            </w:r>
          </w:p>
        </w:tc>
        <w:tc>
          <w:tcPr>
            <w:tcW w:w="270" w:type="dxa"/>
            <w:shd w:val="clear" w:color="auto" w:fill="FFFFFF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1,515</w:t>
            </w:r>
          </w:p>
        </w:tc>
      </w:tr>
    </w:tbl>
    <w:p w:rsidR="00570B03" w:rsidRPr="00ED2793" w:rsidRDefault="00570B03" w:rsidP="00B01FD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Theme="majorBidi" w:hAnsiTheme="majorBidi" w:cstheme="majorBidi"/>
          <w:sz w:val="30"/>
          <w:szCs w:val="30"/>
          <w:shd w:val="clear" w:color="auto" w:fill="E6E6E6"/>
        </w:rPr>
      </w:pPr>
    </w:p>
    <w:tbl>
      <w:tblPr>
        <w:tblW w:w="9248" w:type="dxa"/>
        <w:tblLayout w:type="fixed"/>
        <w:tblLook w:val="0000" w:firstRow="0" w:lastRow="0" w:firstColumn="0" w:lastColumn="0" w:noHBand="0" w:noVBand="0"/>
      </w:tblPr>
      <w:tblGrid>
        <w:gridCol w:w="2835"/>
        <w:gridCol w:w="851"/>
        <w:gridCol w:w="270"/>
        <w:gridCol w:w="1170"/>
        <w:gridCol w:w="270"/>
        <w:gridCol w:w="1152"/>
        <w:gridCol w:w="270"/>
        <w:gridCol w:w="1080"/>
        <w:gridCol w:w="270"/>
        <w:gridCol w:w="1080"/>
      </w:tblGrid>
      <w:tr w:rsidR="00AD5BED" w:rsidRPr="00ED2793" w:rsidTr="005B3232">
        <w:tc>
          <w:tcPr>
            <w:tcW w:w="2835" w:type="dxa"/>
          </w:tcPr>
          <w:p w:rsidR="00AD5BED" w:rsidRPr="00ED2793" w:rsidRDefault="00AD5BE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1" w:type="dxa"/>
          </w:tcPr>
          <w:p w:rsidR="00AD5BED" w:rsidRPr="00ED2793" w:rsidRDefault="00AD5BE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D5BED" w:rsidRPr="00ED2793" w:rsidRDefault="00AD5BE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:rsidR="00AD5BED" w:rsidRPr="00ED2793" w:rsidRDefault="00AD5BED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AD5BED" w:rsidRPr="00ED2793" w:rsidRDefault="00AD5BED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5BED" w:rsidRPr="00ED2793" w:rsidRDefault="00AD5BED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D5BED" w:rsidRPr="00ED2793" w:rsidRDefault="00AD5BED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5BED" w:rsidRPr="00ED2793" w:rsidRDefault="00AD5BED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D5BED" w:rsidRPr="00ED2793" w:rsidTr="005B3232">
        <w:tc>
          <w:tcPr>
            <w:tcW w:w="2835" w:type="dxa"/>
          </w:tcPr>
          <w:p w:rsidR="00AD5BED" w:rsidRPr="00ED2793" w:rsidRDefault="00AD5BE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:rsidR="00AD5BED" w:rsidRPr="00ED2793" w:rsidRDefault="00AD5BE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D5BED" w:rsidRPr="00ED2793" w:rsidRDefault="00AD5BE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:rsidR="00AD5BED" w:rsidRPr="00ED2793" w:rsidRDefault="00AD5BE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AD5BED" w:rsidRPr="00ED2793" w:rsidRDefault="00AD5BED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AD5BED" w:rsidRPr="00ED2793" w:rsidRDefault="00AD5BE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3CB2" w:rsidRPr="00ED2793" w:rsidTr="005B3232">
        <w:tc>
          <w:tcPr>
            <w:tcW w:w="2835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03CB2" w:rsidRPr="00ED2793" w:rsidRDefault="004B6D72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503CB2" w:rsidRPr="00ED2793" w:rsidRDefault="00503CB2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503CB2" w:rsidRPr="00ED2793" w:rsidRDefault="004B6D72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503CB2" w:rsidRPr="00ED2793" w:rsidRDefault="00503CB2" w:rsidP="00B01FDE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3CB2" w:rsidRPr="00ED2793" w:rsidRDefault="00503CB2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6D72"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503CB2" w:rsidRPr="00ED2793" w:rsidRDefault="00503CB2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3CB2" w:rsidRPr="00ED2793" w:rsidRDefault="004B6D72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503CB2" w:rsidRPr="00ED2793" w:rsidTr="005B3232">
        <w:trPr>
          <w:trHeight w:val="317"/>
        </w:trPr>
        <w:tc>
          <w:tcPr>
            <w:tcW w:w="2835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5292" w:type="dxa"/>
            <w:gridSpan w:val="7"/>
          </w:tcPr>
          <w:p w:rsidR="00503CB2" w:rsidRPr="00ED2793" w:rsidRDefault="00503CB2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503CB2" w:rsidRPr="00ED2793" w:rsidTr="005B3232">
        <w:tc>
          <w:tcPr>
            <w:tcW w:w="2835" w:type="dxa"/>
          </w:tcPr>
          <w:p w:rsidR="00503CB2" w:rsidRPr="00ED2793" w:rsidRDefault="00503CB2" w:rsidP="00B01FDE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ตราสารทุนอื่นที่ไม่อยู่ใน</w:t>
            </w:r>
          </w:p>
          <w:p w:rsidR="00503CB2" w:rsidRPr="00ED2793" w:rsidRDefault="00503CB2" w:rsidP="00B01FDE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ความต้องการของตลาด</w:t>
            </w:r>
          </w:p>
        </w:tc>
        <w:tc>
          <w:tcPr>
            <w:tcW w:w="851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6D72" w:rsidRPr="00ED2793" w:rsidTr="005B3232">
        <w:tc>
          <w:tcPr>
            <w:tcW w:w="2835" w:type="dxa"/>
            <w:shd w:val="clear" w:color="auto" w:fill="FFFFFF"/>
          </w:tcPr>
          <w:p w:rsidR="004B6D72" w:rsidRPr="00ED2793" w:rsidRDefault="004B6D72" w:rsidP="00B01FDE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51" w:type="dxa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:rsidR="004B6D72" w:rsidRPr="00ED2793" w:rsidRDefault="00875FF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57,370</w:t>
            </w:r>
          </w:p>
        </w:tc>
        <w:tc>
          <w:tcPr>
            <w:tcW w:w="270" w:type="dxa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FFFFFF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53,170</w:t>
            </w:r>
          </w:p>
        </w:tc>
        <w:tc>
          <w:tcPr>
            <w:tcW w:w="270" w:type="dxa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B6D72" w:rsidRPr="00ED2793" w:rsidRDefault="00875FF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60,445</w:t>
            </w:r>
          </w:p>
        </w:tc>
        <w:tc>
          <w:tcPr>
            <w:tcW w:w="270" w:type="dxa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FFFFFF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56,245</w:t>
            </w:r>
          </w:p>
        </w:tc>
      </w:tr>
      <w:tr w:rsidR="004B6D72" w:rsidRPr="00ED2793" w:rsidTr="005B3232">
        <w:tc>
          <w:tcPr>
            <w:tcW w:w="2835" w:type="dxa"/>
            <w:shd w:val="clear" w:color="auto" w:fill="FFFFFF"/>
          </w:tcPr>
          <w:p w:rsidR="004B6D72" w:rsidRPr="00ED2793" w:rsidRDefault="004B6D72" w:rsidP="00B01FDE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851" w:type="dxa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:rsidR="004B6D72" w:rsidRPr="00ED2793" w:rsidRDefault="00875FF3" w:rsidP="0087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FFFFFF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4,200</w:t>
            </w:r>
          </w:p>
        </w:tc>
        <w:tc>
          <w:tcPr>
            <w:tcW w:w="270" w:type="dxa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B6D72" w:rsidRPr="00ED2793" w:rsidRDefault="00875FF3" w:rsidP="0087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FFFFFF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4,200</w:t>
            </w:r>
          </w:p>
        </w:tc>
      </w:tr>
      <w:tr w:rsidR="004B6D72" w:rsidRPr="00ED2793" w:rsidTr="005B3232">
        <w:tc>
          <w:tcPr>
            <w:tcW w:w="2835" w:type="dxa"/>
            <w:shd w:val="clear" w:color="auto" w:fill="FFFFFF"/>
          </w:tcPr>
          <w:p w:rsidR="004B6D72" w:rsidRPr="00ED2793" w:rsidRDefault="004B6D72" w:rsidP="00B01FDE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851" w:type="dxa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:rsidR="004B6D72" w:rsidRPr="00ED2793" w:rsidRDefault="00875FF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(634)</w:t>
            </w:r>
          </w:p>
        </w:tc>
        <w:tc>
          <w:tcPr>
            <w:tcW w:w="270" w:type="dxa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FFFFFF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(634)</w:t>
            </w:r>
          </w:p>
        </w:tc>
        <w:tc>
          <w:tcPr>
            <w:tcW w:w="270" w:type="dxa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B6D72" w:rsidRPr="00ED2793" w:rsidRDefault="00875FF3" w:rsidP="0087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(634)</w:t>
            </w:r>
          </w:p>
        </w:tc>
        <w:tc>
          <w:tcPr>
            <w:tcW w:w="270" w:type="dxa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FFFFFF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(634)</w:t>
            </w:r>
          </w:p>
        </w:tc>
      </w:tr>
      <w:tr w:rsidR="004B6D72" w:rsidRPr="00ED2793" w:rsidTr="005B3232">
        <w:tc>
          <w:tcPr>
            <w:tcW w:w="2835" w:type="dxa"/>
            <w:shd w:val="clear" w:color="auto" w:fill="FFFFFF"/>
          </w:tcPr>
          <w:p w:rsidR="004B6D72" w:rsidRPr="00ED2793" w:rsidRDefault="004B6D72" w:rsidP="00B01FDE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51" w:type="dxa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4B6D72" w:rsidRPr="00ED2793" w:rsidRDefault="005B323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56,736</w:t>
            </w:r>
          </w:p>
        </w:tc>
        <w:tc>
          <w:tcPr>
            <w:tcW w:w="270" w:type="dxa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56,736</w:t>
            </w:r>
          </w:p>
        </w:tc>
        <w:tc>
          <w:tcPr>
            <w:tcW w:w="270" w:type="dxa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6D72" w:rsidRPr="00ED2793" w:rsidRDefault="00875FF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59,811</w:t>
            </w:r>
          </w:p>
        </w:tc>
        <w:tc>
          <w:tcPr>
            <w:tcW w:w="270" w:type="dxa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4B6D72" w:rsidRPr="00ED2793" w:rsidRDefault="004B6D7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59,811</w:t>
            </w:r>
          </w:p>
        </w:tc>
      </w:tr>
    </w:tbl>
    <w:p w:rsidR="00612A9A" w:rsidRPr="005B3232" w:rsidRDefault="00612A9A" w:rsidP="004C705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sz w:val="20"/>
          <w:szCs w:val="20"/>
          <w:shd w:val="clear" w:color="auto" w:fill="E6E6E6"/>
        </w:rPr>
      </w:pPr>
    </w:p>
    <w:p w:rsidR="002A63FF" w:rsidRPr="00ED2793" w:rsidRDefault="00497177" w:rsidP="005B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76" w:lineRule="auto"/>
        <w:ind w:right="-23"/>
        <w:rPr>
          <w:rFonts w:asciiTheme="majorBidi" w:hAnsiTheme="majorBidi" w:cstheme="majorBidi"/>
          <w:spacing w:val="-4"/>
          <w:sz w:val="30"/>
          <w:szCs w:val="30"/>
        </w:rPr>
      </w:pPr>
      <w:r w:rsidRPr="00ED2793">
        <w:rPr>
          <w:rFonts w:asciiTheme="majorBidi" w:hAnsiTheme="majorBidi" w:cstheme="majorBidi"/>
          <w:spacing w:val="-4"/>
          <w:sz w:val="30"/>
          <w:szCs w:val="30"/>
          <w:cs/>
        </w:rPr>
        <w:t>การซื้อเงินลงทุน</w:t>
      </w:r>
    </w:p>
    <w:p w:rsidR="00497177" w:rsidRPr="00ED2793" w:rsidRDefault="00F6448C" w:rsidP="004C7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  <w:sectPr w:rsidR="00497177" w:rsidRPr="00ED2793" w:rsidSect="00FF0795">
          <w:headerReference w:type="default" r:id="rId11"/>
          <w:pgSz w:w="11909" w:h="16834" w:code="9"/>
          <w:pgMar w:top="1440" w:right="1077" w:bottom="851" w:left="1588" w:header="720" w:footer="578" w:gutter="0"/>
          <w:cols w:space="720"/>
          <w:docGrid w:linePitch="245"/>
        </w:sectPr>
      </w:pPr>
      <w:r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497177" w:rsidRPr="005B3232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497177" w:rsidRPr="005B3232">
        <w:rPr>
          <w:rFonts w:asciiTheme="majorBidi" w:hAnsiTheme="majorBidi" w:cstheme="majorBidi"/>
          <w:sz w:val="30"/>
          <w:szCs w:val="30"/>
        </w:rPr>
        <w:t>25</w:t>
      </w:r>
      <w:r w:rsidR="00497177" w:rsidRPr="005B3232">
        <w:rPr>
          <w:rFonts w:asciiTheme="majorBidi" w:hAnsiTheme="majorBidi" w:cstheme="majorBidi"/>
          <w:sz w:val="30"/>
          <w:szCs w:val="30"/>
          <w:cs/>
        </w:rPr>
        <w:t>60</w:t>
      </w:r>
      <w:r w:rsidR="00497177" w:rsidRPr="005B3232">
        <w:rPr>
          <w:rFonts w:asciiTheme="majorBidi" w:hAnsiTheme="majorBidi" w:cstheme="majorBidi"/>
          <w:sz w:val="30"/>
          <w:szCs w:val="30"/>
        </w:rPr>
        <w:t xml:space="preserve"> </w:t>
      </w:r>
      <w:r w:rsidR="00497177" w:rsidRPr="005B3232">
        <w:rPr>
          <w:rFonts w:asciiTheme="majorBidi" w:hAnsiTheme="majorBidi" w:cstheme="majorBidi"/>
          <w:sz w:val="30"/>
          <w:szCs w:val="30"/>
          <w:cs/>
        </w:rPr>
        <w:t>บริษัทได้ซื้อหุ้น</w:t>
      </w:r>
      <w:r w:rsidR="00497177" w:rsidRPr="00ED2793">
        <w:rPr>
          <w:rFonts w:asciiTheme="majorBidi" w:hAnsiTheme="majorBidi" w:cstheme="majorBidi"/>
          <w:sz w:val="30"/>
          <w:szCs w:val="30"/>
          <w:cs/>
        </w:rPr>
        <w:t xml:space="preserve">ในบริษัท อเมริกันฟู้ด จำกัด จำนวน </w:t>
      </w:r>
      <w:r w:rsidR="00497177" w:rsidRPr="00ED2793">
        <w:rPr>
          <w:rFonts w:asciiTheme="majorBidi" w:hAnsiTheme="majorBidi" w:cstheme="majorBidi"/>
          <w:sz w:val="30"/>
          <w:szCs w:val="30"/>
        </w:rPr>
        <w:t xml:space="preserve">420,000 </w:t>
      </w:r>
      <w:r w:rsidR="00497177" w:rsidRPr="00ED2793">
        <w:rPr>
          <w:rFonts w:asciiTheme="majorBidi" w:hAnsiTheme="majorBidi" w:cstheme="majorBidi"/>
          <w:sz w:val="30"/>
          <w:szCs w:val="30"/>
          <w:cs/>
        </w:rPr>
        <w:t>หุ้น ราคาตามมูลค่า</w:t>
      </w:r>
      <w:r w:rsidR="001C35CC" w:rsidRPr="00ED2793">
        <w:rPr>
          <w:rFonts w:asciiTheme="majorBidi" w:hAnsiTheme="majorBidi" w:cstheme="majorBidi"/>
          <w:sz w:val="30"/>
          <w:szCs w:val="30"/>
        </w:rPr>
        <w:br/>
      </w:r>
      <w:r w:rsidR="00497177" w:rsidRPr="00ED2793">
        <w:rPr>
          <w:rFonts w:asciiTheme="majorBidi" w:hAnsiTheme="majorBidi" w:cstheme="majorBidi"/>
          <w:sz w:val="30"/>
          <w:szCs w:val="30"/>
          <w:cs/>
        </w:rPr>
        <w:t xml:space="preserve">หุ้นละ </w:t>
      </w:r>
      <w:r w:rsidR="00497177" w:rsidRPr="00ED2793">
        <w:rPr>
          <w:rFonts w:asciiTheme="majorBidi" w:hAnsiTheme="majorBidi" w:cstheme="majorBidi"/>
          <w:sz w:val="30"/>
          <w:szCs w:val="30"/>
        </w:rPr>
        <w:t xml:space="preserve">10 </w:t>
      </w:r>
      <w:r w:rsidR="00497177" w:rsidRPr="00ED2793">
        <w:rPr>
          <w:rFonts w:asciiTheme="majorBidi" w:hAnsiTheme="majorBidi" w:cstheme="majorBidi"/>
          <w:sz w:val="30"/>
          <w:szCs w:val="30"/>
          <w:cs/>
        </w:rPr>
        <w:t>บาท</w:t>
      </w:r>
      <w:r w:rsidR="003875C8"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="003875C8" w:rsidRPr="00ED2793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="003875C8" w:rsidRPr="00ED2793">
        <w:rPr>
          <w:rFonts w:asciiTheme="majorBidi" w:hAnsiTheme="majorBidi" w:cstheme="majorBidi"/>
          <w:sz w:val="30"/>
          <w:szCs w:val="30"/>
        </w:rPr>
        <w:t xml:space="preserve">4.2 </w:t>
      </w:r>
      <w:r w:rsidR="003875C8" w:rsidRPr="00ED279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497177" w:rsidRPr="00ED2793">
        <w:rPr>
          <w:rFonts w:asciiTheme="majorBidi" w:hAnsiTheme="majorBidi" w:cstheme="majorBidi"/>
          <w:sz w:val="30"/>
          <w:szCs w:val="30"/>
          <w:cs/>
        </w:rPr>
        <w:t xml:space="preserve"> คิดเป็นร้อยละ</w:t>
      </w:r>
      <w:r w:rsidR="00A26CC0" w:rsidRPr="00ED2793">
        <w:rPr>
          <w:rFonts w:asciiTheme="majorBidi" w:hAnsiTheme="majorBidi" w:cstheme="majorBidi"/>
          <w:sz w:val="30"/>
          <w:szCs w:val="30"/>
        </w:rPr>
        <w:t xml:space="preserve"> 3 </w:t>
      </w:r>
      <w:r w:rsidR="00497177" w:rsidRPr="00ED2793">
        <w:rPr>
          <w:rFonts w:asciiTheme="majorBidi" w:hAnsiTheme="majorBidi" w:cstheme="majorBidi"/>
          <w:sz w:val="30"/>
          <w:szCs w:val="30"/>
          <w:cs/>
        </w:rPr>
        <w:t xml:space="preserve">ของทุนที่ออกและชำระแล้ว </w:t>
      </w:r>
    </w:p>
    <w:p w:rsidR="00A054D8" w:rsidRDefault="00D04852" w:rsidP="004C7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firstLine="180"/>
        <w:jc w:val="both"/>
        <w:rPr>
          <w:rFonts w:asciiTheme="majorBidi" w:hAnsiTheme="majorBidi" w:cstheme="majorBidi"/>
          <w:spacing w:val="-4"/>
          <w:sz w:val="30"/>
          <w:szCs w:val="30"/>
        </w:rPr>
      </w:pPr>
      <w:r w:rsidRPr="00ED2793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ตราสารทุนอื่นที่ไม่อยู่ในความต้องการของตลาดบันทึกตามวิธีราคาทุน</w:t>
      </w:r>
      <w:r w:rsidRPr="00ED2793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ณ</w:t>
      </w:r>
      <w:r w:rsidRPr="00ED2793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ED2793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="000E25F9" w:rsidRPr="00ED2793">
        <w:rPr>
          <w:rFonts w:asciiTheme="majorBidi" w:hAnsiTheme="majorBidi" w:cstheme="majorBidi"/>
          <w:spacing w:val="-4"/>
          <w:sz w:val="30"/>
          <w:szCs w:val="30"/>
          <w:shd w:val="clear" w:color="auto" w:fill="FFFFFF"/>
        </w:rPr>
        <w:t>31</w:t>
      </w:r>
      <w:r w:rsidR="000E25F9" w:rsidRPr="00ED2793">
        <w:rPr>
          <w:rFonts w:asciiTheme="majorBidi" w:hAnsiTheme="majorBidi" w:cstheme="majorBidi"/>
          <w:spacing w:val="-4"/>
          <w:sz w:val="30"/>
          <w:szCs w:val="30"/>
          <w:shd w:val="clear" w:color="auto" w:fill="FFFFFF"/>
          <w:cs/>
        </w:rPr>
        <w:t xml:space="preserve"> </w:t>
      </w:r>
      <w:r w:rsidR="000E25F9" w:rsidRPr="00674CF9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cs/>
        </w:rPr>
        <w:t>ธันวาคม</w:t>
      </w:r>
      <w:r w:rsidR="00F9128A" w:rsidRPr="00674CF9">
        <w:rPr>
          <w:rFonts w:asciiTheme="majorBidi" w:hAnsiTheme="majorBidi" w:cstheme="majorBidi" w:hint="cs"/>
          <w:spacing w:val="-4"/>
          <w:sz w:val="28"/>
          <w:szCs w:val="28"/>
          <w:shd w:val="clear" w:color="auto" w:fill="FFFFFF"/>
          <w:cs/>
        </w:rPr>
        <w:t xml:space="preserve"> </w:t>
      </w:r>
      <w:r w:rsidR="00F9128A" w:rsidRPr="00674CF9">
        <w:rPr>
          <w:rFonts w:asciiTheme="majorBidi" w:hAnsiTheme="majorBidi" w:cstheme="majorBidi" w:hint="cs"/>
          <w:spacing w:val="-4"/>
          <w:sz w:val="32"/>
          <w:szCs w:val="32"/>
          <w:shd w:val="clear" w:color="auto" w:fill="FFFFFF"/>
          <w:cs/>
        </w:rPr>
        <w:t>2561</w:t>
      </w:r>
      <w:r w:rsidR="00F9128A" w:rsidRPr="00674CF9">
        <w:rPr>
          <w:rFonts w:asciiTheme="majorBidi" w:hAnsiTheme="majorBidi" w:cstheme="majorBidi" w:hint="cs"/>
          <w:spacing w:val="-4"/>
          <w:sz w:val="28"/>
          <w:szCs w:val="28"/>
          <w:shd w:val="clear" w:color="auto" w:fill="FFFFFF"/>
          <w:cs/>
        </w:rPr>
        <w:t xml:space="preserve"> </w:t>
      </w:r>
      <w:r w:rsidR="00F9128A">
        <w:rPr>
          <w:rFonts w:asciiTheme="majorBidi" w:hAnsiTheme="majorBidi" w:cstheme="majorBidi" w:hint="cs"/>
          <w:spacing w:val="-4"/>
          <w:sz w:val="30"/>
          <w:szCs w:val="30"/>
          <w:shd w:val="clear" w:color="auto" w:fill="FFFFFF"/>
          <w:cs/>
        </w:rPr>
        <w:t xml:space="preserve">และ </w:t>
      </w:r>
      <w:r w:rsidR="00F9128A">
        <w:rPr>
          <w:rFonts w:asciiTheme="majorBidi" w:hAnsiTheme="majorBidi" w:cstheme="majorBidi"/>
          <w:spacing w:val="-4"/>
          <w:sz w:val="30"/>
          <w:szCs w:val="30"/>
          <w:shd w:val="clear" w:color="auto" w:fill="FFFFFF"/>
        </w:rPr>
        <w:t>2560</w:t>
      </w:r>
      <w:r w:rsidR="000E25F9" w:rsidRPr="00ED2793">
        <w:rPr>
          <w:rFonts w:asciiTheme="majorBidi" w:hAnsiTheme="majorBidi" w:cstheme="majorBidi"/>
          <w:spacing w:val="-4"/>
          <w:sz w:val="30"/>
          <w:szCs w:val="30"/>
          <w:shd w:val="clear" w:color="auto" w:fill="FFFFFF"/>
          <w:cs/>
        </w:rPr>
        <w:t xml:space="preserve"> </w:t>
      </w:r>
      <w:r w:rsidR="005E561D" w:rsidRPr="00ED2793">
        <w:rPr>
          <w:rFonts w:asciiTheme="majorBidi" w:hAnsiTheme="majorBidi" w:cstheme="majorBidi"/>
          <w:sz w:val="30"/>
          <w:szCs w:val="30"/>
          <w:cs/>
        </w:rPr>
        <w:t>และเงินปันผล</w:t>
      </w:r>
      <w:r w:rsidR="000E25F9" w:rsidRPr="00ED2793">
        <w:rPr>
          <w:rFonts w:asciiTheme="majorBidi" w:hAnsiTheme="majorBidi" w:cstheme="majorBidi"/>
          <w:sz w:val="30"/>
          <w:szCs w:val="30"/>
          <w:cs/>
        </w:rPr>
        <w:t>รับ</w:t>
      </w:r>
      <w:r w:rsidR="008408DF" w:rsidRPr="00ED2793">
        <w:rPr>
          <w:rFonts w:asciiTheme="majorBidi" w:hAnsiTheme="majorBidi" w:cstheme="majorBidi"/>
          <w:sz w:val="30"/>
          <w:szCs w:val="30"/>
          <w:cs/>
        </w:rPr>
        <w:t>จากเงินลงทุนสำหรับ</w:t>
      </w:r>
      <w:r w:rsidR="000E25F9" w:rsidRPr="00ED2793">
        <w:rPr>
          <w:rFonts w:asciiTheme="majorBidi" w:hAnsiTheme="majorBidi" w:cstheme="majorBidi"/>
          <w:sz w:val="30"/>
          <w:szCs w:val="30"/>
          <w:cs/>
        </w:rPr>
        <w:t>แต่ละปี</w:t>
      </w:r>
      <w:r w:rsidR="000E25F9" w:rsidRPr="00ED2793">
        <w:rPr>
          <w:rFonts w:asciiTheme="majorBidi" w:hAnsiTheme="majorBidi" w:cstheme="majorBidi"/>
          <w:spacing w:val="-4"/>
          <w:sz w:val="30"/>
          <w:szCs w:val="30"/>
          <w:shd w:val="clear" w:color="auto" w:fill="FFFFFF"/>
          <w:cs/>
        </w:rPr>
        <w:t xml:space="preserve"> </w:t>
      </w:r>
      <w:r w:rsidRPr="00ED2793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:rsidR="00A054D8" w:rsidRPr="00ED2793" w:rsidRDefault="00A054D8" w:rsidP="004C7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firstLine="180"/>
        <w:jc w:val="both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1503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890"/>
        <w:gridCol w:w="1800"/>
        <w:gridCol w:w="810"/>
        <w:gridCol w:w="810"/>
        <w:gridCol w:w="236"/>
        <w:gridCol w:w="720"/>
        <w:gridCol w:w="236"/>
        <w:gridCol w:w="720"/>
        <w:gridCol w:w="236"/>
        <w:gridCol w:w="723"/>
        <w:gridCol w:w="236"/>
        <w:gridCol w:w="810"/>
        <w:gridCol w:w="236"/>
        <w:gridCol w:w="720"/>
        <w:gridCol w:w="236"/>
        <w:gridCol w:w="720"/>
        <w:gridCol w:w="236"/>
        <w:gridCol w:w="720"/>
        <w:gridCol w:w="236"/>
        <w:gridCol w:w="720"/>
        <w:gridCol w:w="236"/>
        <w:gridCol w:w="720"/>
        <w:gridCol w:w="236"/>
        <w:gridCol w:w="787"/>
      </w:tblGrid>
      <w:tr w:rsidR="00A054D8" w:rsidRPr="00C27212" w:rsidTr="00B3672B">
        <w:tc>
          <w:tcPr>
            <w:tcW w:w="1890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 w:firstLine="64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0" w:type="dxa"/>
            <w:gridSpan w:val="22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721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054D8" w:rsidRPr="00C27212" w:rsidTr="00B3672B">
        <w:tc>
          <w:tcPr>
            <w:tcW w:w="1890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 w:firstLine="64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236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9" w:type="dxa"/>
            <w:gridSpan w:val="3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shd w:val="clear" w:color="auto" w:fill="auto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3" w:type="dxa"/>
            <w:gridSpan w:val="3"/>
            <w:vAlign w:val="center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054D8" w:rsidRPr="00C27212" w:rsidTr="00B3672B">
        <w:tc>
          <w:tcPr>
            <w:tcW w:w="1890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620" w:type="dxa"/>
            <w:gridSpan w:val="2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ความเป็นเจ้าของ</w:t>
            </w:r>
          </w:p>
        </w:tc>
        <w:tc>
          <w:tcPr>
            <w:tcW w:w="236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9" w:type="dxa"/>
            <w:gridSpan w:val="3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36" w:type="dxa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shd w:val="clear" w:color="auto" w:fill="auto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 xml:space="preserve">ราคาทุน </w:t>
            </w:r>
            <w:r w:rsidRPr="00C27212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C27212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236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3" w:type="dxa"/>
            <w:gridSpan w:val="3"/>
            <w:vAlign w:val="center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121E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A054D8" w:rsidRPr="00C27212" w:rsidTr="00B3672B">
        <w:tc>
          <w:tcPr>
            <w:tcW w:w="1890" w:type="dxa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10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36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C27212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36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36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C27212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36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36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C27212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36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C27212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36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C27212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36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</w:tr>
      <w:tr w:rsidR="00A054D8" w:rsidRPr="00C27212" w:rsidTr="00B3672B">
        <w:tc>
          <w:tcPr>
            <w:tcW w:w="1890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36" w:type="dxa"/>
            <w:vAlign w:val="center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4" w:type="dxa"/>
            <w:gridSpan w:val="19"/>
            <w:vAlign w:val="center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A054D8" w:rsidRPr="00C27212" w:rsidTr="00B3672B">
        <w:tc>
          <w:tcPr>
            <w:tcW w:w="1890" w:type="dxa"/>
            <w:vAlign w:val="center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C27212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center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35"/>
              </w:tabs>
              <w:spacing w:line="240" w:lineRule="auto"/>
              <w:ind w:left="-108" w:right="1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35"/>
              </w:tabs>
              <w:spacing w:line="240" w:lineRule="auto"/>
              <w:ind w:left="-108" w:right="1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B3232" w:rsidRPr="00C27212" w:rsidTr="00F9128A">
        <w:tc>
          <w:tcPr>
            <w:tcW w:w="189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บริษัท ปณิวรา จำกัด</w:t>
            </w:r>
          </w:p>
        </w:tc>
        <w:tc>
          <w:tcPr>
            <w:tcW w:w="180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18.66</w:t>
            </w: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18.66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284,000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284,000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47,211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47,211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47,211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47,211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F9128A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B3232" w:rsidRPr="00C27212" w:rsidTr="00F9128A">
        <w:tc>
          <w:tcPr>
            <w:tcW w:w="189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B3232" w:rsidRPr="00C27212" w:rsidTr="00F9128A">
        <w:tc>
          <w:tcPr>
            <w:tcW w:w="189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C27212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กิจการอื่นๆ</w:t>
            </w:r>
          </w:p>
        </w:tc>
        <w:tc>
          <w:tcPr>
            <w:tcW w:w="180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B3232" w:rsidRPr="00C27212" w:rsidTr="00F9128A">
        <w:tc>
          <w:tcPr>
            <w:tcW w:w="189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C2721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ไทยสเตเฟล็กซ์ จำกัด</w:t>
            </w:r>
          </w:p>
        </w:tc>
        <w:tc>
          <w:tcPr>
            <w:tcW w:w="180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ผลิตและจำหน่ายชิ้นส่วน</w:t>
            </w: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2.00</w:t>
            </w: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2.00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60,000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60,000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F9128A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36</w:t>
            </w:r>
          </w:p>
        </w:tc>
        <w:tc>
          <w:tcPr>
            <w:tcW w:w="236" w:type="dxa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180</w:t>
            </w:r>
          </w:p>
        </w:tc>
      </w:tr>
      <w:tr w:rsidR="005B3232" w:rsidRPr="00C27212" w:rsidTr="00F9128A">
        <w:tc>
          <w:tcPr>
            <w:tcW w:w="189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ให้กับผู้ผลิตเสื้อผ้า</w:t>
            </w: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B3232" w:rsidRPr="00C27212" w:rsidTr="00F9128A">
        <w:tc>
          <w:tcPr>
            <w:tcW w:w="189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 xml:space="preserve">จาโนเม่ </w:t>
            </w:r>
            <w:r w:rsidRPr="00C27212">
              <w:rPr>
                <w:rFonts w:ascii="Angsana New" w:hAnsi="Angsana New"/>
                <w:sz w:val="22"/>
                <w:szCs w:val="22"/>
              </w:rPr>
              <w:t>(</w:t>
            </w: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C27212">
              <w:rPr>
                <w:rFonts w:ascii="Angsana New" w:hAnsi="Angsana New"/>
                <w:sz w:val="22"/>
                <w:szCs w:val="22"/>
              </w:rPr>
              <w:t xml:space="preserve">) </w:t>
            </w:r>
          </w:p>
        </w:tc>
        <w:tc>
          <w:tcPr>
            <w:tcW w:w="180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108" w:hanging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>ผลิตเครื่องจักรที่ใช้ใน</w:t>
            </w: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2.00</w:t>
            </w: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2.00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97,400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97,400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F9128A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487</w:t>
            </w:r>
          </w:p>
        </w:tc>
        <w:tc>
          <w:tcPr>
            <w:tcW w:w="236" w:type="dxa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487</w:t>
            </w:r>
          </w:p>
        </w:tc>
      </w:tr>
      <w:tr w:rsidR="005B3232" w:rsidRPr="00C27212" w:rsidTr="00F9128A">
        <w:tc>
          <w:tcPr>
            <w:tcW w:w="189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180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 xml:space="preserve">   ผลิตสิ่งทอ เครื่องแต่งกาย</w:t>
            </w: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B3232" w:rsidRPr="00C27212" w:rsidTr="00F9128A">
        <w:tc>
          <w:tcPr>
            <w:tcW w:w="189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 xml:space="preserve">   และเครื่องหนัง</w:t>
            </w: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B3232" w:rsidRPr="00C27212" w:rsidTr="00F9128A">
        <w:tc>
          <w:tcPr>
            <w:tcW w:w="189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 xml:space="preserve">ไทยซัมซุง </w:t>
            </w:r>
          </w:p>
        </w:tc>
        <w:tc>
          <w:tcPr>
            <w:tcW w:w="180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ผลิตและจำหน่ายอุปกรณ์</w:t>
            </w: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0.08</w:t>
            </w: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0.08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Pr="00C27212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00,</w:t>
            </w:r>
            <w:r w:rsidRPr="00C27212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Pr="00C27212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00,</w:t>
            </w:r>
            <w:r w:rsidRPr="00C27212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F9128A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300</w:t>
            </w:r>
          </w:p>
        </w:tc>
        <w:tc>
          <w:tcPr>
            <w:tcW w:w="236" w:type="dxa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300</w:t>
            </w:r>
          </w:p>
        </w:tc>
      </w:tr>
      <w:tr w:rsidR="005B3232" w:rsidRPr="00C27212" w:rsidTr="00F9128A">
        <w:tc>
          <w:tcPr>
            <w:tcW w:w="189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 xml:space="preserve">อิเล็คทรอนิกส์ จำกัด       </w:t>
            </w:r>
          </w:p>
        </w:tc>
        <w:tc>
          <w:tcPr>
            <w:tcW w:w="180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 xml:space="preserve">   ไฟฟ้าและอิเล็คทรอนิกส์</w:t>
            </w: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B3232" w:rsidRPr="00C27212" w:rsidTr="00F9128A">
        <w:tc>
          <w:tcPr>
            <w:tcW w:w="189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ไทย บุนกะ แฟชั่น</w:t>
            </w:r>
          </w:p>
        </w:tc>
        <w:tc>
          <w:tcPr>
            <w:tcW w:w="180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โรงเรียนสอนตัดเย็บเสื้อผ้า</w:t>
            </w: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4.00</w:t>
            </w: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4.00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25,00</w:t>
            </w:r>
            <w:r w:rsidRPr="00C27212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25,00</w:t>
            </w:r>
            <w:r w:rsidRPr="00C27212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(634)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(634)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08" w:right="-181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366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08" w:right="-181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366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F9128A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B3232" w:rsidRPr="00C27212" w:rsidTr="00F9128A">
        <w:tc>
          <w:tcPr>
            <w:tcW w:w="189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180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B3232" w:rsidRPr="00C27212" w:rsidTr="00F9128A">
        <w:tc>
          <w:tcPr>
            <w:tcW w:w="189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อเมริกันฟู้ด จำกัด</w:t>
            </w:r>
          </w:p>
        </w:tc>
        <w:tc>
          <w:tcPr>
            <w:tcW w:w="180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ผลิตไอศกรีม</w:t>
            </w: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C27212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C27212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140,000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140,000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</w:t>
            </w:r>
            <w:r w:rsidRPr="00C27212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</w:t>
            </w:r>
            <w:r w:rsidRPr="00C27212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4,200</w:t>
            </w:r>
          </w:p>
        </w:tc>
        <w:tc>
          <w:tcPr>
            <w:tcW w:w="236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B3232" w:rsidRPr="00C27212" w:rsidRDefault="00F9128A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B3232" w:rsidRPr="00C27212" w:rsidTr="00F9128A">
        <w:tc>
          <w:tcPr>
            <w:tcW w:w="1890" w:type="dxa"/>
            <w:vAlign w:val="bottom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721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57,370</w:t>
            </w:r>
          </w:p>
        </w:tc>
        <w:tc>
          <w:tcPr>
            <w:tcW w:w="236" w:type="dxa"/>
            <w:vAlign w:val="bottom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57,370</w:t>
            </w:r>
          </w:p>
        </w:tc>
        <w:tc>
          <w:tcPr>
            <w:tcW w:w="236" w:type="dxa"/>
            <w:vAlign w:val="bottom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2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7212">
              <w:rPr>
                <w:rFonts w:ascii="Angsana New" w:hAnsi="Angsana New"/>
                <w:b/>
                <w:bCs/>
                <w:sz w:val="22"/>
                <w:szCs w:val="22"/>
              </w:rPr>
              <w:t>(634)</w:t>
            </w:r>
          </w:p>
        </w:tc>
        <w:tc>
          <w:tcPr>
            <w:tcW w:w="236" w:type="dxa"/>
            <w:vAlign w:val="bottom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2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7212">
              <w:rPr>
                <w:rFonts w:ascii="Angsana New" w:hAnsi="Angsana New"/>
                <w:b/>
                <w:bCs/>
                <w:sz w:val="22"/>
                <w:szCs w:val="22"/>
              </w:rPr>
              <w:t>(634)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56,736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56,736</w:t>
            </w:r>
          </w:p>
        </w:tc>
        <w:tc>
          <w:tcPr>
            <w:tcW w:w="236" w:type="dxa"/>
            <w:vAlign w:val="bottom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3232" w:rsidRPr="00C27212" w:rsidRDefault="00F9128A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823</w:t>
            </w:r>
          </w:p>
        </w:tc>
        <w:tc>
          <w:tcPr>
            <w:tcW w:w="236" w:type="dxa"/>
            <w:vAlign w:val="bottom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B3232" w:rsidRPr="00C27212" w:rsidRDefault="005B3232" w:rsidP="005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967</w:t>
            </w:r>
          </w:p>
        </w:tc>
      </w:tr>
    </w:tbl>
    <w:p w:rsidR="00BA4428" w:rsidRDefault="00BA4428" w:rsidP="004C7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firstLine="180"/>
        <w:jc w:val="both"/>
        <w:rPr>
          <w:rFonts w:asciiTheme="majorBidi" w:hAnsiTheme="majorBidi" w:cstheme="majorBidi"/>
          <w:spacing w:val="-4"/>
          <w:sz w:val="30"/>
          <w:szCs w:val="30"/>
        </w:rPr>
      </w:pPr>
    </w:p>
    <w:p w:rsidR="00A054D8" w:rsidRDefault="00A054D8" w:rsidP="004C7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firstLine="180"/>
        <w:jc w:val="both"/>
        <w:rPr>
          <w:rFonts w:asciiTheme="majorBidi" w:hAnsiTheme="majorBidi" w:cstheme="majorBidi"/>
          <w:spacing w:val="-4"/>
          <w:sz w:val="30"/>
          <w:szCs w:val="30"/>
        </w:rPr>
      </w:pPr>
    </w:p>
    <w:p w:rsidR="00A054D8" w:rsidRPr="00ED2793" w:rsidRDefault="00A054D8" w:rsidP="004C7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firstLine="180"/>
        <w:jc w:val="both"/>
        <w:rPr>
          <w:rFonts w:asciiTheme="majorBidi" w:hAnsiTheme="majorBidi" w:cstheme="majorBidi"/>
          <w:spacing w:val="-4"/>
          <w:sz w:val="30"/>
          <w:szCs w:val="30"/>
        </w:rPr>
      </w:pPr>
    </w:p>
    <w:p w:rsidR="00C0219F" w:rsidRDefault="00C0219F" w:rsidP="00C02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ab/>
      </w:r>
    </w:p>
    <w:tbl>
      <w:tblPr>
        <w:tblW w:w="150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890"/>
        <w:gridCol w:w="1800"/>
        <w:gridCol w:w="810"/>
        <w:gridCol w:w="810"/>
        <w:gridCol w:w="236"/>
        <w:gridCol w:w="720"/>
        <w:gridCol w:w="236"/>
        <w:gridCol w:w="720"/>
        <w:gridCol w:w="236"/>
        <w:gridCol w:w="723"/>
        <w:gridCol w:w="236"/>
        <w:gridCol w:w="810"/>
        <w:gridCol w:w="236"/>
        <w:gridCol w:w="720"/>
        <w:gridCol w:w="236"/>
        <w:gridCol w:w="720"/>
        <w:gridCol w:w="236"/>
        <w:gridCol w:w="720"/>
        <w:gridCol w:w="236"/>
        <w:gridCol w:w="720"/>
        <w:gridCol w:w="236"/>
        <w:gridCol w:w="720"/>
        <w:gridCol w:w="236"/>
        <w:gridCol w:w="810"/>
      </w:tblGrid>
      <w:tr w:rsidR="00C0219F" w:rsidRPr="00B11AB4" w:rsidTr="00C0219F">
        <w:tc>
          <w:tcPr>
            <w:tcW w:w="1890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 w:firstLine="64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63" w:type="dxa"/>
            <w:gridSpan w:val="22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0219F" w:rsidRPr="00B11AB4" w:rsidTr="00C0219F">
        <w:tc>
          <w:tcPr>
            <w:tcW w:w="1890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 w:firstLine="64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236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9" w:type="dxa"/>
            <w:gridSpan w:val="3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shd w:val="clear" w:color="auto" w:fill="auto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66" w:type="dxa"/>
            <w:gridSpan w:val="3"/>
            <w:vAlign w:val="center"/>
          </w:tcPr>
          <w:p w:rsidR="00C0219F" w:rsidRPr="00C27212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0219F" w:rsidRPr="00B11AB4" w:rsidTr="00C0219F">
        <w:tc>
          <w:tcPr>
            <w:tcW w:w="1890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620" w:type="dxa"/>
            <w:gridSpan w:val="2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ความเป็นเจ้าของ</w:t>
            </w:r>
          </w:p>
        </w:tc>
        <w:tc>
          <w:tcPr>
            <w:tcW w:w="236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9" w:type="dxa"/>
            <w:gridSpan w:val="3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36" w:type="dxa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shd w:val="clear" w:color="auto" w:fill="auto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 xml:space="preserve">ราคาทุน </w:t>
            </w:r>
            <w:r w:rsidRPr="00B11AB4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B11AB4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236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66" w:type="dxa"/>
            <w:gridSpan w:val="3"/>
            <w:vAlign w:val="center"/>
          </w:tcPr>
          <w:p w:rsidR="00C0219F" w:rsidRPr="00C27212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121E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A054D8" w:rsidRPr="00B11AB4" w:rsidTr="00B3672B">
        <w:tc>
          <w:tcPr>
            <w:tcW w:w="1890" w:type="dxa"/>
          </w:tcPr>
          <w:p w:rsidR="00A054D8" w:rsidRPr="00B11AB4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A054D8" w:rsidRPr="00B11AB4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10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36" w:type="dxa"/>
            <w:vAlign w:val="center"/>
          </w:tcPr>
          <w:p w:rsidR="00A054D8" w:rsidRPr="00B11AB4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C27212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36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36" w:type="dxa"/>
            <w:vAlign w:val="center"/>
          </w:tcPr>
          <w:p w:rsidR="00A054D8" w:rsidRPr="00B11AB4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C27212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36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36" w:type="dxa"/>
            <w:vAlign w:val="center"/>
          </w:tcPr>
          <w:p w:rsidR="00A054D8" w:rsidRPr="00B11AB4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C27212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36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054D8" w:rsidRPr="00B11AB4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C27212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36" w:type="dxa"/>
            <w:vAlign w:val="center"/>
          </w:tcPr>
          <w:p w:rsidR="00A054D8" w:rsidRPr="00B11AB4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C27212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36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</w:tr>
      <w:tr w:rsidR="00C0219F" w:rsidRPr="00B11AB4" w:rsidTr="00C0219F">
        <w:tc>
          <w:tcPr>
            <w:tcW w:w="1890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36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7" w:type="dxa"/>
            <w:gridSpan w:val="19"/>
            <w:vAlign w:val="center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C0219F" w:rsidRPr="00B11AB4" w:rsidTr="00F9128A">
        <w:tc>
          <w:tcPr>
            <w:tcW w:w="1890" w:type="dxa"/>
            <w:vAlign w:val="center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center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35"/>
              </w:tabs>
              <w:spacing w:line="240" w:lineRule="auto"/>
              <w:ind w:left="-108" w:right="1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35"/>
              </w:tabs>
              <w:spacing w:line="240" w:lineRule="auto"/>
              <w:ind w:left="-108" w:right="1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9128A" w:rsidRPr="00B11AB4" w:rsidTr="00F9128A">
        <w:tc>
          <w:tcPr>
            <w:tcW w:w="189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บริษัท ปณิวรา จำกัด</w:t>
            </w:r>
          </w:p>
        </w:tc>
        <w:tc>
          <w:tcPr>
            <w:tcW w:w="180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455846">
              <w:rPr>
                <w:rFonts w:ascii="Angsana New" w:hAnsi="Angsana New"/>
                <w:sz w:val="22"/>
                <w:szCs w:val="22"/>
                <w:cs/>
              </w:rPr>
              <w:t>18.66</w:t>
            </w: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455846">
              <w:rPr>
                <w:rFonts w:ascii="Angsana New" w:hAnsi="Angsana New"/>
                <w:sz w:val="22"/>
                <w:szCs w:val="22"/>
                <w:cs/>
              </w:rPr>
              <w:t>18.66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455846">
              <w:rPr>
                <w:rFonts w:ascii="Angsana New" w:hAnsi="Angsana New"/>
                <w:sz w:val="22"/>
                <w:szCs w:val="22"/>
                <w:cs/>
              </w:rPr>
              <w:t>284</w:t>
            </w:r>
            <w:r w:rsidRPr="00455846">
              <w:rPr>
                <w:rFonts w:ascii="Angsana New" w:hAnsi="Angsana New"/>
                <w:sz w:val="22"/>
                <w:szCs w:val="22"/>
              </w:rPr>
              <w:t>,</w:t>
            </w:r>
            <w:r w:rsidRPr="00455846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455846">
              <w:rPr>
                <w:rFonts w:ascii="Angsana New" w:hAnsi="Angsana New"/>
                <w:sz w:val="22"/>
                <w:szCs w:val="22"/>
                <w:cs/>
              </w:rPr>
              <w:t>284</w:t>
            </w:r>
            <w:r w:rsidRPr="00455846">
              <w:rPr>
                <w:rFonts w:ascii="Angsana New" w:hAnsi="Angsana New"/>
                <w:sz w:val="22"/>
                <w:szCs w:val="22"/>
              </w:rPr>
              <w:t>,</w:t>
            </w:r>
            <w:r w:rsidRPr="00455846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  <w:cs/>
              </w:rPr>
              <w:t>50</w:t>
            </w:r>
            <w:r w:rsidRPr="00831104">
              <w:rPr>
                <w:rFonts w:ascii="Angsana New" w:hAnsi="Angsana New"/>
                <w:sz w:val="22"/>
                <w:szCs w:val="22"/>
              </w:rPr>
              <w:t>,</w:t>
            </w:r>
            <w:r w:rsidRPr="00831104">
              <w:rPr>
                <w:rFonts w:ascii="Angsana New" w:hAnsi="Angsana New"/>
                <w:sz w:val="22"/>
                <w:szCs w:val="22"/>
                <w:cs/>
              </w:rPr>
              <w:t>286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  <w:cs/>
              </w:rPr>
              <w:t>50</w:t>
            </w:r>
            <w:r w:rsidRPr="00831104">
              <w:rPr>
                <w:rFonts w:ascii="Angsana New" w:hAnsi="Angsana New"/>
                <w:sz w:val="22"/>
                <w:szCs w:val="22"/>
              </w:rPr>
              <w:t>,</w:t>
            </w:r>
            <w:r w:rsidRPr="00831104">
              <w:rPr>
                <w:rFonts w:ascii="Angsana New" w:hAnsi="Angsana New"/>
                <w:sz w:val="22"/>
                <w:szCs w:val="22"/>
                <w:cs/>
              </w:rPr>
              <w:t>286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50,286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50,286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 w:right="-5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 w:right="-5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9128A" w:rsidRPr="00B11AB4" w:rsidTr="00F9128A">
        <w:tc>
          <w:tcPr>
            <w:tcW w:w="189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9128A" w:rsidRPr="00B11AB4" w:rsidTr="00F9128A">
        <w:tc>
          <w:tcPr>
            <w:tcW w:w="189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กิจการอื่นๆ</w:t>
            </w:r>
          </w:p>
        </w:tc>
        <w:tc>
          <w:tcPr>
            <w:tcW w:w="180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9128A" w:rsidRPr="00B11AB4" w:rsidTr="00F9128A">
        <w:tc>
          <w:tcPr>
            <w:tcW w:w="189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B11AB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ไทยสเตเฟล็กซ์ จำกัด</w:t>
            </w:r>
          </w:p>
        </w:tc>
        <w:tc>
          <w:tcPr>
            <w:tcW w:w="180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ผลิตและจำหน่ายชิ้นส่วน</w:t>
            </w: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2.00</w:t>
            </w: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2.00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60,000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60,000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C27212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36</w:t>
            </w:r>
          </w:p>
        </w:tc>
        <w:tc>
          <w:tcPr>
            <w:tcW w:w="236" w:type="dxa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180</w:t>
            </w:r>
          </w:p>
        </w:tc>
      </w:tr>
      <w:tr w:rsidR="00F9128A" w:rsidRPr="00B11AB4" w:rsidTr="00F9128A">
        <w:tc>
          <w:tcPr>
            <w:tcW w:w="189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ให้กับผู้ผลิตเสื้อผ้า</w:t>
            </w: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C27212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9128A" w:rsidRPr="00B11AB4" w:rsidTr="00F9128A">
        <w:tc>
          <w:tcPr>
            <w:tcW w:w="189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จาโนเม่ </w:t>
            </w:r>
            <w:r w:rsidRPr="00B11AB4">
              <w:rPr>
                <w:rFonts w:ascii="Angsana New" w:hAnsi="Angsana New"/>
                <w:sz w:val="22"/>
                <w:szCs w:val="22"/>
              </w:rPr>
              <w:t>(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B11AB4">
              <w:rPr>
                <w:rFonts w:ascii="Angsana New" w:hAnsi="Angsana New"/>
                <w:sz w:val="22"/>
                <w:szCs w:val="22"/>
              </w:rPr>
              <w:t xml:space="preserve">) </w:t>
            </w:r>
          </w:p>
        </w:tc>
        <w:tc>
          <w:tcPr>
            <w:tcW w:w="180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108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>ผลิตเครื่องจักรที่ใช้ใน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2.00</w:t>
            </w: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2.00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97,400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97,400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C27212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487</w:t>
            </w:r>
          </w:p>
        </w:tc>
        <w:tc>
          <w:tcPr>
            <w:tcW w:w="236" w:type="dxa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487</w:t>
            </w:r>
          </w:p>
        </w:tc>
      </w:tr>
      <w:tr w:rsidR="00F9128A" w:rsidRPr="00B11AB4" w:rsidTr="00F9128A">
        <w:tc>
          <w:tcPr>
            <w:tcW w:w="189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180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   ผลิตสิ่งทอ เครื่องแต่งกาย</w:t>
            </w: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C27212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9128A" w:rsidRPr="00B11AB4" w:rsidTr="00F9128A">
        <w:tc>
          <w:tcPr>
            <w:tcW w:w="189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   และเครื่องหนัง</w:t>
            </w: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C27212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9128A" w:rsidRPr="00B11AB4" w:rsidTr="00F9128A">
        <w:tc>
          <w:tcPr>
            <w:tcW w:w="189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ไทยซัมซุง </w:t>
            </w:r>
          </w:p>
        </w:tc>
        <w:tc>
          <w:tcPr>
            <w:tcW w:w="180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ผลิตและจำหน่ายอุปกรณ์</w:t>
            </w: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0.08</w:t>
            </w: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0.08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C27212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300</w:t>
            </w:r>
          </w:p>
        </w:tc>
        <w:tc>
          <w:tcPr>
            <w:tcW w:w="236" w:type="dxa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300</w:t>
            </w:r>
          </w:p>
        </w:tc>
      </w:tr>
      <w:tr w:rsidR="00F9128A" w:rsidRPr="00B11AB4" w:rsidTr="00F9128A">
        <w:tc>
          <w:tcPr>
            <w:tcW w:w="189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อิเล็คทรอนิกส์ จำกัด       </w:t>
            </w:r>
          </w:p>
        </w:tc>
        <w:tc>
          <w:tcPr>
            <w:tcW w:w="180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   ไฟฟ้าและอิเล็คทรอนิกส์</w:t>
            </w: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C27212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9128A" w:rsidRPr="00B11AB4" w:rsidTr="00F9128A">
        <w:tc>
          <w:tcPr>
            <w:tcW w:w="189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ไทย บุนกะ แฟชั่น</w:t>
            </w:r>
          </w:p>
        </w:tc>
        <w:tc>
          <w:tcPr>
            <w:tcW w:w="180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โรงเรียนสอนตัดเย็บเสื้อผ้า</w:t>
            </w: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4.00</w:t>
            </w: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4.00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(634)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(634)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366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366</w:t>
            </w: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C27212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 w:right="-5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9128A" w:rsidRPr="00B11AB4" w:rsidTr="00F9128A">
        <w:tc>
          <w:tcPr>
            <w:tcW w:w="189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180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C27212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9128A" w:rsidRPr="00B11AB4" w:rsidTr="00F9128A">
        <w:tc>
          <w:tcPr>
            <w:tcW w:w="1890" w:type="dxa"/>
          </w:tcPr>
          <w:p w:rsidR="00F9128A" w:rsidRPr="00227A1D" w:rsidRDefault="00F9128A" w:rsidP="00F9128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227A1D">
              <w:rPr>
                <w:rFonts w:ascii="Angsana New" w:hAnsi="Angsana New"/>
                <w:sz w:val="22"/>
                <w:szCs w:val="22"/>
                <w:cs/>
              </w:rPr>
              <w:t>บริษัท อเมริกันฟู้ด จำกัด</w:t>
            </w:r>
          </w:p>
        </w:tc>
        <w:tc>
          <w:tcPr>
            <w:tcW w:w="1800" w:type="dxa"/>
          </w:tcPr>
          <w:p w:rsidR="00F9128A" w:rsidRPr="00227A1D" w:rsidRDefault="00F9128A" w:rsidP="00F9128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227A1D">
              <w:rPr>
                <w:rFonts w:ascii="Angsana New" w:hAnsi="Angsana New"/>
                <w:sz w:val="22"/>
                <w:szCs w:val="22"/>
                <w:cs/>
              </w:rPr>
              <w:t>ผลิตไอศกรีม</w:t>
            </w:r>
          </w:p>
        </w:tc>
        <w:tc>
          <w:tcPr>
            <w:tcW w:w="810" w:type="dxa"/>
            <w:vAlign w:val="center"/>
          </w:tcPr>
          <w:p w:rsidR="00F9128A" w:rsidRPr="00C27212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C27212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810" w:type="dxa"/>
            <w:vAlign w:val="center"/>
          </w:tcPr>
          <w:p w:rsidR="00F9128A" w:rsidRPr="00C27212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C27212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236" w:type="dxa"/>
            <w:vAlign w:val="center"/>
          </w:tcPr>
          <w:p w:rsidR="00F9128A" w:rsidRPr="00C27212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C27212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140</w:t>
            </w:r>
            <w:r w:rsidRPr="00C27212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236" w:type="dxa"/>
            <w:vAlign w:val="center"/>
          </w:tcPr>
          <w:p w:rsidR="00F9128A" w:rsidRPr="00C27212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C27212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140</w:t>
            </w:r>
            <w:r w:rsidRPr="00C27212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236" w:type="dxa"/>
            <w:vAlign w:val="center"/>
          </w:tcPr>
          <w:p w:rsidR="00F9128A" w:rsidRPr="00C27212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F9128A" w:rsidRPr="00C27212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</w:t>
            </w:r>
            <w:r w:rsidRPr="00C27212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center"/>
          </w:tcPr>
          <w:p w:rsidR="00F9128A" w:rsidRPr="00C27212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C27212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</w:t>
            </w:r>
            <w:r w:rsidRPr="00C27212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center"/>
          </w:tcPr>
          <w:p w:rsidR="00F9128A" w:rsidRPr="00C27212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C27212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F9128A" w:rsidRPr="00C27212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C27212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9128A" w:rsidRPr="00C27212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C27212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9128A" w:rsidRPr="00C27212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C27212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4,200</w:t>
            </w:r>
          </w:p>
        </w:tc>
        <w:tc>
          <w:tcPr>
            <w:tcW w:w="236" w:type="dxa"/>
            <w:vAlign w:val="center"/>
          </w:tcPr>
          <w:p w:rsidR="00F9128A" w:rsidRPr="00C27212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9128A" w:rsidRPr="00C27212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F9128A" w:rsidRPr="00C27212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C27212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9128A" w:rsidRPr="00635D84" w:rsidTr="00F9128A">
        <w:tc>
          <w:tcPr>
            <w:tcW w:w="1890" w:type="dxa"/>
            <w:vAlign w:val="bottom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1AB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0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60,445</w:t>
            </w:r>
          </w:p>
        </w:tc>
        <w:tc>
          <w:tcPr>
            <w:tcW w:w="236" w:type="dxa"/>
            <w:vAlign w:val="bottom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60,445</w:t>
            </w:r>
          </w:p>
        </w:tc>
        <w:tc>
          <w:tcPr>
            <w:tcW w:w="236" w:type="dxa"/>
            <w:vAlign w:val="bottom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1104">
              <w:rPr>
                <w:rFonts w:ascii="Angsana New" w:hAnsi="Angsana New"/>
                <w:b/>
                <w:bCs/>
                <w:sz w:val="22"/>
                <w:szCs w:val="22"/>
              </w:rPr>
              <w:t>(634)</w:t>
            </w:r>
          </w:p>
        </w:tc>
        <w:tc>
          <w:tcPr>
            <w:tcW w:w="236" w:type="dxa"/>
            <w:vAlign w:val="bottom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1104">
              <w:rPr>
                <w:rFonts w:ascii="Angsana New" w:hAnsi="Angsana New"/>
                <w:b/>
                <w:bCs/>
                <w:sz w:val="22"/>
                <w:szCs w:val="22"/>
              </w:rPr>
              <w:t>(634)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59,811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59,811</w:t>
            </w:r>
          </w:p>
        </w:tc>
        <w:tc>
          <w:tcPr>
            <w:tcW w:w="236" w:type="dxa"/>
            <w:vAlign w:val="bottom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128A" w:rsidRPr="00C27212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823</w:t>
            </w:r>
          </w:p>
        </w:tc>
        <w:tc>
          <w:tcPr>
            <w:tcW w:w="236" w:type="dxa"/>
            <w:vAlign w:val="bottom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128A" w:rsidRPr="00B11AB4" w:rsidRDefault="00F9128A" w:rsidP="00F9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1104">
              <w:rPr>
                <w:rFonts w:ascii="Angsana New" w:hAnsi="Angsana New"/>
                <w:b/>
                <w:bCs/>
                <w:sz w:val="22"/>
                <w:szCs w:val="22"/>
              </w:rPr>
              <w:t>967</w:t>
            </w:r>
          </w:p>
        </w:tc>
      </w:tr>
    </w:tbl>
    <w:p w:rsidR="00C0219F" w:rsidRDefault="00C0219F" w:rsidP="00C02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"/>
        </w:tabs>
        <w:rPr>
          <w:rFonts w:asciiTheme="majorBidi" w:hAnsiTheme="majorBidi" w:cstheme="majorBidi"/>
          <w:sz w:val="24"/>
          <w:szCs w:val="24"/>
        </w:rPr>
      </w:pPr>
    </w:p>
    <w:p w:rsidR="00F13483" w:rsidRPr="00C0219F" w:rsidRDefault="00C0219F" w:rsidP="00C02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  <w:sectPr w:rsidR="00F13483" w:rsidRPr="00C0219F" w:rsidSect="00573652">
          <w:headerReference w:type="default" r:id="rId12"/>
          <w:pgSz w:w="16834" w:h="11909" w:orient="landscape" w:code="9"/>
          <w:pgMar w:top="1152" w:right="454" w:bottom="1152" w:left="720" w:header="720" w:footer="576" w:gutter="0"/>
          <w:cols w:space="720"/>
          <w:docGrid w:linePitch="245"/>
        </w:sectPr>
      </w:pPr>
      <w:r>
        <w:rPr>
          <w:rFonts w:asciiTheme="majorBidi" w:hAnsiTheme="majorBidi" w:cstheme="majorBidi"/>
          <w:sz w:val="24"/>
          <w:szCs w:val="24"/>
        </w:rPr>
        <w:tab/>
      </w:r>
    </w:p>
    <w:p w:rsidR="00FA3616" w:rsidRPr="00ED2793" w:rsidRDefault="00FA3616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DE1A52">
        <w:rPr>
          <w:rFonts w:asciiTheme="majorBidi" w:hAnsiTheme="majorBidi" w:cstheme="majorBidi" w:hint="cs"/>
          <w:b/>
          <w:bCs/>
          <w:sz w:val="30"/>
          <w:szCs w:val="30"/>
          <w:cs/>
        </w:rPr>
        <w:t>2</w:t>
      </w:r>
      <w:r w:rsidRPr="00ED279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D27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tbl>
      <w:tblPr>
        <w:tblW w:w="9091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670"/>
        <w:gridCol w:w="1560"/>
        <w:gridCol w:w="270"/>
        <w:gridCol w:w="1591"/>
      </w:tblGrid>
      <w:tr w:rsidR="00063F10" w:rsidRPr="00ED2793" w:rsidTr="00FD75AB">
        <w:tc>
          <w:tcPr>
            <w:tcW w:w="5670" w:type="dxa"/>
            <w:shd w:val="clear" w:color="auto" w:fill="FFFFFF"/>
          </w:tcPr>
          <w:p w:rsidR="00063F10" w:rsidRPr="00ED2793" w:rsidRDefault="00063F1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421" w:type="dxa"/>
            <w:gridSpan w:val="3"/>
          </w:tcPr>
          <w:p w:rsidR="00063F10" w:rsidRPr="00ED2793" w:rsidRDefault="00063F1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63F10" w:rsidRPr="00ED2793" w:rsidTr="00FD75AB">
        <w:tc>
          <w:tcPr>
            <w:tcW w:w="5670" w:type="dxa"/>
            <w:shd w:val="clear" w:color="auto" w:fill="FFFFFF"/>
          </w:tcPr>
          <w:p w:rsidR="00063F10" w:rsidRPr="00ED2793" w:rsidRDefault="00063F1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421" w:type="dxa"/>
            <w:gridSpan w:val="3"/>
          </w:tcPr>
          <w:p w:rsidR="00063F10" w:rsidRPr="00ED2793" w:rsidRDefault="00063F10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063F10" w:rsidRPr="00ED2793" w:rsidTr="00FD75AB">
        <w:tc>
          <w:tcPr>
            <w:tcW w:w="5670" w:type="dxa"/>
            <w:shd w:val="clear" w:color="auto" w:fill="FFFFFF"/>
          </w:tcPr>
          <w:p w:rsidR="00063F10" w:rsidRPr="00ED2793" w:rsidRDefault="00063F1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421" w:type="dxa"/>
            <w:gridSpan w:val="3"/>
          </w:tcPr>
          <w:p w:rsidR="00063F10" w:rsidRPr="00ED2793" w:rsidRDefault="00063F10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3F10" w:rsidRPr="00ED2793" w:rsidTr="00FD75AB">
        <w:tc>
          <w:tcPr>
            <w:tcW w:w="5670" w:type="dxa"/>
            <w:shd w:val="clear" w:color="auto" w:fill="FFFFFF"/>
          </w:tcPr>
          <w:p w:rsidR="00063F10" w:rsidRPr="00ED2793" w:rsidRDefault="00063F1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FFFFFF"/>
          </w:tcPr>
          <w:p w:rsidR="00063F10" w:rsidRPr="00ED2793" w:rsidRDefault="00063F10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0B67"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FFFFFF"/>
          </w:tcPr>
          <w:p w:rsidR="00063F10" w:rsidRPr="00ED2793" w:rsidRDefault="00063F10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FFFFFF"/>
          </w:tcPr>
          <w:p w:rsidR="00063F10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063F10" w:rsidRPr="00ED2793" w:rsidTr="00FD75AB">
        <w:tc>
          <w:tcPr>
            <w:tcW w:w="5670" w:type="dxa"/>
            <w:shd w:val="clear" w:color="auto" w:fill="FFFFFF"/>
          </w:tcPr>
          <w:p w:rsidR="00063F10" w:rsidRPr="00ED2793" w:rsidRDefault="00063F10" w:rsidP="00B01FDE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421" w:type="dxa"/>
            <w:gridSpan w:val="3"/>
            <w:shd w:val="clear" w:color="auto" w:fill="auto"/>
          </w:tcPr>
          <w:p w:rsidR="00063F10" w:rsidRPr="00ED2793" w:rsidRDefault="00063F10" w:rsidP="00B01FDE">
            <w:pPr>
              <w:pStyle w:val="acctfourfigures"/>
              <w:tabs>
                <w:tab w:val="clear" w:pos="765"/>
                <w:tab w:val="left" w:pos="-18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63F10" w:rsidRPr="00ED2793" w:rsidTr="00FD75AB">
        <w:tc>
          <w:tcPr>
            <w:tcW w:w="5670" w:type="dxa"/>
          </w:tcPr>
          <w:p w:rsidR="00063F10" w:rsidRPr="00ED2793" w:rsidRDefault="00063F10" w:rsidP="00B01F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  <w:shd w:val="clear" w:color="auto" w:fill="FFFFFF"/>
          </w:tcPr>
          <w:p w:rsidR="00063F10" w:rsidRPr="00ED2793" w:rsidRDefault="00063F10" w:rsidP="00B01FD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063F10" w:rsidRPr="00ED2793" w:rsidRDefault="00063F1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FFFFFF"/>
          </w:tcPr>
          <w:p w:rsidR="00063F10" w:rsidRPr="00ED2793" w:rsidRDefault="00063F10" w:rsidP="00B01FD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0B67" w:rsidRPr="00ED2793" w:rsidTr="00FD75AB">
        <w:tc>
          <w:tcPr>
            <w:tcW w:w="5670" w:type="dxa"/>
          </w:tcPr>
          <w:p w:rsidR="00030B67" w:rsidRPr="00ED2793" w:rsidRDefault="00030B67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560" w:type="dxa"/>
          </w:tcPr>
          <w:p w:rsidR="00030B67" w:rsidRPr="00ED2793" w:rsidRDefault="00F9128A" w:rsidP="00B01FD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87,728</w:t>
            </w:r>
          </w:p>
        </w:tc>
        <w:tc>
          <w:tcPr>
            <w:tcW w:w="270" w:type="dxa"/>
          </w:tcPr>
          <w:p w:rsidR="00030B67" w:rsidRPr="00ED2793" w:rsidRDefault="00030B6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91" w:type="dxa"/>
          </w:tcPr>
          <w:p w:rsidR="00030B67" w:rsidRPr="00ED2793" w:rsidRDefault="00030B67" w:rsidP="00B01FD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87,728</w:t>
            </w:r>
          </w:p>
        </w:tc>
      </w:tr>
      <w:tr w:rsidR="00030B67" w:rsidRPr="00ED2793" w:rsidTr="00FD75AB">
        <w:tc>
          <w:tcPr>
            <w:tcW w:w="5670" w:type="dxa"/>
          </w:tcPr>
          <w:p w:rsidR="00030B67" w:rsidRPr="00ED2793" w:rsidRDefault="00030B67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60" w:type="dxa"/>
          </w:tcPr>
          <w:p w:rsidR="00030B67" w:rsidRPr="00ED2793" w:rsidRDefault="00873B8B" w:rsidP="00873B8B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(15,433)</w:t>
            </w:r>
          </w:p>
        </w:tc>
        <w:tc>
          <w:tcPr>
            <w:tcW w:w="270" w:type="dxa"/>
          </w:tcPr>
          <w:p w:rsidR="00030B67" w:rsidRPr="00ED2793" w:rsidRDefault="00030B6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91" w:type="dxa"/>
          </w:tcPr>
          <w:p w:rsidR="00030B67" w:rsidRPr="00ED2793" w:rsidRDefault="00030B67" w:rsidP="00B01FD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30B67" w:rsidRPr="00ED2793" w:rsidTr="00FD75AB">
        <w:tc>
          <w:tcPr>
            <w:tcW w:w="5670" w:type="dxa"/>
          </w:tcPr>
          <w:p w:rsidR="00030B67" w:rsidRPr="00ED2793" w:rsidRDefault="00030B67" w:rsidP="00B01F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030B67" w:rsidRPr="00ED2793" w:rsidRDefault="00873B8B" w:rsidP="00B01FD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72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,295</w:t>
            </w:r>
          </w:p>
        </w:tc>
        <w:tc>
          <w:tcPr>
            <w:tcW w:w="270" w:type="dxa"/>
          </w:tcPr>
          <w:p w:rsidR="00030B67" w:rsidRPr="00ED2793" w:rsidRDefault="00030B6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:rsidR="00030B67" w:rsidRPr="00ED2793" w:rsidRDefault="00030B67" w:rsidP="00B01FD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87,728</w:t>
            </w:r>
          </w:p>
        </w:tc>
      </w:tr>
      <w:tr w:rsidR="00030B67" w:rsidRPr="00ED2793" w:rsidTr="00FD75AB">
        <w:tc>
          <w:tcPr>
            <w:tcW w:w="5670" w:type="dxa"/>
          </w:tcPr>
          <w:p w:rsidR="00030B67" w:rsidRPr="00ED2793" w:rsidRDefault="00030B67" w:rsidP="00B01F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FFFFFF"/>
          </w:tcPr>
          <w:p w:rsidR="00030B67" w:rsidRPr="00ED2793" w:rsidRDefault="00030B67" w:rsidP="00B01FD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030B67" w:rsidRPr="00ED2793" w:rsidRDefault="00030B6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FFFFFF"/>
          </w:tcPr>
          <w:p w:rsidR="00030B67" w:rsidRPr="00ED2793" w:rsidRDefault="00030B67" w:rsidP="00B01FD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0B67" w:rsidRPr="00ED2793" w:rsidTr="00FD75AB">
        <w:tc>
          <w:tcPr>
            <w:tcW w:w="5670" w:type="dxa"/>
          </w:tcPr>
          <w:p w:rsidR="00030B67" w:rsidRPr="00ED2793" w:rsidRDefault="00030B67" w:rsidP="00B01F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</w:t>
            </w:r>
            <w:r w:rsidR="000C3D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สะสม</w:t>
            </w:r>
          </w:p>
        </w:tc>
        <w:tc>
          <w:tcPr>
            <w:tcW w:w="1560" w:type="dxa"/>
            <w:shd w:val="clear" w:color="auto" w:fill="FFFFFF"/>
          </w:tcPr>
          <w:p w:rsidR="00030B67" w:rsidRPr="00ED2793" w:rsidRDefault="00030B67" w:rsidP="00B01FD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030B67" w:rsidRPr="00ED2793" w:rsidRDefault="00030B6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FFFFFF"/>
          </w:tcPr>
          <w:p w:rsidR="00030B67" w:rsidRPr="00ED2793" w:rsidRDefault="00030B67" w:rsidP="00B01FD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0B67" w:rsidRPr="00ED2793" w:rsidTr="00FD75AB">
        <w:tc>
          <w:tcPr>
            <w:tcW w:w="5670" w:type="dxa"/>
          </w:tcPr>
          <w:p w:rsidR="00030B67" w:rsidRPr="00ED2793" w:rsidRDefault="00030B67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560" w:type="dxa"/>
          </w:tcPr>
          <w:p w:rsidR="00030B67" w:rsidRPr="00ED2793" w:rsidRDefault="00873B8B" w:rsidP="00B01FD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12,043</w:t>
            </w:r>
          </w:p>
        </w:tc>
        <w:tc>
          <w:tcPr>
            <w:tcW w:w="270" w:type="dxa"/>
          </w:tcPr>
          <w:p w:rsidR="00030B67" w:rsidRPr="00ED2793" w:rsidRDefault="00030B6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91" w:type="dxa"/>
          </w:tcPr>
          <w:p w:rsidR="00030B67" w:rsidRPr="00ED2793" w:rsidRDefault="00030B67" w:rsidP="00B01FD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11,363</w:t>
            </w:r>
          </w:p>
        </w:tc>
      </w:tr>
      <w:tr w:rsidR="00030B67" w:rsidRPr="00ED2793" w:rsidTr="00FD75AB">
        <w:tc>
          <w:tcPr>
            <w:tcW w:w="5670" w:type="dxa"/>
          </w:tcPr>
          <w:p w:rsidR="00030B67" w:rsidRPr="00ED2793" w:rsidRDefault="00030B67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</w:tcPr>
          <w:p w:rsidR="00030B67" w:rsidRPr="00ED2793" w:rsidRDefault="00873B8B" w:rsidP="00B01FD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503</w:t>
            </w:r>
          </w:p>
        </w:tc>
        <w:tc>
          <w:tcPr>
            <w:tcW w:w="270" w:type="dxa"/>
          </w:tcPr>
          <w:p w:rsidR="00030B67" w:rsidRPr="00ED2793" w:rsidRDefault="00030B6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91" w:type="dxa"/>
          </w:tcPr>
          <w:p w:rsidR="00030B67" w:rsidRPr="00ED2793" w:rsidRDefault="00030B67" w:rsidP="00B01FD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680</w:t>
            </w:r>
          </w:p>
        </w:tc>
      </w:tr>
      <w:tr w:rsidR="00030B67" w:rsidRPr="00ED2793" w:rsidTr="00FD75AB">
        <w:tc>
          <w:tcPr>
            <w:tcW w:w="5670" w:type="dxa"/>
          </w:tcPr>
          <w:p w:rsidR="00030B67" w:rsidRPr="00ED2793" w:rsidRDefault="00030B67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60" w:type="dxa"/>
          </w:tcPr>
          <w:p w:rsidR="00030B67" w:rsidRPr="00ED2793" w:rsidRDefault="00873B8B" w:rsidP="00873B8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1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(12,546)</w:t>
            </w:r>
          </w:p>
        </w:tc>
        <w:tc>
          <w:tcPr>
            <w:tcW w:w="270" w:type="dxa"/>
          </w:tcPr>
          <w:p w:rsidR="00030B67" w:rsidRPr="00ED2793" w:rsidRDefault="00030B6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91" w:type="dxa"/>
          </w:tcPr>
          <w:p w:rsidR="00030B67" w:rsidRPr="00ED2793" w:rsidRDefault="00030B67" w:rsidP="00B01FD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73B8B" w:rsidRPr="00ED2793" w:rsidTr="00FD75AB">
        <w:tc>
          <w:tcPr>
            <w:tcW w:w="5670" w:type="dxa"/>
          </w:tcPr>
          <w:p w:rsidR="00873B8B" w:rsidRPr="00ED2793" w:rsidRDefault="00873B8B" w:rsidP="00873B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873B8B" w:rsidRPr="00ED2793" w:rsidRDefault="00873B8B" w:rsidP="00873B8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73B8B" w:rsidRPr="00ED2793" w:rsidRDefault="00873B8B" w:rsidP="008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:rsidR="00873B8B" w:rsidRPr="00ED2793" w:rsidRDefault="00873B8B" w:rsidP="00873B8B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12,043</w:t>
            </w:r>
          </w:p>
        </w:tc>
      </w:tr>
      <w:tr w:rsidR="00873B8B" w:rsidRPr="00ED2793" w:rsidTr="00FD75AB">
        <w:tc>
          <w:tcPr>
            <w:tcW w:w="5670" w:type="dxa"/>
          </w:tcPr>
          <w:p w:rsidR="00873B8B" w:rsidRPr="00ED2793" w:rsidRDefault="00873B8B" w:rsidP="00873B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73B8B" w:rsidRPr="00ED2793" w:rsidRDefault="00873B8B" w:rsidP="00873B8B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73B8B" w:rsidRPr="00ED2793" w:rsidRDefault="00873B8B" w:rsidP="008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:rsidR="00873B8B" w:rsidRPr="00ED2793" w:rsidRDefault="00873B8B" w:rsidP="00873B8B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73B8B" w:rsidRPr="00ED2793" w:rsidTr="00FD75AB">
        <w:tc>
          <w:tcPr>
            <w:tcW w:w="5670" w:type="dxa"/>
          </w:tcPr>
          <w:p w:rsidR="00873B8B" w:rsidRPr="00ED2793" w:rsidRDefault="00873B8B" w:rsidP="00873B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60" w:type="dxa"/>
          </w:tcPr>
          <w:p w:rsidR="00873B8B" w:rsidRPr="00ED2793" w:rsidRDefault="00873B8B" w:rsidP="00873B8B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73B8B" w:rsidRPr="00ED2793" w:rsidRDefault="00873B8B" w:rsidP="008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1" w:type="dxa"/>
          </w:tcPr>
          <w:p w:rsidR="00873B8B" w:rsidRPr="00ED2793" w:rsidRDefault="00873B8B" w:rsidP="00873B8B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73B8B" w:rsidRPr="00ED2793" w:rsidTr="00674CF9">
        <w:tc>
          <w:tcPr>
            <w:tcW w:w="5670" w:type="dxa"/>
          </w:tcPr>
          <w:p w:rsidR="00873B8B" w:rsidRPr="00ED2793" w:rsidRDefault="00873B8B" w:rsidP="00873B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:rsidR="00873B8B" w:rsidRPr="00ED2793" w:rsidRDefault="00873B8B" w:rsidP="00873B8B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72,295</w:t>
            </w:r>
          </w:p>
        </w:tc>
        <w:tc>
          <w:tcPr>
            <w:tcW w:w="270" w:type="dxa"/>
          </w:tcPr>
          <w:p w:rsidR="00873B8B" w:rsidRPr="00ED2793" w:rsidRDefault="00873B8B" w:rsidP="008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91" w:type="dxa"/>
            <w:tcBorders>
              <w:bottom w:val="double" w:sz="4" w:space="0" w:color="auto"/>
            </w:tcBorders>
          </w:tcPr>
          <w:p w:rsidR="00873B8B" w:rsidRPr="00ED2793" w:rsidRDefault="00873B8B" w:rsidP="00873B8B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75,685</w:t>
            </w:r>
          </w:p>
        </w:tc>
      </w:tr>
    </w:tbl>
    <w:p w:rsidR="00BB108B" w:rsidRPr="00ED2793" w:rsidRDefault="00BB108B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:rsidR="008031EC" w:rsidRPr="00F6448C" w:rsidRDefault="009D299B" w:rsidP="00F64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F6448C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อสังหาริมทรัพย์เพื่อการลงทุน ณ วันที่ </w:t>
      </w:r>
      <w:r w:rsidRPr="00F6448C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F6448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030B67" w:rsidRPr="00F6448C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30B67" w:rsidRPr="00F6448C">
        <w:rPr>
          <w:rFonts w:asciiTheme="majorBidi" w:hAnsiTheme="majorBidi" w:cstheme="majorBidi"/>
          <w:spacing w:val="-4"/>
          <w:sz w:val="30"/>
          <w:szCs w:val="30"/>
          <w:cs/>
        </w:rPr>
        <w:t>1</w:t>
      </w:r>
      <w:r w:rsidRPr="00F6448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ประกอบด้วยที่ดิน</w:t>
      </w:r>
      <w:r w:rsidR="00F6448C" w:rsidRPr="00F6448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ซึ่ง</w:t>
      </w:r>
      <w:r w:rsidRPr="00F6448C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มีราคาประเมินรวม </w:t>
      </w:r>
      <w:r w:rsidR="00873B8B" w:rsidRPr="00F6448C">
        <w:rPr>
          <w:rFonts w:asciiTheme="majorBidi" w:hAnsiTheme="majorBidi" w:cstheme="majorBidi"/>
          <w:spacing w:val="-4"/>
          <w:sz w:val="30"/>
          <w:szCs w:val="30"/>
        </w:rPr>
        <w:t>306.9</w:t>
      </w:r>
      <w:r w:rsidRPr="00F6448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6448C">
        <w:rPr>
          <w:rFonts w:asciiTheme="majorBidi" w:hAnsiTheme="majorBidi" w:cstheme="majorBidi"/>
          <w:spacing w:val="-4"/>
          <w:sz w:val="30"/>
          <w:szCs w:val="30"/>
          <w:cs/>
        </w:rPr>
        <w:t>ล้านบาท (</w:t>
      </w:r>
      <w:r w:rsidR="00A62C39" w:rsidRPr="00F6448C">
        <w:rPr>
          <w:rFonts w:asciiTheme="majorBidi" w:hAnsiTheme="majorBidi" w:cstheme="majorBidi"/>
          <w:spacing w:val="-4"/>
          <w:sz w:val="30"/>
          <w:szCs w:val="30"/>
        </w:rPr>
        <w:t>2560</w:t>
      </w:r>
      <w:r w:rsidRPr="00F6448C">
        <w:rPr>
          <w:rFonts w:asciiTheme="majorBidi" w:hAnsiTheme="majorBidi" w:cstheme="majorBidi"/>
          <w:spacing w:val="-4"/>
          <w:sz w:val="30"/>
          <w:szCs w:val="30"/>
        </w:rPr>
        <w:t>:</w:t>
      </w:r>
      <w:r w:rsidR="00674CF9" w:rsidRPr="00F6448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ที่ด</w:t>
      </w:r>
      <w:r w:rsidR="00F6448C" w:rsidRPr="00F6448C">
        <w:rPr>
          <w:rFonts w:asciiTheme="majorBidi" w:hAnsiTheme="majorBidi" w:cstheme="majorBidi" w:hint="cs"/>
          <w:spacing w:val="-4"/>
          <w:sz w:val="30"/>
          <w:szCs w:val="30"/>
          <w:cs/>
        </w:rPr>
        <w:t>ินและอาคารชุดมีราคาประเมิ</w:t>
      </w:r>
      <w:r w:rsidR="00963D3B">
        <w:rPr>
          <w:rFonts w:asciiTheme="majorBidi" w:hAnsiTheme="majorBidi" w:cstheme="majorBidi" w:hint="cs"/>
          <w:spacing w:val="-4"/>
          <w:sz w:val="30"/>
          <w:szCs w:val="30"/>
          <w:cs/>
        </w:rPr>
        <w:t>น</w:t>
      </w:r>
      <w:r w:rsidR="00F6448C" w:rsidRPr="00F6448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F6448C" w:rsidRPr="00F6448C">
        <w:rPr>
          <w:rFonts w:asciiTheme="majorBidi" w:hAnsiTheme="majorBidi" w:cstheme="majorBidi"/>
          <w:spacing w:val="-4"/>
          <w:sz w:val="30"/>
          <w:szCs w:val="30"/>
        </w:rPr>
        <w:t>314.5</w:t>
      </w:r>
      <w:r w:rsidR="00F6448C" w:rsidRPr="00F6448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ล้านบาท และ </w:t>
      </w:r>
      <w:r w:rsidR="00F6448C" w:rsidRPr="00F6448C">
        <w:rPr>
          <w:rFonts w:asciiTheme="majorBidi" w:hAnsiTheme="majorBidi" w:cstheme="majorBidi"/>
          <w:spacing w:val="-4"/>
          <w:sz w:val="30"/>
          <w:szCs w:val="30"/>
        </w:rPr>
        <w:t>14.1</w:t>
      </w:r>
      <w:r w:rsidR="00674CF9" w:rsidRPr="00F6448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ล้านบาท ตามลำดับ</w:t>
      </w:r>
      <w:r w:rsidRPr="00F6448C">
        <w:rPr>
          <w:rFonts w:asciiTheme="majorBidi" w:hAnsiTheme="majorBidi" w:cstheme="majorBidi"/>
          <w:spacing w:val="-4"/>
          <w:sz w:val="30"/>
          <w:szCs w:val="30"/>
          <w:cs/>
        </w:rPr>
        <w:t xml:space="preserve">) </w:t>
      </w:r>
      <w:r w:rsidR="005A08BE" w:rsidRPr="00F6448C">
        <w:rPr>
          <w:rFonts w:asciiTheme="majorBidi" w:hAnsiTheme="majorBidi" w:cstheme="majorBidi"/>
          <w:spacing w:val="-4"/>
          <w:sz w:val="30"/>
          <w:szCs w:val="30"/>
          <w:cs/>
        </w:rPr>
        <w:t>ที่ดินใช้ราคาประเมินโดยหน่วย</w:t>
      </w:r>
      <w:r w:rsidR="0068657F" w:rsidRPr="00F6448C">
        <w:rPr>
          <w:rFonts w:asciiTheme="majorBidi" w:hAnsiTheme="majorBidi" w:cstheme="majorBidi"/>
          <w:spacing w:val="-4"/>
          <w:sz w:val="30"/>
          <w:szCs w:val="30"/>
          <w:cs/>
        </w:rPr>
        <w:t>งาน</w:t>
      </w:r>
      <w:r w:rsidR="00873B8B" w:rsidRPr="00F6448C">
        <w:rPr>
          <w:rFonts w:asciiTheme="majorBidi" w:hAnsiTheme="majorBidi" w:cstheme="majorBidi"/>
          <w:spacing w:val="-4"/>
          <w:sz w:val="30"/>
          <w:szCs w:val="30"/>
          <w:cs/>
        </w:rPr>
        <w:t>ราชการ</w:t>
      </w:r>
      <w:r w:rsidR="00787E7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ซึ่งเป็นมูลค่ายุติธรรมระดับที่ </w:t>
      </w:r>
      <w:r w:rsidR="00787E76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8031EC" w:rsidRPr="00F6448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ของลำดับชั้นมูลค่ายุติธรรม </w:t>
      </w:r>
      <w:r w:rsidR="00B63339" w:rsidRPr="00F6448C">
        <w:rPr>
          <w:rFonts w:asciiTheme="majorBidi" w:hAnsiTheme="majorBidi" w:cstheme="majorBidi"/>
          <w:spacing w:val="-4"/>
          <w:sz w:val="30"/>
          <w:szCs w:val="30"/>
          <w:cs/>
        </w:rPr>
        <w:t>ส่วนอาคารชุด</w:t>
      </w:r>
      <w:r w:rsidR="005A08BE" w:rsidRPr="00F6448C">
        <w:rPr>
          <w:rFonts w:asciiTheme="majorBidi" w:hAnsiTheme="majorBidi" w:cstheme="majorBidi"/>
          <w:spacing w:val="-4"/>
          <w:sz w:val="30"/>
          <w:szCs w:val="30"/>
          <w:cs/>
        </w:rPr>
        <w:t>ประเมิน</w:t>
      </w:r>
      <w:r w:rsidR="00B63339" w:rsidRPr="00F6448C">
        <w:rPr>
          <w:rFonts w:asciiTheme="majorBidi" w:hAnsiTheme="majorBidi" w:cstheme="majorBidi"/>
          <w:spacing w:val="-4"/>
          <w:sz w:val="30"/>
          <w:szCs w:val="30"/>
          <w:cs/>
        </w:rPr>
        <w:t>ราคา</w:t>
      </w:r>
      <w:r w:rsidR="005A08BE" w:rsidRPr="00F6448C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="00B63339" w:rsidRPr="00F6448C">
        <w:rPr>
          <w:rFonts w:asciiTheme="majorBidi" w:hAnsiTheme="majorBidi" w:cstheme="majorBidi"/>
          <w:spacing w:val="-4"/>
          <w:sz w:val="30"/>
          <w:szCs w:val="30"/>
          <w:cs/>
        </w:rPr>
        <w:t>ผู้ประเมินราคาอิสระจากภายนอกตามรายงานการประเมินราคาในปี</w:t>
      </w:r>
      <w:r w:rsidR="008700F3" w:rsidRPr="00F6448C">
        <w:rPr>
          <w:rFonts w:asciiTheme="majorBidi" w:hAnsiTheme="majorBidi" w:cstheme="majorBidi"/>
          <w:spacing w:val="-4"/>
          <w:sz w:val="30"/>
          <w:szCs w:val="30"/>
        </w:rPr>
        <w:t xml:space="preserve"> 2</w:t>
      </w:r>
      <w:r w:rsidR="00CE01E7" w:rsidRPr="00F6448C">
        <w:rPr>
          <w:rFonts w:asciiTheme="majorBidi" w:hAnsiTheme="majorBidi" w:cstheme="majorBidi"/>
          <w:spacing w:val="-4"/>
          <w:sz w:val="30"/>
          <w:szCs w:val="30"/>
        </w:rPr>
        <w:t xml:space="preserve">557 </w:t>
      </w:r>
      <w:r w:rsidR="00B32FCB" w:rsidRPr="00F6448C">
        <w:rPr>
          <w:rFonts w:asciiTheme="majorBidi" w:hAnsiTheme="majorBidi" w:cstheme="majorBidi"/>
          <w:spacing w:val="-4"/>
          <w:sz w:val="30"/>
          <w:szCs w:val="30"/>
          <w:cs/>
        </w:rPr>
        <w:t>โดยพิจารณาราคาตลาดตามเกณฑ์ของสินทรัพย์ที่ใช้งานอยู่ในปัจจุบันโดยวิธีการเปรียบเทียบราคาตลาด</w:t>
      </w:r>
      <w:r w:rsidR="00B32FCB" w:rsidRPr="00F6448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6448C" w:rsidRPr="00F6448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ซึ่งเป็นมูลค่ายุติธรรมระดับที่ </w:t>
      </w:r>
      <w:r w:rsidR="00F6448C" w:rsidRPr="00F6448C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8031EC" w:rsidRPr="00F6448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ของลำดับชั้นมูลค่ายุติธรรม</w:t>
      </w:r>
    </w:p>
    <w:p w:rsidR="005A08BE" w:rsidRPr="00F6448C" w:rsidRDefault="005A08BE" w:rsidP="00F64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 w:right="-43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:rsidR="00FD75AB" w:rsidRPr="00F6448C" w:rsidRDefault="00FD75AB" w:rsidP="00F64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6448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ในเดือนกันยายน </w:t>
      </w:r>
      <w:r w:rsidRPr="00F6448C">
        <w:rPr>
          <w:rFonts w:asciiTheme="majorBidi" w:hAnsiTheme="majorBidi" w:cstheme="majorBidi"/>
          <w:spacing w:val="-4"/>
          <w:sz w:val="30"/>
          <w:szCs w:val="30"/>
        </w:rPr>
        <w:t xml:space="preserve">2561 </w:t>
      </w:r>
      <w:r w:rsidRPr="00F6448C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บริษัทได้ขายที่ดินพร้อมสิ่งปลูกสร้างให้แก่</w:t>
      </w:r>
      <w:r w:rsidRPr="00F6448C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บริษัทที่เกี่ยวข้องกันแห่งหนึ่ง ในราคารวม</w:t>
      </w:r>
      <w:r w:rsidRPr="00F6448C">
        <w:rPr>
          <w:rFonts w:asciiTheme="majorBidi" w:hAnsiTheme="majorBidi" w:cstheme="majorBidi"/>
          <w:spacing w:val="-4"/>
          <w:sz w:val="30"/>
          <w:szCs w:val="30"/>
        </w:rPr>
        <w:t xml:space="preserve"> 14.3 </w:t>
      </w:r>
      <w:r w:rsidRPr="00F6448C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F6448C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F6448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หมายเหตุ </w:t>
      </w:r>
      <w:r w:rsidR="00787E76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F6448C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Pr="00F6448C">
        <w:rPr>
          <w:rFonts w:asciiTheme="majorBidi" w:hAnsiTheme="majorBidi" w:cstheme="majorBidi" w:hint="cs"/>
          <w:spacing w:val="-4"/>
          <w:sz w:val="30"/>
          <w:szCs w:val="30"/>
          <w:cs/>
        </w:rPr>
        <w:t>ทำให้เกิด</w:t>
      </w:r>
      <w:r w:rsidRPr="00F6448C">
        <w:rPr>
          <w:rFonts w:asciiTheme="majorBidi" w:hAnsiTheme="majorBidi" w:cstheme="majorBidi"/>
          <w:spacing w:val="-4"/>
          <w:sz w:val="30"/>
          <w:szCs w:val="30"/>
          <w:cs/>
        </w:rPr>
        <w:t>กำไรจากการขาย</w:t>
      </w:r>
      <w:r w:rsidRPr="00F6448C">
        <w:rPr>
          <w:rFonts w:asciiTheme="majorBidi" w:hAnsiTheme="majorBidi" w:cstheme="majorBidi" w:hint="cs"/>
          <w:spacing w:val="-4"/>
          <w:sz w:val="30"/>
          <w:szCs w:val="30"/>
          <w:cs/>
        </w:rPr>
        <w:t>ดังกล่าว</w:t>
      </w:r>
      <w:r w:rsidRPr="00F6448C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Pr="00F6448C">
        <w:rPr>
          <w:rFonts w:asciiTheme="majorBidi" w:hAnsiTheme="majorBidi" w:cstheme="majorBidi"/>
          <w:spacing w:val="-4"/>
          <w:sz w:val="30"/>
          <w:szCs w:val="30"/>
        </w:rPr>
        <w:t xml:space="preserve">11.4 </w:t>
      </w:r>
      <w:r w:rsidRPr="00F6448C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F6448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63D3B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ซึ่งแสดงภายใต้รายได้อื่น</w:t>
      </w:r>
      <w:r w:rsidRPr="00F6448C">
        <w:rPr>
          <w:rFonts w:asciiTheme="majorBidi" w:hAnsiTheme="majorBidi" w:cstheme="majorBidi"/>
          <w:spacing w:val="-4"/>
          <w:sz w:val="30"/>
          <w:szCs w:val="30"/>
          <w:cs/>
        </w:rPr>
        <w:t>ในงบกำไรขาดทุนเบ็ดเสร็จที่แสดงเงินลงทุนตามวิธีส่วนได้เสียและงบการเงินเฉพาะกิจการสำหรับ</w:t>
      </w:r>
      <w:r w:rsidRPr="00F6448C">
        <w:rPr>
          <w:rFonts w:asciiTheme="majorBidi" w:hAnsiTheme="majorBidi" w:cstheme="majorBidi" w:hint="cs"/>
          <w:spacing w:val="-4"/>
          <w:sz w:val="30"/>
          <w:szCs w:val="30"/>
          <w:cs/>
        </w:rPr>
        <w:t>ปี</w:t>
      </w:r>
      <w:r w:rsidRPr="00F6448C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Pr="00F6448C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F6448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6448C">
        <w:rPr>
          <w:rFonts w:asciiTheme="majorBidi" w:hAnsiTheme="majorBidi" w:cstheme="majorBidi" w:hint="cs"/>
          <w:spacing w:val="-4"/>
          <w:sz w:val="30"/>
          <w:szCs w:val="30"/>
          <w:cs/>
        </w:rPr>
        <w:t>ธันวาคม</w:t>
      </w:r>
      <w:r w:rsidRPr="00F6448C">
        <w:rPr>
          <w:rFonts w:asciiTheme="majorBidi" w:hAnsiTheme="majorBidi" w:cstheme="majorBidi"/>
          <w:spacing w:val="-4"/>
          <w:sz w:val="30"/>
          <w:szCs w:val="30"/>
        </w:rPr>
        <w:t xml:space="preserve"> 2561</w:t>
      </w:r>
    </w:p>
    <w:p w:rsidR="008A24C8" w:rsidRPr="008A24C8" w:rsidRDefault="008A2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  <w:r>
        <w:rPr>
          <w:rFonts w:asciiTheme="majorBidi" w:hAnsiTheme="majorBidi" w:cstheme="majorBidi"/>
          <w:b/>
          <w:spacing w:val="-4"/>
          <w:sz w:val="30"/>
          <w:szCs w:val="30"/>
        </w:rPr>
        <w:br w:type="page"/>
      </w:r>
    </w:p>
    <w:p w:rsidR="004C705E" w:rsidRPr="004C705E" w:rsidRDefault="004C705E" w:rsidP="004C7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right="-43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  <w:sectPr w:rsidR="004C705E" w:rsidRPr="004C705E" w:rsidSect="00FD75AB">
          <w:headerReference w:type="default" r:id="rId13"/>
          <w:pgSz w:w="11909" w:h="16834" w:code="9"/>
          <w:pgMar w:top="1440" w:right="1077" w:bottom="851" w:left="1588" w:header="720" w:footer="720" w:gutter="0"/>
          <w:cols w:space="720"/>
          <w:docGrid w:linePitch="245"/>
        </w:sectPr>
      </w:pPr>
    </w:p>
    <w:p w:rsidR="00161C5B" w:rsidRPr="00963D3B" w:rsidRDefault="00D97C85" w:rsidP="00963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after="120"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ab/>
      </w:r>
      <w:r w:rsidR="00DE1A52">
        <w:rPr>
          <w:rFonts w:asciiTheme="majorBidi" w:hAnsiTheme="majorBidi" w:cstheme="majorBidi" w:hint="cs"/>
          <w:b/>
          <w:bCs/>
          <w:sz w:val="30"/>
          <w:szCs w:val="30"/>
          <w:cs/>
        </w:rPr>
        <w:t>13</w:t>
      </w:r>
      <w:r w:rsidR="00C83659" w:rsidRPr="00ED2793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7B2230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pPr w:leftFromText="180" w:rightFromText="180" w:vertAnchor="text" w:tblpX="666" w:tblpY="1"/>
        <w:tblOverlap w:val="never"/>
        <w:tblW w:w="14328" w:type="dxa"/>
        <w:tblLayout w:type="fixed"/>
        <w:tblLook w:val="01E0" w:firstRow="1" w:lastRow="1" w:firstColumn="1" w:lastColumn="1" w:noHBand="0" w:noVBand="0"/>
      </w:tblPr>
      <w:tblGrid>
        <w:gridCol w:w="3798"/>
        <w:gridCol w:w="1620"/>
        <w:gridCol w:w="360"/>
        <w:gridCol w:w="1440"/>
        <w:gridCol w:w="270"/>
        <w:gridCol w:w="1620"/>
        <w:gridCol w:w="360"/>
        <w:gridCol w:w="1440"/>
        <w:gridCol w:w="270"/>
        <w:gridCol w:w="1440"/>
        <w:gridCol w:w="360"/>
        <w:gridCol w:w="1350"/>
      </w:tblGrid>
      <w:tr w:rsidR="000F14A3" w:rsidRPr="00ED2793" w:rsidTr="00963D3B">
        <w:trPr>
          <w:trHeight w:hRule="exact" w:val="397"/>
        </w:trPr>
        <w:tc>
          <w:tcPr>
            <w:tcW w:w="3798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0" w:type="dxa"/>
            <w:gridSpan w:val="11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9A1655"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14A3" w:rsidRPr="00ED2793" w:rsidTr="00963D3B">
        <w:trPr>
          <w:trHeight w:hRule="exact" w:val="397"/>
        </w:trPr>
        <w:tc>
          <w:tcPr>
            <w:tcW w:w="3798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36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6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14A3" w:rsidRPr="00ED2793" w:rsidTr="00963D3B">
        <w:trPr>
          <w:trHeight w:hRule="exact" w:val="397"/>
        </w:trPr>
        <w:tc>
          <w:tcPr>
            <w:tcW w:w="3798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36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36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F14A3" w:rsidRPr="00ED2793" w:rsidTr="00963D3B">
        <w:trPr>
          <w:trHeight w:hRule="exact" w:val="397"/>
        </w:trPr>
        <w:tc>
          <w:tcPr>
            <w:tcW w:w="3798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36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36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36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F14A3" w:rsidRPr="00ED2793" w:rsidTr="00963D3B">
        <w:trPr>
          <w:trHeight w:hRule="exact" w:val="397"/>
        </w:trPr>
        <w:tc>
          <w:tcPr>
            <w:tcW w:w="3798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1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F14A3" w:rsidRPr="00ED2793" w:rsidTr="00963D3B">
        <w:trPr>
          <w:trHeight w:hRule="exact" w:val="397"/>
        </w:trPr>
        <w:tc>
          <w:tcPr>
            <w:tcW w:w="3798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0B67" w:rsidRPr="00ED2793" w:rsidTr="00963D3B">
        <w:trPr>
          <w:trHeight w:hRule="exact" w:val="397"/>
        </w:trPr>
        <w:tc>
          <w:tcPr>
            <w:tcW w:w="3798" w:type="dxa"/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A24C8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  <w:tc>
          <w:tcPr>
            <w:tcW w:w="1620" w:type="dxa"/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7,480</w:t>
            </w:r>
          </w:p>
        </w:tc>
        <w:tc>
          <w:tcPr>
            <w:tcW w:w="360" w:type="dxa"/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24,675</w:t>
            </w:r>
          </w:p>
        </w:tc>
        <w:tc>
          <w:tcPr>
            <w:tcW w:w="270" w:type="dxa"/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223,556</w:t>
            </w:r>
          </w:p>
        </w:tc>
        <w:tc>
          <w:tcPr>
            <w:tcW w:w="360" w:type="dxa"/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15,657</w:t>
            </w:r>
          </w:p>
        </w:tc>
        <w:tc>
          <w:tcPr>
            <w:tcW w:w="270" w:type="dxa"/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881</w:t>
            </w:r>
          </w:p>
        </w:tc>
        <w:tc>
          <w:tcPr>
            <w:tcW w:w="360" w:type="dxa"/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272,249</w:t>
            </w:r>
          </w:p>
        </w:tc>
      </w:tr>
      <w:tr w:rsidR="00030B67" w:rsidRPr="00ED2793" w:rsidTr="00963D3B">
        <w:trPr>
          <w:trHeight w:hRule="exact" w:val="397"/>
        </w:trPr>
        <w:tc>
          <w:tcPr>
            <w:tcW w:w="3798" w:type="dxa"/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2,413</w:t>
            </w:r>
          </w:p>
        </w:tc>
        <w:tc>
          <w:tcPr>
            <w:tcW w:w="360" w:type="dxa"/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270" w:type="dxa"/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10,395</w:t>
            </w:r>
          </w:p>
        </w:tc>
        <w:tc>
          <w:tcPr>
            <w:tcW w:w="360" w:type="dxa"/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12,978</w:t>
            </w:r>
          </w:p>
        </w:tc>
      </w:tr>
      <w:tr w:rsidR="00030B67" w:rsidRPr="00ED2793" w:rsidTr="00963D3B">
        <w:trPr>
          <w:trHeight w:hRule="exact" w:val="397"/>
        </w:trPr>
        <w:tc>
          <w:tcPr>
            <w:tcW w:w="3798" w:type="dxa"/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(18,618)</w:t>
            </w:r>
          </w:p>
        </w:tc>
        <w:tc>
          <w:tcPr>
            <w:tcW w:w="360" w:type="dxa"/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30B67" w:rsidRPr="00ED2793" w:rsidRDefault="00030B6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(18,618)</w:t>
            </w:r>
          </w:p>
        </w:tc>
      </w:tr>
      <w:tr w:rsidR="00FD75AB" w:rsidRPr="00ED2793" w:rsidTr="00963D3B">
        <w:trPr>
          <w:trHeight w:hRule="exact" w:val="397"/>
        </w:trPr>
        <w:tc>
          <w:tcPr>
            <w:tcW w:w="3798" w:type="dxa"/>
          </w:tcPr>
          <w:p w:rsidR="00FD75AB" w:rsidRPr="00ED2793" w:rsidRDefault="00FD75AB" w:rsidP="00FD7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24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31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620" w:type="dxa"/>
          </w:tcPr>
          <w:p w:rsidR="00FD75AB" w:rsidRPr="00ED2793" w:rsidRDefault="00FD75AB" w:rsidP="00FD7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7,480</w:t>
            </w:r>
          </w:p>
        </w:tc>
        <w:tc>
          <w:tcPr>
            <w:tcW w:w="360" w:type="dxa"/>
          </w:tcPr>
          <w:p w:rsidR="00FD75AB" w:rsidRPr="00ED2793" w:rsidRDefault="00FD75AB" w:rsidP="00FD7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FD75AB" w:rsidRPr="00ED2793" w:rsidRDefault="00FD75AB" w:rsidP="00FD7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24,675</w:t>
            </w:r>
          </w:p>
        </w:tc>
        <w:tc>
          <w:tcPr>
            <w:tcW w:w="270" w:type="dxa"/>
          </w:tcPr>
          <w:p w:rsidR="00FD75AB" w:rsidRPr="00ED2793" w:rsidRDefault="00FD75AB" w:rsidP="00FD7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FD75AB" w:rsidRPr="00ED2793" w:rsidRDefault="00FD75AB" w:rsidP="00FD7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207,351</w:t>
            </w:r>
          </w:p>
        </w:tc>
        <w:tc>
          <w:tcPr>
            <w:tcW w:w="360" w:type="dxa"/>
          </w:tcPr>
          <w:p w:rsidR="00FD75AB" w:rsidRPr="00ED2793" w:rsidRDefault="00FD75AB" w:rsidP="00FD7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FD75AB" w:rsidRPr="00ED2793" w:rsidRDefault="00FD75AB" w:rsidP="00FD7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15,827</w:t>
            </w:r>
          </w:p>
        </w:tc>
        <w:tc>
          <w:tcPr>
            <w:tcW w:w="270" w:type="dxa"/>
          </w:tcPr>
          <w:p w:rsidR="00FD75AB" w:rsidRPr="00ED2793" w:rsidRDefault="00FD75AB" w:rsidP="00FD7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FD75AB" w:rsidRPr="00ED2793" w:rsidRDefault="00FD75AB" w:rsidP="00FD7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11,276</w:t>
            </w:r>
          </w:p>
        </w:tc>
        <w:tc>
          <w:tcPr>
            <w:tcW w:w="360" w:type="dxa"/>
          </w:tcPr>
          <w:p w:rsidR="00FD75AB" w:rsidRPr="00ED2793" w:rsidRDefault="00FD75AB" w:rsidP="00FD7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FD75AB" w:rsidRPr="00ED2793" w:rsidRDefault="00FD75AB" w:rsidP="00FD7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266,609</w:t>
            </w:r>
          </w:p>
        </w:tc>
      </w:tr>
      <w:tr w:rsidR="00ED3A5E" w:rsidRPr="00ED2793" w:rsidTr="00963D3B">
        <w:trPr>
          <w:trHeight w:hRule="exact" w:val="397"/>
        </w:trPr>
        <w:tc>
          <w:tcPr>
            <w:tcW w:w="3798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8,066</w:t>
            </w:r>
          </w:p>
        </w:tc>
        <w:tc>
          <w:tcPr>
            <w:tcW w:w="36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24,268</w:t>
            </w:r>
          </w:p>
        </w:tc>
        <w:tc>
          <w:tcPr>
            <w:tcW w:w="36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32,334</w:t>
            </w:r>
          </w:p>
        </w:tc>
      </w:tr>
      <w:tr w:rsidR="00ED3A5E" w:rsidRPr="00ED2793" w:rsidTr="00963D3B">
        <w:trPr>
          <w:trHeight w:hRule="exact" w:val="397"/>
        </w:trPr>
        <w:tc>
          <w:tcPr>
            <w:tcW w:w="3798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</w:tcPr>
          <w:p w:rsidR="00ED3A5E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(640)</w:t>
            </w:r>
          </w:p>
        </w:tc>
        <w:tc>
          <w:tcPr>
            <w:tcW w:w="27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(640)</w:t>
            </w:r>
          </w:p>
        </w:tc>
      </w:tr>
      <w:tr w:rsidR="00ED3A5E" w:rsidRPr="00ED2793" w:rsidTr="00963D3B">
        <w:trPr>
          <w:trHeight w:hRule="exact" w:val="397"/>
        </w:trPr>
        <w:tc>
          <w:tcPr>
            <w:tcW w:w="3798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5,800</w:t>
            </w:r>
          </w:p>
        </w:tc>
        <w:tc>
          <w:tcPr>
            <w:tcW w:w="36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(5,800)</w:t>
            </w:r>
          </w:p>
        </w:tc>
        <w:tc>
          <w:tcPr>
            <w:tcW w:w="36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</w:tr>
      <w:tr w:rsidR="00ED3A5E" w:rsidRPr="00ED2793" w:rsidTr="00963D3B">
        <w:trPr>
          <w:trHeight w:hRule="exact" w:val="397"/>
        </w:trPr>
        <w:tc>
          <w:tcPr>
            <w:tcW w:w="3798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24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31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25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7,480</w:t>
            </w:r>
          </w:p>
        </w:tc>
        <w:tc>
          <w:tcPr>
            <w:tcW w:w="36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24,675</w:t>
            </w:r>
          </w:p>
        </w:tc>
        <w:tc>
          <w:tcPr>
            <w:tcW w:w="27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221,217</w:t>
            </w:r>
          </w:p>
        </w:tc>
        <w:tc>
          <w:tcPr>
            <w:tcW w:w="36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15,187</w:t>
            </w:r>
          </w:p>
        </w:tc>
        <w:tc>
          <w:tcPr>
            <w:tcW w:w="27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29,744</w:t>
            </w:r>
          </w:p>
        </w:tc>
        <w:tc>
          <w:tcPr>
            <w:tcW w:w="36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298,303</w:t>
            </w:r>
          </w:p>
        </w:tc>
      </w:tr>
    </w:tbl>
    <w:p w:rsidR="004855E7" w:rsidRPr="00ED2793" w:rsidRDefault="004855E7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0A75F1" w:rsidRPr="00ED2793" w:rsidRDefault="000A75F1" w:rsidP="00B01FDE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pPr w:leftFromText="180" w:rightFromText="180" w:vertAnchor="text" w:tblpX="542" w:tblpY="1"/>
        <w:tblOverlap w:val="never"/>
        <w:tblW w:w="14470" w:type="dxa"/>
        <w:tblLayout w:type="fixed"/>
        <w:tblLook w:val="01E0" w:firstRow="1" w:lastRow="1" w:firstColumn="1" w:lastColumn="1" w:noHBand="0" w:noVBand="0"/>
      </w:tblPr>
      <w:tblGrid>
        <w:gridCol w:w="3940"/>
        <w:gridCol w:w="1620"/>
        <w:gridCol w:w="360"/>
        <w:gridCol w:w="1440"/>
        <w:gridCol w:w="270"/>
        <w:gridCol w:w="1620"/>
        <w:gridCol w:w="360"/>
        <w:gridCol w:w="1440"/>
        <w:gridCol w:w="270"/>
        <w:gridCol w:w="1350"/>
        <w:gridCol w:w="450"/>
        <w:gridCol w:w="1350"/>
      </w:tblGrid>
      <w:tr w:rsidR="000F14A3" w:rsidRPr="00ED2793" w:rsidTr="00963D3B">
        <w:trPr>
          <w:trHeight w:hRule="exact" w:val="397"/>
        </w:trPr>
        <w:tc>
          <w:tcPr>
            <w:tcW w:w="394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1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="009A1655"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14A3" w:rsidRPr="00ED2793" w:rsidTr="00963D3B">
        <w:trPr>
          <w:trHeight w:hRule="exact" w:val="397"/>
        </w:trPr>
        <w:tc>
          <w:tcPr>
            <w:tcW w:w="394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36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45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14A3" w:rsidRPr="00ED2793" w:rsidTr="00963D3B">
        <w:trPr>
          <w:trHeight w:hRule="exact" w:val="397"/>
        </w:trPr>
        <w:tc>
          <w:tcPr>
            <w:tcW w:w="394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36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45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F14A3" w:rsidRPr="00ED2793" w:rsidTr="00963D3B">
        <w:trPr>
          <w:trHeight w:hRule="exact" w:val="397"/>
        </w:trPr>
        <w:tc>
          <w:tcPr>
            <w:tcW w:w="394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36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36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45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F14A3" w:rsidRPr="00ED2793" w:rsidTr="00963D3B">
        <w:trPr>
          <w:trHeight w:hRule="exact" w:val="397"/>
        </w:trPr>
        <w:tc>
          <w:tcPr>
            <w:tcW w:w="394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1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0F14A3" w:rsidRPr="00ED2793" w:rsidTr="00963D3B">
        <w:trPr>
          <w:trHeight w:hRule="exact" w:val="397"/>
        </w:trPr>
        <w:tc>
          <w:tcPr>
            <w:tcW w:w="394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</w:t>
            </w:r>
            <w:r w:rsidR="008A24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สะสม</w:t>
            </w:r>
          </w:p>
        </w:tc>
        <w:tc>
          <w:tcPr>
            <w:tcW w:w="162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0B67" w:rsidRPr="00ED2793" w:rsidTr="00963D3B">
        <w:trPr>
          <w:trHeight w:hRule="exact" w:val="397"/>
        </w:trPr>
        <w:tc>
          <w:tcPr>
            <w:tcW w:w="394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8A24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1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  <w:tc>
          <w:tcPr>
            <w:tcW w:w="162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24,675</w:t>
            </w:r>
          </w:p>
        </w:tc>
        <w:tc>
          <w:tcPr>
            <w:tcW w:w="27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176,266</w:t>
            </w:r>
          </w:p>
        </w:tc>
        <w:tc>
          <w:tcPr>
            <w:tcW w:w="36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12,694</w:t>
            </w:r>
          </w:p>
        </w:tc>
        <w:tc>
          <w:tcPr>
            <w:tcW w:w="27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213,635</w:t>
            </w:r>
          </w:p>
        </w:tc>
      </w:tr>
      <w:tr w:rsidR="00030B67" w:rsidRPr="00ED2793" w:rsidTr="00963D3B">
        <w:trPr>
          <w:trHeight w:hRule="exact" w:val="397"/>
        </w:trPr>
        <w:tc>
          <w:tcPr>
            <w:tcW w:w="394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14,503</w:t>
            </w:r>
          </w:p>
        </w:tc>
        <w:tc>
          <w:tcPr>
            <w:tcW w:w="36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1,226</w:t>
            </w:r>
          </w:p>
        </w:tc>
        <w:tc>
          <w:tcPr>
            <w:tcW w:w="27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15,729</w:t>
            </w:r>
          </w:p>
        </w:tc>
      </w:tr>
      <w:tr w:rsidR="00030B67" w:rsidRPr="00ED2793" w:rsidTr="00963D3B">
        <w:trPr>
          <w:trHeight w:hRule="exact" w:val="397"/>
        </w:trPr>
        <w:tc>
          <w:tcPr>
            <w:tcW w:w="394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(16,99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(16,990)</w:t>
            </w:r>
          </w:p>
        </w:tc>
      </w:tr>
      <w:tr w:rsidR="00D97C85" w:rsidRPr="00ED2793" w:rsidTr="00963D3B">
        <w:trPr>
          <w:trHeight w:hRule="exact" w:val="397"/>
        </w:trPr>
        <w:tc>
          <w:tcPr>
            <w:tcW w:w="3940" w:type="dxa"/>
          </w:tcPr>
          <w:p w:rsidR="00D97C85" w:rsidRPr="00ED2793" w:rsidRDefault="00D97C85" w:rsidP="00D97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24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31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D97C85" w:rsidRPr="00ED2793" w:rsidRDefault="00D97C85" w:rsidP="00D97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D97C85" w:rsidRPr="00ED2793" w:rsidRDefault="00D97C85" w:rsidP="00D97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97C85" w:rsidRPr="00ED2793" w:rsidRDefault="00D97C85" w:rsidP="00D97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24,675</w:t>
            </w:r>
          </w:p>
        </w:tc>
        <w:tc>
          <w:tcPr>
            <w:tcW w:w="270" w:type="dxa"/>
          </w:tcPr>
          <w:p w:rsidR="00D97C85" w:rsidRPr="00ED2793" w:rsidRDefault="00D97C85" w:rsidP="00D97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D97C85" w:rsidRPr="00ED2793" w:rsidRDefault="00D97C85" w:rsidP="00D97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173,779</w:t>
            </w:r>
          </w:p>
        </w:tc>
        <w:tc>
          <w:tcPr>
            <w:tcW w:w="360" w:type="dxa"/>
          </w:tcPr>
          <w:p w:rsidR="00D97C85" w:rsidRPr="00ED2793" w:rsidRDefault="00D97C85" w:rsidP="00D97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97C85" w:rsidRPr="00ED2793" w:rsidRDefault="00D97C85" w:rsidP="00D97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13,920</w:t>
            </w:r>
          </w:p>
        </w:tc>
        <w:tc>
          <w:tcPr>
            <w:tcW w:w="270" w:type="dxa"/>
          </w:tcPr>
          <w:p w:rsidR="00D97C85" w:rsidRPr="00ED2793" w:rsidRDefault="00D97C85" w:rsidP="00D97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D97C85" w:rsidRPr="00ED2793" w:rsidRDefault="00D97C85" w:rsidP="00D97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D97C85" w:rsidRPr="00ED2793" w:rsidRDefault="00D97C85" w:rsidP="00D97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D97C85" w:rsidRPr="00ED2793" w:rsidRDefault="00D97C85" w:rsidP="00D97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212,374</w:t>
            </w:r>
          </w:p>
        </w:tc>
      </w:tr>
      <w:tr w:rsidR="00030B67" w:rsidRPr="00ED2793" w:rsidTr="00963D3B">
        <w:trPr>
          <w:trHeight w:hRule="exact" w:val="397"/>
        </w:trPr>
        <w:tc>
          <w:tcPr>
            <w:tcW w:w="394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:rsidR="00030B67" w:rsidRPr="00ED2793" w:rsidRDefault="007A051F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30B67" w:rsidRPr="00ED2793" w:rsidRDefault="007A051F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030B67" w:rsidRPr="00ED2793" w:rsidRDefault="007A051F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15,032</w:t>
            </w:r>
          </w:p>
        </w:tc>
        <w:tc>
          <w:tcPr>
            <w:tcW w:w="36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30B67" w:rsidRPr="00ED2793" w:rsidRDefault="007A051F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27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0B67" w:rsidRPr="00ED2793" w:rsidRDefault="007A051F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0B67" w:rsidRPr="00ED2793" w:rsidRDefault="007A051F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15,882</w:t>
            </w:r>
          </w:p>
        </w:tc>
      </w:tr>
      <w:tr w:rsidR="007A051F" w:rsidRPr="00ED2793" w:rsidTr="00963D3B">
        <w:trPr>
          <w:trHeight w:hRule="exact" w:val="397"/>
        </w:trPr>
        <w:tc>
          <w:tcPr>
            <w:tcW w:w="3940" w:type="dxa"/>
          </w:tcPr>
          <w:p w:rsidR="007A051F" w:rsidRPr="00ED2793" w:rsidRDefault="007A051F" w:rsidP="007A0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7A051F" w:rsidRPr="00ED2793" w:rsidRDefault="007A051F" w:rsidP="007A0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7A051F" w:rsidRPr="00ED2793" w:rsidRDefault="007A051F" w:rsidP="007A0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A051F" w:rsidRPr="00ED2793" w:rsidRDefault="007A051F" w:rsidP="007A0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A051F" w:rsidRPr="00ED2793" w:rsidRDefault="007A051F" w:rsidP="007A0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7A051F" w:rsidRPr="00ED2793" w:rsidRDefault="007A051F" w:rsidP="007A0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7A051F" w:rsidRPr="00ED2793" w:rsidRDefault="007A051F" w:rsidP="007A0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A051F" w:rsidRPr="00ED2793" w:rsidRDefault="007A051F" w:rsidP="007A0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(640)</w:t>
            </w:r>
          </w:p>
        </w:tc>
        <w:tc>
          <w:tcPr>
            <w:tcW w:w="270" w:type="dxa"/>
          </w:tcPr>
          <w:p w:rsidR="007A051F" w:rsidRPr="00ED2793" w:rsidRDefault="007A051F" w:rsidP="007A0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A051F" w:rsidRPr="00ED2793" w:rsidRDefault="007A051F" w:rsidP="007A0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7A051F" w:rsidRPr="00ED2793" w:rsidRDefault="007A051F" w:rsidP="007A0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A051F" w:rsidRPr="00ED2793" w:rsidRDefault="007A051F" w:rsidP="007A0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(640)</w:t>
            </w:r>
          </w:p>
        </w:tc>
      </w:tr>
      <w:tr w:rsidR="00030B67" w:rsidRPr="00ED2793" w:rsidTr="00963D3B">
        <w:trPr>
          <w:trHeight w:hRule="exact" w:val="397"/>
        </w:trPr>
        <w:tc>
          <w:tcPr>
            <w:tcW w:w="394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24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31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030B67" w:rsidRPr="00ED2793" w:rsidRDefault="007A051F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030B67" w:rsidRPr="00ED2793" w:rsidRDefault="007A051F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24,675</w:t>
            </w:r>
          </w:p>
        </w:tc>
        <w:tc>
          <w:tcPr>
            <w:tcW w:w="27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030B67" w:rsidRPr="00ED2793" w:rsidRDefault="007A051F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188,811</w:t>
            </w:r>
          </w:p>
        </w:tc>
        <w:tc>
          <w:tcPr>
            <w:tcW w:w="36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030B67" w:rsidRPr="00ED2793" w:rsidRDefault="007A051F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14,130</w:t>
            </w:r>
          </w:p>
        </w:tc>
        <w:tc>
          <w:tcPr>
            <w:tcW w:w="27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30B67" w:rsidRPr="00ED2793" w:rsidRDefault="007A051F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30B67" w:rsidRPr="00ED2793" w:rsidRDefault="007A051F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227,616</w:t>
            </w:r>
          </w:p>
        </w:tc>
      </w:tr>
    </w:tbl>
    <w:p w:rsidR="001C16BE" w:rsidRPr="00ED2793" w:rsidRDefault="001C16BE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543E05" w:rsidRPr="00ED2793" w:rsidRDefault="00543E05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CE363F" w:rsidRPr="00ED2793" w:rsidRDefault="00CE363F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CE363F" w:rsidRPr="00ED2793" w:rsidRDefault="00CE363F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1C16BE" w:rsidRPr="00ED2793" w:rsidRDefault="001C16BE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354799" w:rsidRPr="00ED2793" w:rsidRDefault="00354799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354799" w:rsidRPr="00ED2793" w:rsidRDefault="00354799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354799" w:rsidRPr="00ED2793" w:rsidRDefault="00354799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354799" w:rsidRPr="00ED2793" w:rsidRDefault="00354799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354799" w:rsidRPr="00ED2793" w:rsidRDefault="00354799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354799" w:rsidRPr="00ED2793" w:rsidRDefault="00354799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354799" w:rsidRPr="00ED2793" w:rsidRDefault="00354799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354799" w:rsidRPr="00ED2793" w:rsidRDefault="00354799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354799" w:rsidRPr="00ED2793" w:rsidRDefault="00354799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354799" w:rsidRPr="00ED2793" w:rsidRDefault="00354799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354799" w:rsidRPr="00ED2793" w:rsidRDefault="00354799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354799" w:rsidRPr="00ED2793" w:rsidRDefault="00354799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354799" w:rsidRPr="00ED2793" w:rsidRDefault="00354799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354799" w:rsidRPr="00ED2793" w:rsidRDefault="00354799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Spec="center" w:tblpY="-192"/>
        <w:tblW w:w="14535" w:type="dxa"/>
        <w:tblLayout w:type="fixed"/>
        <w:tblLook w:val="01E0" w:firstRow="1" w:lastRow="1" w:firstColumn="1" w:lastColumn="1" w:noHBand="0" w:noVBand="0"/>
      </w:tblPr>
      <w:tblGrid>
        <w:gridCol w:w="3825"/>
        <w:gridCol w:w="1620"/>
        <w:gridCol w:w="270"/>
        <w:gridCol w:w="1530"/>
        <w:gridCol w:w="270"/>
        <w:gridCol w:w="1620"/>
        <w:gridCol w:w="270"/>
        <w:gridCol w:w="1530"/>
        <w:gridCol w:w="270"/>
        <w:gridCol w:w="1728"/>
        <w:gridCol w:w="252"/>
        <w:gridCol w:w="1350"/>
      </w:tblGrid>
      <w:tr w:rsidR="00A322C6" w:rsidRPr="00ED2793" w:rsidTr="00A322C6">
        <w:trPr>
          <w:trHeight w:hRule="exact" w:val="374"/>
        </w:trPr>
        <w:tc>
          <w:tcPr>
            <w:tcW w:w="3825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0" w:type="dxa"/>
            <w:gridSpan w:val="11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A322C6" w:rsidRPr="00ED2793" w:rsidTr="00A322C6">
        <w:trPr>
          <w:trHeight w:hRule="exact" w:val="374"/>
        </w:trPr>
        <w:tc>
          <w:tcPr>
            <w:tcW w:w="3825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22C6" w:rsidRPr="00ED2793" w:rsidTr="00A322C6">
        <w:trPr>
          <w:trHeight w:hRule="exact" w:val="374"/>
        </w:trPr>
        <w:tc>
          <w:tcPr>
            <w:tcW w:w="3825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52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322C6" w:rsidRPr="00ED2793" w:rsidTr="00A322C6">
        <w:trPr>
          <w:trHeight w:hRule="exact" w:val="374"/>
        </w:trPr>
        <w:tc>
          <w:tcPr>
            <w:tcW w:w="3825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52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322C6" w:rsidRPr="00ED2793" w:rsidTr="00A322C6">
        <w:trPr>
          <w:trHeight w:hRule="exact" w:val="374"/>
        </w:trPr>
        <w:tc>
          <w:tcPr>
            <w:tcW w:w="3825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10" w:type="dxa"/>
            <w:gridSpan w:val="11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8A24C8" w:rsidRPr="00ED2793" w:rsidTr="00A322C6">
        <w:trPr>
          <w:trHeight w:hRule="exact" w:val="374"/>
        </w:trPr>
        <w:tc>
          <w:tcPr>
            <w:tcW w:w="3825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4C8" w:rsidRPr="00ED2793" w:rsidTr="00963D3B">
        <w:trPr>
          <w:trHeight w:hRule="exact" w:val="397"/>
        </w:trPr>
        <w:tc>
          <w:tcPr>
            <w:tcW w:w="3825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87E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843E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62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8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A24C8" w:rsidRPr="00ED2793" w:rsidTr="00963D3B">
        <w:trPr>
          <w:trHeight w:hRule="exact" w:val="397"/>
        </w:trPr>
        <w:tc>
          <w:tcPr>
            <w:tcW w:w="3825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620" w:type="dxa"/>
          </w:tcPr>
          <w:p w:rsidR="008A24C8" w:rsidRPr="00ED2793" w:rsidRDefault="008A24C8" w:rsidP="00787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7,480</w:t>
            </w: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33,572</w:t>
            </w: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11,276</w:t>
            </w:r>
          </w:p>
        </w:tc>
        <w:tc>
          <w:tcPr>
            <w:tcW w:w="252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52,601</w:t>
            </w:r>
          </w:p>
        </w:tc>
      </w:tr>
      <w:tr w:rsidR="008A24C8" w:rsidRPr="00ED2793" w:rsidTr="00963D3B">
        <w:trPr>
          <w:trHeight w:hRule="exact" w:val="397"/>
        </w:trPr>
        <w:tc>
          <w:tcPr>
            <w:tcW w:w="3825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8A24C8" w:rsidRPr="00ED2793" w:rsidRDefault="008A24C8" w:rsidP="00787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 w:right="3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1,634</w:t>
            </w: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1,634</w:t>
            </w:r>
          </w:p>
        </w:tc>
      </w:tr>
      <w:tr w:rsidR="008A24C8" w:rsidRPr="00ED2793" w:rsidTr="00963D3B">
        <w:trPr>
          <w:trHeight w:hRule="exact" w:val="397"/>
        </w:trPr>
        <w:tc>
          <w:tcPr>
            <w:tcW w:w="3825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8A24C8" w:rsidRPr="00ED2793" w:rsidRDefault="008A24C8" w:rsidP="00787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7,480</w:t>
            </w: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33,572</w:t>
            </w: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1,907</w:t>
            </w: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11,276</w:t>
            </w:r>
          </w:p>
        </w:tc>
        <w:tc>
          <w:tcPr>
            <w:tcW w:w="252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54,235</w:t>
            </w:r>
          </w:p>
        </w:tc>
      </w:tr>
      <w:tr w:rsidR="008A24C8" w:rsidRPr="00ED2793" w:rsidTr="00963D3B">
        <w:trPr>
          <w:trHeight w:hRule="exact" w:val="397"/>
        </w:trPr>
        <w:tc>
          <w:tcPr>
            <w:tcW w:w="3825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87E7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8A24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43E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620" w:type="dxa"/>
          </w:tcPr>
          <w:p w:rsidR="008A24C8" w:rsidRPr="00ED2793" w:rsidRDefault="008A24C8" w:rsidP="00787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8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A24C8" w:rsidRPr="00ED2793" w:rsidTr="00963D3B">
        <w:trPr>
          <w:trHeight w:hRule="exact" w:val="397"/>
        </w:trPr>
        <w:tc>
          <w:tcPr>
            <w:tcW w:w="3825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620" w:type="dxa"/>
          </w:tcPr>
          <w:p w:rsidR="008A24C8" w:rsidRPr="00ED2793" w:rsidRDefault="008A24C8" w:rsidP="00787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7,480</w:t>
            </w: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32,406</w:t>
            </w: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29,744</w:t>
            </w:r>
          </w:p>
        </w:tc>
        <w:tc>
          <w:tcPr>
            <w:tcW w:w="252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69,823</w:t>
            </w:r>
          </w:p>
        </w:tc>
      </w:tr>
      <w:tr w:rsidR="008A24C8" w:rsidRPr="00ED2793" w:rsidTr="00963D3B">
        <w:trPr>
          <w:trHeight w:hRule="exact" w:val="397"/>
        </w:trPr>
        <w:tc>
          <w:tcPr>
            <w:tcW w:w="3825" w:type="dxa"/>
          </w:tcPr>
          <w:p w:rsidR="008A24C8" w:rsidRPr="00ED2793" w:rsidRDefault="008A24C8" w:rsidP="004605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8A24C8" w:rsidRPr="00ED2793" w:rsidRDefault="008A24C8" w:rsidP="00787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24C8" w:rsidRPr="00ED2793" w:rsidRDefault="008A24C8" w:rsidP="004605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8A24C8" w:rsidRPr="00ED2793" w:rsidRDefault="008A24C8" w:rsidP="004605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24C8" w:rsidRPr="00ED2793" w:rsidRDefault="008A24C8" w:rsidP="004605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8A24C8" w:rsidRPr="00ED2793" w:rsidRDefault="008A24C8" w:rsidP="0084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24C8" w:rsidRPr="00ED2793" w:rsidRDefault="008A24C8" w:rsidP="004605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8A24C8" w:rsidRPr="00ED2793" w:rsidRDefault="008A24C8" w:rsidP="004605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864</w:t>
            </w:r>
          </w:p>
        </w:tc>
        <w:tc>
          <w:tcPr>
            <w:tcW w:w="270" w:type="dxa"/>
          </w:tcPr>
          <w:p w:rsidR="008A24C8" w:rsidRPr="00ED2793" w:rsidRDefault="008A24C8" w:rsidP="004605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8A24C8" w:rsidRPr="00ED2793" w:rsidRDefault="008A24C8" w:rsidP="00787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8A24C8" w:rsidRPr="00ED2793" w:rsidRDefault="008A24C8" w:rsidP="004605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A24C8" w:rsidRPr="00ED2793" w:rsidRDefault="008A24C8" w:rsidP="004605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864</w:t>
            </w:r>
          </w:p>
        </w:tc>
      </w:tr>
      <w:tr w:rsidR="008A24C8" w:rsidRPr="00ED2793" w:rsidTr="00963D3B">
        <w:trPr>
          <w:trHeight w:hRule="exact" w:val="397"/>
        </w:trPr>
        <w:tc>
          <w:tcPr>
            <w:tcW w:w="3825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8A24C8" w:rsidRPr="00ED2793" w:rsidRDefault="008A24C8" w:rsidP="00787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7,480</w:t>
            </w: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8A24C8" w:rsidRPr="00ED2793" w:rsidRDefault="008A24C8" w:rsidP="00787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32,406</w:t>
            </w: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1,057</w:t>
            </w: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:rsidR="008A24C8" w:rsidRPr="00ED2793" w:rsidRDefault="008A24C8" w:rsidP="00787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29,744</w:t>
            </w:r>
          </w:p>
        </w:tc>
        <w:tc>
          <w:tcPr>
            <w:tcW w:w="252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70,687</w:t>
            </w:r>
          </w:p>
        </w:tc>
      </w:tr>
      <w:tr w:rsidR="008A24C8" w:rsidRPr="00787E76" w:rsidTr="00787E76">
        <w:trPr>
          <w:trHeight w:hRule="exact" w:val="178"/>
        </w:trPr>
        <w:tc>
          <w:tcPr>
            <w:tcW w:w="3825" w:type="dxa"/>
          </w:tcPr>
          <w:p w:rsidR="008A24C8" w:rsidRPr="00787E76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8A24C8" w:rsidRPr="00787E76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8A24C8" w:rsidRPr="00787E76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8A24C8" w:rsidRPr="00787E76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8A24C8" w:rsidRPr="00787E76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8A24C8" w:rsidRPr="00787E76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8A24C8" w:rsidRPr="00787E76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8A24C8" w:rsidRPr="00787E76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8A24C8" w:rsidRPr="00787E76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8A24C8" w:rsidRPr="00787E76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</w:tcPr>
          <w:p w:rsidR="008A24C8" w:rsidRPr="00787E76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A24C8" w:rsidRPr="00787E76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</w:tbl>
    <w:p w:rsidR="0056098B" w:rsidRPr="00ED2793" w:rsidRDefault="0056098B" w:rsidP="00B01FD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437057" w:rsidRPr="00ED2793" w:rsidRDefault="00437057" w:rsidP="00963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 w:right="539"/>
        <w:jc w:val="both"/>
        <w:rPr>
          <w:rFonts w:asciiTheme="majorBidi" w:hAnsiTheme="majorBidi" w:cstheme="majorBidi"/>
          <w:sz w:val="30"/>
          <w:szCs w:val="30"/>
        </w:rPr>
      </w:pPr>
      <w:r w:rsidRPr="004605A9">
        <w:rPr>
          <w:rFonts w:asciiTheme="majorBidi" w:hAnsiTheme="majorBidi" w:cstheme="majorBidi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4605A9">
        <w:rPr>
          <w:rFonts w:asciiTheme="majorBidi" w:hAnsiTheme="majorBidi" w:cstheme="majorBidi"/>
          <w:sz w:val="30"/>
          <w:szCs w:val="30"/>
        </w:rPr>
        <w:t xml:space="preserve">31 </w:t>
      </w:r>
      <w:r w:rsidRPr="004605A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352FB" w:rsidRPr="004605A9">
        <w:rPr>
          <w:rFonts w:asciiTheme="majorBidi" w:hAnsiTheme="majorBidi" w:cstheme="majorBidi"/>
          <w:sz w:val="30"/>
          <w:szCs w:val="30"/>
        </w:rPr>
        <w:t>256</w:t>
      </w:r>
      <w:r w:rsidR="00D352FB" w:rsidRPr="004605A9">
        <w:rPr>
          <w:rFonts w:asciiTheme="majorBidi" w:hAnsiTheme="majorBidi" w:cstheme="majorBidi"/>
          <w:sz w:val="30"/>
          <w:szCs w:val="30"/>
          <w:cs/>
        </w:rPr>
        <w:t>1</w:t>
      </w:r>
      <w:r w:rsidRPr="004605A9">
        <w:rPr>
          <w:rFonts w:asciiTheme="majorBidi" w:hAnsiTheme="majorBidi" w:cstheme="majorBidi"/>
          <w:sz w:val="30"/>
          <w:szCs w:val="30"/>
        </w:rPr>
        <w:t xml:space="preserve"> </w:t>
      </w:r>
      <w:r w:rsidRPr="004605A9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="00BB108B" w:rsidRPr="004605A9">
        <w:rPr>
          <w:rFonts w:asciiTheme="majorBidi" w:hAnsiTheme="majorBidi" w:cstheme="majorBidi"/>
          <w:sz w:val="30"/>
          <w:szCs w:val="30"/>
          <w:cs/>
        </w:rPr>
        <w:t>เงิน</w:t>
      </w:r>
      <w:r w:rsidR="00C97FA0">
        <w:rPr>
          <w:rFonts w:asciiTheme="majorBidi" w:hAnsiTheme="majorBidi" w:cstheme="majorBidi"/>
          <w:sz w:val="30"/>
          <w:szCs w:val="30"/>
        </w:rPr>
        <w:t xml:space="preserve"> 180.9</w:t>
      </w:r>
      <w:r w:rsidR="008D7C83" w:rsidRPr="004605A9">
        <w:rPr>
          <w:rFonts w:asciiTheme="majorBidi" w:hAnsiTheme="majorBidi" w:cstheme="majorBidi"/>
          <w:sz w:val="30"/>
          <w:szCs w:val="30"/>
        </w:rPr>
        <w:t xml:space="preserve"> </w:t>
      </w:r>
      <w:r w:rsidRPr="004605A9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="00D352FB" w:rsidRPr="004605A9">
        <w:rPr>
          <w:rFonts w:asciiTheme="majorBidi" w:hAnsiTheme="majorBidi" w:cstheme="majorBidi"/>
          <w:sz w:val="30"/>
          <w:szCs w:val="30"/>
        </w:rPr>
        <w:t>25</w:t>
      </w:r>
      <w:r w:rsidR="00D352FB" w:rsidRPr="004605A9">
        <w:rPr>
          <w:rFonts w:asciiTheme="majorBidi" w:hAnsiTheme="majorBidi" w:cstheme="majorBidi"/>
          <w:sz w:val="30"/>
          <w:szCs w:val="30"/>
          <w:cs/>
        </w:rPr>
        <w:t>60</w:t>
      </w:r>
      <w:r w:rsidRPr="004605A9">
        <w:rPr>
          <w:rFonts w:asciiTheme="majorBidi" w:hAnsiTheme="majorBidi" w:cstheme="majorBidi"/>
          <w:sz w:val="30"/>
          <w:szCs w:val="30"/>
        </w:rPr>
        <w:t xml:space="preserve">: </w:t>
      </w:r>
      <w:r w:rsidR="00D352FB" w:rsidRPr="004605A9">
        <w:rPr>
          <w:rFonts w:asciiTheme="majorBidi" w:hAnsiTheme="majorBidi" w:cstheme="majorBidi"/>
          <w:sz w:val="30"/>
          <w:szCs w:val="30"/>
        </w:rPr>
        <w:t>16</w:t>
      </w:r>
      <w:r w:rsidR="00D352FB" w:rsidRPr="004605A9">
        <w:rPr>
          <w:rFonts w:asciiTheme="majorBidi" w:hAnsiTheme="majorBidi" w:cstheme="majorBidi"/>
          <w:sz w:val="30"/>
          <w:szCs w:val="30"/>
          <w:cs/>
        </w:rPr>
        <w:t xml:space="preserve">5.4 </w:t>
      </w:r>
      <w:r w:rsidR="000A75F1" w:rsidRPr="004605A9">
        <w:rPr>
          <w:rFonts w:asciiTheme="majorBidi" w:hAnsiTheme="majorBidi" w:cstheme="majorBidi"/>
          <w:sz w:val="30"/>
          <w:szCs w:val="30"/>
        </w:rPr>
        <w:t xml:space="preserve"> </w:t>
      </w:r>
      <w:r w:rsidRPr="004605A9">
        <w:rPr>
          <w:rFonts w:asciiTheme="majorBidi" w:hAnsiTheme="majorBidi" w:cstheme="majorBidi"/>
          <w:sz w:val="30"/>
          <w:szCs w:val="30"/>
          <w:cs/>
        </w:rPr>
        <w:t>ล้านบาท)</w:t>
      </w:r>
    </w:p>
    <w:p w:rsidR="00085112" w:rsidRPr="00ED2793" w:rsidRDefault="00085112" w:rsidP="004605A9">
      <w:pPr>
        <w:framePr w:w="14451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both"/>
        <w:rPr>
          <w:rFonts w:asciiTheme="majorBidi" w:hAnsiTheme="majorBidi" w:cstheme="majorBidi"/>
          <w:sz w:val="30"/>
          <w:szCs w:val="30"/>
        </w:rPr>
        <w:sectPr w:rsidR="00085112" w:rsidRPr="00ED2793" w:rsidSect="000F14A3">
          <w:headerReference w:type="default" r:id="rId14"/>
          <w:pgSz w:w="16834" w:h="11909" w:orient="landscape" w:code="9"/>
          <w:pgMar w:top="1152" w:right="691" w:bottom="540" w:left="720" w:header="720" w:footer="720" w:gutter="0"/>
          <w:cols w:space="720"/>
          <w:docGrid w:linePitch="245"/>
        </w:sectPr>
      </w:pPr>
    </w:p>
    <w:p w:rsidR="0042417D" w:rsidRPr="001608DC" w:rsidRDefault="00DE1A52" w:rsidP="001608DC">
      <w:pPr>
        <w:pStyle w:val="block"/>
        <w:tabs>
          <w:tab w:val="left" w:pos="540"/>
        </w:tabs>
        <w:spacing w:line="240" w:lineRule="auto"/>
        <w:ind w:left="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lastRenderedPageBreak/>
        <w:t>1</w:t>
      </w:r>
      <w:r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4</w:t>
      </w:r>
      <w:r w:rsidR="00511521" w:rsidRPr="00ED2793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="0026709C" w:rsidRPr="00ED2793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สิทธิการเช่า</w:t>
      </w:r>
      <w:r w:rsidR="00511521" w:rsidRPr="00ED2793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 xml:space="preserve"> </w:t>
      </w:r>
    </w:p>
    <w:p w:rsidR="0042417D" w:rsidRPr="001608DC" w:rsidRDefault="0042417D" w:rsidP="00160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รายการเคลื่อนไหวของสิทธิการเช่าสำหรับแต่ละปีสิ้นสุดวันที่ </w:t>
      </w:r>
      <w:r w:rsidRPr="00ED2793">
        <w:rPr>
          <w:rFonts w:asciiTheme="majorBidi" w:hAnsiTheme="majorBidi" w:cstheme="majorBidi"/>
          <w:sz w:val="30"/>
          <w:szCs w:val="30"/>
        </w:rPr>
        <w:t>31</w:t>
      </w:r>
      <w:r w:rsidR="00D250D4"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  <w:r w:rsidRPr="00ED2793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9213" w:type="dxa"/>
        <w:tblLayout w:type="fixed"/>
        <w:tblLook w:val="0000" w:firstRow="0" w:lastRow="0" w:firstColumn="0" w:lastColumn="0" w:noHBand="0" w:noVBand="0"/>
      </w:tblPr>
      <w:tblGrid>
        <w:gridCol w:w="5670"/>
        <w:gridCol w:w="1701"/>
        <w:gridCol w:w="270"/>
        <w:gridCol w:w="1572"/>
      </w:tblGrid>
      <w:tr w:rsidR="00AC5E03" w:rsidRPr="00ED2793" w:rsidTr="00C97FA0">
        <w:tc>
          <w:tcPr>
            <w:tcW w:w="5670" w:type="dxa"/>
          </w:tcPr>
          <w:p w:rsidR="00AC5E03" w:rsidRPr="00ED2793" w:rsidRDefault="00AC5E0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3" w:type="dxa"/>
            <w:gridSpan w:val="3"/>
          </w:tcPr>
          <w:p w:rsidR="00AC5E03" w:rsidRPr="00ED2793" w:rsidRDefault="00AC5E0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AC5E03" w:rsidRPr="00ED2793" w:rsidTr="00C97FA0">
        <w:tc>
          <w:tcPr>
            <w:tcW w:w="5670" w:type="dxa"/>
          </w:tcPr>
          <w:p w:rsidR="00AC5E03" w:rsidRPr="00ED2793" w:rsidRDefault="00AC5E0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3" w:type="dxa"/>
            <w:gridSpan w:val="3"/>
          </w:tcPr>
          <w:p w:rsidR="00AC5E03" w:rsidRPr="00ED2793" w:rsidRDefault="00AC5E0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AC5E03" w:rsidRPr="00ED2793" w:rsidTr="00C97FA0">
        <w:tc>
          <w:tcPr>
            <w:tcW w:w="5670" w:type="dxa"/>
          </w:tcPr>
          <w:p w:rsidR="00AC5E03" w:rsidRPr="00ED2793" w:rsidRDefault="00AC5E0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3" w:type="dxa"/>
            <w:gridSpan w:val="3"/>
          </w:tcPr>
          <w:p w:rsidR="00AC5E03" w:rsidRPr="00ED2793" w:rsidRDefault="00AC5E0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0C47" w:rsidRPr="00ED2793" w:rsidTr="00C97FA0">
        <w:tc>
          <w:tcPr>
            <w:tcW w:w="5670" w:type="dxa"/>
          </w:tcPr>
          <w:p w:rsidR="00BA0C47" w:rsidRPr="00ED2793" w:rsidRDefault="00BA0C4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:rsidR="00BA0C47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BA0C47" w:rsidRPr="00ED2793" w:rsidRDefault="00BA0C4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2" w:type="dxa"/>
          </w:tcPr>
          <w:p w:rsidR="00BA0C47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BA0C47" w:rsidRPr="00ED2793" w:rsidTr="00C97FA0">
        <w:tc>
          <w:tcPr>
            <w:tcW w:w="5670" w:type="dxa"/>
          </w:tcPr>
          <w:p w:rsidR="00BA0C47" w:rsidRPr="00ED2793" w:rsidRDefault="00BA0C4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43" w:type="dxa"/>
            <w:gridSpan w:val="3"/>
          </w:tcPr>
          <w:p w:rsidR="00BA0C47" w:rsidRPr="00ED2793" w:rsidRDefault="00BA0C4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D352FB" w:rsidRPr="00ED2793" w:rsidTr="00C97FA0">
        <w:tc>
          <w:tcPr>
            <w:tcW w:w="5670" w:type="dxa"/>
          </w:tcPr>
          <w:p w:rsidR="00D352FB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</w:tcPr>
          <w:p w:rsidR="00D352FB" w:rsidRPr="00ED2793" w:rsidRDefault="00C97FA0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11,650</w:t>
            </w:r>
          </w:p>
        </w:tc>
        <w:tc>
          <w:tcPr>
            <w:tcW w:w="270" w:type="dxa"/>
          </w:tcPr>
          <w:p w:rsidR="00D352FB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2" w:type="dxa"/>
          </w:tcPr>
          <w:p w:rsidR="00D352FB" w:rsidRPr="00ED2793" w:rsidRDefault="00D352FB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13,184</w:t>
            </w:r>
          </w:p>
        </w:tc>
      </w:tr>
      <w:tr w:rsidR="00C97FA0" w:rsidRPr="00ED2793" w:rsidTr="00C97FA0">
        <w:tc>
          <w:tcPr>
            <w:tcW w:w="5670" w:type="dxa"/>
          </w:tcPr>
          <w:p w:rsidR="00C97FA0" w:rsidRPr="00ED2793" w:rsidRDefault="00C97FA0" w:rsidP="00C9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C97FA0" w:rsidRPr="00ED2793" w:rsidRDefault="00C97FA0" w:rsidP="00C97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97FA0" w:rsidRPr="00ED2793" w:rsidRDefault="00C97FA0" w:rsidP="00C9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2" w:type="dxa"/>
          </w:tcPr>
          <w:p w:rsidR="00C97FA0" w:rsidRPr="00ED2793" w:rsidRDefault="00C97FA0" w:rsidP="00C97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1,970</w:t>
            </w:r>
          </w:p>
        </w:tc>
      </w:tr>
      <w:tr w:rsidR="00D352FB" w:rsidRPr="00ED2793" w:rsidTr="00C97FA0">
        <w:tc>
          <w:tcPr>
            <w:tcW w:w="5670" w:type="dxa"/>
          </w:tcPr>
          <w:p w:rsidR="00D352FB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352FB" w:rsidRPr="00ED2793" w:rsidRDefault="00C97FA0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(2,510)</w:t>
            </w:r>
          </w:p>
        </w:tc>
        <w:tc>
          <w:tcPr>
            <w:tcW w:w="270" w:type="dxa"/>
          </w:tcPr>
          <w:p w:rsidR="00D352FB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</w:tcPr>
          <w:p w:rsidR="00D352FB" w:rsidRPr="00ED2793" w:rsidRDefault="00D352FB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(3,504)</w:t>
            </w:r>
          </w:p>
        </w:tc>
      </w:tr>
      <w:tr w:rsidR="00D352FB" w:rsidRPr="00ED2793" w:rsidTr="00C97FA0">
        <w:trPr>
          <w:trHeight w:val="381"/>
        </w:trPr>
        <w:tc>
          <w:tcPr>
            <w:tcW w:w="5670" w:type="dxa"/>
          </w:tcPr>
          <w:p w:rsidR="00D352FB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D352FB" w:rsidRPr="00ED2793" w:rsidRDefault="00C97FA0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9,140</w:t>
            </w:r>
          </w:p>
        </w:tc>
        <w:tc>
          <w:tcPr>
            <w:tcW w:w="270" w:type="dxa"/>
          </w:tcPr>
          <w:p w:rsidR="00D352FB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double" w:sz="4" w:space="0" w:color="auto"/>
            </w:tcBorders>
          </w:tcPr>
          <w:p w:rsidR="00D352FB" w:rsidRPr="00ED2793" w:rsidRDefault="00D352FB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11,650</w:t>
            </w:r>
          </w:p>
        </w:tc>
      </w:tr>
    </w:tbl>
    <w:p w:rsidR="0042417D" w:rsidRPr="00C97FA0" w:rsidRDefault="0042417D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pacing w:val="6"/>
          <w:sz w:val="20"/>
          <w:szCs w:val="20"/>
          <w:cs/>
        </w:rPr>
      </w:pPr>
    </w:p>
    <w:p w:rsidR="0015498E" w:rsidRPr="001608DC" w:rsidRDefault="0042417D" w:rsidP="00160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D2793">
        <w:rPr>
          <w:rFonts w:asciiTheme="majorBidi" w:hAnsiTheme="majorBidi" w:cstheme="majorBidi"/>
          <w:spacing w:val="6"/>
          <w:sz w:val="30"/>
          <w:szCs w:val="30"/>
          <w:cs/>
        </w:rPr>
        <w:t>บริษ</w:t>
      </w:r>
      <w:r w:rsidR="00A606A1" w:rsidRPr="00ED2793">
        <w:rPr>
          <w:rFonts w:asciiTheme="majorBidi" w:hAnsiTheme="majorBidi" w:cstheme="majorBidi"/>
          <w:spacing w:val="6"/>
          <w:sz w:val="30"/>
          <w:szCs w:val="30"/>
          <w:cs/>
        </w:rPr>
        <w:t>ัทได้ทำสัญญาเช่าและสัญญา</w:t>
      </w:r>
      <w:r w:rsidRPr="00ED2793">
        <w:rPr>
          <w:rFonts w:asciiTheme="majorBidi" w:hAnsiTheme="majorBidi" w:cstheme="majorBidi"/>
          <w:spacing w:val="6"/>
          <w:sz w:val="30"/>
          <w:szCs w:val="30"/>
          <w:cs/>
        </w:rPr>
        <w:t>สิทธิการเช่าพื้นที่</w:t>
      </w:r>
      <w:r w:rsidR="00071D28" w:rsidRPr="00ED2793">
        <w:rPr>
          <w:rFonts w:asciiTheme="majorBidi" w:hAnsiTheme="majorBidi" w:cstheme="majorBidi"/>
          <w:spacing w:val="6"/>
          <w:sz w:val="30"/>
          <w:szCs w:val="30"/>
          <w:cs/>
        </w:rPr>
        <w:t>สำหรับร้านของบริษัท</w:t>
      </w:r>
      <w:r w:rsidRPr="00ED2793">
        <w:rPr>
          <w:rFonts w:asciiTheme="majorBidi" w:hAnsiTheme="majorBidi" w:cstheme="majorBidi"/>
          <w:spacing w:val="8"/>
          <w:sz w:val="30"/>
          <w:szCs w:val="30"/>
          <w:cs/>
        </w:rPr>
        <w:t xml:space="preserve">ระยะเวลาตั้งแต่ </w:t>
      </w:r>
      <w:r w:rsidR="00D0229E" w:rsidRPr="00ED2793">
        <w:rPr>
          <w:rFonts w:asciiTheme="majorBidi" w:hAnsiTheme="majorBidi" w:cstheme="majorBidi"/>
          <w:spacing w:val="8"/>
          <w:sz w:val="30"/>
          <w:szCs w:val="30"/>
        </w:rPr>
        <w:t>3</w:t>
      </w:r>
      <w:r w:rsidRPr="00ED2793">
        <w:rPr>
          <w:rFonts w:asciiTheme="majorBidi" w:hAnsiTheme="majorBidi" w:cstheme="majorBidi"/>
          <w:spacing w:val="8"/>
          <w:sz w:val="30"/>
          <w:szCs w:val="30"/>
          <w:cs/>
        </w:rPr>
        <w:t xml:space="preserve"> ปี ถึง </w:t>
      </w:r>
      <w:r w:rsidRPr="008A24C8">
        <w:rPr>
          <w:rFonts w:asciiTheme="majorBidi" w:hAnsiTheme="majorBidi" w:cstheme="majorBidi"/>
          <w:spacing w:val="8"/>
          <w:sz w:val="32"/>
          <w:szCs w:val="32"/>
          <w:cs/>
        </w:rPr>
        <w:t>30</w:t>
      </w:r>
      <w:r w:rsidRPr="00ED2793">
        <w:rPr>
          <w:rFonts w:asciiTheme="majorBidi" w:hAnsiTheme="majorBidi" w:cstheme="majorBidi"/>
          <w:spacing w:val="8"/>
          <w:sz w:val="30"/>
          <w:szCs w:val="30"/>
          <w:cs/>
        </w:rPr>
        <w:t xml:space="preserve"> ป</w:t>
      </w:r>
      <w:r w:rsidR="00493D59" w:rsidRPr="00ED2793">
        <w:rPr>
          <w:rFonts w:asciiTheme="majorBidi" w:hAnsiTheme="majorBidi" w:cstheme="majorBidi"/>
          <w:spacing w:val="8"/>
          <w:sz w:val="30"/>
          <w:szCs w:val="30"/>
          <w:cs/>
        </w:rPr>
        <w:t>ี</w:t>
      </w:r>
      <w:r w:rsidR="00CD5873" w:rsidRPr="00ED2793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ED2793">
        <w:rPr>
          <w:rFonts w:asciiTheme="majorBidi" w:hAnsiTheme="majorBidi" w:cstheme="majorBidi"/>
          <w:spacing w:val="2"/>
          <w:sz w:val="30"/>
          <w:szCs w:val="30"/>
          <w:cs/>
        </w:rPr>
        <w:t>โดยสัญญาจะสิ้นสุดนานที่สุดในเดือน</w:t>
      </w:r>
      <w:r w:rsidR="00493D59" w:rsidRPr="00C97FA0">
        <w:rPr>
          <w:rFonts w:asciiTheme="majorBidi" w:hAnsiTheme="majorBidi" w:cstheme="majorBidi"/>
          <w:spacing w:val="2"/>
          <w:sz w:val="30"/>
          <w:szCs w:val="30"/>
          <w:cs/>
        </w:rPr>
        <w:t>พฤษภา</w:t>
      </w:r>
      <w:r w:rsidR="00D0229E" w:rsidRPr="00C97FA0">
        <w:rPr>
          <w:rFonts w:asciiTheme="majorBidi" w:hAnsiTheme="majorBidi" w:cstheme="majorBidi"/>
          <w:spacing w:val="2"/>
          <w:sz w:val="30"/>
          <w:szCs w:val="30"/>
          <w:cs/>
        </w:rPr>
        <w:t>คม</w:t>
      </w:r>
      <w:r w:rsidRPr="00C97FA0">
        <w:rPr>
          <w:rFonts w:asciiTheme="majorBidi" w:hAnsiTheme="majorBidi" w:cstheme="majorBidi"/>
          <w:spacing w:val="2"/>
          <w:sz w:val="30"/>
          <w:szCs w:val="30"/>
          <w:cs/>
        </w:rPr>
        <w:t xml:space="preserve"> 25</w:t>
      </w:r>
      <w:r w:rsidR="00D0229E" w:rsidRPr="00C97FA0">
        <w:rPr>
          <w:rFonts w:asciiTheme="majorBidi" w:hAnsiTheme="majorBidi" w:cstheme="majorBidi"/>
          <w:spacing w:val="2"/>
          <w:sz w:val="30"/>
          <w:szCs w:val="30"/>
        </w:rPr>
        <w:t>6</w:t>
      </w:r>
      <w:r w:rsidR="00217254" w:rsidRPr="00C97FA0">
        <w:rPr>
          <w:rFonts w:asciiTheme="majorBidi" w:hAnsiTheme="majorBidi" w:cstheme="majorBidi"/>
          <w:spacing w:val="2"/>
          <w:sz w:val="30"/>
          <w:szCs w:val="30"/>
          <w:cs/>
        </w:rPr>
        <w:t>5</w:t>
      </w:r>
      <w:r w:rsidRPr="00C97FA0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C97FA0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โดยกำหนดค่าตอบแทนสำหรับสิทธิการเช่าเป็นจำนวนเงินรวม</w:t>
      </w:r>
      <w:r w:rsidRPr="00C97FA0">
        <w:rPr>
          <w:rFonts w:asciiTheme="majorBidi" w:hAnsiTheme="majorBidi" w:cstheme="majorBidi"/>
          <w:spacing w:val="2"/>
          <w:sz w:val="30"/>
          <w:szCs w:val="30"/>
          <w:cs/>
        </w:rPr>
        <w:t>ทั้งสิ้น</w:t>
      </w:r>
      <w:r w:rsidRPr="00C97FA0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 xml:space="preserve">ประมาณ </w:t>
      </w:r>
      <w:r w:rsidR="00C97FA0" w:rsidRPr="00C97FA0">
        <w:rPr>
          <w:rFonts w:asciiTheme="majorBidi" w:hAnsiTheme="majorBidi" w:cstheme="majorBidi"/>
          <w:spacing w:val="2"/>
          <w:sz w:val="30"/>
          <w:szCs w:val="30"/>
        </w:rPr>
        <w:t>46.5</w:t>
      </w:r>
      <w:r w:rsidRPr="00C97FA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C97FA0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ล้านบาท</w:t>
      </w:r>
      <w:r w:rsidR="00C97FA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C97FA0" w:rsidRPr="004605A9">
        <w:rPr>
          <w:rFonts w:asciiTheme="majorBidi" w:hAnsiTheme="majorBidi" w:cstheme="majorBidi"/>
          <w:sz w:val="30"/>
          <w:szCs w:val="30"/>
          <w:cs/>
        </w:rPr>
        <w:t>(</w:t>
      </w:r>
      <w:r w:rsidR="00C97FA0" w:rsidRPr="004605A9">
        <w:rPr>
          <w:rFonts w:asciiTheme="majorBidi" w:hAnsiTheme="majorBidi" w:cstheme="majorBidi"/>
          <w:sz w:val="30"/>
          <w:szCs w:val="30"/>
        </w:rPr>
        <w:t>25</w:t>
      </w:r>
      <w:r w:rsidR="00C97FA0" w:rsidRPr="004605A9">
        <w:rPr>
          <w:rFonts w:asciiTheme="majorBidi" w:hAnsiTheme="majorBidi" w:cstheme="majorBidi"/>
          <w:sz w:val="30"/>
          <w:szCs w:val="30"/>
          <w:cs/>
        </w:rPr>
        <w:t>60</w:t>
      </w:r>
      <w:r w:rsidR="00C97FA0" w:rsidRPr="004605A9">
        <w:rPr>
          <w:rFonts w:asciiTheme="majorBidi" w:hAnsiTheme="majorBidi" w:cstheme="majorBidi"/>
          <w:sz w:val="30"/>
          <w:szCs w:val="30"/>
        </w:rPr>
        <w:t xml:space="preserve">: </w:t>
      </w:r>
      <w:r w:rsidR="00C97FA0">
        <w:rPr>
          <w:rFonts w:asciiTheme="majorBidi" w:hAnsiTheme="majorBidi" w:cstheme="majorBidi"/>
          <w:sz w:val="30"/>
          <w:szCs w:val="30"/>
        </w:rPr>
        <w:t>48.6</w:t>
      </w:r>
      <w:r w:rsidR="00C97FA0" w:rsidRPr="004605A9">
        <w:rPr>
          <w:rFonts w:asciiTheme="majorBidi" w:hAnsiTheme="majorBidi" w:cstheme="majorBidi"/>
          <w:sz w:val="30"/>
          <w:szCs w:val="30"/>
        </w:rPr>
        <w:t xml:space="preserve"> </w:t>
      </w:r>
      <w:r w:rsidR="00C97FA0" w:rsidRPr="004605A9">
        <w:rPr>
          <w:rFonts w:asciiTheme="majorBidi" w:hAnsiTheme="majorBidi" w:cstheme="majorBidi"/>
          <w:sz w:val="30"/>
          <w:szCs w:val="30"/>
          <w:cs/>
        </w:rPr>
        <w:t>ล้านบาท)</w:t>
      </w:r>
    </w:p>
    <w:p w:rsidR="0026709C" w:rsidRPr="00ED2793" w:rsidRDefault="00DE1A52" w:rsidP="00160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15</w:t>
      </w:r>
      <w:r w:rsidR="00A8028F" w:rsidRPr="00ED2793">
        <w:rPr>
          <w:rFonts w:asciiTheme="majorBidi" w:hAnsiTheme="majorBidi" w:cstheme="majorBidi"/>
          <w:b/>
          <w:bCs/>
          <w:sz w:val="30"/>
          <w:szCs w:val="30"/>
        </w:rPr>
        <w:t xml:space="preserve">      </w:t>
      </w:r>
      <w:r w:rsidR="0026709C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ภาษีเงินได้รอการตัดบัญชี</w:t>
      </w:r>
      <w:r w:rsidR="0026709C"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="0026709C" w:rsidRPr="00ED279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26709C" w:rsidRPr="00ED2793" w:rsidRDefault="0026709C" w:rsidP="00160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ED2793">
        <w:rPr>
          <w:rFonts w:asciiTheme="majorBidi" w:hAnsiTheme="majorBidi" w:cstheme="majorBidi"/>
          <w:sz w:val="30"/>
          <w:szCs w:val="30"/>
        </w:rPr>
        <w:t xml:space="preserve">31 </w:t>
      </w:r>
      <w:r w:rsidRPr="00ED279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787E7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43EA5">
        <w:rPr>
          <w:rFonts w:asciiTheme="majorBidi" w:hAnsiTheme="majorBidi" w:cstheme="majorBidi"/>
          <w:sz w:val="30"/>
          <w:szCs w:val="30"/>
        </w:rPr>
        <w:t>2561</w:t>
      </w:r>
      <w:r w:rsidR="008A24C8">
        <w:rPr>
          <w:rFonts w:asciiTheme="majorBidi" w:hAnsiTheme="majorBidi" w:cstheme="majorBidi" w:hint="cs"/>
          <w:sz w:val="30"/>
          <w:szCs w:val="30"/>
          <w:cs/>
        </w:rPr>
        <w:t xml:space="preserve"> แล</w:t>
      </w:r>
      <w:r w:rsidR="00F6448C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="00F6448C">
        <w:rPr>
          <w:rFonts w:asciiTheme="majorBidi" w:hAnsiTheme="majorBidi" w:cstheme="majorBidi"/>
          <w:sz w:val="30"/>
          <w:szCs w:val="30"/>
        </w:rPr>
        <w:t>2560</w:t>
      </w:r>
      <w:r w:rsidR="008A24C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  <w:r w:rsidRPr="00ED2793">
        <w:rPr>
          <w:rFonts w:asciiTheme="majorBidi" w:hAnsiTheme="majorBidi" w:cstheme="majorBidi"/>
          <w:sz w:val="30"/>
          <w:szCs w:val="30"/>
        </w:rPr>
        <w:t xml:space="preserve">  </w:t>
      </w:r>
    </w:p>
    <w:p w:rsidR="0026709C" w:rsidRPr="00055827" w:rsidRDefault="0026709C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83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694"/>
        <w:gridCol w:w="1458"/>
        <w:gridCol w:w="270"/>
        <w:gridCol w:w="1350"/>
        <w:gridCol w:w="270"/>
        <w:gridCol w:w="1440"/>
        <w:gridCol w:w="270"/>
        <w:gridCol w:w="1431"/>
      </w:tblGrid>
      <w:tr w:rsidR="0087546D" w:rsidRPr="00ED2793" w:rsidTr="00055827">
        <w:trPr>
          <w:trHeight w:hRule="exact" w:val="374"/>
        </w:trPr>
        <w:tc>
          <w:tcPr>
            <w:tcW w:w="2694" w:type="dxa"/>
            <w:shd w:val="clear" w:color="auto" w:fill="FFFFFF"/>
          </w:tcPr>
          <w:p w:rsidR="0087546D" w:rsidRPr="00ED2793" w:rsidRDefault="0087546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89" w:type="dxa"/>
            <w:gridSpan w:val="7"/>
            <w:shd w:val="clear" w:color="auto" w:fill="FFFFFF"/>
          </w:tcPr>
          <w:p w:rsidR="0087546D" w:rsidRPr="00ED2793" w:rsidRDefault="0087546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งบการเงินที่แสดงเงินลงทุนตามวิธีส่วนได้เสีย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87546D" w:rsidRPr="00ED2793" w:rsidTr="00055827">
        <w:trPr>
          <w:trHeight w:hRule="exact" w:val="374"/>
        </w:trPr>
        <w:tc>
          <w:tcPr>
            <w:tcW w:w="2694" w:type="dxa"/>
            <w:shd w:val="clear" w:color="auto" w:fill="FFFFFF"/>
          </w:tcPr>
          <w:p w:rsidR="0087546D" w:rsidRPr="00ED2793" w:rsidRDefault="0087546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89" w:type="dxa"/>
            <w:gridSpan w:val="7"/>
            <w:shd w:val="clear" w:color="auto" w:fill="FFFFFF"/>
          </w:tcPr>
          <w:p w:rsidR="0087546D" w:rsidRPr="00ED2793" w:rsidRDefault="0087546D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46D" w:rsidRPr="00ED2793" w:rsidTr="00055827">
        <w:trPr>
          <w:trHeight w:hRule="exact" w:val="374"/>
        </w:trPr>
        <w:tc>
          <w:tcPr>
            <w:tcW w:w="2694" w:type="dxa"/>
            <w:shd w:val="clear" w:color="auto" w:fill="FFFFFF"/>
          </w:tcPr>
          <w:p w:rsidR="0087546D" w:rsidRPr="00ED2793" w:rsidRDefault="0087546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078" w:type="dxa"/>
            <w:gridSpan w:val="3"/>
            <w:shd w:val="clear" w:color="auto" w:fill="FFFFFF"/>
          </w:tcPr>
          <w:p w:rsidR="0087546D" w:rsidRPr="00ED2793" w:rsidRDefault="0087546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FFFFFF"/>
          </w:tcPr>
          <w:p w:rsidR="0087546D" w:rsidRPr="00ED2793" w:rsidRDefault="0087546D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1" w:type="dxa"/>
            <w:gridSpan w:val="3"/>
            <w:shd w:val="clear" w:color="auto" w:fill="FFFFFF"/>
          </w:tcPr>
          <w:p w:rsidR="0087546D" w:rsidRPr="00ED2793" w:rsidRDefault="0087546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BA0C47" w:rsidRPr="00ED2793" w:rsidTr="00055827">
        <w:trPr>
          <w:trHeight w:hRule="exact" w:val="374"/>
        </w:trPr>
        <w:tc>
          <w:tcPr>
            <w:tcW w:w="2694" w:type="dxa"/>
            <w:shd w:val="clear" w:color="auto" w:fill="FFFFFF"/>
          </w:tcPr>
          <w:p w:rsidR="00BA0C47" w:rsidRPr="00ED2793" w:rsidRDefault="00BA0C4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FFFFFF"/>
          </w:tcPr>
          <w:p w:rsidR="00BA0C47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FFFFFF"/>
          </w:tcPr>
          <w:p w:rsidR="00BA0C47" w:rsidRPr="00ED2793" w:rsidRDefault="00BA0C4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/>
          </w:tcPr>
          <w:p w:rsidR="00BA0C47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shd w:val="clear" w:color="auto" w:fill="FFFFFF"/>
          </w:tcPr>
          <w:p w:rsidR="00BA0C47" w:rsidRPr="00ED2793" w:rsidRDefault="00BA0C4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/>
          </w:tcPr>
          <w:p w:rsidR="00BA0C47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FFFFFF"/>
          </w:tcPr>
          <w:p w:rsidR="00BA0C47" w:rsidRPr="00ED2793" w:rsidRDefault="00BA0C4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FFFFFF"/>
          </w:tcPr>
          <w:p w:rsidR="00BA0C47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BA0C47" w:rsidRPr="00ED2793" w:rsidTr="00055827">
        <w:trPr>
          <w:trHeight w:hRule="exact" w:val="374"/>
        </w:trPr>
        <w:tc>
          <w:tcPr>
            <w:tcW w:w="2694" w:type="dxa"/>
            <w:shd w:val="clear" w:color="auto" w:fill="FFFFFF"/>
          </w:tcPr>
          <w:p w:rsidR="00BA0C47" w:rsidRPr="00ED2793" w:rsidRDefault="00BA0C47" w:rsidP="00B01FDE">
            <w:pPr>
              <w:tabs>
                <w:tab w:val="clear" w:pos="227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9" w:type="dxa"/>
            <w:gridSpan w:val="7"/>
            <w:shd w:val="clear" w:color="auto" w:fill="FFFFFF"/>
          </w:tcPr>
          <w:p w:rsidR="00BA0C47" w:rsidRPr="00ED2793" w:rsidRDefault="00BA0C47" w:rsidP="00B01FDE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352FB" w:rsidRPr="00ED2793" w:rsidTr="00055827">
        <w:trPr>
          <w:trHeight w:hRule="exact" w:val="374"/>
        </w:trPr>
        <w:tc>
          <w:tcPr>
            <w:tcW w:w="2694" w:type="dxa"/>
            <w:shd w:val="clear" w:color="auto" w:fill="FFFFFF"/>
          </w:tcPr>
          <w:p w:rsidR="00D352FB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shd w:val="clear" w:color="auto" w:fill="FFFFFF"/>
          </w:tcPr>
          <w:p w:rsidR="00D352FB" w:rsidRPr="00ED2793" w:rsidRDefault="00055827" w:rsidP="00B01FD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14,090</w:t>
            </w:r>
          </w:p>
        </w:tc>
        <w:tc>
          <w:tcPr>
            <w:tcW w:w="270" w:type="dxa"/>
            <w:shd w:val="clear" w:color="auto" w:fill="FFFFFF"/>
          </w:tcPr>
          <w:p w:rsidR="00D352FB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/>
          </w:tcPr>
          <w:p w:rsidR="00D352FB" w:rsidRPr="00ED2793" w:rsidRDefault="00D352FB" w:rsidP="000558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13,517</w:t>
            </w:r>
          </w:p>
        </w:tc>
        <w:tc>
          <w:tcPr>
            <w:tcW w:w="270" w:type="dxa"/>
            <w:shd w:val="clear" w:color="auto" w:fill="FFFFFF"/>
          </w:tcPr>
          <w:p w:rsidR="00D352FB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/>
          </w:tcPr>
          <w:p w:rsidR="00D352FB" w:rsidRPr="00ED2793" w:rsidRDefault="0049412A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D352FB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FFFFFF"/>
          </w:tcPr>
          <w:p w:rsidR="00D352FB" w:rsidRPr="00ED2793" w:rsidRDefault="00D352FB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</w:tr>
      <w:tr w:rsidR="00D352FB" w:rsidRPr="00ED2793" w:rsidTr="00055827">
        <w:trPr>
          <w:trHeight w:hRule="exact" w:val="374"/>
        </w:trPr>
        <w:tc>
          <w:tcPr>
            <w:tcW w:w="2694" w:type="dxa"/>
            <w:shd w:val="clear" w:color="auto" w:fill="FFFFFF"/>
          </w:tcPr>
          <w:p w:rsidR="00D352FB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FFFFF"/>
          </w:tcPr>
          <w:p w:rsidR="00D352FB" w:rsidRPr="00ED2793" w:rsidRDefault="0049412A" w:rsidP="0049412A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D352FB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:rsidR="00D352FB" w:rsidRPr="00ED2793" w:rsidRDefault="00D352FB" w:rsidP="000558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(27)</w:t>
            </w:r>
          </w:p>
        </w:tc>
        <w:tc>
          <w:tcPr>
            <w:tcW w:w="270" w:type="dxa"/>
            <w:shd w:val="clear" w:color="auto" w:fill="FFFFFF"/>
          </w:tcPr>
          <w:p w:rsidR="00D352FB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D352FB" w:rsidRPr="00ED2793" w:rsidRDefault="0049412A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D352FB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FFFFF"/>
          </w:tcPr>
          <w:p w:rsidR="00D352FB" w:rsidRPr="00ED2793" w:rsidRDefault="00D352FB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D352FB" w:rsidRPr="00ED2793" w:rsidTr="00055827">
        <w:trPr>
          <w:trHeight w:hRule="exact" w:val="374"/>
        </w:trPr>
        <w:tc>
          <w:tcPr>
            <w:tcW w:w="2694" w:type="dxa"/>
            <w:shd w:val="clear" w:color="auto" w:fill="FFFFFF"/>
          </w:tcPr>
          <w:p w:rsidR="00D352FB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FFFFF"/>
          </w:tcPr>
          <w:p w:rsidR="00D352FB" w:rsidRPr="00ED2793" w:rsidRDefault="00D352FB" w:rsidP="00B01FD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FFFFFF"/>
          </w:tcPr>
          <w:p w:rsidR="00D352FB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FFFFF"/>
          </w:tcPr>
          <w:p w:rsidR="00D352FB" w:rsidRPr="00ED2793" w:rsidRDefault="00D352FB" w:rsidP="000558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FFFFFF"/>
          </w:tcPr>
          <w:p w:rsidR="00D352FB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:rsidR="00D352FB" w:rsidRPr="00ED2793" w:rsidRDefault="00D352FB" w:rsidP="00B01FD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D352FB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FFFFF"/>
          </w:tcPr>
          <w:p w:rsidR="00D352FB" w:rsidRPr="00ED2793" w:rsidRDefault="00D352FB" w:rsidP="00B01FD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52FB" w:rsidRPr="00ED2793" w:rsidTr="00055827">
        <w:trPr>
          <w:trHeight w:hRule="exact" w:val="374"/>
        </w:trPr>
        <w:tc>
          <w:tcPr>
            <w:tcW w:w="2694" w:type="dxa"/>
            <w:shd w:val="clear" w:color="auto" w:fill="FFFFFF"/>
          </w:tcPr>
          <w:p w:rsidR="00D352FB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ตัดบัญชีสุทธิ 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shd w:val="clear" w:color="auto" w:fill="FFFFFF"/>
          </w:tcPr>
          <w:p w:rsidR="00D352FB" w:rsidRPr="0049412A" w:rsidRDefault="0049412A" w:rsidP="00B01FD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41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14,090</w:t>
            </w:r>
          </w:p>
        </w:tc>
        <w:tc>
          <w:tcPr>
            <w:tcW w:w="270" w:type="dxa"/>
            <w:shd w:val="clear" w:color="auto" w:fill="FFFFFF"/>
          </w:tcPr>
          <w:p w:rsidR="00D352FB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FFFFFF"/>
          </w:tcPr>
          <w:p w:rsidR="00D352FB" w:rsidRPr="00ED2793" w:rsidRDefault="00D352FB" w:rsidP="000558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13,490</w:t>
            </w:r>
          </w:p>
        </w:tc>
        <w:tc>
          <w:tcPr>
            <w:tcW w:w="270" w:type="dxa"/>
            <w:shd w:val="clear" w:color="auto" w:fill="FFFFFF"/>
          </w:tcPr>
          <w:p w:rsidR="00D352FB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FFFFFF"/>
          </w:tcPr>
          <w:p w:rsidR="00D352FB" w:rsidRPr="00ED2793" w:rsidRDefault="0049412A" w:rsidP="0049412A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D352FB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shd w:val="clear" w:color="auto" w:fill="FFFFFF"/>
          </w:tcPr>
          <w:p w:rsidR="00D352FB" w:rsidRPr="00ED2793" w:rsidRDefault="00D352FB" w:rsidP="00B01FD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1608DC" w:rsidRPr="00055827" w:rsidRDefault="001608DC" w:rsidP="00160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:rsidR="00055827" w:rsidRDefault="000558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8B37BF" w:rsidRPr="00ED2793" w:rsidRDefault="00953947" w:rsidP="00160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</w:t>
      </w:r>
      <w:r w:rsidR="004526C7" w:rsidRPr="00ED2793">
        <w:rPr>
          <w:rFonts w:asciiTheme="majorBidi" w:hAnsiTheme="majorBidi" w:cstheme="majorBidi"/>
          <w:sz w:val="30"/>
          <w:szCs w:val="30"/>
          <w:cs/>
        </w:rPr>
        <w:t>กิดขึ้นในระหว่างปี</w:t>
      </w:r>
      <w:r w:rsidR="008A24C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C3DA5">
        <w:rPr>
          <w:rFonts w:asciiTheme="majorBidi" w:hAnsiTheme="majorBidi" w:cstheme="majorBidi"/>
          <w:sz w:val="30"/>
          <w:szCs w:val="30"/>
        </w:rPr>
        <w:t>2561</w:t>
      </w:r>
      <w:bookmarkStart w:id="1" w:name="_GoBack"/>
      <w:bookmarkEnd w:id="1"/>
      <w:r w:rsidR="008A24C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F13EB" w:rsidRPr="00ED279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F842D6" w:rsidRPr="00055827" w:rsidRDefault="00F842D6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379" w:type="dxa"/>
        <w:tblLayout w:type="fixed"/>
        <w:tblLook w:val="01E0" w:firstRow="1" w:lastRow="1" w:firstColumn="1" w:lastColumn="1" w:noHBand="0" w:noVBand="0"/>
      </w:tblPr>
      <w:tblGrid>
        <w:gridCol w:w="3828"/>
        <w:gridCol w:w="1248"/>
        <w:gridCol w:w="236"/>
        <w:gridCol w:w="1104"/>
        <w:gridCol w:w="237"/>
        <w:gridCol w:w="1191"/>
        <w:gridCol w:w="245"/>
        <w:gridCol w:w="1290"/>
      </w:tblGrid>
      <w:tr w:rsidR="008B66C7" w:rsidRPr="00ED2793" w:rsidTr="0049412A">
        <w:tc>
          <w:tcPr>
            <w:tcW w:w="3828" w:type="dxa"/>
          </w:tcPr>
          <w:p w:rsidR="008B66C7" w:rsidRPr="00ED2793" w:rsidRDefault="008B66C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Theme="majorBidi" w:hAnsiTheme="majorBidi" w:cstheme="majorBidi"/>
                <w:color w:val="0000FF"/>
                <w:sz w:val="30"/>
                <w:szCs w:val="30"/>
                <w:shd w:val="clear" w:color="auto" w:fill="E6E6E6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551" w:type="dxa"/>
            <w:gridSpan w:val="7"/>
            <w:vAlign w:val="bottom"/>
          </w:tcPr>
          <w:p w:rsidR="008B37BF" w:rsidRPr="00ED2793" w:rsidRDefault="008B37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F842D6" w:rsidRPr="00ED279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8B66C7" w:rsidRPr="00ED2793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="008B66C7" w:rsidRPr="00ED279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</w:p>
          <w:p w:rsidR="008B66C7" w:rsidRPr="00ED2793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6C7" w:rsidRPr="00ED2793" w:rsidTr="0049412A">
        <w:tc>
          <w:tcPr>
            <w:tcW w:w="3828" w:type="dxa"/>
          </w:tcPr>
          <w:p w:rsidR="008B66C7" w:rsidRPr="00ED2793" w:rsidRDefault="008B66C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Theme="majorBidi" w:hAnsiTheme="majorBidi" w:cstheme="majorBidi"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48" w:type="dxa"/>
            <w:vAlign w:val="bottom"/>
          </w:tcPr>
          <w:p w:rsidR="008B66C7" w:rsidRPr="00ED2793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8B66C7" w:rsidRPr="00ED2793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2" w:type="dxa"/>
            <w:gridSpan w:val="3"/>
            <w:tcBorders>
              <w:bottom w:val="single" w:sz="4" w:space="0" w:color="auto"/>
            </w:tcBorders>
            <w:vAlign w:val="bottom"/>
          </w:tcPr>
          <w:p w:rsidR="008B66C7" w:rsidRPr="00ED2793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45" w:type="dxa"/>
            <w:vAlign w:val="bottom"/>
          </w:tcPr>
          <w:p w:rsidR="008B66C7" w:rsidRPr="00ED2793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8B66C7" w:rsidRPr="00ED2793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B66C7" w:rsidRPr="00ED2793" w:rsidTr="0049412A">
        <w:tc>
          <w:tcPr>
            <w:tcW w:w="3828" w:type="dxa"/>
          </w:tcPr>
          <w:p w:rsidR="008B66C7" w:rsidRPr="00ED2793" w:rsidRDefault="008B66C7" w:rsidP="00B01FD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248" w:type="dxa"/>
            <w:vAlign w:val="bottom"/>
          </w:tcPr>
          <w:p w:rsidR="008B66C7" w:rsidRPr="00DF71A2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1A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:rsidR="00D352FB" w:rsidRPr="00DF71A2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1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F71A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F71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415DE9" w:rsidRPr="00DF71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352FB" w:rsidRPr="00DF71A2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vAlign w:val="bottom"/>
          </w:tcPr>
          <w:p w:rsidR="008B66C7" w:rsidRPr="00DF71A2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:rsidR="008B66C7" w:rsidRPr="00DF71A2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1A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8B66C7" w:rsidRPr="00DF71A2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8B66C7" w:rsidRPr="00DF71A2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1A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5" w:type="dxa"/>
            <w:vAlign w:val="bottom"/>
          </w:tcPr>
          <w:p w:rsidR="008B66C7" w:rsidRPr="00DF71A2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8B66C7" w:rsidRPr="00DF71A2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1A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:rsidR="008B66C7" w:rsidRPr="00DF71A2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1A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F71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415DE9" w:rsidRPr="00DF71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352FB" w:rsidRPr="00DF71A2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</w:tr>
      <w:tr w:rsidR="008B66C7" w:rsidRPr="00ED2793" w:rsidTr="0049412A">
        <w:tc>
          <w:tcPr>
            <w:tcW w:w="3828" w:type="dxa"/>
          </w:tcPr>
          <w:p w:rsidR="008B66C7" w:rsidRPr="00ED2793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1" w:type="dxa"/>
            <w:gridSpan w:val="7"/>
          </w:tcPr>
          <w:p w:rsidR="008B66C7" w:rsidRPr="00ED2793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8B66C7" w:rsidRPr="00ED2793" w:rsidTr="0049412A">
        <w:tc>
          <w:tcPr>
            <w:tcW w:w="3828" w:type="dxa"/>
          </w:tcPr>
          <w:p w:rsidR="008B66C7" w:rsidRPr="00ED2793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8" w:type="dxa"/>
          </w:tcPr>
          <w:p w:rsidR="008B66C7" w:rsidRPr="00ED2793" w:rsidRDefault="008B66C7" w:rsidP="00B01FD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8B66C7" w:rsidRPr="00ED2793" w:rsidRDefault="008B66C7" w:rsidP="00B01FD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8B66C7" w:rsidRPr="00ED2793" w:rsidRDefault="008B66C7" w:rsidP="00B01FDE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8B66C7" w:rsidRPr="00ED2793" w:rsidRDefault="008B66C7" w:rsidP="00B01FD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1" w:type="dxa"/>
          </w:tcPr>
          <w:p w:rsidR="008B66C7" w:rsidRPr="00ED2793" w:rsidRDefault="008B66C7" w:rsidP="00B01FD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:rsidR="008B66C7" w:rsidRPr="00ED2793" w:rsidRDefault="008B66C7" w:rsidP="00B01FD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</w:tcPr>
          <w:p w:rsidR="008B66C7" w:rsidRPr="00ED2793" w:rsidRDefault="008B66C7" w:rsidP="00B01FD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352FB" w:rsidRPr="00ED2793" w:rsidTr="0049412A">
        <w:tc>
          <w:tcPr>
            <w:tcW w:w="3828" w:type="dxa"/>
          </w:tcPr>
          <w:p w:rsidR="00D352FB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 (ค่าเผื่อหนี้สงสัยจะสูญ)</w:t>
            </w:r>
          </w:p>
        </w:tc>
        <w:tc>
          <w:tcPr>
            <w:tcW w:w="1248" w:type="dxa"/>
            <w:shd w:val="clear" w:color="auto" w:fill="auto"/>
          </w:tcPr>
          <w:p w:rsidR="00D352FB" w:rsidRPr="00ED2793" w:rsidRDefault="00D352FB" w:rsidP="00B01FD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101</w:t>
            </w:r>
          </w:p>
        </w:tc>
        <w:tc>
          <w:tcPr>
            <w:tcW w:w="236" w:type="dxa"/>
            <w:shd w:val="clear" w:color="auto" w:fill="auto"/>
          </w:tcPr>
          <w:p w:rsidR="00D352FB" w:rsidRPr="00ED2793" w:rsidRDefault="00D352FB" w:rsidP="00B01FD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  <w:shd w:val="clear" w:color="auto" w:fill="auto"/>
          </w:tcPr>
          <w:p w:rsidR="00D352FB" w:rsidRPr="00ED2793" w:rsidRDefault="00DF71A2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246</w:t>
            </w:r>
          </w:p>
        </w:tc>
        <w:tc>
          <w:tcPr>
            <w:tcW w:w="237" w:type="dxa"/>
            <w:shd w:val="clear" w:color="auto" w:fill="auto"/>
          </w:tcPr>
          <w:p w:rsidR="00D352FB" w:rsidRPr="00ED2793" w:rsidRDefault="00D352FB" w:rsidP="00B01FD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1" w:type="dxa"/>
            <w:shd w:val="clear" w:color="auto" w:fill="auto"/>
          </w:tcPr>
          <w:p w:rsidR="00D352FB" w:rsidRPr="00ED2793" w:rsidRDefault="00DF71A2" w:rsidP="00B01FD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:rsidR="00D352FB" w:rsidRPr="00ED2793" w:rsidRDefault="00D352FB" w:rsidP="00B01FD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shd w:val="clear" w:color="auto" w:fill="auto"/>
          </w:tcPr>
          <w:p w:rsidR="00D352FB" w:rsidRPr="00ED2793" w:rsidRDefault="0049412A" w:rsidP="00B01FD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347</w:t>
            </w:r>
          </w:p>
        </w:tc>
      </w:tr>
      <w:tr w:rsidR="00D352FB" w:rsidRPr="00ED2793" w:rsidTr="0049412A">
        <w:tc>
          <w:tcPr>
            <w:tcW w:w="3828" w:type="dxa"/>
            <w:shd w:val="clear" w:color="auto" w:fill="auto"/>
          </w:tcPr>
          <w:p w:rsidR="00D352FB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 (ค่าเผื่อการลดมูลค่าของสินค้า)</w:t>
            </w:r>
          </w:p>
        </w:tc>
        <w:tc>
          <w:tcPr>
            <w:tcW w:w="1248" w:type="dxa"/>
          </w:tcPr>
          <w:p w:rsidR="00D352FB" w:rsidRPr="00ED2793" w:rsidRDefault="00D352FB" w:rsidP="00B01FD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566</w:t>
            </w:r>
          </w:p>
        </w:tc>
        <w:tc>
          <w:tcPr>
            <w:tcW w:w="236" w:type="dxa"/>
          </w:tcPr>
          <w:p w:rsidR="00D352FB" w:rsidRPr="00ED2793" w:rsidRDefault="00D352FB" w:rsidP="00B01FD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D352FB" w:rsidRPr="00ED2793" w:rsidRDefault="00DF71A2" w:rsidP="00B01FD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37" w:type="dxa"/>
          </w:tcPr>
          <w:p w:rsidR="00D352FB" w:rsidRPr="00ED2793" w:rsidRDefault="00D352FB" w:rsidP="00B01FD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1" w:type="dxa"/>
          </w:tcPr>
          <w:p w:rsidR="00D352FB" w:rsidRPr="00ED2793" w:rsidRDefault="00DF71A2" w:rsidP="00B01FD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</w:tcPr>
          <w:p w:rsidR="00D352FB" w:rsidRPr="00ED2793" w:rsidRDefault="00D352FB" w:rsidP="00B01FD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</w:tcPr>
          <w:p w:rsidR="00D352FB" w:rsidRPr="0049412A" w:rsidRDefault="0049412A" w:rsidP="00B01FD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1,229</w:t>
            </w:r>
          </w:p>
        </w:tc>
      </w:tr>
      <w:tr w:rsidR="00D352FB" w:rsidRPr="00ED2793" w:rsidTr="0049412A">
        <w:tc>
          <w:tcPr>
            <w:tcW w:w="3828" w:type="dxa"/>
          </w:tcPr>
          <w:p w:rsidR="00D352FB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 (ค่าเผื่อการด้อยค่าและการปรับมูลค่า)</w:t>
            </w:r>
          </w:p>
        </w:tc>
        <w:tc>
          <w:tcPr>
            <w:tcW w:w="1248" w:type="dxa"/>
            <w:vAlign w:val="bottom"/>
          </w:tcPr>
          <w:p w:rsidR="00D352FB" w:rsidRPr="00ED2793" w:rsidRDefault="00D352FB" w:rsidP="00B01FD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1,175</w:t>
            </w:r>
          </w:p>
        </w:tc>
        <w:tc>
          <w:tcPr>
            <w:tcW w:w="236" w:type="dxa"/>
            <w:vAlign w:val="bottom"/>
          </w:tcPr>
          <w:p w:rsidR="00D352FB" w:rsidRPr="00ED2793" w:rsidRDefault="00D352FB" w:rsidP="00B01FD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  <w:vAlign w:val="bottom"/>
          </w:tcPr>
          <w:p w:rsidR="00D352FB" w:rsidRPr="00ED2793" w:rsidRDefault="00DF71A2" w:rsidP="00B01FD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37" w:type="dxa"/>
            <w:vAlign w:val="bottom"/>
          </w:tcPr>
          <w:p w:rsidR="00D352FB" w:rsidRPr="00ED2793" w:rsidRDefault="00D352FB" w:rsidP="00B01FD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1" w:type="dxa"/>
            <w:vAlign w:val="bottom"/>
          </w:tcPr>
          <w:p w:rsidR="00D352FB" w:rsidRPr="00ED2793" w:rsidRDefault="00DF71A2" w:rsidP="00B01FD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150</w:t>
            </w:r>
          </w:p>
        </w:tc>
        <w:tc>
          <w:tcPr>
            <w:tcW w:w="245" w:type="dxa"/>
            <w:vAlign w:val="bottom"/>
          </w:tcPr>
          <w:p w:rsidR="00D352FB" w:rsidRPr="00ED2793" w:rsidRDefault="00D352FB" w:rsidP="00B01FD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vAlign w:val="bottom"/>
          </w:tcPr>
          <w:p w:rsidR="00D352FB" w:rsidRPr="00ED2793" w:rsidRDefault="0049412A" w:rsidP="00B01FD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1,326</w:t>
            </w:r>
          </w:p>
        </w:tc>
      </w:tr>
      <w:tr w:rsidR="00DF71A2" w:rsidRPr="00ED2793" w:rsidTr="0049412A">
        <w:tc>
          <w:tcPr>
            <w:tcW w:w="3828" w:type="dxa"/>
          </w:tcPr>
          <w:p w:rsidR="00DF71A2" w:rsidRPr="00ED2793" w:rsidRDefault="00DF71A2" w:rsidP="00DF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48" w:type="dxa"/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1,397</w:t>
            </w:r>
          </w:p>
        </w:tc>
        <w:tc>
          <w:tcPr>
            <w:tcW w:w="236" w:type="dxa"/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:rsidR="00DF71A2" w:rsidRDefault="00DF71A2" w:rsidP="00DF7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(58)</w:t>
            </w:r>
          </w:p>
        </w:tc>
        <w:tc>
          <w:tcPr>
            <w:tcW w:w="237" w:type="dxa"/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:rsidR="00DF71A2" w:rsidRDefault="00DF71A2" w:rsidP="00DF71A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:rsidR="00DF71A2" w:rsidRDefault="00DF71A2" w:rsidP="00DF71A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1,339</w:t>
            </w:r>
          </w:p>
        </w:tc>
      </w:tr>
      <w:tr w:rsidR="00DF71A2" w:rsidRPr="00ED2793" w:rsidTr="0049412A">
        <w:tc>
          <w:tcPr>
            <w:tcW w:w="3828" w:type="dxa"/>
          </w:tcPr>
          <w:p w:rsidR="00DF71A2" w:rsidRPr="00ED2793" w:rsidRDefault="00DF71A2" w:rsidP="00DF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ความแตกต่างของการรับรู้รายได้</w:t>
            </w:r>
          </w:p>
        </w:tc>
        <w:tc>
          <w:tcPr>
            <w:tcW w:w="1248" w:type="dxa"/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71A2" w:rsidRPr="00ED2793" w:rsidTr="0049412A">
        <w:tc>
          <w:tcPr>
            <w:tcW w:w="3828" w:type="dxa"/>
          </w:tcPr>
          <w:p w:rsidR="00DF71A2" w:rsidRPr="00ED2793" w:rsidRDefault="00DF71A2" w:rsidP="00DF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8" w:right="-79" w:hanging="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และต้นทุนขาย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10,27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236" w:type="dxa"/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(469)</w:t>
            </w:r>
          </w:p>
        </w:tc>
        <w:tc>
          <w:tcPr>
            <w:tcW w:w="237" w:type="dxa"/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9,809</w:t>
            </w:r>
          </w:p>
        </w:tc>
      </w:tr>
      <w:tr w:rsidR="00DF71A2" w:rsidRPr="00ED2793" w:rsidTr="0049412A">
        <w:tc>
          <w:tcPr>
            <w:tcW w:w="3828" w:type="dxa"/>
          </w:tcPr>
          <w:p w:rsidR="00DF71A2" w:rsidRPr="00ED2793" w:rsidRDefault="00DF71A2" w:rsidP="00DF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13,517</w:t>
            </w:r>
          </w:p>
        </w:tc>
        <w:tc>
          <w:tcPr>
            <w:tcW w:w="236" w:type="dxa"/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</w:t>
            </w:r>
          </w:p>
        </w:tc>
        <w:tc>
          <w:tcPr>
            <w:tcW w:w="237" w:type="dxa"/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</w:t>
            </w:r>
          </w:p>
        </w:tc>
        <w:tc>
          <w:tcPr>
            <w:tcW w:w="245" w:type="dxa"/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</w:t>
            </w:r>
            <w:r w:rsidR="008A24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50</w:t>
            </w:r>
          </w:p>
        </w:tc>
      </w:tr>
      <w:tr w:rsidR="00DF71A2" w:rsidRPr="00ED2793" w:rsidTr="0049412A">
        <w:tc>
          <w:tcPr>
            <w:tcW w:w="3828" w:type="dxa"/>
          </w:tcPr>
          <w:p w:rsidR="00DF71A2" w:rsidRPr="00ED2793" w:rsidRDefault="00DF71A2" w:rsidP="00DF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  <w:p w:rsidR="00DF71A2" w:rsidRPr="00ED2793" w:rsidRDefault="00DF71A2" w:rsidP="00DF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48" w:type="dxa"/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71A2" w:rsidRPr="00ED2793" w:rsidTr="0049412A">
        <w:tc>
          <w:tcPr>
            <w:tcW w:w="3828" w:type="dxa"/>
          </w:tcPr>
          <w:p w:rsidR="00DF71A2" w:rsidRPr="00ED2793" w:rsidRDefault="00DF71A2" w:rsidP="00DF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 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  <w:tc>
          <w:tcPr>
            <w:tcW w:w="236" w:type="dxa"/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37" w:type="dxa"/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DF71A2" w:rsidRPr="00ED2793" w:rsidTr="0049412A">
        <w:tc>
          <w:tcPr>
            <w:tcW w:w="3828" w:type="dxa"/>
          </w:tcPr>
          <w:p w:rsidR="00DF71A2" w:rsidRPr="00ED2793" w:rsidRDefault="00DF71A2" w:rsidP="00DF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(27)</w:t>
            </w:r>
          </w:p>
        </w:tc>
        <w:tc>
          <w:tcPr>
            <w:tcW w:w="236" w:type="dxa"/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237" w:type="dxa"/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</w:tr>
      <w:tr w:rsidR="00DF71A2" w:rsidRPr="00ED2793" w:rsidTr="0049412A">
        <w:tc>
          <w:tcPr>
            <w:tcW w:w="3828" w:type="dxa"/>
          </w:tcPr>
          <w:p w:rsidR="00DF71A2" w:rsidRPr="00ED2793" w:rsidRDefault="00DF71A2" w:rsidP="00DF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DF71A2" w:rsidRPr="00ED2793" w:rsidRDefault="00DF71A2" w:rsidP="00DF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13,490</w:t>
            </w:r>
          </w:p>
        </w:tc>
        <w:tc>
          <w:tcPr>
            <w:tcW w:w="236" w:type="dxa"/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:rsidR="00DF71A2" w:rsidRDefault="00DF71A2" w:rsidP="00DF7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237" w:type="dxa"/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:rsidR="00DF71A2" w:rsidRDefault="00DF71A2" w:rsidP="00DF71A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</w:t>
            </w:r>
          </w:p>
        </w:tc>
        <w:tc>
          <w:tcPr>
            <w:tcW w:w="245" w:type="dxa"/>
          </w:tcPr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DF71A2" w:rsidRDefault="00DF71A2" w:rsidP="00DF71A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DF71A2" w:rsidRPr="00ED2793" w:rsidRDefault="00DF71A2" w:rsidP="00DF71A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14,090</w:t>
            </w:r>
          </w:p>
        </w:tc>
      </w:tr>
    </w:tbl>
    <w:p w:rsidR="0082018C" w:rsidRPr="00ED2793" w:rsidRDefault="0082018C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1608DC" w:rsidRDefault="001608DC" w:rsidP="00160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8A24C8" w:rsidRDefault="008A24C8" w:rsidP="00160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8A24C8" w:rsidRDefault="008A24C8" w:rsidP="00160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8A24C8" w:rsidRDefault="008A24C8" w:rsidP="00160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8A24C8" w:rsidRDefault="008A24C8" w:rsidP="00160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8A24C8" w:rsidRDefault="008A24C8" w:rsidP="00160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A8028F" w:rsidRPr="00ED2793" w:rsidRDefault="00DE1A52" w:rsidP="00160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16</w:t>
      </w:r>
      <w:r w:rsidR="00A8028F" w:rsidRPr="00ED2793">
        <w:rPr>
          <w:rFonts w:asciiTheme="majorBidi" w:hAnsiTheme="majorBidi" w:cstheme="majorBidi"/>
          <w:b/>
          <w:bCs/>
          <w:sz w:val="30"/>
          <w:szCs w:val="30"/>
        </w:rPr>
        <w:tab/>
      </w:r>
      <w:r w:rsidR="00A8028F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สินทรัพย์ไม่หมุนเวียนอื่น</w:t>
      </w:r>
    </w:p>
    <w:p w:rsidR="00000FCC" w:rsidRPr="00235483" w:rsidRDefault="00000FCC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5670"/>
        <w:gridCol w:w="1559"/>
        <w:gridCol w:w="272"/>
        <w:gridCol w:w="1571"/>
      </w:tblGrid>
      <w:tr w:rsidR="00B44E14" w:rsidRPr="00ED2793" w:rsidTr="00823035">
        <w:trPr>
          <w:trHeight w:hRule="exact" w:val="397"/>
        </w:trPr>
        <w:tc>
          <w:tcPr>
            <w:tcW w:w="5670" w:type="dxa"/>
          </w:tcPr>
          <w:p w:rsidR="00B44E14" w:rsidRPr="00ED2793" w:rsidRDefault="00B44E1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3"/>
          </w:tcPr>
          <w:p w:rsidR="00B44E14" w:rsidRPr="00ED2793" w:rsidRDefault="00B44E1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44E14" w:rsidRPr="00ED2793" w:rsidTr="00823035">
        <w:trPr>
          <w:trHeight w:hRule="exact" w:val="397"/>
        </w:trPr>
        <w:tc>
          <w:tcPr>
            <w:tcW w:w="5670" w:type="dxa"/>
          </w:tcPr>
          <w:p w:rsidR="00B44E14" w:rsidRPr="00ED2793" w:rsidRDefault="00B44E1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3"/>
          </w:tcPr>
          <w:p w:rsidR="00B44E14" w:rsidRPr="00ED2793" w:rsidRDefault="00B44E14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B44E14" w:rsidRPr="00ED2793" w:rsidTr="00823035">
        <w:trPr>
          <w:trHeight w:hRule="exact" w:val="397"/>
        </w:trPr>
        <w:tc>
          <w:tcPr>
            <w:tcW w:w="5670" w:type="dxa"/>
          </w:tcPr>
          <w:p w:rsidR="00B44E14" w:rsidRPr="00ED2793" w:rsidRDefault="00B44E1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3"/>
          </w:tcPr>
          <w:p w:rsidR="00B44E14" w:rsidRPr="00ED2793" w:rsidRDefault="00B44E14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4E14" w:rsidRPr="00ED2793" w:rsidTr="00823035">
        <w:trPr>
          <w:trHeight w:hRule="exact" w:val="397"/>
        </w:trPr>
        <w:tc>
          <w:tcPr>
            <w:tcW w:w="5670" w:type="dxa"/>
          </w:tcPr>
          <w:p w:rsidR="00B44E14" w:rsidRPr="00ED2793" w:rsidRDefault="00B44E1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:rsidR="00B44E14" w:rsidRPr="00ED2793" w:rsidRDefault="00415DE9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352FB"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272" w:type="dxa"/>
          </w:tcPr>
          <w:p w:rsidR="00B44E14" w:rsidRPr="00ED2793" w:rsidRDefault="00B44E1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dxa"/>
          </w:tcPr>
          <w:p w:rsidR="00B44E14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B44E14" w:rsidRPr="00ED2793" w:rsidTr="00823035">
        <w:trPr>
          <w:trHeight w:hRule="exact" w:val="397"/>
        </w:trPr>
        <w:tc>
          <w:tcPr>
            <w:tcW w:w="5670" w:type="dxa"/>
          </w:tcPr>
          <w:p w:rsidR="00B44E14" w:rsidRPr="00ED2793" w:rsidRDefault="00B44E1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B44E14" w:rsidRPr="00ED2793" w:rsidRDefault="00B44E14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352FB" w:rsidRPr="00ED2793" w:rsidTr="00823035">
        <w:trPr>
          <w:trHeight w:hRule="exact" w:val="397"/>
        </w:trPr>
        <w:tc>
          <w:tcPr>
            <w:tcW w:w="5670" w:type="dxa"/>
          </w:tcPr>
          <w:p w:rsidR="00D352FB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52FB" w:rsidRPr="00ED2793" w:rsidRDefault="00235483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68,051</w:t>
            </w:r>
          </w:p>
        </w:tc>
        <w:tc>
          <w:tcPr>
            <w:tcW w:w="272" w:type="dxa"/>
          </w:tcPr>
          <w:p w:rsidR="00D352FB" w:rsidRPr="00ED2793" w:rsidRDefault="00D352FB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D352FB" w:rsidRPr="00ED2793" w:rsidRDefault="00D352FB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71,862</w:t>
            </w:r>
          </w:p>
        </w:tc>
      </w:tr>
      <w:tr w:rsidR="00D352FB" w:rsidRPr="00ED2793" w:rsidTr="00823035">
        <w:trPr>
          <w:trHeight w:hRule="exact" w:val="397"/>
        </w:trPr>
        <w:tc>
          <w:tcPr>
            <w:tcW w:w="5670" w:type="dxa"/>
          </w:tcPr>
          <w:p w:rsidR="00D352FB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D352FB" w:rsidRPr="00ED2793" w:rsidRDefault="00235483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68,051</w:t>
            </w:r>
          </w:p>
        </w:tc>
        <w:tc>
          <w:tcPr>
            <w:tcW w:w="272" w:type="dxa"/>
          </w:tcPr>
          <w:p w:rsidR="00D352FB" w:rsidRPr="00ED2793" w:rsidRDefault="00D352FB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:rsidR="00D352FB" w:rsidRPr="00ED2793" w:rsidRDefault="00D352FB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71,862</w:t>
            </w:r>
          </w:p>
        </w:tc>
      </w:tr>
    </w:tbl>
    <w:p w:rsidR="005626D2" w:rsidRPr="00ED2793" w:rsidRDefault="005626D2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872C1D" w:rsidRPr="00ED2793" w:rsidRDefault="00DE1A52" w:rsidP="00963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17</w:t>
      </w:r>
      <w:r w:rsidR="00872C1D" w:rsidRPr="00ED2793">
        <w:rPr>
          <w:rFonts w:asciiTheme="majorBidi" w:hAnsiTheme="majorBidi" w:cstheme="majorBidi"/>
          <w:b/>
          <w:bCs/>
          <w:sz w:val="30"/>
          <w:szCs w:val="30"/>
        </w:rPr>
        <w:tab/>
      </w:r>
      <w:r w:rsidR="00872C1D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tbl>
      <w:tblPr>
        <w:tblW w:w="9572" w:type="dxa"/>
        <w:tblLayout w:type="fixed"/>
        <w:tblLook w:val="01E0" w:firstRow="1" w:lastRow="1" w:firstColumn="1" w:lastColumn="1" w:noHBand="0" w:noVBand="0"/>
      </w:tblPr>
      <w:tblGrid>
        <w:gridCol w:w="4962"/>
        <w:gridCol w:w="425"/>
        <w:gridCol w:w="706"/>
        <w:gridCol w:w="119"/>
        <w:gridCol w:w="26"/>
        <w:gridCol w:w="210"/>
        <w:gridCol w:w="1210"/>
        <w:gridCol w:w="110"/>
        <w:gridCol w:w="142"/>
        <w:gridCol w:w="103"/>
        <w:gridCol w:w="25"/>
        <w:gridCol w:w="227"/>
        <w:gridCol w:w="1091"/>
        <w:gridCol w:w="150"/>
        <w:gridCol w:w="66"/>
      </w:tblGrid>
      <w:tr w:rsidR="00963D3B" w:rsidRPr="00ED2793" w:rsidTr="00823035">
        <w:trPr>
          <w:gridAfter w:val="2"/>
          <w:wAfter w:w="216" w:type="dxa"/>
          <w:trHeight w:hRule="exact" w:val="397"/>
          <w:tblHeader/>
        </w:trPr>
        <w:tc>
          <w:tcPr>
            <w:tcW w:w="5387" w:type="dxa"/>
            <w:gridSpan w:val="2"/>
          </w:tcPr>
          <w:p w:rsidR="00963D3B" w:rsidRPr="00ED2793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gridSpan w:val="3"/>
          </w:tcPr>
          <w:p w:rsidR="00963D3B" w:rsidRPr="00ED2793" w:rsidRDefault="00963D3B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8"/>
          </w:tcPr>
          <w:p w:rsidR="00963D3B" w:rsidRPr="00ED2793" w:rsidRDefault="00963D3B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963D3B" w:rsidRPr="00ED2793" w:rsidTr="00823035">
        <w:trPr>
          <w:gridAfter w:val="2"/>
          <w:wAfter w:w="216" w:type="dxa"/>
          <w:trHeight w:hRule="exact" w:val="397"/>
          <w:tblHeader/>
        </w:trPr>
        <w:tc>
          <w:tcPr>
            <w:tcW w:w="5387" w:type="dxa"/>
            <w:gridSpan w:val="2"/>
          </w:tcPr>
          <w:p w:rsidR="00963D3B" w:rsidRPr="00ED2793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gridSpan w:val="3"/>
          </w:tcPr>
          <w:p w:rsidR="00963D3B" w:rsidRPr="00ED2793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8"/>
          </w:tcPr>
          <w:p w:rsidR="00963D3B" w:rsidRPr="00ED2793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</w:t>
            </w:r>
          </w:p>
        </w:tc>
      </w:tr>
      <w:tr w:rsidR="00963D3B" w:rsidRPr="00ED2793" w:rsidTr="00823035">
        <w:trPr>
          <w:gridAfter w:val="2"/>
          <w:wAfter w:w="216" w:type="dxa"/>
          <w:trHeight w:hRule="exact" w:val="397"/>
          <w:tblHeader/>
        </w:trPr>
        <w:tc>
          <w:tcPr>
            <w:tcW w:w="5387" w:type="dxa"/>
            <w:gridSpan w:val="2"/>
          </w:tcPr>
          <w:p w:rsidR="00963D3B" w:rsidRPr="00ED2793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gridSpan w:val="3"/>
          </w:tcPr>
          <w:p w:rsidR="00963D3B" w:rsidRPr="00ED2793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8"/>
          </w:tcPr>
          <w:p w:rsidR="00963D3B" w:rsidRPr="00ED2793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3D3B" w:rsidRPr="00ED2793" w:rsidTr="00823035">
        <w:trPr>
          <w:gridAfter w:val="2"/>
          <w:wAfter w:w="216" w:type="dxa"/>
          <w:trHeight w:hRule="exact" w:val="397"/>
          <w:tblHeader/>
        </w:trPr>
        <w:tc>
          <w:tcPr>
            <w:tcW w:w="5387" w:type="dxa"/>
            <w:gridSpan w:val="2"/>
          </w:tcPr>
          <w:p w:rsidR="00963D3B" w:rsidRPr="00ED2793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gridSpan w:val="3"/>
          </w:tcPr>
          <w:p w:rsidR="00963D3B" w:rsidRPr="00ED2793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  <w:gridSpan w:val="3"/>
          </w:tcPr>
          <w:p w:rsidR="00963D3B" w:rsidRPr="00ED2793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gridSpan w:val="3"/>
          </w:tcPr>
          <w:p w:rsidR="00963D3B" w:rsidRPr="00ED2793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dxa"/>
            <w:gridSpan w:val="2"/>
          </w:tcPr>
          <w:p w:rsidR="00963D3B" w:rsidRPr="00ED2793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963D3B" w:rsidRPr="00ED2793" w:rsidTr="00823035">
        <w:trPr>
          <w:gridAfter w:val="2"/>
          <w:wAfter w:w="216" w:type="dxa"/>
          <w:trHeight w:hRule="exact" w:val="397"/>
          <w:tblHeader/>
        </w:trPr>
        <w:tc>
          <w:tcPr>
            <w:tcW w:w="5387" w:type="dxa"/>
            <w:gridSpan w:val="2"/>
          </w:tcPr>
          <w:p w:rsidR="00963D3B" w:rsidRPr="00ED2793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gridSpan w:val="3"/>
          </w:tcPr>
          <w:p w:rsidR="00963D3B" w:rsidRPr="00ED2793" w:rsidRDefault="00963D3B" w:rsidP="00B01FD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118" w:type="dxa"/>
            <w:gridSpan w:val="8"/>
          </w:tcPr>
          <w:p w:rsidR="00963D3B" w:rsidRPr="00ED2793" w:rsidRDefault="00963D3B" w:rsidP="00B01FD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963D3B" w:rsidRPr="00ED2793" w:rsidTr="00823035">
        <w:trPr>
          <w:gridAfter w:val="2"/>
          <w:wAfter w:w="216" w:type="dxa"/>
          <w:trHeight w:hRule="exact" w:val="397"/>
        </w:trPr>
        <w:tc>
          <w:tcPr>
            <w:tcW w:w="5387" w:type="dxa"/>
            <w:gridSpan w:val="2"/>
          </w:tcPr>
          <w:p w:rsidR="00963D3B" w:rsidRPr="00ED2793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51" w:type="dxa"/>
            <w:gridSpan w:val="3"/>
          </w:tcPr>
          <w:p w:rsidR="00963D3B" w:rsidRPr="00ED2793" w:rsidRDefault="00963D3B" w:rsidP="00B01FDE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:rsidR="00963D3B" w:rsidRPr="00ED2793" w:rsidRDefault="00963D3B" w:rsidP="00B01FDE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:rsidR="00963D3B" w:rsidRPr="00ED2793" w:rsidRDefault="00963D3B" w:rsidP="00B01FDE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dxa"/>
            <w:gridSpan w:val="2"/>
          </w:tcPr>
          <w:p w:rsidR="00963D3B" w:rsidRPr="00ED2793" w:rsidRDefault="00963D3B" w:rsidP="00B01FD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63D3B" w:rsidRPr="00ED2793" w:rsidTr="00823035">
        <w:trPr>
          <w:gridAfter w:val="2"/>
          <w:wAfter w:w="216" w:type="dxa"/>
          <w:trHeight w:hRule="exact" w:val="397"/>
        </w:trPr>
        <w:tc>
          <w:tcPr>
            <w:tcW w:w="5387" w:type="dxa"/>
            <w:gridSpan w:val="2"/>
          </w:tcPr>
          <w:p w:rsidR="00963D3B" w:rsidRPr="00ED2793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851" w:type="dxa"/>
            <w:gridSpan w:val="3"/>
          </w:tcPr>
          <w:p w:rsidR="00963D3B" w:rsidRPr="00ED2793" w:rsidRDefault="00963D3B" w:rsidP="00B01FDE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:rsidR="00963D3B" w:rsidRPr="00ED2793" w:rsidRDefault="00963D3B" w:rsidP="00B01FDE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:rsidR="00963D3B" w:rsidRPr="00ED2793" w:rsidRDefault="00963D3B" w:rsidP="00B01FDE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dxa"/>
            <w:gridSpan w:val="2"/>
          </w:tcPr>
          <w:p w:rsidR="00963D3B" w:rsidRPr="00ED2793" w:rsidRDefault="00963D3B" w:rsidP="00B01FDE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3D3B" w:rsidRPr="00ED2793" w:rsidTr="00823035">
        <w:trPr>
          <w:gridAfter w:val="2"/>
          <w:wAfter w:w="216" w:type="dxa"/>
          <w:trHeight w:hRule="exact" w:val="397"/>
        </w:trPr>
        <w:tc>
          <w:tcPr>
            <w:tcW w:w="5387" w:type="dxa"/>
            <w:gridSpan w:val="2"/>
          </w:tcPr>
          <w:p w:rsidR="00963D3B" w:rsidRPr="00ED2793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51" w:type="dxa"/>
            <w:gridSpan w:val="3"/>
          </w:tcPr>
          <w:p w:rsidR="00963D3B" w:rsidRDefault="00963D3B" w:rsidP="00235483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gridSpan w:val="3"/>
          </w:tcPr>
          <w:p w:rsidR="00963D3B" w:rsidRPr="00ED2793" w:rsidRDefault="00963D3B" w:rsidP="00823035">
            <w:pPr>
              <w:pStyle w:val="acctfourfigures"/>
              <w:tabs>
                <w:tab w:val="clear" w:pos="765"/>
                <w:tab w:val="decimal" w:pos="1174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20,247</w:t>
            </w:r>
          </w:p>
        </w:tc>
        <w:tc>
          <w:tcPr>
            <w:tcW w:w="270" w:type="dxa"/>
            <w:gridSpan w:val="3"/>
          </w:tcPr>
          <w:p w:rsidR="00963D3B" w:rsidRPr="00ED2793" w:rsidRDefault="00963D3B" w:rsidP="00B01FDE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dxa"/>
            <w:gridSpan w:val="2"/>
          </w:tcPr>
          <w:p w:rsidR="00963D3B" w:rsidRPr="00ED2793" w:rsidRDefault="00963D3B" w:rsidP="0082303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4,289</w:t>
            </w:r>
          </w:p>
        </w:tc>
      </w:tr>
      <w:tr w:rsidR="00963D3B" w:rsidRPr="00ED2793" w:rsidTr="00823035">
        <w:trPr>
          <w:gridAfter w:val="2"/>
          <w:wAfter w:w="216" w:type="dxa"/>
          <w:trHeight w:hRule="exact" w:val="397"/>
        </w:trPr>
        <w:tc>
          <w:tcPr>
            <w:tcW w:w="5387" w:type="dxa"/>
            <w:gridSpan w:val="2"/>
          </w:tcPr>
          <w:p w:rsidR="00963D3B" w:rsidRPr="00ED2793" w:rsidRDefault="00963D3B" w:rsidP="0096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firstLine="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1" w:type="dxa"/>
            <w:gridSpan w:val="3"/>
          </w:tcPr>
          <w:p w:rsidR="00963D3B" w:rsidRDefault="00963D3B" w:rsidP="00235483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gridSpan w:val="3"/>
          </w:tcPr>
          <w:p w:rsidR="00963D3B" w:rsidRDefault="00963D3B" w:rsidP="00823035">
            <w:pPr>
              <w:pStyle w:val="acctfourfigures"/>
              <w:tabs>
                <w:tab w:val="clear" w:pos="765"/>
                <w:tab w:val="decimal" w:pos="1174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</w:tcPr>
          <w:p w:rsidR="00963D3B" w:rsidRPr="00ED2793" w:rsidRDefault="00963D3B" w:rsidP="00B01FDE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dxa"/>
            <w:gridSpan w:val="2"/>
          </w:tcPr>
          <w:p w:rsidR="00963D3B" w:rsidRPr="00ED2793" w:rsidRDefault="00963D3B" w:rsidP="0082303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63D3B" w:rsidRPr="00ED2793" w:rsidTr="00823035">
        <w:trPr>
          <w:gridAfter w:val="2"/>
          <w:wAfter w:w="216" w:type="dxa"/>
          <w:trHeight w:hRule="exact" w:val="397"/>
        </w:trPr>
        <w:tc>
          <w:tcPr>
            <w:tcW w:w="5387" w:type="dxa"/>
            <w:gridSpan w:val="2"/>
          </w:tcPr>
          <w:p w:rsidR="00963D3B" w:rsidRPr="00ED2793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ส่วนที่ไม่มีหลักประกัน</w:t>
            </w:r>
          </w:p>
        </w:tc>
        <w:tc>
          <w:tcPr>
            <w:tcW w:w="851" w:type="dxa"/>
            <w:gridSpan w:val="3"/>
          </w:tcPr>
          <w:p w:rsidR="00963D3B" w:rsidRDefault="00963D3B" w:rsidP="00235483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gridSpan w:val="3"/>
          </w:tcPr>
          <w:p w:rsidR="00963D3B" w:rsidRPr="00ED2793" w:rsidRDefault="00963D3B" w:rsidP="00823035">
            <w:pPr>
              <w:pStyle w:val="acctfourfigures"/>
              <w:tabs>
                <w:tab w:val="clear" w:pos="765"/>
                <w:tab w:val="decimal" w:pos="1174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150,000</w:t>
            </w:r>
          </w:p>
        </w:tc>
        <w:tc>
          <w:tcPr>
            <w:tcW w:w="270" w:type="dxa"/>
            <w:gridSpan w:val="3"/>
          </w:tcPr>
          <w:p w:rsidR="00963D3B" w:rsidRPr="00ED2793" w:rsidRDefault="00963D3B" w:rsidP="00B01FDE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dxa"/>
            <w:gridSpan w:val="2"/>
          </w:tcPr>
          <w:p w:rsidR="00963D3B" w:rsidRPr="00ED2793" w:rsidRDefault="00963D3B" w:rsidP="0082303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100,000</w:t>
            </w:r>
          </w:p>
        </w:tc>
      </w:tr>
      <w:tr w:rsidR="00963D3B" w:rsidRPr="00ED2793" w:rsidTr="00823035">
        <w:trPr>
          <w:gridAfter w:val="2"/>
          <w:wAfter w:w="216" w:type="dxa"/>
          <w:trHeight w:hRule="exact" w:val="397"/>
        </w:trPr>
        <w:tc>
          <w:tcPr>
            <w:tcW w:w="5387" w:type="dxa"/>
            <w:gridSpan w:val="2"/>
          </w:tcPr>
          <w:p w:rsidR="00963D3B" w:rsidRPr="00ED2793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หนี้สินจากการทำทรัสต์รีซีทส์</w:t>
            </w:r>
          </w:p>
        </w:tc>
        <w:tc>
          <w:tcPr>
            <w:tcW w:w="851" w:type="dxa"/>
            <w:gridSpan w:val="3"/>
          </w:tcPr>
          <w:p w:rsidR="00963D3B" w:rsidRDefault="00963D3B" w:rsidP="00235483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:rsidR="00963D3B" w:rsidRPr="00ED2793" w:rsidRDefault="00963D3B" w:rsidP="00823035">
            <w:pPr>
              <w:pStyle w:val="acctfourfigures"/>
              <w:tabs>
                <w:tab w:val="clear" w:pos="765"/>
                <w:tab w:val="decimal" w:pos="1174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1,895</w:t>
            </w:r>
          </w:p>
        </w:tc>
        <w:tc>
          <w:tcPr>
            <w:tcW w:w="270" w:type="dxa"/>
            <w:gridSpan w:val="3"/>
          </w:tcPr>
          <w:p w:rsidR="00963D3B" w:rsidRPr="00ED2793" w:rsidRDefault="00963D3B" w:rsidP="00B01FDE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dxa"/>
            <w:gridSpan w:val="2"/>
            <w:tcBorders>
              <w:bottom w:val="single" w:sz="4" w:space="0" w:color="auto"/>
            </w:tcBorders>
          </w:tcPr>
          <w:p w:rsidR="00963D3B" w:rsidRPr="00ED2793" w:rsidRDefault="00963D3B" w:rsidP="0082303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5,133</w:t>
            </w:r>
          </w:p>
        </w:tc>
      </w:tr>
      <w:tr w:rsidR="00963D3B" w:rsidRPr="00ED2793" w:rsidTr="00823035">
        <w:trPr>
          <w:gridAfter w:val="2"/>
          <w:wAfter w:w="216" w:type="dxa"/>
        </w:trPr>
        <w:tc>
          <w:tcPr>
            <w:tcW w:w="5387" w:type="dxa"/>
            <w:gridSpan w:val="2"/>
          </w:tcPr>
          <w:p w:rsidR="00963D3B" w:rsidRPr="00963D3B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:rsidR="00963D3B" w:rsidRPr="00ED2793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851" w:type="dxa"/>
            <w:gridSpan w:val="3"/>
          </w:tcPr>
          <w:p w:rsidR="00963D3B" w:rsidRDefault="00963D3B" w:rsidP="00235483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  <w:vAlign w:val="bottom"/>
          </w:tcPr>
          <w:p w:rsidR="00963D3B" w:rsidRPr="00823035" w:rsidRDefault="00963D3B" w:rsidP="00823035">
            <w:pPr>
              <w:pStyle w:val="acctfourfigures"/>
              <w:tabs>
                <w:tab w:val="clear" w:pos="765"/>
                <w:tab w:val="decimal" w:pos="1174"/>
              </w:tabs>
              <w:spacing w:line="240" w:lineRule="auto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30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172</w:t>
            </w:r>
            <w:r w:rsidRPr="008230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,142</w:t>
            </w:r>
          </w:p>
        </w:tc>
        <w:tc>
          <w:tcPr>
            <w:tcW w:w="270" w:type="dxa"/>
            <w:gridSpan w:val="3"/>
            <w:vAlign w:val="bottom"/>
          </w:tcPr>
          <w:p w:rsidR="00963D3B" w:rsidRPr="00ED2793" w:rsidRDefault="00963D3B" w:rsidP="00B01FDE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</w:tcBorders>
            <w:vAlign w:val="bottom"/>
          </w:tcPr>
          <w:p w:rsidR="00963D3B" w:rsidRPr="00823035" w:rsidRDefault="00963D3B" w:rsidP="0082303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30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109,422</w:t>
            </w:r>
          </w:p>
        </w:tc>
      </w:tr>
      <w:tr w:rsidR="00963D3B" w:rsidRPr="00ED2793" w:rsidTr="00823035">
        <w:trPr>
          <w:trHeight w:hRule="exact" w:val="170"/>
        </w:trPr>
        <w:tc>
          <w:tcPr>
            <w:tcW w:w="4962" w:type="dxa"/>
          </w:tcPr>
          <w:p w:rsidR="00963D3B" w:rsidRPr="00ED2793" w:rsidRDefault="00963D3B" w:rsidP="002D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0" w:type="dxa"/>
            <w:gridSpan w:val="3"/>
          </w:tcPr>
          <w:p w:rsidR="00963D3B" w:rsidRPr="00ED2793" w:rsidRDefault="00963D3B" w:rsidP="002D2C8A">
            <w:pPr>
              <w:pStyle w:val="acctfourfigures"/>
              <w:tabs>
                <w:tab w:val="clear" w:pos="765"/>
                <w:tab w:val="decimal" w:pos="77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:rsidR="00963D3B" w:rsidRPr="00ED2793" w:rsidRDefault="00963D3B" w:rsidP="002D2C8A">
            <w:pPr>
              <w:pStyle w:val="acctfourfigures"/>
              <w:tabs>
                <w:tab w:val="clear" w:pos="765"/>
                <w:tab w:val="decimal" w:pos="77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5" w:type="dxa"/>
            <w:gridSpan w:val="4"/>
          </w:tcPr>
          <w:p w:rsidR="00963D3B" w:rsidRPr="00ED2793" w:rsidRDefault="00963D3B" w:rsidP="002D2C8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gridSpan w:val="2"/>
          </w:tcPr>
          <w:p w:rsidR="00963D3B" w:rsidRPr="00ED2793" w:rsidRDefault="00963D3B" w:rsidP="002D2C8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dxa"/>
            <w:gridSpan w:val="3"/>
          </w:tcPr>
          <w:p w:rsidR="00963D3B" w:rsidRPr="00ED2793" w:rsidRDefault="00963D3B" w:rsidP="002D2C8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63D3B" w:rsidRPr="00ED2793" w:rsidTr="00823035">
        <w:trPr>
          <w:trHeight w:hRule="exact" w:val="397"/>
        </w:trPr>
        <w:tc>
          <w:tcPr>
            <w:tcW w:w="4962" w:type="dxa"/>
          </w:tcPr>
          <w:p w:rsidR="00963D3B" w:rsidRPr="00ED2793" w:rsidRDefault="00963D3B" w:rsidP="002D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250" w:type="dxa"/>
            <w:gridSpan w:val="3"/>
          </w:tcPr>
          <w:p w:rsidR="00963D3B" w:rsidRPr="00ED2793" w:rsidRDefault="00963D3B" w:rsidP="002D2C8A">
            <w:pPr>
              <w:pStyle w:val="acctfourfigures"/>
              <w:tabs>
                <w:tab w:val="clear" w:pos="765"/>
                <w:tab w:val="decimal" w:pos="77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:rsidR="00963D3B" w:rsidRPr="00ED2793" w:rsidRDefault="00963D3B" w:rsidP="002D2C8A">
            <w:pPr>
              <w:pStyle w:val="acctfourfigures"/>
              <w:tabs>
                <w:tab w:val="clear" w:pos="765"/>
                <w:tab w:val="decimal" w:pos="77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5" w:type="dxa"/>
            <w:gridSpan w:val="4"/>
          </w:tcPr>
          <w:p w:rsidR="00963D3B" w:rsidRPr="00ED2793" w:rsidRDefault="00963D3B" w:rsidP="002D2C8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gridSpan w:val="2"/>
          </w:tcPr>
          <w:p w:rsidR="00963D3B" w:rsidRPr="00ED2793" w:rsidRDefault="00963D3B" w:rsidP="002D2C8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dxa"/>
            <w:gridSpan w:val="3"/>
          </w:tcPr>
          <w:p w:rsidR="00963D3B" w:rsidRPr="00ED2793" w:rsidRDefault="00963D3B" w:rsidP="002D2C8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63D3B" w:rsidRPr="00ED2793" w:rsidTr="00823035">
        <w:trPr>
          <w:trHeight w:hRule="exact" w:val="397"/>
        </w:trPr>
        <w:tc>
          <w:tcPr>
            <w:tcW w:w="4962" w:type="dxa"/>
          </w:tcPr>
          <w:p w:rsidR="00963D3B" w:rsidRPr="00ED2793" w:rsidRDefault="00963D3B" w:rsidP="002D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ส่วนที่ไม่มีหลักประกัน</w:t>
            </w:r>
          </w:p>
        </w:tc>
        <w:tc>
          <w:tcPr>
            <w:tcW w:w="1250" w:type="dxa"/>
            <w:gridSpan w:val="3"/>
          </w:tcPr>
          <w:p w:rsidR="00963D3B" w:rsidRDefault="00963D3B" w:rsidP="00823035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gridSpan w:val="2"/>
          </w:tcPr>
          <w:p w:rsidR="00963D3B" w:rsidRPr="00ED2793" w:rsidRDefault="00963D3B" w:rsidP="002D2C8A">
            <w:pPr>
              <w:pStyle w:val="acctfourfigures"/>
              <w:tabs>
                <w:tab w:val="clear" w:pos="765"/>
                <w:tab w:val="decimal" w:pos="77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5" w:type="dxa"/>
            <w:gridSpan w:val="4"/>
          </w:tcPr>
          <w:p w:rsidR="00963D3B" w:rsidRPr="00ED2793" w:rsidRDefault="00963D3B" w:rsidP="0082303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gridSpan w:val="2"/>
          </w:tcPr>
          <w:p w:rsidR="00963D3B" w:rsidRPr="00ED2793" w:rsidRDefault="00963D3B" w:rsidP="002D2C8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dxa"/>
            <w:gridSpan w:val="3"/>
          </w:tcPr>
          <w:p w:rsidR="00963D3B" w:rsidRPr="00ED2793" w:rsidRDefault="00963D3B" w:rsidP="0082303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86,891</w:t>
            </w:r>
          </w:p>
        </w:tc>
      </w:tr>
      <w:tr w:rsidR="00963D3B" w:rsidRPr="00ED2793" w:rsidTr="00823035">
        <w:trPr>
          <w:trHeight w:hRule="exact" w:val="397"/>
        </w:trPr>
        <w:tc>
          <w:tcPr>
            <w:tcW w:w="4962" w:type="dxa"/>
          </w:tcPr>
          <w:p w:rsidR="00963D3B" w:rsidRPr="00ED2793" w:rsidRDefault="00963D3B" w:rsidP="002D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เงินกู้ยืมระยะสั้นจากบุคคลหรือกิจการอื่นๆ</w:t>
            </w:r>
          </w:p>
        </w:tc>
        <w:tc>
          <w:tcPr>
            <w:tcW w:w="1250" w:type="dxa"/>
            <w:gridSpan w:val="3"/>
          </w:tcPr>
          <w:p w:rsidR="00963D3B" w:rsidRPr="00ED2793" w:rsidRDefault="00963D3B" w:rsidP="002D2C8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963D3B" w:rsidRPr="00ED2793" w:rsidRDefault="00963D3B" w:rsidP="002D2C8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65" w:type="dxa"/>
            <w:gridSpan w:val="4"/>
          </w:tcPr>
          <w:p w:rsidR="00963D3B" w:rsidRPr="00ED2793" w:rsidRDefault="00963D3B" w:rsidP="0082303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2" w:type="dxa"/>
            <w:gridSpan w:val="2"/>
          </w:tcPr>
          <w:p w:rsidR="00963D3B" w:rsidRPr="00ED2793" w:rsidRDefault="00963D3B" w:rsidP="002D2C8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dxa"/>
            <w:gridSpan w:val="3"/>
          </w:tcPr>
          <w:p w:rsidR="00963D3B" w:rsidRPr="00ED2793" w:rsidRDefault="00963D3B" w:rsidP="0082303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963D3B" w:rsidRPr="00ED2793" w:rsidTr="00823035">
        <w:trPr>
          <w:trHeight w:hRule="exact" w:val="397"/>
        </w:trPr>
        <w:tc>
          <w:tcPr>
            <w:tcW w:w="4962" w:type="dxa"/>
          </w:tcPr>
          <w:p w:rsidR="00963D3B" w:rsidRPr="00ED2793" w:rsidRDefault="00963D3B" w:rsidP="002D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250" w:type="dxa"/>
            <w:gridSpan w:val="3"/>
          </w:tcPr>
          <w:p w:rsidR="00963D3B" w:rsidRPr="00ED2793" w:rsidRDefault="00963D3B" w:rsidP="002D2C8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963D3B" w:rsidRPr="00ED2793" w:rsidRDefault="00963D3B" w:rsidP="002D2C8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65" w:type="dxa"/>
            <w:gridSpan w:val="4"/>
          </w:tcPr>
          <w:p w:rsidR="00963D3B" w:rsidRPr="00ED2793" w:rsidRDefault="00963D3B" w:rsidP="0082303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gridSpan w:val="2"/>
          </w:tcPr>
          <w:p w:rsidR="00963D3B" w:rsidRPr="00ED2793" w:rsidRDefault="00963D3B" w:rsidP="002D2C8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dxa"/>
            <w:gridSpan w:val="3"/>
          </w:tcPr>
          <w:p w:rsidR="00963D3B" w:rsidRPr="00ED2793" w:rsidRDefault="00963D3B" w:rsidP="0082303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5,000</w:t>
            </w:r>
          </w:p>
        </w:tc>
      </w:tr>
      <w:tr w:rsidR="00963D3B" w:rsidRPr="00ED2793" w:rsidTr="00823035">
        <w:trPr>
          <w:trHeight w:hRule="exact" w:val="397"/>
        </w:trPr>
        <w:tc>
          <w:tcPr>
            <w:tcW w:w="4962" w:type="dxa"/>
          </w:tcPr>
          <w:p w:rsidR="00963D3B" w:rsidRPr="00ED2793" w:rsidRDefault="00963D3B" w:rsidP="002D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หนี้สินตามสัญญาเช่าการเงินที่ถึงกำหนด</w:t>
            </w:r>
          </w:p>
        </w:tc>
        <w:tc>
          <w:tcPr>
            <w:tcW w:w="1250" w:type="dxa"/>
            <w:gridSpan w:val="3"/>
          </w:tcPr>
          <w:p w:rsidR="00963D3B" w:rsidRPr="00ED2793" w:rsidRDefault="00963D3B" w:rsidP="002D2C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gridSpan w:val="2"/>
          </w:tcPr>
          <w:p w:rsidR="00963D3B" w:rsidRPr="00ED2793" w:rsidRDefault="00963D3B" w:rsidP="002D2C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65" w:type="dxa"/>
            <w:gridSpan w:val="4"/>
          </w:tcPr>
          <w:p w:rsidR="00963D3B" w:rsidRPr="00ED2793" w:rsidRDefault="00963D3B" w:rsidP="002D2C8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gridSpan w:val="2"/>
          </w:tcPr>
          <w:p w:rsidR="00963D3B" w:rsidRPr="00ED2793" w:rsidRDefault="00963D3B" w:rsidP="002D2C8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dxa"/>
            <w:gridSpan w:val="3"/>
          </w:tcPr>
          <w:p w:rsidR="00963D3B" w:rsidRPr="00ED2793" w:rsidRDefault="00963D3B" w:rsidP="0082303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63D3B" w:rsidRPr="00ED2793" w:rsidTr="00823035">
        <w:trPr>
          <w:trHeight w:hRule="exact" w:val="397"/>
        </w:trPr>
        <w:tc>
          <w:tcPr>
            <w:tcW w:w="4962" w:type="dxa"/>
          </w:tcPr>
          <w:p w:rsidR="00963D3B" w:rsidRPr="00ED2793" w:rsidRDefault="00963D3B" w:rsidP="002D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1250" w:type="dxa"/>
            <w:gridSpan w:val="3"/>
          </w:tcPr>
          <w:p w:rsidR="00963D3B" w:rsidRPr="00ED2793" w:rsidRDefault="00963D3B" w:rsidP="002D2C8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:rsidR="00963D3B" w:rsidRPr="00ED2793" w:rsidRDefault="00963D3B" w:rsidP="002D2C8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565" w:type="dxa"/>
            <w:gridSpan w:val="4"/>
            <w:tcBorders>
              <w:bottom w:val="single" w:sz="4" w:space="0" w:color="auto"/>
            </w:tcBorders>
          </w:tcPr>
          <w:p w:rsidR="00963D3B" w:rsidRPr="00ED2793" w:rsidRDefault="00963D3B" w:rsidP="0082303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1,065</w:t>
            </w:r>
          </w:p>
        </w:tc>
        <w:tc>
          <w:tcPr>
            <w:tcW w:w="252" w:type="dxa"/>
            <w:gridSpan w:val="2"/>
          </w:tcPr>
          <w:p w:rsidR="00963D3B" w:rsidRPr="00ED2793" w:rsidRDefault="00963D3B" w:rsidP="002D2C8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dxa"/>
            <w:gridSpan w:val="3"/>
            <w:tcBorders>
              <w:bottom w:val="single" w:sz="4" w:space="0" w:color="auto"/>
            </w:tcBorders>
          </w:tcPr>
          <w:p w:rsidR="00963D3B" w:rsidRPr="00ED2793" w:rsidRDefault="00963D3B" w:rsidP="0082303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432</w:t>
            </w:r>
          </w:p>
        </w:tc>
      </w:tr>
      <w:tr w:rsidR="00963D3B" w:rsidRPr="00ED2793" w:rsidTr="00823035">
        <w:trPr>
          <w:trHeight w:hRule="exact" w:val="397"/>
        </w:trPr>
        <w:tc>
          <w:tcPr>
            <w:tcW w:w="4962" w:type="dxa"/>
          </w:tcPr>
          <w:p w:rsidR="00963D3B" w:rsidRPr="00ED2793" w:rsidRDefault="00963D3B" w:rsidP="002D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1250" w:type="dxa"/>
            <w:gridSpan w:val="3"/>
          </w:tcPr>
          <w:p w:rsidR="00963D3B" w:rsidRPr="00ED2793" w:rsidRDefault="00963D3B" w:rsidP="002D2C8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:rsidR="00963D3B" w:rsidRPr="00ED2793" w:rsidRDefault="00963D3B" w:rsidP="002D2C8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5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63D3B" w:rsidRPr="00ED2793" w:rsidRDefault="00963D3B" w:rsidP="0082303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173,207</w:t>
            </w:r>
          </w:p>
        </w:tc>
        <w:tc>
          <w:tcPr>
            <w:tcW w:w="252" w:type="dxa"/>
            <w:gridSpan w:val="2"/>
          </w:tcPr>
          <w:p w:rsidR="00963D3B" w:rsidRPr="00ED2793" w:rsidRDefault="00963D3B" w:rsidP="002D2C8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63D3B" w:rsidRPr="00823035" w:rsidRDefault="00963D3B" w:rsidP="0082303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9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30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201,745</w:t>
            </w:r>
          </w:p>
        </w:tc>
      </w:tr>
      <w:tr w:rsidR="00823035" w:rsidRPr="00ED2793" w:rsidTr="00823035">
        <w:trPr>
          <w:trHeight w:hRule="exact" w:val="397"/>
        </w:trPr>
        <w:tc>
          <w:tcPr>
            <w:tcW w:w="4962" w:type="dxa"/>
          </w:tcPr>
          <w:p w:rsidR="00823035" w:rsidRPr="00ED2793" w:rsidRDefault="00823035" w:rsidP="002D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  <w:gridSpan w:val="3"/>
          </w:tcPr>
          <w:p w:rsidR="00823035" w:rsidRPr="00ED2793" w:rsidRDefault="00823035" w:rsidP="002D2C8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:rsidR="00823035" w:rsidRPr="00ED2793" w:rsidRDefault="00823035" w:rsidP="002D2C8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565" w:type="dxa"/>
            <w:gridSpan w:val="4"/>
            <w:tcBorders>
              <w:top w:val="single" w:sz="4" w:space="0" w:color="auto"/>
            </w:tcBorders>
          </w:tcPr>
          <w:p w:rsidR="00823035" w:rsidRDefault="00823035" w:rsidP="002D2C8A">
            <w:pPr>
              <w:pStyle w:val="acctfourfigures"/>
              <w:tabs>
                <w:tab w:val="clear" w:pos="765"/>
                <w:tab w:val="decimal" w:pos="1174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gridSpan w:val="2"/>
          </w:tcPr>
          <w:p w:rsidR="00823035" w:rsidRPr="00ED2793" w:rsidRDefault="00823035" w:rsidP="002D2C8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gridSpan w:val="3"/>
            <w:tcBorders>
              <w:top w:val="single" w:sz="4" w:space="0" w:color="auto"/>
            </w:tcBorders>
          </w:tcPr>
          <w:p w:rsidR="00823035" w:rsidRDefault="00823035" w:rsidP="002D2C8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23035" w:rsidRPr="00ED2793" w:rsidTr="00823035">
        <w:trPr>
          <w:trHeight w:hRule="exact" w:val="397"/>
        </w:trPr>
        <w:tc>
          <w:tcPr>
            <w:tcW w:w="4962" w:type="dxa"/>
          </w:tcPr>
          <w:p w:rsidR="00823035" w:rsidRPr="00ED2793" w:rsidRDefault="00823035" w:rsidP="002D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  <w:gridSpan w:val="3"/>
          </w:tcPr>
          <w:p w:rsidR="00823035" w:rsidRPr="00ED2793" w:rsidRDefault="00823035" w:rsidP="002D2C8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:rsidR="00823035" w:rsidRPr="00ED2793" w:rsidRDefault="00823035" w:rsidP="002D2C8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565" w:type="dxa"/>
            <w:gridSpan w:val="4"/>
          </w:tcPr>
          <w:p w:rsidR="00823035" w:rsidRDefault="00823035" w:rsidP="002D2C8A">
            <w:pPr>
              <w:pStyle w:val="acctfourfigures"/>
              <w:tabs>
                <w:tab w:val="clear" w:pos="765"/>
                <w:tab w:val="decimal" w:pos="1174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gridSpan w:val="2"/>
          </w:tcPr>
          <w:p w:rsidR="00823035" w:rsidRPr="00ED2793" w:rsidRDefault="00823035" w:rsidP="002D2C8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gridSpan w:val="3"/>
          </w:tcPr>
          <w:p w:rsidR="00823035" w:rsidRDefault="00823035" w:rsidP="002D2C8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352FB" w:rsidRPr="00ED2793" w:rsidTr="00823035">
        <w:trPr>
          <w:gridAfter w:val="1"/>
          <w:wAfter w:w="66" w:type="dxa"/>
          <w:trHeight w:val="337"/>
        </w:trPr>
        <w:tc>
          <w:tcPr>
            <w:tcW w:w="4962" w:type="dxa"/>
          </w:tcPr>
          <w:p w:rsidR="00D352FB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1131" w:type="dxa"/>
            <w:gridSpan w:val="2"/>
          </w:tcPr>
          <w:p w:rsidR="00D352FB" w:rsidRPr="00ED2793" w:rsidRDefault="00D352FB" w:rsidP="00B01F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5" w:type="dxa"/>
            <w:gridSpan w:val="4"/>
          </w:tcPr>
          <w:p w:rsidR="00D352FB" w:rsidRPr="00ED2793" w:rsidRDefault="00D352FB" w:rsidP="00B01FDE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gridSpan w:val="2"/>
          </w:tcPr>
          <w:p w:rsidR="00D352FB" w:rsidRPr="00ED2793" w:rsidRDefault="00D352FB" w:rsidP="00B01FDE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6" w:type="dxa"/>
            <w:gridSpan w:val="5"/>
          </w:tcPr>
          <w:p w:rsidR="00D352FB" w:rsidRPr="00ED2793" w:rsidRDefault="00D352FB" w:rsidP="00A76991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352FB" w:rsidRPr="00ED2793" w:rsidTr="00823035">
        <w:trPr>
          <w:gridAfter w:val="1"/>
          <w:wAfter w:w="66" w:type="dxa"/>
          <w:trHeight w:val="325"/>
        </w:trPr>
        <w:tc>
          <w:tcPr>
            <w:tcW w:w="4962" w:type="dxa"/>
          </w:tcPr>
          <w:p w:rsidR="00D352FB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31" w:type="dxa"/>
            <w:gridSpan w:val="2"/>
          </w:tcPr>
          <w:p w:rsidR="00D352FB" w:rsidRPr="00ED2793" w:rsidRDefault="00D352FB" w:rsidP="00B01F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gridSpan w:val="4"/>
            <w:tcBorders>
              <w:bottom w:val="single" w:sz="4" w:space="0" w:color="auto"/>
            </w:tcBorders>
          </w:tcPr>
          <w:p w:rsidR="00D352FB" w:rsidRPr="00ED2793" w:rsidRDefault="00235483" w:rsidP="00B01FDE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gridSpan w:val="2"/>
          </w:tcPr>
          <w:p w:rsidR="00D352FB" w:rsidRPr="00ED2793" w:rsidRDefault="00D352FB" w:rsidP="00B01FDE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gridSpan w:val="5"/>
            <w:tcBorders>
              <w:bottom w:val="single" w:sz="4" w:space="0" w:color="auto"/>
            </w:tcBorders>
          </w:tcPr>
          <w:p w:rsidR="00D352FB" w:rsidRPr="00ED2793" w:rsidRDefault="00D352FB" w:rsidP="00823035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</w:t>
            </w: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440F90" w:rsidRPr="00ED2793" w:rsidTr="00823035">
        <w:trPr>
          <w:gridAfter w:val="1"/>
          <w:wAfter w:w="66" w:type="dxa"/>
          <w:trHeight w:val="325"/>
        </w:trPr>
        <w:tc>
          <w:tcPr>
            <w:tcW w:w="4962" w:type="dxa"/>
          </w:tcPr>
          <w:p w:rsidR="00440F90" w:rsidRPr="00ED2793" w:rsidRDefault="00440F90" w:rsidP="00440F90">
            <w:pPr>
              <w:tabs>
                <w:tab w:val="clear" w:pos="680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1131" w:type="dxa"/>
            <w:gridSpan w:val="2"/>
          </w:tcPr>
          <w:p w:rsidR="00440F90" w:rsidRPr="00ED2793" w:rsidRDefault="00440F90" w:rsidP="00440F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40F90" w:rsidRPr="00ED2793" w:rsidRDefault="00440F90" w:rsidP="00440F90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gridSpan w:val="2"/>
          </w:tcPr>
          <w:p w:rsidR="00440F90" w:rsidRPr="00ED2793" w:rsidRDefault="00440F90" w:rsidP="00440F90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40F90" w:rsidRPr="00ED2793" w:rsidRDefault="00440F90" w:rsidP="00823035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79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1,066</w:t>
            </w:r>
          </w:p>
        </w:tc>
      </w:tr>
      <w:tr w:rsidR="00D352FB" w:rsidRPr="00ED2793" w:rsidTr="00823035">
        <w:trPr>
          <w:gridAfter w:val="1"/>
          <w:wAfter w:w="66" w:type="dxa"/>
          <w:trHeight w:hRule="exact" w:val="231"/>
        </w:trPr>
        <w:tc>
          <w:tcPr>
            <w:tcW w:w="4962" w:type="dxa"/>
          </w:tcPr>
          <w:p w:rsidR="00D352FB" w:rsidRPr="00ED2793" w:rsidRDefault="00D352F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gridSpan w:val="2"/>
          </w:tcPr>
          <w:p w:rsidR="00D352FB" w:rsidRPr="00ED2793" w:rsidRDefault="00D352FB" w:rsidP="00B01F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5" w:type="dxa"/>
            <w:gridSpan w:val="4"/>
            <w:tcBorders>
              <w:top w:val="single" w:sz="4" w:space="0" w:color="auto"/>
            </w:tcBorders>
          </w:tcPr>
          <w:p w:rsidR="00D352FB" w:rsidRPr="00ED2793" w:rsidRDefault="00D352FB" w:rsidP="00B01FDE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gridSpan w:val="2"/>
          </w:tcPr>
          <w:p w:rsidR="00D352FB" w:rsidRPr="00ED2793" w:rsidRDefault="00D352FB" w:rsidP="00B01FDE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6" w:type="dxa"/>
            <w:gridSpan w:val="5"/>
            <w:tcBorders>
              <w:top w:val="single" w:sz="4" w:space="0" w:color="auto"/>
            </w:tcBorders>
          </w:tcPr>
          <w:p w:rsidR="00D352FB" w:rsidRPr="00ED2793" w:rsidRDefault="00D352FB" w:rsidP="00A76991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76991" w:rsidRPr="00ED2793" w:rsidTr="00823035">
        <w:trPr>
          <w:gridAfter w:val="1"/>
          <w:wAfter w:w="66" w:type="dxa"/>
          <w:trHeight w:hRule="exact" w:val="424"/>
        </w:trPr>
        <w:tc>
          <w:tcPr>
            <w:tcW w:w="4962" w:type="dxa"/>
          </w:tcPr>
          <w:p w:rsidR="00A76991" w:rsidRPr="00ED2793" w:rsidRDefault="00A76991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769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31" w:type="dxa"/>
            <w:gridSpan w:val="2"/>
          </w:tcPr>
          <w:p w:rsidR="00A76991" w:rsidRPr="00ED2793" w:rsidRDefault="00A76991" w:rsidP="00B01F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5" w:type="dxa"/>
            <w:gridSpan w:val="4"/>
            <w:tcBorders>
              <w:bottom w:val="double" w:sz="4" w:space="0" w:color="auto"/>
            </w:tcBorders>
          </w:tcPr>
          <w:p w:rsidR="008A24C8" w:rsidRPr="00ED2793" w:rsidRDefault="00B26B3A" w:rsidP="008A24C8">
            <w:pPr>
              <w:pStyle w:val="acctfourfigures"/>
              <w:tabs>
                <w:tab w:val="clear" w:pos="765"/>
                <w:tab w:val="decimal" w:pos="1174"/>
              </w:tabs>
              <w:spacing w:line="240" w:lineRule="auto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173,207</w:t>
            </w:r>
          </w:p>
        </w:tc>
        <w:tc>
          <w:tcPr>
            <w:tcW w:w="252" w:type="dxa"/>
            <w:gridSpan w:val="2"/>
          </w:tcPr>
          <w:p w:rsidR="00A76991" w:rsidRPr="00ED2793" w:rsidRDefault="00A76991" w:rsidP="00B01FDE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6" w:type="dxa"/>
            <w:gridSpan w:val="5"/>
            <w:tcBorders>
              <w:bottom w:val="double" w:sz="4" w:space="0" w:color="auto"/>
            </w:tcBorders>
          </w:tcPr>
          <w:p w:rsidR="00A76991" w:rsidRPr="00ED2793" w:rsidRDefault="0021293F" w:rsidP="0082303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202,811</w:t>
            </w:r>
          </w:p>
        </w:tc>
      </w:tr>
    </w:tbl>
    <w:p w:rsidR="0021293F" w:rsidRPr="00A25BFD" w:rsidRDefault="00872C1D" w:rsidP="00A25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25BFD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A25BFD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A25BFD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B12A32" w:rsidRPr="00A25BFD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B12A32" w:rsidRPr="00A25BFD">
        <w:rPr>
          <w:rFonts w:asciiTheme="majorBidi" w:hAnsiTheme="majorBidi" w:cstheme="majorBidi"/>
          <w:spacing w:val="-2"/>
          <w:sz w:val="30"/>
          <w:szCs w:val="30"/>
          <w:cs/>
        </w:rPr>
        <w:t>1</w:t>
      </w:r>
      <w:r w:rsidRPr="00A25BF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B19D0" w:rsidRPr="00A25BFD">
        <w:rPr>
          <w:rFonts w:asciiTheme="majorBidi" w:hAnsiTheme="majorBidi" w:cstheme="majorBidi"/>
          <w:spacing w:val="-2"/>
          <w:sz w:val="30"/>
          <w:szCs w:val="30"/>
          <w:cs/>
        </w:rPr>
        <w:t>เงินเบิกเกินบัญชีธนาคาร</w:t>
      </w:r>
      <w:r w:rsidR="00CE01E7" w:rsidRPr="00A25BFD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มีอัตราดอกเบี้ยระหว่างร้อยละ </w:t>
      </w:r>
      <w:r w:rsidR="00CE01E7" w:rsidRPr="00A25BFD">
        <w:rPr>
          <w:rFonts w:asciiTheme="majorBidi" w:hAnsiTheme="majorBidi" w:cstheme="majorBidi"/>
          <w:spacing w:val="-2"/>
          <w:sz w:val="30"/>
          <w:szCs w:val="30"/>
        </w:rPr>
        <w:t xml:space="preserve">6.87 </w:t>
      </w:r>
      <w:r w:rsidR="00CE01E7" w:rsidRPr="00A25BFD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ถึงร้อยละ </w:t>
      </w:r>
      <w:r w:rsidR="001E5B39" w:rsidRPr="00A25BFD">
        <w:rPr>
          <w:rFonts w:asciiTheme="majorBidi" w:hAnsiTheme="majorBidi" w:cstheme="majorBidi"/>
          <w:spacing w:val="-2"/>
          <w:sz w:val="30"/>
          <w:szCs w:val="30"/>
        </w:rPr>
        <w:t>7.67</w:t>
      </w:r>
      <w:r w:rsidR="00CE01E7" w:rsidRPr="00A25BF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E01E7" w:rsidRPr="00A25BFD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="003F7C37" w:rsidRPr="00A25BF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3F7C37" w:rsidRPr="00A25BFD">
        <w:rPr>
          <w:rFonts w:asciiTheme="majorBidi" w:hAnsiTheme="majorBidi" w:cstheme="majorBidi"/>
          <w:spacing w:val="-2"/>
          <w:sz w:val="30"/>
          <w:szCs w:val="30"/>
        </w:rPr>
        <w:t>(25</w:t>
      </w:r>
      <w:r w:rsidR="003F7C37" w:rsidRPr="00A25BFD">
        <w:rPr>
          <w:rFonts w:asciiTheme="majorBidi" w:hAnsiTheme="majorBidi" w:cstheme="majorBidi"/>
          <w:spacing w:val="-2"/>
          <w:sz w:val="30"/>
          <w:szCs w:val="30"/>
          <w:cs/>
        </w:rPr>
        <w:t>60</w:t>
      </w:r>
      <w:r w:rsidR="003F7C37" w:rsidRPr="00A25BFD">
        <w:rPr>
          <w:rFonts w:asciiTheme="majorBidi" w:hAnsiTheme="majorBidi" w:cstheme="majorBidi"/>
          <w:spacing w:val="-2"/>
          <w:sz w:val="30"/>
          <w:szCs w:val="30"/>
        </w:rPr>
        <w:t>:</w:t>
      </w:r>
      <w:r w:rsidR="003F7C37" w:rsidRPr="00A25BF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ระหว่างร้อยละ</w:t>
      </w:r>
      <w:r w:rsidR="003F7C37" w:rsidRPr="00A25BFD">
        <w:rPr>
          <w:rFonts w:asciiTheme="majorBidi" w:hAnsiTheme="majorBidi" w:cstheme="majorBidi"/>
          <w:spacing w:val="-2"/>
          <w:sz w:val="30"/>
          <w:szCs w:val="30"/>
        </w:rPr>
        <w:t xml:space="preserve"> 6.87 </w:t>
      </w:r>
      <w:r w:rsidR="003F7C37" w:rsidRPr="00A25BFD">
        <w:rPr>
          <w:rFonts w:asciiTheme="majorBidi" w:hAnsiTheme="majorBidi" w:cstheme="majorBidi"/>
          <w:spacing w:val="-2"/>
          <w:sz w:val="30"/>
          <w:szCs w:val="30"/>
          <w:cs/>
        </w:rPr>
        <w:t>ต่อปี ถึงร้อยละ</w:t>
      </w:r>
      <w:r w:rsidR="003F7C37" w:rsidRPr="00A25BFD">
        <w:rPr>
          <w:rFonts w:asciiTheme="majorBidi" w:hAnsiTheme="majorBidi" w:cstheme="majorBidi"/>
          <w:spacing w:val="-2"/>
          <w:sz w:val="30"/>
          <w:szCs w:val="30"/>
        </w:rPr>
        <w:t xml:space="preserve"> 7.63 </w:t>
      </w:r>
      <w:r w:rsidR="003F7C37" w:rsidRPr="00A25BFD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="003F7C37" w:rsidRPr="00A25BFD">
        <w:rPr>
          <w:rFonts w:asciiTheme="majorBidi" w:hAnsiTheme="majorBidi" w:cstheme="majorBidi"/>
          <w:spacing w:val="-2"/>
          <w:sz w:val="30"/>
          <w:szCs w:val="30"/>
        </w:rPr>
        <w:t>)</w:t>
      </w:r>
      <w:r w:rsidR="003F7C37" w:rsidRPr="00A25BF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ED383D" w:rsidRPr="00A25BFD">
        <w:rPr>
          <w:rFonts w:asciiTheme="majorBidi" w:hAnsiTheme="majorBidi" w:cstheme="majorBidi"/>
          <w:spacing w:val="-2"/>
          <w:sz w:val="30"/>
          <w:szCs w:val="30"/>
          <w:cs/>
        </w:rPr>
        <w:t>ทรัสต์รีซีทส์มีอัตราดอกเบี้ยร้อยละ</w:t>
      </w:r>
      <w:r w:rsidR="003F7C37" w:rsidRPr="00A25BF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23035">
        <w:rPr>
          <w:rFonts w:asciiTheme="majorBidi" w:hAnsiTheme="majorBidi" w:cstheme="majorBidi" w:hint="cs"/>
          <w:spacing w:val="-2"/>
          <w:sz w:val="30"/>
          <w:szCs w:val="30"/>
          <w:cs/>
        </w:rPr>
        <w:t>2</w:t>
      </w:r>
      <w:r w:rsidR="003F7C37" w:rsidRPr="00A25BFD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823035">
        <w:rPr>
          <w:rFonts w:asciiTheme="majorBidi" w:hAnsiTheme="majorBidi" w:cstheme="majorBidi" w:hint="cs"/>
          <w:spacing w:val="-2"/>
          <w:sz w:val="30"/>
          <w:szCs w:val="30"/>
          <w:cs/>
        </w:rPr>
        <w:t>50</w:t>
      </w:r>
      <w:r w:rsidR="00ED383D" w:rsidRPr="00A25BF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D383D" w:rsidRPr="00A25BFD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="003F7C37" w:rsidRPr="00A25BF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3F7C37" w:rsidRPr="00A25BFD">
        <w:rPr>
          <w:rFonts w:asciiTheme="majorBidi" w:hAnsiTheme="majorBidi" w:cstheme="majorBidi"/>
          <w:spacing w:val="-2"/>
          <w:sz w:val="30"/>
          <w:szCs w:val="30"/>
        </w:rPr>
        <w:t>(25</w:t>
      </w:r>
      <w:r w:rsidR="003F7C37" w:rsidRPr="00A25BFD">
        <w:rPr>
          <w:rFonts w:asciiTheme="majorBidi" w:hAnsiTheme="majorBidi" w:cstheme="majorBidi"/>
          <w:spacing w:val="-2"/>
          <w:sz w:val="30"/>
          <w:szCs w:val="30"/>
          <w:cs/>
        </w:rPr>
        <w:t>60</w:t>
      </w:r>
      <w:r w:rsidR="003F7C37" w:rsidRPr="00A25BFD">
        <w:rPr>
          <w:rFonts w:asciiTheme="majorBidi" w:hAnsiTheme="majorBidi" w:cstheme="majorBidi"/>
          <w:spacing w:val="-2"/>
          <w:sz w:val="30"/>
          <w:szCs w:val="30"/>
        </w:rPr>
        <w:t>:</w:t>
      </w:r>
      <w:r w:rsidR="003F7C37" w:rsidRPr="00A25BF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ร้อยละ</w:t>
      </w:r>
      <w:r w:rsidR="003F7C37" w:rsidRPr="00A25BFD">
        <w:rPr>
          <w:rFonts w:asciiTheme="majorBidi" w:hAnsiTheme="majorBidi" w:cstheme="majorBidi"/>
          <w:spacing w:val="-2"/>
          <w:sz w:val="30"/>
          <w:szCs w:val="30"/>
        </w:rPr>
        <w:t xml:space="preserve"> 2.95 </w:t>
      </w:r>
      <w:r w:rsidR="003F7C37" w:rsidRPr="00A25BFD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="003F7C37" w:rsidRPr="00A25BFD">
        <w:rPr>
          <w:rFonts w:asciiTheme="majorBidi" w:hAnsiTheme="majorBidi" w:cstheme="majorBidi"/>
          <w:spacing w:val="-2"/>
          <w:sz w:val="30"/>
          <w:szCs w:val="30"/>
        </w:rPr>
        <w:t>)</w:t>
      </w:r>
      <w:r w:rsidR="003F7C37" w:rsidRPr="00A25BF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ED383D" w:rsidRPr="00A25BF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D383D" w:rsidRPr="00A25BFD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007F3F" w:rsidRPr="00A25BFD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เงินกู้ยืมจากสถาบันทางการเงิน</w:t>
      </w:r>
      <w:r w:rsidRPr="00A25BFD">
        <w:rPr>
          <w:rFonts w:asciiTheme="majorBidi" w:hAnsiTheme="majorBidi" w:cstheme="majorBidi"/>
          <w:spacing w:val="-2"/>
          <w:sz w:val="30"/>
          <w:szCs w:val="30"/>
          <w:cs/>
        </w:rPr>
        <w:t>มีอัตรา</w:t>
      </w:r>
      <w:r w:rsidR="00734211" w:rsidRPr="00A25BFD">
        <w:rPr>
          <w:rFonts w:asciiTheme="majorBidi" w:hAnsiTheme="majorBidi" w:cstheme="majorBidi"/>
          <w:spacing w:val="-2"/>
          <w:sz w:val="30"/>
          <w:szCs w:val="30"/>
          <w:cs/>
        </w:rPr>
        <w:t xml:space="preserve">ดอกเบี้ยระหว่างร้อยละ </w:t>
      </w:r>
      <w:r w:rsidR="00EE1444" w:rsidRPr="00A25BFD">
        <w:rPr>
          <w:rFonts w:asciiTheme="majorBidi" w:hAnsiTheme="majorBidi" w:cstheme="majorBidi"/>
          <w:spacing w:val="-2"/>
          <w:sz w:val="30"/>
          <w:szCs w:val="30"/>
        </w:rPr>
        <w:t xml:space="preserve">3.50 </w:t>
      </w:r>
      <w:r w:rsidRPr="00A25BFD">
        <w:rPr>
          <w:rFonts w:asciiTheme="majorBidi" w:hAnsiTheme="majorBidi" w:cstheme="majorBidi"/>
          <w:spacing w:val="-2"/>
          <w:sz w:val="30"/>
          <w:szCs w:val="30"/>
          <w:cs/>
        </w:rPr>
        <w:t>ต่อปี ถึงร้อยละ</w:t>
      </w:r>
      <w:r w:rsidR="00CB19D0" w:rsidRPr="00A25BF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E1444" w:rsidRPr="00A25BFD">
        <w:rPr>
          <w:rFonts w:asciiTheme="majorBidi" w:hAnsiTheme="majorBidi" w:cstheme="majorBidi"/>
          <w:spacing w:val="-2"/>
          <w:sz w:val="30"/>
          <w:szCs w:val="30"/>
        </w:rPr>
        <w:t>5.50</w:t>
      </w:r>
      <w:r w:rsidR="00734211" w:rsidRPr="00A25BF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25BFD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="00ED383D" w:rsidRPr="00A25BF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352FB" w:rsidRPr="00A25BFD">
        <w:rPr>
          <w:rFonts w:asciiTheme="majorBidi" w:hAnsiTheme="majorBidi" w:cstheme="majorBidi"/>
          <w:spacing w:val="-2"/>
          <w:sz w:val="30"/>
          <w:szCs w:val="30"/>
        </w:rPr>
        <w:t>(25</w:t>
      </w:r>
      <w:r w:rsidR="00D352FB" w:rsidRPr="00A25BFD">
        <w:rPr>
          <w:rFonts w:asciiTheme="majorBidi" w:hAnsiTheme="majorBidi" w:cstheme="majorBidi"/>
          <w:spacing w:val="-2"/>
          <w:sz w:val="30"/>
          <w:szCs w:val="30"/>
          <w:cs/>
        </w:rPr>
        <w:t>60</w:t>
      </w:r>
      <w:r w:rsidR="000A6F1A" w:rsidRPr="00A25BFD">
        <w:rPr>
          <w:rFonts w:asciiTheme="majorBidi" w:hAnsiTheme="majorBidi" w:cstheme="majorBidi"/>
          <w:spacing w:val="-2"/>
          <w:sz w:val="30"/>
          <w:szCs w:val="30"/>
        </w:rPr>
        <w:t>:</w:t>
      </w:r>
      <w:r w:rsidR="000A6F1A" w:rsidRPr="00A25BF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25BFD">
        <w:rPr>
          <w:rFonts w:asciiTheme="majorBidi" w:hAnsiTheme="majorBidi" w:cstheme="majorBidi"/>
          <w:spacing w:val="-2"/>
          <w:sz w:val="30"/>
          <w:szCs w:val="30"/>
          <w:cs/>
        </w:rPr>
        <w:t>ระหว่างร้อยละ</w:t>
      </w:r>
      <w:r w:rsidRPr="00A25BF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408BD" w:rsidRPr="00A25BFD">
        <w:rPr>
          <w:rFonts w:asciiTheme="majorBidi" w:hAnsiTheme="majorBidi" w:cstheme="majorBidi"/>
          <w:spacing w:val="-2"/>
          <w:sz w:val="30"/>
          <w:szCs w:val="30"/>
        </w:rPr>
        <w:t>3.50</w:t>
      </w:r>
      <w:r w:rsidRPr="00A25BF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25BFD">
        <w:rPr>
          <w:rFonts w:asciiTheme="majorBidi" w:hAnsiTheme="majorBidi" w:cstheme="majorBidi"/>
          <w:spacing w:val="-2"/>
          <w:sz w:val="30"/>
          <w:szCs w:val="30"/>
          <w:cs/>
        </w:rPr>
        <w:t>ต่อปี ถึงร้อยละ</w:t>
      </w:r>
      <w:r w:rsidRPr="00A25BF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D3ABE" w:rsidRPr="00A25BFD">
        <w:rPr>
          <w:rFonts w:asciiTheme="majorBidi" w:hAnsiTheme="majorBidi" w:cstheme="majorBidi"/>
          <w:spacing w:val="-2"/>
          <w:sz w:val="30"/>
          <w:szCs w:val="30"/>
        </w:rPr>
        <w:t>5.50</w:t>
      </w:r>
      <w:r w:rsidRPr="00A25BF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25BFD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Pr="00A25BFD">
        <w:rPr>
          <w:rFonts w:asciiTheme="majorBidi" w:hAnsiTheme="majorBidi" w:cstheme="majorBidi"/>
          <w:spacing w:val="-2"/>
          <w:sz w:val="30"/>
          <w:szCs w:val="30"/>
        </w:rPr>
        <w:t>)</w:t>
      </w:r>
    </w:p>
    <w:p w:rsidR="009C0509" w:rsidRPr="00ED2793" w:rsidRDefault="009C0509" w:rsidP="00160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 w:rsidRPr="00ED2793">
        <w:rPr>
          <w:rFonts w:asciiTheme="majorBidi" w:hAnsiTheme="majorBidi" w:cstheme="majorBidi"/>
          <w:spacing w:val="-2"/>
          <w:sz w:val="30"/>
          <w:szCs w:val="30"/>
          <w:cs/>
        </w:rPr>
        <w:t>ภายใต้เงื่อนไขสัญญาทรัสต์รีซีทส์ บริษัทได้รับสินค้าที่สั่งเข้ามาโดยการใช้เครดิตของธนาคาร ดังนั้น บริษัทจึงมีภาระผูกพันต</w:t>
      </w:r>
      <w:r w:rsidR="00CB19D0" w:rsidRPr="00ED2793">
        <w:rPr>
          <w:rFonts w:asciiTheme="majorBidi" w:hAnsiTheme="majorBidi" w:cstheme="majorBidi"/>
          <w:spacing w:val="-2"/>
          <w:sz w:val="30"/>
          <w:szCs w:val="30"/>
          <w:cs/>
        </w:rPr>
        <w:t>่อธนาคารสำหรับค่าสินค้า</w:t>
      </w:r>
      <w:r w:rsidRPr="00ED2793">
        <w:rPr>
          <w:rFonts w:asciiTheme="majorBidi" w:hAnsiTheme="majorBidi" w:cstheme="majorBidi"/>
          <w:spacing w:val="-2"/>
          <w:sz w:val="30"/>
          <w:szCs w:val="30"/>
          <w:cs/>
        </w:rPr>
        <w:t>ดังกล่าวทั้งที่เก็บไว้หรือจำหน่ายไป</w:t>
      </w:r>
    </w:p>
    <w:p w:rsidR="00B26B3A" w:rsidRDefault="00471852" w:rsidP="00440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ED2793">
        <w:rPr>
          <w:rFonts w:asciiTheme="majorBidi" w:hAnsiTheme="majorBidi" w:cstheme="majorBidi"/>
          <w:sz w:val="30"/>
          <w:szCs w:val="30"/>
        </w:rPr>
        <w:t>  31 </w:t>
      </w:r>
      <w:r w:rsidRPr="00ED279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B12A32" w:rsidRPr="00ED2793">
        <w:rPr>
          <w:rFonts w:asciiTheme="majorBidi" w:hAnsiTheme="majorBidi" w:cstheme="majorBidi"/>
          <w:sz w:val="30"/>
          <w:szCs w:val="30"/>
        </w:rPr>
        <w:t> 256</w:t>
      </w:r>
      <w:r w:rsidR="00B12A32" w:rsidRPr="00ED2793">
        <w:rPr>
          <w:rFonts w:asciiTheme="majorBidi" w:hAnsiTheme="majorBidi" w:cstheme="majorBidi"/>
          <w:sz w:val="30"/>
          <w:szCs w:val="30"/>
          <w:cs/>
        </w:rPr>
        <w:t>1</w:t>
      </w:r>
      <w:r w:rsidRPr="00ED2793">
        <w:rPr>
          <w:rFonts w:asciiTheme="majorBidi" w:hAnsiTheme="majorBidi" w:cstheme="majorBidi"/>
          <w:sz w:val="30"/>
          <w:szCs w:val="30"/>
        </w:rPr>
        <w:t> </w:t>
      </w:r>
      <w:r w:rsidRPr="00ED2793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="00415DE9"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="00440F90">
        <w:rPr>
          <w:rFonts w:asciiTheme="majorBidi" w:hAnsiTheme="majorBidi" w:cstheme="majorBidi"/>
          <w:sz w:val="30"/>
          <w:szCs w:val="30"/>
        </w:rPr>
        <w:t>147.</w:t>
      </w:r>
      <w:r w:rsidR="00B26B3A">
        <w:rPr>
          <w:rFonts w:asciiTheme="majorBidi" w:hAnsiTheme="majorBidi" w:cstheme="majorBidi"/>
          <w:sz w:val="30"/>
          <w:szCs w:val="30"/>
        </w:rPr>
        <w:t>5</w:t>
      </w:r>
      <w:r w:rsidR="00DB1A95" w:rsidRPr="00A25BFD">
        <w:rPr>
          <w:rFonts w:asciiTheme="majorBidi" w:hAnsiTheme="majorBidi" w:cstheme="majorBidi"/>
          <w:sz w:val="30"/>
          <w:szCs w:val="30"/>
        </w:rPr>
        <w:t xml:space="preserve"> </w:t>
      </w:r>
      <w:r w:rsidRPr="00A25BF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25BFD" w:rsidRPr="00A25BF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25BFD" w:rsidRPr="00A25BFD">
        <w:rPr>
          <w:rFonts w:asciiTheme="majorBidi" w:hAnsiTheme="majorBidi" w:cstheme="majorBidi"/>
          <w:sz w:val="30"/>
          <w:szCs w:val="30"/>
        </w:rPr>
        <w:t>(</w:t>
      </w:r>
      <w:r w:rsidR="00A25BFD" w:rsidRPr="00A25BFD">
        <w:rPr>
          <w:rFonts w:asciiTheme="majorBidi" w:hAnsiTheme="majorBidi" w:cstheme="majorBidi"/>
          <w:sz w:val="30"/>
          <w:szCs w:val="30"/>
          <w:cs/>
        </w:rPr>
        <w:t>25</w:t>
      </w:r>
      <w:r w:rsidR="00440F90">
        <w:rPr>
          <w:rFonts w:asciiTheme="majorBidi" w:hAnsiTheme="majorBidi" w:cstheme="majorBidi"/>
          <w:sz w:val="30"/>
          <w:szCs w:val="30"/>
        </w:rPr>
        <w:t>60: 92.7</w:t>
      </w:r>
      <w:r w:rsidR="00A25BFD" w:rsidRPr="00A25BF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A25BFD" w:rsidRPr="00A25BFD">
        <w:rPr>
          <w:rFonts w:asciiTheme="majorBidi" w:hAnsiTheme="majorBidi" w:cstheme="majorBidi"/>
          <w:sz w:val="30"/>
          <w:szCs w:val="30"/>
        </w:rPr>
        <w:t>)</w:t>
      </w:r>
      <w:r w:rsidR="00A61886" w:rsidRPr="00ED2793">
        <w:rPr>
          <w:rFonts w:asciiTheme="majorBidi" w:hAnsiTheme="majorBidi" w:cstheme="majorBidi"/>
          <w:sz w:val="30"/>
          <w:szCs w:val="30"/>
          <w:highlight w:val="yellow"/>
        </w:rPr>
        <w:t xml:space="preserve"> </w:t>
      </w:r>
      <w:r w:rsidR="001608DC">
        <w:rPr>
          <w:rFonts w:asciiTheme="majorBidi" w:hAnsiTheme="majorBidi" w:cstheme="majorBidi"/>
          <w:sz w:val="30"/>
          <w:szCs w:val="30"/>
          <w:highlight w:val="yellow"/>
        </w:rPr>
        <w:t xml:space="preserve">                                  </w:t>
      </w:r>
      <w:r w:rsidR="00A25BFD">
        <w:rPr>
          <w:rFonts w:asciiTheme="majorBidi" w:hAnsiTheme="majorBidi" w:cstheme="majorBidi"/>
          <w:sz w:val="30"/>
          <w:szCs w:val="30"/>
          <w:highlight w:val="yellow"/>
        </w:rPr>
        <w:t xml:space="preserve">        </w:t>
      </w:r>
    </w:p>
    <w:p w:rsidR="004E44FE" w:rsidRPr="008253E5" w:rsidRDefault="00DE1A52" w:rsidP="00825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18</w:t>
      </w:r>
      <w:r w:rsidR="004E44FE" w:rsidRPr="00ED2793">
        <w:rPr>
          <w:rFonts w:asciiTheme="majorBidi" w:hAnsiTheme="majorBidi" w:cstheme="majorBidi"/>
          <w:b/>
          <w:bCs/>
          <w:sz w:val="30"/>
          <w:szCs w:val="30"/>
        </w:rPr>
        <w:tab/>
      </w:r>
      <w:r w:rsidR="004E44FE" w:rsidRPr="00ED2793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เจ้าหนี้การค้า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4820"/>
        <w:gridCol w:w="1080"/>
        <w:gridCol w:w="1472"/>
        <w:gridCol w:w="270"/>
        <w:gridCol w:w="1572"/>
      </w:tblGrid>
      <w:tr w:rsidR="004A2377" w:rsidRPr="00ED2793" w:rsidTr="00790DC9">
        <w:tc>
          <w:tcPr>
            <w:tcW w:w="4820" w:type="dxa"/>
          </w:tcPr>
          <w:p w:rsidR="004A2377" w:rsidRPr="00ED2793" w:rsidRDefault="004A237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2377" w:rsidRPr="00ED2793" w:rsidRDefault="004A237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14" w:type="dxa"/>
            <w:gridSpan w:val="3"/>
          </w:tcPr>
          <w:p w:rsidR="004A2377" w:rsidRPr="00ED2793" w:rsidRDefault="004A237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A2377" w:rsidRPr="00ED2793" w:rsidTr="00790DC9">
        <w:tc>
          <w:tcPr>
            <w:tcW w:w="4820" w:type="dxa"/>
          </w:tcPr>
          <w:p w:rsidR="004A2377" w:rsidRPr="00ED2793" w:rsidRDefault="004A237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2377" w:rsidRPr="00ED2793" w:rsidRDefault="004A237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14" w:type="dxa"/>
            <w:gridSpan w:val="3"/>
          </w:tcPr>
          <w:p w:rsidR="004A2377" w:rsidRPr="00ED2793" w:rsidRDefault="004A237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4A2377" w:rsidRPr="00ED2793" w:rsidTr="00790DC9">
        <w:tc>
          <w:tcPr>
            <w:tcW w:w="4820" w:type="dxa"/>
          </w:tcPr>
          <w:p w:rsidR="004A2377" w:rsidRPr="00ED2793" w:rsidRDefault="004A237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2377" w:rsidRPr="00ED2793" w:rsidRDefault="004A237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14" w:type="dxa"/>
            <w:gridSpan w:val="3"/>
          </w:tcPr>
          <w:p w:rsidR="004A2377" w:rsidRPr="00ED2793" w:rsidRDefault="004A237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2377" w:rsidRPr="00ED2793" w:rsidTr="00790DC9">
        <w:tc>
          <w:tcPr>
            <w:tcW w:w="4820" w:type="dxa"/>
          </w:tcPr>
          <w:p w:rsidR="004A2377" w:rsidRPr="00ED2793" w:rsidRDefault="004A237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2377" w:rsidRPr="00ED2793" w:rsidRDefault="004A237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72" w:type="dxa"/>
          </w:tcPr>
          <w:p w:rsidR="004A2377" w:rsidRPr="00ED2793" w:rsidRDefault="004A237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6E66EE" w:rsidRPr="00ED27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40294"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4A2377" w:rsidRPr="00ED2793" w:rsidRDefault="004A237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2" w:type="dxa"/>
          </w:tcPr>
          <w:p w:rsidR="004A2377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4A2377" w:rsidRPr="00ED2793" w:rsidTr="00790DC9">
        <w:tc>
          <w:tcPr>
            <w:tcW w:w="4820" w:type="dxa"/>
          </w:tcPr>
          <w:p w:rsidR="004A2377" w:rsidRPr="00ED2793" w:rsidRDefault="004A237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A2377" w:rsidRPr="00ED2793" w:rsidRDefault="004A2377" w:rsidP="00B01FDE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3314" w:type="dxa"/>
            <w:gridSpan w:val="3"/>
          </w:tcPr>
          <w:p w:rsidR="004A2377" w:rsidRPr="00ED2793" w:rsidRDefault="004A2377" w:rsidP="00B01FDE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240294" w:rsidRPr="00ED2793" w:rsidTr="00790DC9">
        <w:tc>
          <w:tcPr>
            <w:tcW w:w="4820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:rsidR="00240294" w:rsidRPr="00ED2793" w:rsidRDefault="00291561" w:rsidP="00B01FDE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472" w:type="dxa"/>
          </w:tcPr>
          <w:p w:rsidR="00240294" w:rsidRPr="00790DC9" w:rsidRDefault="00790DC9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52,980</w:t>
            </w:r>
          </w:p>
        </w:tc>
        <w:tc>
          <w:tcPr>
            <w:tcW w:w="270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2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96,701</w:t>
            </w:r>
          </w:p>
        </w:tc>
      </w:tr>
      <w:tr w:rsidR="00240294" w:rsidRPr="00ED2793" w:rsidTr="00823035">
        <w:tc>
          <w:tcPr>
            <w:tcW w:w="4820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80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:rsidR="00240294" w:rsidRPr="00ED2793" w:rsidRDefault="00790DC9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464</w:t>
            </w:r>
          </w:p>
        </w:tc>
        <w:tc>
          <w:tcPr>
            <w:tcW w:w="270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2,362</w:t>
            </w:r>
          </w:p>
        </w:tc>
      </w:tr>
      <w:tr w:rsidR="00240294" w:rsidRPr="00ED2793" w:rsidTr="00823035">
        <w:tc>
          <w:tcPr>
            <w:tcW w:w="4820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</w:tcPr>
          <w:p w:rsidR="00240294" w:rsidRPr="00ED2793" w:rsidRDefault="00790DC9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53,444</w:t>
            </w:r>
          </w:p>
        </w:tc>
        <w:tc>
          <w:tcPr>
            <w:tcW w:w="270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double" w:sz="4" w:space="0" w:color="auto"/>
            </w:tcBorders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99,063</w:t>
            </w:r>
          </w:p>
        </w:tc>
      </w:tr>
      <w:tr w:rsidR="00823035" w:rsidRPr="00ED2793" w:rsidTr="00823035">
        <w:tc>
          <w:tcPr>
            <w:tcW w:w="4820" w:type="dxa"/>
          </w:tcPr>
          <w:p w:rsidR="00823035" w:rsidRPr="00ED2793" w:rsidRDefault="00823035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23035" w:rsidRPr="00ED2793" w:rsidRDefault="00823035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2" w:type="dxa"/>
            <w:tcBorders>
              <w:top w:val="double" w:sz="4" w:space="0" w:color="auto"/>
            </w:tcBorders>
          </w:tcPr>
          <w:p w:rsidR="00823035" w:rsidRDefault="00823035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23035" w:rsidRPr="00ED2793" w:rsidRDefault="00823035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2" w:type="dxa"/>
            <w:tcBorders>
              <w:top w:val="double" w:sz="4" w:space="0" w:color="auto"/>
            </w:tcBorders>
          </w:tcPr>
          <w:p w:rsidR="00823035" w:rsidRPr="00ED2793" w:rsidRDefault="00823035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</w:tbl>
    <w:p w:rsidR="00790DC9" w:rsidRDefault="00790DC9" w:rsidP="00825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76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D44CE9" w:rsidRPr="008253E5" w:rsidRDefault="00823035" w:rsidP="00B26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DE1A52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19</w:t>
      </w:r>
      <w:r w:rsidR="00D44CE9" w:rsidRPr="00ED2793">
        <w:rPr>
          <w:rFonts w:asciiTheme="majorBidi" w:hAnsiTheme="majorBidi" w:cstheme="majorBidi"/>
          <w:b/>
          <w:bCs/>
          <w:sz w:val="30"/>
          <w:szCs w:val="30"/>
        </w:rPr>
        <w:tab/>
      </w:r>
      <w:r w:rsidR="00D44CE9" w:rsidRPr="00ED2793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เจ้าหนี้อื่น</w:t>
      </w:r>
    </w:p>
    <w:tbl>
      <w:tblPr>
        <w:tblW w:w="9214" w:type="dxa"/>
        <w:tblLayout w:type="fixed"/>
        <w:tblLook w:val="01E0" w:firstRow="1" w:lastRow="1" w:firstColumn="1" w:lastColumn="1" w:noHBand="0" w:noVBand="0"/>
      </w:tblPr>
      <w:tblGrid>
        <w:gridCol w:w="4820"/>
        <w:gridCol w:w="1276"/>
        <w:gridCol w:w="1417"/>
        <w:gridCol w:w="284"/>
        <w:gridCol w:w="1417"/>
      </w:tblGrid>
      <w:tr w:rsidR="002C3890" w:rsidRPr="00ED2793" w:rsidTr="00B26B3A">
        <w:trPr>
          <w:trHeight w:hRule="exact" w:val="374"/>
        </w:trPr>
        <w:tc>
          <w:tcPr>
            <w:tcW w:w="4820" w:type="dxa"/>
          </w:tcPr>
          <w:p w:rsidR="002C3890" w:rsidRPr="00ED2793" w:rsidRDefault="002C38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C3890" w:rsidRPr="00ED2793" w:rsidRDefault="002C38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</w:tcPr>
          <w:p w:rsidR="002C3890" w:rsidRPr="00ED2793" w:rsidRDefault="002C3890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C3890" w:rsidRPr="00ED2793" w:rsidTr="00B26B3A">
        <w:trPr>
          <w:trHeight w:hRule="exact" w:val="374"/>
        </w:trPr>
        <w:tc>
          <w:tcPr>
            <w:tcW w:w="4820" w:type="dxa"/>
          </w:tcPr>
          <w:p w:rsidR="002C3890" w:rsidRPr="00ED2793" w:rsidRDefault="002C38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C3890" w:rsidRPr="00ED2793" w:rsidRDefault="002C38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</w:tcPr>
          <w:p w:rsidR="002C3890" w:rsidRPr="00ED2793" w:rsidRDefault="002C38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2C3890" w:rsidRPr="00ED2793" w:rsidTr="00B26B3A">
        <w:trPr>
          <w:trHeight w:hRule="exact" w:val="374"/>
        </w:trPr>
        <w:tc>
          <w:tcPr>
            <w:tcW w:w="4820" w:type="dxa"/>
          </w:tcPr>
          <w:p w:rsidR="002C3890" w:rsidRPr="00ED2793" w:rsidRDefault="002C38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C3890" w:rsidRPr="00ED2793" w:rsidRDefault="002C38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</w:tcPr>
          <w:p w:rsidR="002C3890" w:rsidRPr="00ED2793" w:rsidRDefault="002C38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66EE" w:rsidRPr="00ED2793" w:rsidTr="00B26B3A">
        <w:trPr>
          <w:trHeight w:hRule="exact" w:val="374"/>
        </w:trPr>
        <w:tc>
          <w:tcPr>
            <w:tcW w:w="4820" w:type="dxa"/>
          </w:tcPr>
          <w:p w:rsidR="006E66EE" w:rsidRPr="00ED2793" w:rsidRDefault="006E66E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E66EE" w:rsidRPr="00ED2793" w:rsidRDefault="00B26B3A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B3A">
              <w:rPr>
                <w:rFonts w:asciiTheme="majorBidi" w:hAnsi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17" w:type="dxa"/>
          </w:tcPr>
          <w:p w:rsidR="006E66EE" w:rsidRPr="00ED2793" w:rsidRDefault="006E66E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40294"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</w:tcPr>
          <w:p w:rsidR="006E66EE" w:rsidRPr="00ED2793" w:rsidRDefault="006E66E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6E66EE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6E66EE" w:rsidRPr="00ED2793" w:rsidTr="00B26B3A">
        <w:trPr>
          <w:trHeight w:hRule="exact" w:val="374"/>
        </w:trPr>
        <w:tc>
          <w:tcPr>
            <w:tcW w:w="4820" w:type="dxa"/>
          </w:tcPr>
          <w:p w:rsidR="006E66EE" w:rsidRPr="00ED2793" w:rsidRDefault="006E66E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E66EE" w:rsidRPr="00ED2793" w:rsidRDefault="006E66E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</w:tcPr>
          <w:p w:rsidR="006E66EE" w:rsidRPr="00ED2793" w:rsidRDefault="006E66E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240294" w:rsidRPr="00ED2793" w:rsidTr="00B26B3A">
        <w:trPr>
          <w:trHeight w:hRule="exact" w:val="374"/>
        </w:trPr>
        <w:tc>
          <w:tcPr>
            <w:tcW w:w="4820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276" w:type="dxa"/>
          </w:tcPr>
          <w:p w:rsidR="00240294" w:rsidRPr="00ED2793" w:rsidRDefault="00291561" w:rsidP="00B2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17" w:type="dxa"/>
          </w:tcPr>
          <w:p w:rsidR="00240294" w:rsidRPr="00790DC9" w:rsidRDefault="00790DC9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23,137</w:t>
            </w:r>
          </w:p>
        </w:tc>
        <w:tc>
          <w:tcPr>
            <w:tcW w:w="284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28,220</w:t>
            </w:r>
          </w:p>
        </w:tc>
      </w:tr>
      <w:tr w:rsidR="00240294" w:rsidRPr="00ED2793" w:rsidTr="00B26B3A">
        <w:trPr>
          <w:trHeight w:hRule="exact" w:val="374"/>
        </w:trPr>
        <w:tc>
          <w:tcPr>
            <w:tcW w:w="4820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240294" w:rsidRPr="00ED2793" w:rsidRDefault="00790DC9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2,135</w:t>
            </w:r>
          </w:p>
        </w:tc>
        <w:tc>
          <w:tcPr>
            <w:tcW w:w="284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4,211</w:t>
            </w:r>
          </w:p>
        </w:tc>
      </w:tr>
      <w:tr w:rsidR="00240294" w:rsidRPr="00ED2793" w:rsidTr="00823035">
        <w:trPr>
          <w:trHeight w:hRule="exact" w:val="397"/>
        </w:trPr>
        <w:tc>
          <w:tcPr>
            <w:tcW w:w="4820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240294" w:rsidRPr="00ED2793" w:rsidRDefault="00790DC9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25,272</w:t>
            </w:r>
          </w:p>
        </w:tc>
        <w:tc>
          <w:tcPr>
            <w:tcW w:w="284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32,431</w:t>
            </w:r>
          </w:p>
        </w:tc>
      </w:tr>
    </w:tbl>
    <w:p w:rsidR="00AC0D92" w:rsidRPr="00ED2793" w:rsidRDefault="00AC0D92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7323FE" w:rsidRPr="008253E5" w:rsidRDefault="00DE1A52" w:rsidP="00825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76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20</w:t>
      </w:r>
      <w:r w:rsidR="007323FE" w:rsidRPr="00ED2793">
        <w:rPr>
          <w:rFonts w:asciiTheme="majorBidi" w:hAnsiTheme="majorBidi" w:cstheme="majorBidi"/>
          <w:b/>
          <w:bCs/>
          <w:sz w:val="30"/>
          <w:szCs w:val="30"/>
        </w:rPr>
        <w:tab/>
      </w:r>
      <w:r w:rsidR="007323FE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หนี้สินหมุนเวียนอื่น</w:t>
      </w:r>
    </w:p>
    <w:tbl>
      <w:tblPr>
        <w:tblW w:w="9214" w:type="dxa"/>
        <w:tblLayout w:type="fixed"/>
        <w:tblLook w:val="01E0" w:firstRow="1" w:lastRow="1" w:firstColumn="1" w:lastColumn="1" w:noHBand="0" w:noVBand="0"/>
      </w:tblPr>
      <w:tblGrid>
        <w:gridCol w:w="3600"/>
        <w:gridCol w:w="15"/>
        <w:gridCol w:w="2481"/>
        <w:gridCol w:w="1417"/>
        <w:gridCol w:w="284"/>
        <w:gridCol w:w="1417"/>
      </w:tblGrid>
      <w:tr w:rsidR="002C3890" w:rsidRPr="00ED2793" w:rsidTr="0094742F">
        <w:trPr>
          <w:trHeight w:hRule="exact" w:val="374"/>
        </w:trPr>
        <w:tc>
          <w:tcPr>
            <w:tcW w:w="3600" w:type="dxa"/>
          </w:tcPr>
          <w:p w:rsidR="002C3890" w:rsidRPr="00ED2793" w:rsidRDefault="002C38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6" w:type="dxa"/>
            <w:gridSpan w:val="2"/>
          </w:tcPr>
          <w:p w:rsidR="002C3890" w:rsidRPr="00ED2793" w:rsidRDefault="002C38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</w:tcPr>
          <w:p w:rsidR="002C3890" w:rsidRPr="00ED2793" w:rsidRDefault="002C3890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C3890" w:rsidRPr="00ED2793" w:rsidTr="0094742F">
        <w:trPr>
          <w:trHeight w:hRule="exact" w:val="374"/>
        </w:trPr>
        <w:tc>
          <w:tcPr>
            <w:tcW w:w="3600" w:type="dxa"/>
          </w:tcPr>
          <w:p w:rsidR="002C3890" w:rsidRPr="00ED2793" w:rsidRDefault="002C38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6" w:type="dxa"/>
            <w:gridSpan w:val="2"/>
          </w:tcPr>
          <w:p w:rsidR="002C3890" w:rsidRPr="00ED2793" w:rsidRDefault="002C38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</w:tcPr>
          <w:p w:rsidR="002C3890" w:rsidRPr="00ED2793" w:rsidRDefault="002C38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</w:t>
            </w:r>
          </w:p>
        </w:tc>
      </w:tr>
      <w:tr w:rsidR="002C3890" w:rsidRPr="00ED2793" w:rsidTr="0094742F">
        <w:trPr>
          <w:trHeight w:hRule="exact" w:val="374"/>
        </w:trPr>
        <w:tc>
          <w:tcPr>
            <w:tcW w:w="3615" w:type="dxa"/>
            <w:gridSpan w:val="2"/>
          </w:tcPr>
          <w:p w:rsidR="002C3890" w:rsidRPr="00ED2793" w:rsidRDefault="002C38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1" w:type="dxa"/>
          </w:tcPr>
          <w:p w:rsidR="002C3890" w:rsidRPr="00ED2793" w:rsidRDefault="002C38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</w:tcPr>
          <w:p w:rsidR="002C3890" w:rsidRPr="00ED2793" w:rsidRDefault="002C38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66EE" w:rsidRPr="00ED2793" w:rsidTr="0094742F">
        <w:trPr>
          <w:trHeight w:hRule="exact" w:val="374"/>
        </w:trPr>
        <w:tc>
          <w:tcPr>
            <w:tcW w:w="3615" w:type="dxa"/>
            <w:gridSpan w:val="2"/>
          </w:tcPr>
          <w:p w:rsidR="006E66EE" w:rsidRPr="00ED2793" w:rsidRDefault="006E66E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1" w:type="dxa"/>
          </w:tcPr>
          <w:p w:rsidR="006E66EE" w:rsidRPr="00ED2793" w:rsidRDefault="006E66E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6E66EE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84" w:type="dxa"/>
          </w:tcPr>
          <w:p w:rsidR="006E66EE" w:rsidRPr="00ED2793" w:rsidRDefault="006E66E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6E66EE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6E66EE" w:rsidRPr="00ED2793" w:rsidTr="0094742F">
        <w:trPr>
          <w:trHeight w:hRule="exact" w:val="374"/>
        </w:trPr>
        <w:tc>
          <w:tcPr>
            <w:tcW w:w="3615" w:type="dxa"/>
            <w:gridSpan w:val="2"/>
          </w:tcPr>
          <w:p w:rsidR="006E66EE" w:rsidRPr="00ED2793" w:rsidRDefault="006E66E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1" w:type="dxa"/>
          </w:tcPr>
          <w:p w:rsidR="006E66EE" w:rsidRPr="00ED2793" w:rsidRDefault="006E66E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</w:tcPr>
          <w:p w:rsidR="006E66EE" w:rsidRPr="00ED2793" w:rsidRDefault="006E66E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240294" w:rsidRPr="00ED2793" w:rsidTr="0094742F">
        <w:trPr>
          <w:trHeight w:hRule="exact" w:val="374"/>
        </w:trPr>
        <w:tc>
          <w:tcPr>
            <w:tcW w:w="3615" w:type="dxa"/>
            <w:gridSpan w:val="2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2481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240294" w:rsidRPr="00ED2793" w:rsidRDefault="0094742F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7,263</w:t>
            </w:r>
          </w:p>
        </w:tc>
        <w:tc>
          <w:tcPr>
            <w:tcW w:w="284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7,651</w:t>
            </w:r>
          </w:p>
        </w:tc>
      </w:tr>
      <w:tr w:rsidR="00240294" w:rsidRPr="00ED2793" w:rsidTr="0094742F">
        <w:trPr>
          <w:trHeight w:hRule="exact" w:val="374"/>
        </w:trPr>
        <w:tc>
          <w:tcPr>
            <w:tcW w:w="3615" w:type="dxa"/>
            <w:gridSpan w:val="2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2481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240294" w:rsidRPr="00ED2793" w:rsidRDefault="0094742F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674</w:t>
            </w:r>
          </w:p>
        </w:tc>
        <w:tc>
          <w:tcPr>
            <w:tcW w:w="284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1,000</w:t>
            </w:r>
          </w:p>
        </w:tc>
      </w:tr>
      <w:tr w:rsidR="00240294" w:rsidRPr="00ED2793" w:rsidTr="0094742F">
        <w:trPr>
          <w:trHeight w:hRule="exact" w:val="374"/>
        </w:trPr>
        <w:tc>
          <w:tcPr>
            <w:tcW w:w="3615" w:type="dxa"/>
            <w:gridSpan w:val="2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2481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240294" w:rsidRPr="00ED2793" w:rsidRDefault="0094742F" w:rsidP="0094742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4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736</w:t>
            </w:r>
          </w:p>
        </w:tc>
      </w:tr>
      <w:tr w:rsidR="00240294" w:rsidRPr="00ED2793" w:rsidTr="0094742F">
        <w:trPr>
          <w:trHeight w:hRule="exact" w:val="374"/>
        </w:trPr>
        <w:tc>
          <w:tcPr>
            <w:tcW w:w="3615" w:type="dxa"/>
            <w:gridSpan w:val="2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481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240294" w:rsidRPr="00ED2793" w:rsidRDefault="0094742F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1,331</w:t>
            </w:r>
          </w:p>
        </w:tc>
        <w:tc>
          <w:tcPr>
            <w:tcW w:w="284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1,384</w:t>
            </w:r>
          </w:p>
        </w:tc>
      </w:tr>
      <w:tr w:rsidR="00240294" w:rsidRPr="00ED2793" w:rsidTr="00823035">
        <w:trPr>
          <w:trHeight w:hRule="exact" w:val="397"/>
        </w:trPr>
        <w:tc>
          <w:tcPr>
            <w:tcW w:w="3615" w:type="dxa"/>
            <w:gridSpan w:val="2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81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240294" w:rsidRPr="00ED2793" w:rsidRDefault="0094742F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9,268</w:t>
            </w:r>
          </w:p>
        </w:tc>
        <w:tc>
          <w:tcPr>
            <w:tcW w:w="284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10,771</w:t>
            </w:r>
          </w:p>
        </w:tc>
      </w:tr>
    </w:tbl>
    <w:p w:rsidR="00AC0D92" w:rsidRPr="00ED2793" w:rsidRDefault="00AC0D92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06152A" w:rsidRPr="00ED2793" w:rsidRDefault="00DE1A52" w:rsidP="00825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21</w:t>
      </w:r>
      <w:r w:rsidR="00241661" w:rsidRPr="00ED2793">
        <w:rPr>
          <w:rFonts w:asciiTheme="majorBidi" w:hAnsiTheme="majorBidi" w:cstheme="majorBidi"/>
          <w:b/>
          <w:bCs/>
          <w:sz w:val="30"/>
          <w:szCs w:val="30"/>
        </w:rPr>
        <w:tab/>
      </w:r>
      <w:r w:rsidR="002859ED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D833E6" w:rsidRPr="00ED2793" w:rsidRDefault="0006152A" w:rsidP="00160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บริษัทจัดการโครงการ</w:t>
      </w:r>
      <w:r w:rsidR="00BD277D" w:rsidRPr="00ED2793">
        <w:rPr>
          <w:rFonts w:asciiTheme="majorBidi" w:hAnsiTheme="majorBidi" w:cstheme="majorBidi"/>
          <w:sz w:val="30"/>
          <w:szCs w:val="30"/>
          <w:cs/>
        </w:rPr>
        <w:t>ผลประโยชน์หลังออกจากงาน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ED2793">
        <w:rPr>
          <w:rFonts w:asciiTheme="majorBidi" w:hAnsiTheme="majorBidi" w:cstheme="majorBidi"/>
          <w:sz w:val="30"/>
          <w:szCs w:val="30"/>
        </w:rPr>
        <w:t xml:space="preserve">2541 </w:t>
      </w:r>
      <w:r w:rsidR="00A54AC9" w:rsidRPr="00ED2793">
        <w:rPr>
          <w:rFonts w:asciiTheme="majorBidi" w:hAnsiTheme="majorBidi" w:cstheme="majorBidi"/>
          <w:sz w:val="30"/>
          <w:szCs w:val="30"/>
        </w:rPr>
        <w:t xml:space="preserve">     </w:t>
      </w:r>
      <w:r w:rsidR="00D01B4F">
        <w:rPr>
          <w:rFonts w:asciiTheme="majorBidi" w:hAnsiTheme="majorBidi" w:cstheme="majorBidi"/>
          <w:sz w:val="30"/>
          <w:szCs w:val="30"/>
        </w:rPr>
        <w:t xml:space="preserve">   </w:t>
      </w:r>
      <w:r w:rsidRPr="00ED2793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:rsidR="00B26B3A" w:rsidRDefault="00DB1A95" w:rsidP="00160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="001608DC">
        <w:rPr>
          <w:rFonts w:asciiTheme="majorBidi" w:hAnsiTheme="majorBidi" w:cstheme="majorBidi"/>
          <w:sz w:val="30"/>
          <w:szCs w:val="30"/>
        </w:rPr>
        <w:t xml:space="preserve"> </w:t>
      </w:r>
      <w:r w:rsidR="00AC0D92" w:rsidRPr="00ED2793">
        <w:rPr>
          <w:rFonts w:asciiTheme="majorBidi" w:hAnsiTheme="majorBidi" w:cstheme="majorBidi"/>
          <w:sz w:val="30"/>
          <w:szCs w:val="30"/>
          <w:cs/>
        </w:rPr>
        <w:t>ความเสี่ยงของช่วงชีวิตและ</w:t>
      </w:r>
      <w:r w:rsidRPr="00ED2793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p w:rsidR="00823035" w:rsidRDefault="00823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D01B4F" w:rsidRDefault="001608DC" w:rsidP="00823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ก</w:t>
      </w:r>
      <w:r w:rsidR="0006152A" w:rsidRPr="00ED2793">
        <w:rPr>
          <w:rFonts w:asciiTheme="majorBidi" w:hAnsiTheme="majorBidi" w:cstheme="majorBidi"/>
          <w:sz w:val="30"/>
          <w:szCs w:val="30"/>
          <w:cs/>
        </w:rPr>
        <w:t>ารเปลี่ยนแปลงในมูลค่าปัจจุบันของภาระผูกพันของโครงการผลประโยชน์</w:t>
      </w:r>
    </w:p>
    <w:p w:rsidR="00D01B4F" w:rsidRPr="00291561" w:rsidRDefault="00D01B4F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5812"/>
        <w:gridCol w:w="1489"/>
        <w:gridCol w:w="270"/>
        <w:gridCol w:w="1501"/>
      </w:tblGrid>
      <w:tr w:rsidR="00D833E6" w:rsidRPr="00ED2793" w:rsidTr="0094742F">
        <w:tc>
          <w:tcPr>
            <w:tcW w:w="5812" w:type="dxa"/>
          </w:tcPr>
          <w:p w:rsidR="00D833E6" w:rsidRPr="00ED2793" w:rsidRDefault="00D833E6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</w:tcPr>
          <w:p w:rsidR="00D833E6" w:rsidRPr="00ED2793" w:rsidRDefault="00D833E6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D833E6" w:rsidRPr="00ED2793" w:rsidTr="0094742F">
        <w:tc>
          <w:tcPr>
            <w:tcW w:w="5812" w:type="dxa"/>
          </w:tcPr>
          <w:p w:rsidR="00D833E6" w:rsidRPr="00ED2793" w:rsidRDefault="00D833E6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</w:tcPr>
          <w:p w:rsidR="00D833E6" w:rsidRPr="00ED2793" w:rsidRDefault="00D833E6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</w:t>
            </w:r>
          </w:p>
        </w:tc>
      </w:tr>
      <w:tr w:rsidR="00D833E6" w:rsidRPr="00ED2793" w:rsidTr="0094742F">
        <w:tc>
          <w:tcPr>
            <w:tcW w:w="5812" w:type="dxa"/>
          </w:tcPr>
          <w:p w:rsidR="00D833E6" w:rsidRPr="00ED2793" w:rsidRDefault="00D833E6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</w:tcPr>
          <w:p w:rsidR="00D833E6" w:rsidRPr="00ED2793" w:rsidRDefault="00D833E6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1DF4" w:rsidRPr="00ED2793" w:rsidTr="0094742F">
        <w:tc>
          <w:tcPr>
            <w:tcW w:w="5812" w:type="dxa"/>
          </w:tcPr>
          <w:p w:rsidR="00351DF4" w:rsidRPr="00ED2793" w:rsidRDefault="00351D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9" w:type="dxa"/>
          </w:tcPr>
          <w:p w:rsidR="00351DF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351DF4" w:rsidRPr="00ED2793" w:rsidRDefault="00351D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:rsidR="00351DF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351DF4" w:rsidRPr="00ED2793" w:rsidTr="0094742F">
        <w:tc>
          <w:tcPr>
            <w:tcW w:w="5812" w:type="dxa"/>
          </w:tcPr>
          <w:p w:rsidR="00351DF4" w:rsidRPr="00ED2793" w:rsidRDefault="00351D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60" w:type="dxa"/>
            <w:gridSpan w:val="3"/>
          </w:tcPr>
          <w:p w:rsidR="00351DF4" w:rsidRPr="00ED2793" w:rsidRDefault="00351DF4" w:rsidP="00B01FDE">
            <w:pPr>
              <w:pStyle w:val="acctfourfigures"/>
              <w:tabs>
                <w:tab w:val="clear" w:pos="765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พันบาท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40294" w:rsidRPr="00ED2793" w:rsidTr="006F73DD">
        <w:trPr>
          <w:trHeight w:hRule="exact" w:val="397"/>
        </w:trPr>
        <w:tc>
          <w:tcPr>
            <w:tcW w:w="5812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26B3A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89" w:type="dxa"/>
          </w:tcPr>
          <w:p w:rsidR="00240294" w:rsidRPr="00ED2793" w:rsidRDefault="0094742F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6,983</w:t>
            </w:r>
          </w:p>
        </w:tc>
        <w:tc>
          <w:tcPr>
            <w:tcW w:w="270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5,433</w:t>
            </w:r>
          </w:p>
        </w:tc>
      </w:tr>
      <w:tr w:rsidR="00240294" w:rsidRPr="00ED2793" w:rsidTr="006F73DD">
        <w:trPr>
          <w:trHeight w:hRule="exact" w:val="227"/>
        </w:trPr>
        <w:tc>
          <w:tcPr>
            <w:tcW w:w="5812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9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40294" w:rsidRPr="00ED2793" w:rsidTr="006F73DD">
        <w:trPr>
          <w:trHeight w:hRule="exact" w:val="397"/>
        </w:trPr>
        <w:tc>
          <w:tcPr>
            <w:tcW w:w="5812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89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40294" w:rsidRPr="00ED2793" w:rsidTr="006F73DD">
        <w:trPr>
          <w:trHeight w:hRule="exact" w:val="397"/>
        </w:trPr>
        <w:tc>
          <w:tcPr>
            <w:tcW w:w="5812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89" w:type="dxa"/>
          </w:tcPr>
          <w:p w:rsidR="00240294" w:rsidRPr="00ED2793" w:rsidRDefault="00121990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883</w:t>
            </w:r>
          </w:p>
        </w:tc>
        <w:tc>
          <w:tcPr>
            <w:tcW w:w="270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679</w:t>
            </w:r>
          </w:p>
        </w:tc>
      </w:tr>
      <w:tr w:rsidR="00240294" w:rsidRPr="00ED2793" w:rsidTr="006F73DD">
        <w:trPr>
          <w:trHeight w:hRule="exact" w:val="397"/>
        </w:trPr>
        <w:tc>
          <w:tcPr>
            <w:tcW w:w="5812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:rsidR="00240294" w:rsidRPr="00ED2793" w:rsidRDefault="00121990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155</w:t>
            </w:r>
          </w:p>
        </w:tc>
        <w:tc>
          <w:tcPr>
            <w:tcW w:w="270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143</w:t>
            </w:r>
          </w:p>
        </w:tc>
      </w:tr>
      <w:tr w:rsidR="00240294" w:rsidRPr="00ED2793" w:rsidTr="006F73DD">
        <w:trPr>
          <w:trHeight w:hRule="exact" w:val="397"/>
        </w:trPr>
        <w:tc>
          <w:tcPr>
            <w:tcW w:w="5812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:rsidR="00240294" w:rsidRPr="00ED2793" w:rsidRDefault="0094742F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1,038</w:t>
            </w:r>
          </w:p>
        </w:tc>
        <w:tc>
          <w:tcPr>
            <w:tcW w:w="270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822</w:t>
            </w:r>
          </w:p>
        </w:tc>
      </w:tr>
      <w:tr w:rsidR="00240294" w:rsidRPr="00ED2793" w:rsidTr="006F73DD">
        <w:trPr>
          <w:trHeight w:hRule="exact" w:val="227"/>
        </w:trPr>
        <w:tc>
          <w:tcPr>
            <w:tcW w:w="5812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9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40294" w:rsidRPr="00ED2793" w:rsidTr="006F73DD">
        <w:trPr>
          <w:trHeight w:hRule="exact" w:val="397"/>
        </w:trPr>
        <w:tc>
          <w:tcPr>
            <w:tcW w:w="5812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89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40294" w:rsidRPr="00ED2793" w:rsidTr="006F73DD">
        <w:trPr>
          <w:trHeight w:hRule="exact" w:val="397"/>
        </w:trPr>
        <w:tc>
          <w:tcPr>
            <w:tcW w:w="5812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 (กำไร) จากการประมาณตามหลักคณิตศาสตร์ประกันภัย</w:t>
            </w:r>
          </w:p>
        </w:tc>
        <w:tc>
          <w:tcPr>
            <w:tcW w:w="1489" w:type="dxa"/>
          </w:tcPr>
          <w:p w:rsidR="00240294" w:rsidRPr="00ED2793" w:rsidRDefault="0094742F" w:rsidP="0094742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728</w:t>
            </w:r>
          </w:p>
        </w:tc>
      </w:tr>
      <w:tr w:rsidR="00240294" w:rsidRPr="00ED2793" w:rsidTr="006F73DD">
        <w:trPr>
          <w:trHeight w:hRule="exact" w:val="227"/>
        </w:trPr>
        <w:tc>
          <w:tcPr>
            <w:tcW w:w="5812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9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40294" w:rsidRPr="00ED2793" w:rsidTr="006F73DD">
        <w:trPr>
          <w:trHeight w:hRule="exact" w:val="397"/>
        </w:trPr>
        <w:tc>
          <w:tcPr>
            <w:tcW w:w="5812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489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40294" w:rsidRPr="00ED2793" w:rsidTr="006F73DD">
        <w:trPr>
          <w:trHeight w:hRule="exact" w:val="397"/>
        </w:trPr>
        <w:tc>
          <w:tcPr>
            <w:tcW w:w="5812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:rsidR="00240294" w:rsidRPr="00ED2793" w:rsidRDefault="0094742F" w:rsidP="0094742F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(1,329)</w:t>
            </w:r>
          </w:p>
        </w:tc>
        <w:tc>
          <w:tcPr>
            <w:tcW w:w="270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40294" w:rsidRPr="00ED2793" w:rsidTr="006F73DD">
        <w:trPr>
          <w:trHeight w:hRule="exact" w:val="227"/>
        </w:trPr>
        <w:tc>
          <w:tcPr>
            <w:tcW w:w="5812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40294" w:rsidRPr="00ED2793" w:rsidTr="006F73DD">
        <w:trPr>
          <w:trHeight w:hRule="exact" w:val="397"/>
        </w:trPr>
        <w:tc>
          <w:tcPr>
            <w:tcW w:w="5812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9" w:type="dxa"/>
            <w:tcBorders>
              <w:bottom w:val="double" w:sz="4" w:space="0" w:color="auto"/>
            </w:tcBorders>
          </w:tcPr>
          <w:p w:rsidR="00240294" w:rsidRPr="00ED2793" w:rsidRDefault="0094742F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6,692</w:t>
            </w:r>
          </w:p>
        </w:tc>
        <w:tc>
          <w:tcPr>
            <w:tcW w:w="270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  <w:tcBorders>
              <w:bottom w:val="double" w:sz="4" w:space="0" w:color="auto"/>
            </w:tcBorders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6,983</w:t>
            </w:r>
          </w:p>
        </w:tc>
      </w:tr>
    </w:tbl>
    <w:p w:rsidR="00AC0D92" w:rsidRDefault="00AC0D92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951CDF" w:rsidRPr="00ED2793" w:rsidRDefault="009D20AA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 xml:space="preserve">ขาดทุน </w:t>
      </w:r>
      <w:r w:rsidR="00302A1C" w:rsidRPr="00ED2793">
        <w:rPr>
          <w:rFonts w:asciiTheme="majorBidi" w:hAnsiTheme="majorBidi" w:cstheme="majorBidi"/>
          <w:sz w:val="30"/>
          <w:szCs w:val="30"/>
        </w:rPr>
        <w:t>(</w:t>
      </w:r>
      <w:r w:rsidR="00951CDF" w:rsidRPr="00ED2793">
        <w:rPr>
          <w:rFonts w:asciiTheme="majorBidi" w:hAnsiTheme="majorBidi" w:cstheme="majorBidi"/>
          <w:sz w:val="30"/>
          <w:szCs w:val="30"/>
          <w:cs/>
        </w:rPr>
        <w:t>กำไร</w:t>
      </w:r>
      <w:r w:rsidR="00302A1C" w:rsidRPr="00ED2793">
        <w:rPr>
          <w:rFonts w:asciiTheme="majorBidi" w:hAnsiTheme="majorBidi" w:cstheme="majorBidi"/>
          <w:sz w:val="30"/>
          <w:szCs w:val="30"/>
        </w:rPr>
        <w:t xml:space="preserve">) </w:t>
      </w:r>
      <w:r w:rsidR="00951CDF" w:rsidRPr="00ED2793">
        <w:rPr>
          <w:rFonts w:asciiTheme="majorBidi" w:hAnsiTheme="majorBidi" w:cstheme="majorBidi"/>
          <w:sz w:val="30"/>
          <w:szCs w:val="30"/>
          <w:cs/>
        </w:rPr>
        <w:t>จากการประมาณการตามหลักคณิตศาสตร์ประกันภัยที่รับรู้ในกำไรขาดทุนเบ็ดเสร็จ</w:t>
      </w:r>
      <w:r w:rsidR="00BD277D" w:rsidRPr="00ED2793">
        <w:rPr>
          <w:rFonts w:asciiTheme="majorBidi" w:hAnsiTheme="majorBidi" w:cstheme="majorBidi"/>
          <w:sz w:val="30"/>
          <w:szCs w:val="30"/>
          <w:cs/>
        </w:rPr>
        <w:t>อื่น</w:t>
      </w:r>
      <w:r w:rsidR="00951CDF" w:rsidRPr="00ED2793">
        <w:rPr>
          <w:rFonts w:asciiTheme="majorBidi" w:hAnsiTheme="majorBidi" w:cstheme="majorBidi"/>
          <w:sz w:val="30"/>
          <w:szCs w:val="30"/>
          <w:cs/>
        </w:rPr>
        <w:t>เกิดขึ้นจาก</w:t>
      </w:r>
    </w:p>
    <w:p w:rsidR="00AC0D92" w:rsidRPr="00291561" w:rsidRDefault="00AC0D92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42" w:type="dxa"/>
        <w:tblLayout w:type="fixed"/>
        <w:tblLook w:val="0000" w:firstRow="0" w:lastRow="0" w:firstColumn="0" w:lastColumn="0" w:noHBand="0" w:noVBand="0"/>
      </w:tblPr>
      <w:tblGrid>
        <w:gridCol w:w="5869"/>
        <w:gridCol w:w="1432"/>
        <w:gridCol w:w="272"/>
        <w:gridCol w:w="1569"/>
      </w:tblGrid>
      <w:tr w:rsidR="00951CDF" w:rsidRPr="00ED2793" w:rsidTr="00B26B3A">
        <w:trPr>
          <w:trHeight w:val="438"/>
        </w:trPr>
        <w:tc>
          <w:tcPr>
            <w:tcW w:w="5869" w:type="dxa"/>
          </w:tcPr>
          <w:p w:rsidR="00951CDF" w:rsidRPr="00ED2793" w:rsidRDefault="00951C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73" w:type="dxa"/>
            <w:gridSpan w:val="3"/>
          </w:tcPr>
          <w:p w:rsidR="00951CDF" w:rsidRPr="00ED2793" w:rsidRDefault="00951CDF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951CDF" w:rsidRPr="00ED2793" w:rsidTr="00B26B3A">
        <w:trPr>
          <w:trHeight w:val="422"/>
        </w:trPr>
        <w:tc>
          <w:tcPr>
            <w:tcW w:w="5869" w:type="dxa"/>
          </w:tcPr>
          <w:p w:rsidR="00951CDF" w:rsidRPr="00ED2793" w:rsidRDefault="00951C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73" w:type="dxa"/>
            <w:gridSpan w:val="3"/>
          </w:tcPr>
          <w:p w:rsidR="00951CDF" w:rsidRPr="00ED2793" w:rsidRDefault="00951C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</w:t>
            </w:r>
          </w:p>
        </w:tc>
      </w:tr>
      <w:tr w:rsidR="00951CDF" w:rsidRPr="00ED2793" w:rsidTr="00B26B3A">
        <w:trPr>
          <w:trHeight w:val="438"/>
        </w:trPr>
        <w:tc>
          <w:tcPr>
            <w:tcW w:w="5869" w:type="dxa"/>
          </w:tcPr>
          <w:p w:rsidR="00951CDF" w:rsidRPr="00ED2793" w:rsidRDefault="00951C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73" w:type="dxa"/>
            <w:gridSpan w:val="3"/>
          </w:tcPr>
          <w:p w:rsidR="00951CDF" w:rsidRPr="00ED2793" w:rsidRDefault="00951C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66EE" w:rsidRPr="00ED2793" w:rsidTr="00B26B3A">
        <w:trPr>
          <w:trHeight w:val="422"/>
        </w:trPr>
        <w:tc>
          <w:tcPr>
            <w:tcW w:w="5869" w:type="dxa"/>
          </w:tcPr>
          <w:p w:rsidR="006E66EE" w:rsidRPr="00ED2793" w:rsidRDefault="006E66E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:rsidR="006E66EE" w:rsidRPr="00ED2793" w:rsidRDefault="006E66E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40294"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561</w:t>
            </w:r>
          </w:p>
        </w:tc>
        <w:tc>
          <w:tcPr>
            <w:tcW w:w="272" w:type="dxa"/>
          </w:tcPr>
          <w:p w:rsidR="006E66EE" w:rsidRPr="00ED2793" w:rsidRDefault="006E66E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:rsidR="006E66EE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6E66EE" w:rsidRPr="00ED2793" w:rsidTr="00B26B3A">
        <w:trPr>
          <w:trHeight w:val="422"/>
        </w:trPr>
        <w:tc>
          <w:tcPr>
            <w:tcW w:w="5869" w:type="dxa"/>
          </w:tcPr>
          <w:p w:rsidR="006E66EE" w:rsidRPr="00ED2793" w:rsidRDefault="006E66E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73" w:type="dxa"/>
            <w:gridSpan w:val="3"/>
          </w:tcPr>
          <w:p w:rsidR="006E66EE" w:rsidRPr="00ED2793" w:rsidRDefault="006E66EE" w:rsidP="00B01FDE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พันบาท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40294" w:rsidRPr="00ED2793" w:rsidTr="00B26B3A">
        <w:trPr>
          <w:trHeight w:val="422"/>
        </w:trPr>
        <w:tc>
          <w:tcPr>
            <w:tcW w:w="5869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432" w:type="dxa"/>
          </w:tcPr>
          <w:p w:rsidR="00240294" w:rsidRPr="00ED2793" w:rsidRDefault="00121990" w:rsidP="0012199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211</w:t>
            </w:r>
          </w:p>
        </w:tc>
      </w:tr>
      <w:tr w:rsidR="00240294" w:rsidRPr="00ED2793" w:rsidTr="00B26B3A">
        <w:trPr>
          <w:trHeight w:val="422"/>
        </w:trPr>
        <w:tc>
          <w:tcPr>
            <w:tcW w:w="5869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432" w:type="dxa"/>
          </w:tcPr>
          <w:p w:rsidR="00240294" w:rsidRPr="00ED2793" w:rsidRDefault="00121990" w:rsidP="0012199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2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(1,694)</w:t>
            </w:r>
          </w:p>
        </w:tc>
      </w:tr>
      <w:tr w:rsidR="00240294" w:rsidRPr="00ED2793" w:rsidTr="00B26B3A">
        <w:trPr>
          <w:trHeight w:val="422"/>
        </w:trPr>
        <w:tc>
          <w:tcPr>
            <w:tcW w:w="5869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240294" w:rsidRPr="00ED2793" w:rsidRDefault="00121990" w:rsidP="0012199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2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2,211</w:t>
            </w:r>
          </w:p>
        </w:tc>
      </w:tr>
      <w:tr w:rsidR="00240294" w:rsidRPr="00ED2793" w:rsidTr="00B26B3A">
        <w:trPr>
          <w:trHeight w:val="422"/>
        </w:trPr>
        <w:tc>
          <w:tcPr>
            <w:tcW w:w="5869" w:type="dxa"/>
          </w:tcPr>
          <w:p w:rsidR="0024029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:rsidR="00240294" w:rsidRPr="00ED2793" w:rsidRDefault="00121990" w:rsidP="0012199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:rsidR="00240294" w:rsidRPr="00ED2793" w:rsidRDefault="00240294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728</w:t>
            </w:r>
          </w:p>
        </w:tc>
      </w:tr>
    </w:tbl>
    <w:p w:rsidR="00B26B3A" w:rsidRDefault="00B26B3A" w:rsidP="00D01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44E6A" w:rsidRDefault="00C44E6A" w:rsidP="00D01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C44E6A">
        <w:rPr>
          <w:rFonts w:ascii="Angsana New" w:hAnsi="Angsana New"/>
          <w:color w:val="000000"/>
          <w:spacing w:val="-6"/>
          <w:sz w:val="30"/>
          <w:szCs w:val="30"/>
          <w:cs/>
        </w:rPr>
        <w:lastRenderedPageBreak/>
        <w:t xml:space="preserve">เมื่อวันที่ </w:t>
      </w:r>
      <w:r w:rsidRPr="00C44E6A">
        <w:rPr>
          <w:rFonts w:ascii="Angsana New" w:hAnsi="Angsana New"/>
          <w:color w:val="000000"/>
          <w:spacing w:val="-6"/>
          <w:sz w:val="30"/>
          <w:szCs w:val="30"/>
        </w:rPr>
        <w:t>13</w:t>
      </w:r>
      <w:r w:rsidRPr="00C44E6A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ธันวาคม </w:t>
      </w:r>
      <w:r w:rsidRPr="00C44E6A">
        <w:rPr>
          <w:rFonts w:ascii="Angsana New" w:hAnsi="Angsana New"/>
          <w:color w:val="000000"/>
          <w:spacing w:val="-6"/>
          <w:sz w:val="30"/>
          <w:szCs w:val="30"/>
        </w:rPr>
        <w:t>2561</w:t>
      </w:r>
      <w:r w:rsidRPr="00C44E6A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สภานิติบัญญัติแห่งชาติได้มีมติผ่านร่างพระราชบัญญัติคุ้มครองแรงงานฉบับใหม่ ซึ่ง</w:t>
      </w:r>
      <w:r w:rsidRPr="00C44E6A">
        <w:rPr>
          <w:rFonts w:ascii="Angsana New" w:hAnsi="Angsana New"/>
          <w:color w:val="000000"/>
          <w:sz w:val="30"/>
          <w:szCs w:val="30"/>
          <w:cs/>
        </w:rPr>
        <w:t>กฎหมายดังกล่าวอยู่ในระหว่างรอประกาศในราชกิจจานุเบกษา พระราชบัญญัติคุ้มครองแรงงานฉบับใหม่นี้กำหนดอัตรา</w:t>
      </w:r>
      <w:r w:rsidRPr="00C44E6A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ค่าชดเชยเพิ่มเติมกรณีนายจ้างเลิกจ้าง สำหรับลูกจ้างซึ่งทำงานติดต่อกันครบ </w:t>
      </w:r>
      <w:r w:rsidRPr="00C44E6A">
        <w:rPr>
          <w:rFonts w:ascii="Angsana New" w:hAnsi="Angsana New"/>
          <w:color w:val="000000"/>
          <w:spacing w:val="4"/>
          <w:sz w:val="30"/>
          <w:szCs w:val="30"/>
        </w:rPr>
        <w:t>20</w:t>
      </w:r>
      <w:r w:rsidRPr="00C44E6A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ปีขึ้นไปให้มีสิทธิได้รับค่าชดเชยไม่</w:t>
      </w:r>
      <w:r w:rsidRPr="00C44E6A">
        <w:rPr>
          <w:rFonts w:ascii="Angsana New" w:hAnsi="Angsana New"/>
          <w:color w:val="000000"/>
          <w:sz w:val="30"/>
          <w:szCs w:val="30"/>
          <w:cs/>
        </w:rPr>
        <w:t xml:space="preserve">น้อยกว่าอัตราค่าจ้างล่าสุด </w:t>
      </w:r>
      <w:r w:rsidRPr="00C44E6A">
        <w:rPr>
          <w:rFonts w:ascii="Angsana New" w:hAnsi="Angsana New"/>
          <w:color w:val="000000"/>
          <w:sz w:val="30"/>
          <w:szCs w:val="30"/>
        </w:rPr>
        <w:t>400</w:t>
      </w:r>
      <w:r w:rsidRPr="00C44E6A">
        <w:rPr>
          <w:rFonts w:ascii="Angsana New" w:hAnsi="Angsana New"/>
          <w:color w:val="000000"/>
          <w:sz w:val="30"/>
          <w:szCs w:val="30"/>
          <w:cs/>
        </w:rPr>
        <w:t xml:space="preserve"> วันสุดท้าย การเปลี่ยนแปลงดังกล่าวถือเป็นการแก้ไขโครงการสำหรับโครง</w:t>
      </w:r>
      <w:r w:rsidR="00B26B3A">
        <w:rPr>
          <w:rFonts w:ascii="Angsana New" w:hAnsi="Angsana New"/>
          <w:color w:val="000000"/>
          <w:sz w:val="30"/>
          <w:szCs w:val="30"/>
          <w:cs/>
        </w:rPr>
        <w:t xml:space="preserve">การผลประโยชน์หลังออกจากงาน </w:t>
      </w:r>
      <w:r w:rsidRPr="00C44E6A">
        <w:rPr>
          <w:rFonts w:ascii="Angsana New" w:hAnsi="Angsana New"/>
          <w:color w:val="000000"/>
          <w:sz w:val="30"/>
          <w:szCs w:val="30"/>
          <w:cs/>
        </w:rPr>
        <w:t>บริษัทจะบันทึกผลกระทบจากการเปลี่ยนแปลงดังกล่าวโดยรับรู้ต้นทุนบริการในอดีตเป็น</w:t>
      </w:r>
      <w:r w:rsidR="00440F90">
        <w:rPr>
          <w:rFonts w:ascii="Angsana New" w:hAnsi="Angsana New"/>
          <w:color w:val="000000"/>
          <w:sz w:val="30"/>
          <w:szCs w:val="30"/>
          <w:cs/>
        </w:rPr>
        <w:t>ค่าใช้จ่ายทันทีในงบกำไรขาดทุน</w:t>
      </w:r>
      <w:r w:rsidR="00B26B3A">
        <w:rPr>
          <w:rFonts w:ascii="Angsana New" w:hAnsi="Angsana New" w:hint="cs"/>
          <w:color w:val="000000"/>
          <w:sz w:val="30"/>
          <w:szCs w:val="30"/>
          <w:cs/>
        </w:rPr>
        <w:t>ที่แสดงเงินลงทุนตามวิธีส่วนได้เสีย</w:t>
      </w:r>
      <w:r w:rsidRPr="00C44E6A">
        <w:rPr>
          <w:rFonts w:ascii="Angsana New" w:hAnsi="Angsana New"/>
          <w:color w:val="000000"/>
          <w:sz w:val="30"/>
          <w:szCs w:val="30"/>
          <w:cs/>
        </w:rPr>
        <w:t>และเฉพาะกิจการของงวดที่กฎหมายดังกล่าวมีผลบังคับใช้ ปัจจุบันอยู่ระหว่างการประเมินผลกระทบต่องบการเงิน</w:t>
      </w:r>
    </w:p>
    <w:p w:rsidR="00B26B3A" w:rsidRDefault="00DE1A52" w:rsidP="00D01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22</w:t>
      </w:r>
      <w:r w:rsidR="000425D4" w:rsidRPr="00ED2793">
        <w:rPr>
          <w:rFonts w:asciiTheme="majorBidi" w:hAnsiTheme="majorBidi" w:cstheme="majorBidi"/>
          <w:b/>
          <w:bCs/>
          <w:sz w:val="30"/>
          <w:szCs w:val="30"/>
        </w:rPr>
        <w:tab/>
      </w:r>
      <w:r w:rsidR="00B26B3A">
        <w:rPr>
          <w:rFonts w:asciiTheme="majorBidi" w:hAnsiTheme="majorBidi" w:cstheme="majorBidi"/>
          <w:b/>
          <w:bCs/>
          <w:sz w:val="30"/>
          <w:szCs w:val="30"/>
          <w:cs/>
        </w:rPr>
        <w:t>ทุนเรือนหุ้น</w:t>
      </w:r>
    </w:p>
    <w:tbl>
      <w:tblPr>
        <w:tblW w:w="9214" w:type="dxa"/>
        <w:tblLook w:val="01E0" w:firstRow="1" w:lastRow="1" w:firstColumn="1" w:lastColumn="1" w:noHBand="0" w:noVBand="0"/>
      </w:tblPr>
      <w:tblGrid>
        <w:gridCol w:w="2835"/>
        <w:gridCol w:w="810"/>
        <w:gridCol w:w="1170"/>
        <w:gridCol w:w="243"/>
        <w:gridCol w:w="1197"/>
        <w:gridCol w:w="243"/>
        <w:gridCol w:w="1197"/>
        <w:gridCol w:w="236"/>
        <w:gridCol w:w="1283"/>
      </w:tblGrid>
      <w:tr w:rsidR="000425D4" w:rsidRPr="00ED2793" w:rsidTr="00121990">
        <w:trPr>
          <w:tblHeader/>
        </w:trPr>
        <w:tc>
          <w:tcPr>
            <w:tcW w:w="2835" w:type="dxa"/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:rsidR="000425D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1274B"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243" w:type="dxa"/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6" w:type="dxa"/>
            <w:gridSpan w:val="3"/>
            <w:tcBorders>
              <w:bottom w:val="single" w:sz="4" w:space="0" w:color="auto"/>
            </w:tcBorders>
          </w:tcPr>
          <w:p w:rsidR="000425D4" w:rsidRPr="00ED2793" w:rsidRDefault="00351D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01274B"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</w:tr>
      <w:tr w:rsidR="000425D4" w:rsidRPr="00ED2793" w:rsidTr="00121990">
        <w:trPr>
          <w:tblHeader/>
        </w:trPr>
        <w:tc>
          <w:tcPr>
            <w:tcW w:w="2835" w:type="dxa"/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43" w:type="dxa"/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425D4" w:rsidRPr="00ED2793" w:rsidTr="00121990">
        <w:trPr>
          <w:tblHeader/>
        </w:trPr>
        <w:tc>
          <w:tcPr>
            <w:tcW w:w="2835" w:type="dxa"/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  <w:tc>
          <w:tcPr>
            <w:tcW w:w="5569" w:type="dxa"/>
            <w:gridSpan w:val="7"/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(พันหุ้น / พันบาท)</w:t>
            </w:r>
          </w:p>
        </w:tc>
      </w:tr>
      <w:tr w:rsidR="000425D4" w:rsidRPr="00ED2793" w:rsidTr="00121990">
        <w:trPr>
          <w:tblHeader/>
        </w:trPr>
        <w:tc>
          <w:tcPr>
            <w:tcW w:w="2835" w:type="dxa"/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425D4" w:rsidRPr="00ED2793" w:rsidRDefault="000425D4" w:rsidP="00B01FD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0425D4" w:rsidRPr="00ED2793" w:rsidRDefault="000425D4" w:rsidP="00B01FD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0425D4" w:rsidRPr="00ED2793" w:rsidRDefault="000425D4" w:rsidP="00B01FD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425D4" w:rsidRPr="00ED2793" w:rsidRDefault="000425D4" w:rsidP="00B01FD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425D4" w:rsidRPr="00ED2793" w:rsidTr="00121990">
        <w:trPr>
          <w:tblHeader/>
        </w:trPr>
        <w:tc>
          <w:tcPr>
            <w:tcW w:w="2835" w:type="dxa"/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810" w:type="dxa"/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425D4" w:rsidRPr="00ED2793" w:rsidRDefault="000425D4" w:rsidP="00B01FD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0425D4" w:rsidRPr="00ED2793" w:rsidRDefault="000425D4" w:rsidP="00B01FD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0425D4" w:rsidRPr="00ED2793" w:rsidRDefault="000425D4" w:rsidP="00B01FD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0425D4" w:rsidRPr="00ED2793" w:rsidRDefault="000425D4" w:rsidP="00B01FD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0425D4" w:rsidRPr="00ED2793" w:rsidRDefault="000425D4" w:rsidP="00B01FD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425D4" w:rsidRPr="00ED2793" w:rsidRDefault="000425D4" w:rsidP="00B01FD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0425D4" w:rsidRPr="00ED2793" w:rsidRDefault="000425D4" w:rsidP="00B01FD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96604" w:rsidRPr="00ED2793" w:rsidTr="00121990">
        <w:trPr>
          <w:tblHeader/>
        </w:trPr>
        <w:tc>
          <w:tcPr>
            <w:tcW w:w="2835" w:type="dxa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96604" w:rsidRPr="00ED2793" w:rsidRDefault="00C92FFD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396604" w:rsidRPr="00ED2793" w:rsidRDefault="00C92FFD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250,000</w:t>
            </w: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36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250,000</w:t>
            </w:r>
          </w:p>
        </w:tc>
      </w:tr>
      <w:tr w:rsidR="00396604" w:rsidRPr="00ED2793" w:rsidTr="00121990">
        <w:trPr>
          <w:tblHeader/>
        </w:trPr>
        <w:tc>
          <w:tcPr>
            <w:tcW w:w="2835" w:type="dxa"/>
          </w:tcPr>
          <w:p w:rsidR="00396604" w:rsidRPr="00ED2793" w:rsidRDefault="00396604" w:rsidP="00B01FDE">
            <w:pPr>
              <w:pStyle w:val="Heading8"/>
              <w:tabs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810" w:type="dxa"/>
          </w:tcPr>
          <w:p w:rsidR="00396604" w:rsidRPr="00ED2793" w:rsidRDefault="00396604" w:rsidP="00B01FDE">
            <w:pPr>
              <w:pStyle w:val="Heading8"/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96604" w:rsidRPr="00ED2793" w:rsidTr="00121990">
        <w:trPr>
          <w:tblHeader/>
        </w:trPr>
        <w:tc>
          <w:tcPr>
            <w:tcW w:w="2835" w:type="dxa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396604" w:rsidRPr="00ED2793" w:rsidRDefault="00396604" w:rsidP="00B01FDE">
            <w:pPr>
              <w:pStyle w:val="Heading8"/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  <w:r w:rsidRPr="00ED279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96604" w:rsidRPr="00ED2793" w:rsidRDefault="00C92FFD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396604" w:rsidRPr="00ED2793" w:rsidRDefault="00C92FFD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250,000</w:t>
            </w: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36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bottom w:val="double" w:sz="4" w:space="0" w:color="auto"/>
            </w:tcBorders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250,000</w:t>
            </w:r>
          </w:p>
        </w:tc>
      </w:tr>
      <w:tr w:rsidR="00396604" w:rsidRPr="00ED2793" w:rsidTr="00121990">
        <w:trPr>
          <w:tblHeader/>
        </w:trPr>
        <w:tc>
          <w:tcPr>
            <w:tcW w:w="2835" w:type="dxa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96604" w:rsidRPr="00ED2793" w:rsidTr="00121990">
        <w:trPr>
          <w:tblHeader/>
        </w:trPr>
        <w:tc>
          <w:tcPr>
            <w:tcW w:w="2835" w:type="dxa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96604" w:rsidRPr="00ED2793" w:rsidTr="00121990">
        <w:trPr>
          <w:tblHeader/>
        </w:trPr>
        <w:tc>
          <w:tcPr>
            <w:tcW w:w="2835" w:type="dxa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810" w:type="dxa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96604" w:rsidRPr="00ED2793" w:rsidTr="00121990">
        <w:trPr>
          <w:tblHeader/>
        </w:trPr>
        <w:tc>
          <w:tcPr>
            <w:tcW w:w="2835" w:type="dxa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96604" w:rsidRPr="00ED2793" w:rsidRDefault="00C92FFD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12,000</w:t>
            </w: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396604" w:rsidRPr="00ED2793" w:rsidRDefault="00C92FFD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120,000</w:t>
            </w: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12,000</w:t>
            </w:r>
          </w:p>
        </w:tc>
        <w:tc>
          <w:tcPr>
            <w:tcW w:w="236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120,000</w:t>
            </w:r>
          </w:p>
        </w:tc>
      </w:tr>
      <w:tr w:rsidR="00396604" w:rsidRPr="00ED2793" w:rsidTr="00121990">
        <w:trPr>
          <w:tblHeader/>
        </w:trPr>
        <w:tc>
          <w:tcPr>
            <w:tcW w:w="2835" w:type="dxa"/>
          </w:tcPr>
          <w:p w:rsidR="00396604" w:rsidRPr="00ED2793" w:rsidRDefault="00396604" w:rsidP="00B01FDE">
            <w:pPr>
              <w:pStyle w:val="Heading8"/>
              <w:tabs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810" w:type="dxa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96604" w:rsidRPr="00ED2793" w:rsidTr="00121990">
        <w:trPr>
          <w:tblHeader/>
        </w:trPr>
        <w:tc>
          <w:tcPr>
            <w:tcW w:w="2835" w:type="dxa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96604" w:rsidRPr="00ED2793" w:rsidRDefault="00C92FFD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12,000</w:t>
            </w: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396604" w:rsidRPr="00ED2793" w:rsidRDefault="00C92FFD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120,000</w:t>
            </w: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12,000</w:t>
            </w:r>
          </w:p>
        </w:tc>
        <w:tc>
          <w:tcPr>
            <w:tcW w:w="236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3" w:type="dxa"/>
            <w:tcBorders>
              <w:bottom w:val="double" w:sz="4" w:space="0" w:color="auto"/>
            </w:tcBorders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120,000</w:t>
            </w:r>
          </w:p>
        </w:tc>
      </w:tr>
    </w:tbl>
    <w:p w:rsidR="008B7649" w:rsidRDefault="008B7649" w:rsidP="008B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0425D4" w:rsidRPr="00ED2793" w:rsidRDefault="000425D4" w:rsidP="0012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76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  <w:cs/>
        </w:rPr>
        <w:t>ส่วนเกินมูลค่าหุ้น</w:t>
      </w:r>
    </w:p>
    <w:p w:rsidR="000C28C4" w:rsidRDefault="000425D4" w:rsidP="008B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D2793">
        <w:rPr>
          <w:rFonts w:asciiTheme="majorBidi" w:hAnsiTheme="majorBidi" w:cstheme="majorBidi"/>
          <w:sz w:val="30"/>
          <w:szCs w:val="30"/>
        </w:rPr>
        <w:t>2535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ED2793">
        <w:rPr>
          <w:rFonts w:asciiTheme="majorBidi" w:hAnsiTheme="majorBidi" w:cstheme="majorBidi"/>
          <w:sz w:val="30"/>
          <w:szCs w:val="30"/>
        </w:rPr>
        <w:t xml:space="preserve">51 </w:t>
      </w:r>
      <w:r w:rsidRPr="00ED2793">
        <w:rPr>
          <w:rFonts w:asciiTheme="majorBidi" w:hAnsiTheme="majorBidi" w:cstheme="majorBidi"/>
          <w:sz w:val="30"/>
          <w:szCs w:val="30"/>
          <w:cs/>
        </w:rPr>
        <w:t>ในกรณีที่บริษัทเสนอขายหุ้นส</w:t>
      </w:r>
      <w:r w:rsidR="002A7139" w:rsidRPr="00ED2793">
        <w:rPr>
          <w:rFonts w:asciiTheme="majorBidi" w:hAnsiTheme="majorBidi" w:cstheme="majorBidi"/>
          <w:sz w:val="30"/>
          <w:szCs w:val="30"/>
          <w:cs/>
        </w:rPr>
        <w:t>ูงกว่ามูลค่าหุ้นที่จดทะเบียนไว้</w:t>
      </w:r>
      <w:r w:rsidR="002A7139"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บริษัทต้องนำค่าหุ้นส่วนเกินนี้ตั้งเป็นทุนสำรอง (</w:t>
      </w:r>
      <w:r w:rsidRPr="00ED2793">
        <w:rPr>
          <w:rFonts w:asciiTheme="majorBidi" w:hAnsiTheme="majorBidi" w:cstheme="majorBidi"/>
          <w:sz w:val="30"/>
          <w:szCs w:val="30"/>
        </w:rPr>
        <w:t>“</w:t>
      </w:r>
      <w:r w:rsidRPr="00ED2793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ED2793">
        <w:rPr>
          <w:rFonts w:asciiTheme="majorBidi" w:hAnsiTheme="majorBidi" w:cstheme="majorBidi"/>
          <w:sz w:val="30"/>
          <w:szCs w:val="30"/>
        </w:rPr>
        <w:t>”</w:t>
      </w:r>
      <w:r w:rsidRPr="00ED2793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6F73DD" w:rsidRDefault="006F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:rsidR="008B7649" w:rsidRPr="008B7649" w:rsidRDefault="00DE1A52" w:rsidP="008B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23</w:t>
      </w:r>
      <w:r w:rsidR="00D46110" w:rsidRPr="00ED2793">
        <w:rPr>
          <w:rFonts w:asciiTheme="majorBidi" w:hAnsiTheme="majorBidi" w:cstheme="majorBidi"/>
          <w:b/>
          <w:bCs/>
          <w:sz w:val="30"/>
          <w:szCs w:val="30"/>
        </w:rPr>
        <w:t xml:space="preserve">     </w:t>
      </w:r>
      <w:r w:rsidR="00BB108B" w:rsidRPr="00ED279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D46110" w:rsidRPr="00ED279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0425D4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</w:p>
    <w:p w:rsidR="000425D4" w:rsidRPr="00ED2793" w:rsidRDefault="000425D4" w:rsidP="00CC2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  <w:r w:rsidR="00791497" w:rsidRPr="00ED2793">
        <w:rPr>
          <w:rFonts w:asciiTheme="majorBidi" w:hAnsiTheme="majorBidi" w:cstheme="majorBidi"/>
          <w:sz w:val="30"/>
          <w:szCs w:val="30"/>
          <w:cs/>
        </w:rPr>
        <w:t>การจัดสรรกำไร และ/หรือ กำไรสะสม</w:t>
      </w:r>
    </w:p>
    <w:p w:rsidR="008B7649" w:rsidRPr="00ED2793" w:rsidRDefault="00A1463A" w:rsidP="00CC2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  <w:cs/>
        </w:rPr>
        <w:t>ทุน</w:t>
      </w:r>
      <w:r w:rsidR="000425D4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:rsidR="000425D4" w:rsidRDefault="000425D4" w:rsidP="008B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D2793">
        <w:rPr>
          <w:rFonts w:asciiTheme="majorBidi" w:hAnsiTheme="majorBidi" w:cstheme="majorBidi"/>
          <w:sz w:val="30"/>
          <w:szCs w:val="30"/>
        </w:rPr>
        <w:t>2535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ED2793">
        <w:rPr>
          <w:rFonts w:asciiTheme="majorBidi" w:hAnsiTheme="majorBidi" w:cstheme="majorBidi"/>
          <w:sz w:val="30"/>
          <w:szCs w:val="30"/>
        </w:rPr>
        <w:t>116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ED2793">
        <w:rPr>
          <w:rFonts w:asciiTheme="majorBidi" w:hAnsiTheme="majorBidi" w:cstheme="majorBidi"/>
          <w:sz w:val="30"/>
          <w:szCs w:val="30"/>
        </w:rPr>
        <w:t>“</w:t>
      </w:r>
      <w:r w:rsidRPr="00ED2793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ED2793">
        <w:rPr>
          <w:rFonts w:asciiTheme="majorBidi" w:hAnsiTheme="majorBidi" w:cstheme="majorBidi"/>
          <w:sz w:val="30"/>
          <w:szCs w:val="30"/>
        </w:rPr>
        <w:t>”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ED2793">
        <w:rPr>
          <w:rFonts w:asciiTheme="majorBidi" w:hAnsiTheme="majorBidi" w:cstheme="majorBidi"/>
          <w:sz w:val="30"/>
          <w:szCs w:val="30"/>
        </w:rPr>
        <w:t>5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ED2793">
        <w:rPr>
          <w:rFonts w:asciiTheme="majorBidi" w:hAnsiTheme="majorBidi" w:cstheme="majorBidi"/>
          <w:sz w:val="30"/>
          <w:szCs w:val="30"/>
        </w:rPr>
        <w:t xml:space="preserve">10 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ของทุนจดทะเบียน เงินสำรองนี้จะนำไปจ่ายเป็นเงินปันผลไม่ได้ </w:t>
      </w:r>
    </w:p>
    <w:p w:rsidR="00B26B3A" w:rsidRPr="00440F90" w:rsidRDefault="00B26B3A" w:rsidP="008B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:rsidR="002B5D11" w:rsidRPr="00674834" w:rsidRDefault="002B5D11" w:rsidP="00291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D2793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ในระหว่างปี </w:t>
      </w:r>
      <w:r w:rsidR="0001274B" w:rsidRPr="00ED2793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1274B" w:rsidRPr="00ED2793">
        <w:rPr>
          <w:rFonts w:asciiTheme="majorBidi" w:hAnsiTheme="majorBidi" w:cstheme="majorBidi"/>
          <w:spacing w:val="-4"/>
          <w:sz w:val="30"/>
          <w:szCs w:val="30"/>
          <w:cs/>
        </w:rPr>
        <w:t>1</w:t>
      </w:r>
      <w:r w:rsidRPr="00ED279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D3909" w:rsidRPr="00ED2793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01274B" w:rsidRPr="00ED2793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01274B" w:rsidRPr="00ED2793">
        <w:rPr>
          <w:rFonts w:asciiTheme="majorBidi" w:hAnsiTheme="majorBidi" w:cstheme="majorBidi"/>
          <w:spacing w:val="-4"/>
          <w:sz w:val="30"/>
          <w:szCs w:val="30"/>
          <w:cs/>
        </w:rPr>
        <w:t>60</w:t>
      </w:r>
      <w:r w:rsidR="001D3909" w:rsidRPr="00ED279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D2793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บริษัทได้จัดสรรทุนสำรองตามกฎหมายเป็น</w:t>
      </w:r>
      <w:r w:rsidRPr="00CC2774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จำนวนเงิน </w:t>
      </w:r>
      <w:r w:rsidR="00B26B3A">
        <w:rPr>
          <w:rFonts w:asciiTheme="majorBidi" w:hAnsiTheme="majorBidi" w:cstheme="majorBidi"/>
          <w:spacing w:val="-4"/>
          <w:sz w:val="30"/>
          <w:szCs w:val="30"/>
        </w:rPr>
        <w:t>0.</w:t>
      </w:r>
      <w:r w:rsidR="00CC2774" w:rsidRPr="00CC2774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CC277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C2774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1D3909" w:rsidRPr="00ED279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D3909" w:rsidRPr="00ED2793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01274B" w:rsidRPr="00ED2793">
        <w:rPr>
          <w:rFonts w:asciiTheme="majorBidi" w:hAnsiTheme="majorBidi" w:cstheme="majorBidi"/>
          <w:spacing w:val="-4"/>
          <w:sz w:val="30"/>
          <w:szCs w:val="30"/>
        </w:rPr>
        <w:t>0.</w:t>
      </w:r>
      <w:r w:rsidR="00B26B3A">
        <w:rPr>
          <w:rFonts w:asciiTheme="majorBidi" w:hAnsiTheme="majorBidi" w:cstheme="majorBidi"/>
          <w:spacing w:val="-4"/>
          <w:sz w:val="30"/>
          <w:szCs w:val="30"/>
          <w:cs/>
        </w:rPr>
        <w:t>4</w:t>
      </w:r>
      <w:r w:rsidR="001D3909" w:rsidRPr="00ED279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D3909" w:rsidRPr="00ED2793">
        <w:rPr>
          <w:rFonts w:asciiTheme="majorBidi" w:hAnsiTheme="majorBidi" w:cstheme="majorBidi"/>
          <w:spacing w:val="-4"/>
          <w:sz w:val="30"/>
          <w:szCs w:val="30"/>
          <w:cs/>
        </w:rPr>
        <w:t>ล้านบา</w:t>
      </w:r>
      <w:r w:rsidR="00B26B3A">
        <w:rPr>
          <w:rFonts w:asciiTheme="majorBidi" w:hAnsiTheme="majorBidi" w:cstheme="majorBidi"/>
          <w:spacing w:val="-4"/>
          <w:sz w:val="30"/>
          <w:szCs w:val="30"/>
          <w:cs/>
        </w:rPr>
        <w:t>ท</w:t>
      </w:r>
      <w:r w:rsidR="00B26B3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B26B3A" w:rsidRPr="00ED2793">
        <w:rPr>
          <w:rFonts w:asciiTheme="majorBidi" w:hAnsiTheme="majorBidi" w:cstheme="majorBidi"/>
          <w:spacing w:val="-2"/>
          <w:sz w:val="30"/>
          <w:szCs w:val="30"/>
          <w:cs/>
        </w:rPr>
        <w:t>ตาม</w:t>
      </w:r>
      <w:r w:rsidR="001D3909" w:rsidRPr="00ED2793">
        <w:rPr>
          <w:rFonts w:asciiTheme="majorBidi" w:hAnsiTheme="majorBidi" w:cstheme="majorBidi"/>
          <w:spacing w:val="-2"/>
          <w:sz w:val="30"/>
          <w:szCs w:val="30"/>
          <w:cs/>
        </w:rPr>
        <w:t>ลำดับ</w:t>
      </w:r>
    </w:p>
    <w:p w:rsidR="000425D4" w:rsidRPr="00ED2793" w:rsidRDefault="000425D4" w:rsidP="00CC2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76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  <w:cs/>
        </w:rPr>
        <w:t>องค์ประกอบอื่นของส่วนของผู้ถือหุ้น</w:t>
      </w:r>
    </w:p>
    <w:p w:rsidR="000425D4" w:rsidRPr="00ED2793" w:rsidRDefault="000425D4" w:rsidP="008B7649">
      <w:pPr>
        <w:tabs>
          <w:tab w:val="clear" w:pos="227"/>
          <w:tab w:val="clear" w:pos="454"/>
          <w:tab w:val="clear" w:pos="680"/>
          <w:tab w:val="left" w:pos="720"/>
        </w:tabs>
        <w:spacing w:after="240" w:line="276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  <w:cs/>
        </w:rPr>
        <w:t>ผลต่างจากการเปลี่ยนแปลงในมูลค่ายุติธรรม</w:t>
      </w:r>
      <w:r w:rsidR="007A22DC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ของเงินลงทุนเผื่อขาย</w:t>
      </w:r>
    </w:p>
    <w:p w:rsidR="000425D4" w:rsidRPr="00ED2793" w:rsidRDefault="000425D4" w:rsidP="008B7649">
      <w:pPr>
        <w:tabs>
          <w:tab w:val="clear" w:pos="227"/>
          <w:tab w:val="clear" w:pos="454"/>
          <w:tab w:val="clear" w:pos="680"/>
          <w:tab w:val="left" w:pos="720"/>
        </w:tabs>
        <w:spacing w:after="24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ผลต่างจากการเปลี่ยนแปลงในมูลค่ายุติธรรม</w:t>
      </w:r>
      <w:r w:rsidR="007A22DC" w:rsidRPr="00ED2793">
        <w:rPr>
          <w:rFonts w:asciiTheme="majorBidi" w:hAnsiTheme="majorBidi" w:cstheme="majorBidi"/>
          <w:sz w:val="30"/>
          <w:szCs w:val="30"/>
          <w:cs/>
        </w:rPr>
        <w:t>ของเงินลงทุนเผื่อขาย</w:t>
      </w:r>
      <w:r w:rsidRPr="00ED2793">
        <w:rPr>
          <w:rFonts w:asciiTheme="majorBidi" w:hAnsiTheme="majorBidi" w:cstheme="majorBidi"/>
          <w:sz w:val="30"/>
          <w:szCs w:val="30"/>
          <w:cs/>
        </w:rPr>
        <w:t>แสดงในส่วนของเจ้าของประกอบด้วยผลรวมการเปลี่ยนแปลงในมูลค่ายุติธรรมของ</w:t>
      </w:r>
      <w:r w:rsidR="007A22DC" w:rsidRPr="00ED2793">
        <w:rPr>
          <w:rFonts w:asciiTheme="majorBidi" w:hAnsiTheme="majorBidi" w:cstheme="majorBidi"/>
          <w:sz w:val="30"/>
          <w:szCs w:val="30"/>
          <w:cs/>
        </w:rPr>
        <w:t>เงินลงทุน</w:t>
      </w:r>
      <w:r w:rsidRPr="00ED2793">
        <w:rPr>
          <w:rFonts w:asciiTheme="majorBidi" w:hAnsiTheme="majorBidi" w:cstheme="majorBidi"/>
          <w:sz w:val="30"/>
          <w:szCs w:val="30"/>
          <w:cs/>
        </w:rPr>
        <w:t>เผื่อขายจนกระทั่งมีการตัดรายการหรือเกิดการด้อยค่า</w:t>
      </w:r>
    </w:p>
    <w:p w:rsidR="00791497" w:rsidRPr="00ED2793" w:rsidRDefault="007A22DC" w:rsidP="008B7649">
      <w:pPr>
        <w:tabs>
          <w:tab w:val="clear" w:pos="227"/>
          <w:tab w:val="clear" w:pos="454"/>
          <w:tab w:val="clear" w:pos="680"/>
          <w:tab w:val="left" w:pos="720"/>
        </w:tabs>
        <w:spacing w:line="276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  <w:cs/>
        </w:rPr>
        <w:t>การเคลื่อนไหวในทุนสำรอง</w:t>
      </w:r>
    </w:p>
    <w:p w:rsidR="007A22DC" w:rsidRPr="008B7649" w:rsidRDefault="007A22DC" w:rsidP="008B7649">
      <w:pPr>
        <w:spacing w:after="240" w:line="240" w:lineRule="auto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:rsidR="00B91FF6" w:rsidRPr="00ED2793" w:rsidRDefault="00DE1A52" w:rsidP="008B7649">
      <w:pPr>
        <w:pStyle w:val="a"/>
        <w:tabs>
          <w:tab w:val="clear" w:pos="1080"/>
          <w:tab w:val="left" w:pos="540"/>
        </w:tabs>
        <w:spacing w:after="240"/>
        <w:ind w:right="-25"/>
        <w:jc w:val="thaiDistribute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 w:hint="cs"/>
          <w:b/>
          <w:bCs/>
          <w:cs/>
          <w:lang w:val="en-US"/>
        </w:rPr>
        <w:t>24</w:t>
      </w:r>
      <w:r w:rsidR="00B91FF6" w:rsidRPr="00ED2793">
        <w:rPr>
          <w:rFonts w:asciiTheme="majorBidi" w:hAnsiTheme="majorBidi" w:cstheme="majorBidi"/>
          <w:b/>
          <w:bCs/>
          <w:lang w:val="en-US"/>
        </w:rPr>
        <w:tab/>
      </w:r>
      <w:r w:rsidR="00B91FF6" w:rsidRPr="00ED2793">
        <w:rPr>
          <w:rFonts w:asciiTheme="majorBidi" w:hAnsiTheme="majorBidi" w:cstheme="majorBidi"/>
          <w:b/>
          <w:bCs/>
          <w:cs/>
          <w:lang w:val="en-US"/>
        </w:rPr>
        <w:t>ส่วนงานดำเนินงาน</w:t>
      </w:r>
      <w:r w:rsidR="00B91FF6" w:rsidRPr="00ED2793">
        <w:rPr>
          <w:rFonts w:asciiTheme="majorBidi" w:hAnsiTheme="majorBidi" w:cstheme="majorBidi"/>
          <w:b/>
          <w:bCs/>
          <w:lang w:val="en-US"/>
        </w:rPr>
        <w:t xml:space="preserve"> </w:t>
      </w:r>
    </w:p>
    <w:p w:rsidR="00B91FF6" w:rsidRPr="00ED2793" w:rsidRDefault="00B91FF6" w:rsidP="008B7649">
      <w:pPr>
        <w:pStyle w:val="a"/>
        <w:tabs>
          <w:tab w:val="clear" w:pos="1080"/>
          <w:tab w:val="left" w:pos="540"/>
        </w:tabs>
        <w:spacing w:before="240" w:after="240"/>
        <w:ind w:right="-25"/>
        <w:jc w:val="thaiDistribute"/>
        <w:rPr>
          <w:rFonts w:asciiTheme="majorBidi" w:hAnsiTheme="majorBidi" w:cstheme="majorBidi"/>
          <w:lang w:val="en-US"/>
        </w:rPr>
      </w:pPr>
      <w:r w:rsidRPr="00ED2793">
        <w:rPr>
          <w:rFonts w:asciiTheme="majorBidi" w:hAnsiTheme="majorBidi" w:cstheme="majorBidi"/>
          <w:cs/>
          <w:lang w:val="en-US"/>
        </w:rPr>
        <w:t xml:space="preserve">บริษัทมี </w:t>
      </w:r>
      <w:r w:rsidRPr="00ED2793">
        <w:rPr>
          <w:rFonts w:asciiTheme="majorBidi" w:hAnsiTheme="majorBidi" w:cstheme="majorBidi"/>
          <w:lang w:val="en-US"/>
        </w:rPr>
        <w:t xml:space="preserve">4 </w:t>
      </w:r>
      <w:r w:rsidRPr="00ED2793">
        <w:rPr>
          <w:rFonts w:asciiTheme="majorBidi" w:hAnsiTheme="majorBidi" w:cstheme="majorBidi"/>
          <w:cs/>
          <w:lang w:val="en-US"/>
        </w:rPr>
        <w:t>ส่วนงานที่รายงาน ดังรายละเอียดข้างล่าง ซึ่งเป็นหน่วยงานธุรกิจที่สำคัญของบริษัท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การดำเนินงานของแต่ละส่วนงานที่รายงานของบริษัทโดยสรุปมีดังนี้</w:t>
      </w:r>
    </w:p>
    <w:p w:rsidR="00B91FF6" w:rsidRPr="00ED2793" w:rsidRDefault="00B91FF6" w:rsidP="006832BF">
      <w:pPr>
        <w:pStyle w:val="a"/>
        <w:numPr>
          <w:ilvl w:val="0"/>
          <w:numId w:val="17"/>
        </w:numPr>
        <w:tabs>
          <w:tab w:val="clear" w:pos="340"/>
          <w:tab w:val="clear" w:pos="1080"/>
          <w:tab w:val="left" w:pos="540"/>
          <w:tab w:val="num" w:pos="880"/>
        </w:tabs>
        <w:ind w:left="880" w:right="-25"/>
        <w:jc w:val="thaiDistribute"/>
        <w:rPr>
          <w:rFonts w:asciiTheme="majorBidi" w:hAnsiTheme="majorBidi" w:cstheme="majorBidi"/>
          <w:lang w:val="en-US"/>
        </w:rPr>
      </w:pPr>
      <w:r w:rsidRPr="00ED2793">
        <w:rPr>
          <w:rFonts w:asciiTheme="majorBidi" w:hAnsiTheme="majorBidi" w:cstheme="majorBidi"/>
          <w:cs/>
          <w:lang w:val="en-US"/>
        </w:rPr>
        <w:t xml:space="preserve">ส่วนงาน </w:t>
      </w:r>
      <w:r w:rsidRPr="00ED2793">
        <w:rPr>
          <w:rFonts w:asciiTheme="majorBidi" w:hAnsiTheme="majorBidi" w:cstheme="majorBidi"/>
          <w:lang w:val="en-US"/>
        </w:rPr>
        <w:t xml:space="preserve">1 </w:t>
      </w:r>
      <w:r w:rsidRPr="00ED2793">
        <w:rPr>
          <w:rFonts w:asciiTheme="majorBidi" w:hAnsiTheme="majorBidi" w:cstheme="majorBidi"/>
          <w:cs/>
          <w:lang w:val="en-US"/>
        </w:rPr>
        <w:t>เครื่องแต่งกายสุภาพสตรี</w:t>
      </w:r>
    </w:p>
    <w:p w:rsidR="00B91FF6" w:rsidRPr="00ED2793" w:rsidRDefault="00B91FF6" w:rsidP="006832BF">
      <w:pPr>
        <w:pStyle w:val="a"/>
        <w:numPr>
          <w:ilvl w:val="0"/>
          <w:numId w:val="17"/>
        </w:numPr>
        <w:tabs>
          <w:tab w:val="clear" w:pos="340"/>
          <w:tab w:val="clear" w:pos="1080"/>
          <w:tab w:val="left" w:pos="540"/>
          <w:tab w:val="num" w:pos="880"/>
        </w:tabs>
        <w:ind w:left="880" w:right="-25"/>
        <w:jc w:val="thaiDistribute"/>
        <w:rPr>
          <w:rFonts w:asciiTheme="majorBidi" w:hAnsiTheme="majorBidi" w:cstheme="majorBidi"/>
          <w:lang w:val="en-US"/>
        </w:rPr>
      </w:pPr>
      <w:r w:rsidRPr="00ED2793">
        <w:rPr>
          <w:rFonts w:asciiTheme="majorBidi" w:hAnsiTheme="majorBidi" w:cstheme="majorBidi"/>
          <w:cs/>
          <w:lang w:val="en-US"/>
        </w:rPr>
        <w:t xml:space="preserve">ส่วนงาน </w:t>
      </w:r>
      <w:r w:rsidRPr="00ED2793">
        <w:rPr>
          <w:rFonts w:asciiTheme="majorBidi" w:hAnsiTheme="majorBidi" w:cstheme="majorBidi"/>
          <w:lang w:val="en-US"/>
        </w:rPr>
        <w:t xml:space="preserve">2 </w:t>
      </w:r>
      <w:r w:rsidRPr="00ED2793">
        <w:rPr>
          <w:rFonts w:asciiTheme="majorBidi" w:hAnsiTheme="majorBidi" w:cstheme="majorBidi"/>
          <w:cs/>
          <w:lang w:val="en-US"/>
        </w:rPr>
        <w:t>เครื่องแต่งกายสุภาพบุรุษ</w:t>
      </w:r>
    </w:p>
    <w:p w:rsidR="00B91FF6" w:rsidRPr="00ED2793" w:rsidRDefault="00B91FF6" w:rsidP="006832BF">
      <w:pPr>
        <w:pStyle w:val="a"/>
        <w:numPr>
          <w:ilvl w:val="0"/>
          <w:numId w:val="17"/>
        </w:numPr>
        <w:tabs>
          <w:tab w:val="clear" w:pos="340"/>
          <w:tab w:val="clear" w:pos="1080"/>
          <w:tab w:val="left" w:pos="540"/>
          <w:tab w:val="num" w:pos="880"/>
        </w:tabs>
        <w:ind w:left="880" w:right="-25"/>
        <w:jc w:val="thaiDistribute"/>
        <w:rPr>
          <w:rFonts w:asciiTheme="majorBidi" w:hAnsiTheme="majorBidi" w:cstheme="majorBidi"/>
          <w:lang w:val="en-US"/>
        </w:rPr>
      </w:pPr>
      <w:r w:rsidRPr="00ED2793">
        <w:rPr>
          <w:rFonts w:asciiTheme="majorBidi" w:hAnsiTheme="majorBidi" w:cstheme="majorBidi"/>
          <w:cs/>
          <w:lang w:val="en-US"/>
        </w:rPr>
        <w:t xml:space="preserve">ส่วนงาน </w:t>
      </w:r>
      <w:r w:rsidRPr="00ED2793">
        <w:rPr>
          <w:rFonts w:asciiTheme="majorBidi" w:hAnsiTheme="majorBidi" w:cstheme="majorBidi"/>
          <w:lang w:val="en-US"/>
        </w:rPr>
        <w:t xml:space="preserve">3 </w:t>
      </w:r>
      <w:r w:rsidRPr="00ED2793">
        <w:rPr>
          <w:rFonts w:asciiTheme="majorBidi" w:hAnsiTheme="majorBidi" w:cstheme="majorBidi"/>
          <w:cs/>
          <w:lang w:val="en-US"/>
        </w:rPr>
        <w:t>เครื่องประดับ</w:t>
      </w:r>
    </w:p>
    <w:p w:rsidR="00B91FF6" w:rsidRPr="00ED2793" w:rsidRDefault="00B91FF6" w:rsidP="006832BF">
      <w:pPr>
        <w:pStyle w:val="a"/>
        <w:numPr>
          <w:ilvl w:val="0"/>
          <w:numId w:val="17"/>
        </w:numPr>
        <w:tabs>
          <w:tab w:val="clear" w:pos="340"/>
          <w:tab w:val="clear" w:pos="1080"/>
          <w:tab w:val="left" w:pos="540"/>
          <w:tab w:val="num" w:pos="880"/>
        </w:tabs>
        <w:ind w:left="880" w:right="-25"/>
        <w:jc w:val="thaiDistribute"/>
        <w:rPr>
          <w:rFonts w:asciiTheme="majorBidi" w:hAnsiTheme="majorBidi" w:cstheme="majorBidi"/>
          <w:cs/>
          <w:lang w:val="en-US"/>
        </w:rPr>
      </w:pPr>
      <w:r w:rsidRPr="00ED2793">
        <w:rPr>
          <w:rFonts w:asciiTheme="majorBidi" w:hAnsiTheme="majorBidi" w:cstheme="majorBidi"/>
          <w:cs/>
          <w:lang w:val="en-US"/>
        </w:rPr>
        <w:t xml:space="preserve">ส่วนงาน </w:t>
      </w:r>
      <w:r w:rsidRPr="00ED2793">
        <w:rPr>
          <w:rFonts w:asciiTheme="majorBidi" w:hAnsiTheme="majorBidi" w:cstheme="majorBidi"/>
          <w:lang w:val="en-US"/>
        </w:rPr>
        <w:t xml:space="preserve">4 </w:t>
      </w:r>
      <w:r w:rsidRPr="00ED2793">
        <w:rPr>
          <w:rFonts w:asciiTheme="majorBidi" w:hAnsiTheme="majorBidi" w:cstheme="majorBidi"/>
          <w:cs/>
          <w:lang w:val="en-US"/>
        </w:rPr>
        <w:t>เครื่องแบบยูนิฟอร์ม</w:t>
      </w:r>
    </w:p>
    <w:p w:rsidR="00BB108B" w:rsidRPr="00ED2793" w:rsidRDefault="00BB108B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:rsidR="00BB108B" w:rsidRPr="00ED2793" w:rsidRDefault="00BB108B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:rsidR="00BB108B" w:rsidRPr="00ED2793" w:rsidRDefault="00BB108B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BB108B" w:rsidRPr="00ED2793" w:rsidSect="00C97FA0">
          <w:headerReference w:type="default" r:id="rId15"/>
          <w:pgSz w:w="11909" w:h="16834" w:code="9"/>
          <w:pgMar w:top="1440" w:right="1077" w:bottom="851" w:left="1588" w:header="720" w:footer="720" w:gutter="0"/>
          <w:cols w:space="720"/>
          <w:docGrid w:linePitch="245"/>
        </w:sectPr>
      </w:pPr>
      <w:r w:rsidRPr="00ED2793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:rsidR="00E93F04" w:rsidRPr="00ED2793" w:rsidRDefault="00E93F04" w:rsidP="00B26B3A">
      <w:pPr>
        <w:pStyle w:val="a"/>
        <w:tabs>
          <w:tab w:val="clear" w:pos="1080"/>
          <w:tab w:val="left" w:pos="540"/>
        </w:tabs>
        <w:ind w:right="-25"/>
        <w:jc w:val="thaiDistribute"/>
        <w:rPr>
          <w:rFonts w:asciiTheme="majorBidi" w:hAnsiTheme="majorBidi" w:cstheme="majorBidi"/>
          <w:b/>
          <w:bCs/>
          <w:lang w:val="en-US"/>
        </w:rPr>
      </w:pPr>
      <w:r w:rsidRPr="00ED2793">
        <w:rPr>
          <w:rFonts w:asciiTheme="majorBidi" w:hAnsiTheme="majorBidi" w:cstheme="majorBidi"/>
          <w:b/>
          <w:bCs/>
          <w:cs/>
          <w:lang w:val="en-US"/>
        </w:rPr>
        <w:lastRenderedPageBreak/>
        <w:t>ข้อมูล</w:t>
      </w:r>
      <w:r w:rsidR="00BB108B" w:rsidRPr="00ED2793">
        <w:rPr>
          <w:rFonts w:asciiTheme="majorBidi" w:hAnsiTheme="majorBidi" w:cstheme="majorBidi"/>
          <w:b/>
          <w:bCs/>
          <w:cs/>
          <w:lang w:val="en-US"/>
        </w:rPr>
        <w:t>เกี่ยวกับ</w:t>
      </w:r>
      <w:r w:rsidRPr="00ED2793">
        <w:rPr>
          <w:rFonts w:asciiTheme="majorBidi" w:hAnsiTheme="majorBidi" w:cstheme="majorBidi"/>
          <w:b/>
          <w:bCs/>
          <w:cs/>
          <w:lang w:val="en-US"/>
        </w:rPr>
        <w:t>ส่วนงานที่รายงาน</w:t>
      </w:r>
    </w:p>
    <w:tbl>
      <w:tblPr>
        <w:tblW w:w="1540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31"/>
        <w:gridCol w:w="968"/>
        <w:gridCol w:w="186"/>
        <w:gridCol w:w="946"/>
        <w:gridCol w:w="187"/>
        <w:gridCol w:w="847"/>
        <w:gridCol w:w="187"/>
        <w:gridCol w:w="1114"/>
        <w:gridCol w:w="187"/>
        <w:gridCol w:w="847"/>
        <w:gridCol w:w="187"/>
        <w:gridCol w:w="855"/>
        <w:gridCol w:w="190"/>
        <w:gridCol w:w="944"/>
        <w:gridCol w:w="190"/>
        <w:gridCol w:w="947"/>
        <w:gridCol w:w="188"/>
        <w:gridCol w:w="942"/>
        <w:gridCol w:w="178"/>
        <w:gridCol w:w="952"/>
        <w:gridCol w:w="9"/>
        <w:gridCol w:w="6"/>
        <w:gridCol w:w="297"/>
        <w:gridCol w:w="23"/>
      </w:tblGrid>
      <w:tr w:rsidR="00FD2196" w:rsidRPr="00ED2793" w:rsidTr="008B7649">
        <w:trPr>
          <w:cantSplit/>
          <w:trHeight w:val="53"/>
          <w:tblHeader/>
        </w:trPr>
        <w:tc>
          <w:tcPr>
            <w:tcW w:w="4038" w:type="dxa"/>
          </w:tcPr>
          <w:p w:rsidR="00FD2196" w:rsidRPr="008B7649" w:rsidRDefault="00FD2196" w:rsidP="00B01FDE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7" w:type="dxa"/>
            <w:gridSpan w:val="21"/>
          </w:tcPr>
          <w:p w:rsidR="00EF4262" w:rsidRPr="008B7649" w:rsidRDefault="00FD2196" w:rsidP="00B01FDE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8B7649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303" w:type="dxa"/>
            <w:gridSpan w:val="2"/>
          </w:tcPr>
          <w:p w:rsidR="00FD2196" w:rsidRPr="008B7649" w:rsidRDefault="00FD2196" w:rsidP="00B01FDE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8B7649" w:rsidRPr="00ED2793" w:rsidTr="008B7649">
        <w:trPr>
          <w:gridAfter w:val="1"/>
          <w:wAfter w:w="9" w:type="dxa"/>
          <w:cantSplit/>
          <w:trHeight w:val="53"/>
          <w:tblHeader/>
        </w:trPr>
        <w:tc>
          <w:tcPr>
            <w:tcW w:w="4038" w:type="dxa"/>
          </w:tcPr>
          <w:p w:rsidR="003B297A" w:rsidRPr="008B7649" w:rsidRDefault="003B297A" w:rsidP="00B01FDE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2" w:type="dxa"/>
            <w:gridSpan w:val="3"/>
          </w:tcPr>
          <w:p w:rsidR="003B297A" w:rsidRPr="008B7649" w:rsidRDefault="00140D6C" w:rsidP="00B01FDE">
            <w:pPr>
              <w:pStyle w:val="BodyTextIndent"/>
              <w:tabs>
                <w:tab w:val="left" w:pos="426"/>
              </w:tabs>
              <w:spacing w:after="0" w:line="240" w:lineRule="auto"/>
              <w:ind w:left="-93"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B764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เครื่องแต่งกายสุภาพสตรี</w:t>
            </w:r>
          </w:p>
        </w:tc>
        <w:tc>
          <w:tcPr>
            <w:tcW w:w="187" w:type="dxa"/>
          </w:tcPr>
          <w:p w:rsidR="003B297A" w:rsidRPr="008B7649" w:rsidRDefault="003B297A" w:rsidP="00B01FDE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147" w:type="dxa"/>
            <w:gridSpan w:val="3"/>
          </w:tcPr>
          <w:p w:rsidR="003B297A" w:rsidRPr="008B7649" w:rsidRDefault="00140D6C" w:rsidP="00B01FDE">
            <w:pPr>
              <w:pStyle w:val="BodyTextIndent"/>
              <w:tabs>
                <w:tab w:val="left" w:pos="426"/>
              </w:tabs>
              <w:spacing w:after="0" w:line="240" w:lineRule="auto"/>
              <w:ind w:left="-93"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เครื่องแต่งกายสุภาพบุรุษ</w:t>
            </w:r>
          </w:p>
        </w:tc>
        <w:tc>
          <w:tcPr>
            <w:tcW w:w="187" w:type="dxa"/>
          </w:tcPr>
          <w:p w:rsidR="003B297A" w:rsidRPr="008B7649" w:rsidRDefault="003B297A" w:rsidP="00B01FDE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91" w:type="dxa"/>
            <w:gridSpan w:val="3"/>
          </w:tcPr>
          <w:p w:rsidR="003B297A" w:rsidRPr="008B7649" w:rsidRDefault="00140D6C" w:rsidP="00B01FDE">
            <w:pPr>
              <w:pStyle w:val="BodyTextIndent"/>
              <w:tabs>
                <w:tab w:val="left" w:pos="426"/>
              </w:tabs>
              <w:spacing w:after="0" w:line="240" w:lineRule="auto"/>
              <w:ind w:left="-93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เครื่องประดับ</w:t>
            </w:r>
          </w:p>
        </w:tc>
        <w:tc>
          <w:tcPr>
            <w:tcW w:w="190" w:type="dxa"/>
          </w:tcPr>
          <w:p w:rsidR="003B297A" w:rsidRPr="008B7649" w:rsidRDefault="003B297A" w:rsidP="00B01FDE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083" w:type="dxa"/>
            <w:gridSpan w:val="3"/>
          </w:tcPr>
          <w:p w:rsidR="003B297A" w:rsidRPr="008B7649" w:rsidRDefault="00140D6C" w:rsidP="00B01FDE">
            <w:pPr>
              <w:pStyle w:val="BodyTextIndent"/>
              <w:tabs>
                <w:tab w:val="left" w:pos="426"/>
              </w:tabs>
              <w:spacing w:after="0" w:line="240" w:lineRule="auto"/>
              <w:ind w:left="-93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เครื่องแบบยูนิฟอร์ม</w:t>
            </w:r>
          </w:p>
        </w:tc>
        <w:tc>
          <w:tcPr>
            <w:tcW w:w="188" w:type="dxa"/>
          </w:tcPr>
          <w:p w:rsidR="003B297A" w:rsidRPr="008B7649" w:rsidRDefault="003B297A" w:rsidP="00B01FDE">
            <w:pPr>
              <w:pStyle w:val="acctmergecolhdg"/>
              <w:shd w:val="clear" w:color="auto" w:fill="FFFFFF"/>
              <w:tabs>
                <w:tab w:val="left" w:pos="426"/>
              </w:tabs>
              <w:spacing w:line="240" w:lineRule="auto"/>
              <w:ind w:left="-93" w:right="-80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083" w:type="dxa"/>
            <w:gridSpan w:val="4"/>
          </w:tcPr>
          <w:p w:rsidR="003B297A" w:rsidRPr="008B7649" w:rsidRDefault="003B297A" w:rsidP="00B01FDE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8B7649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303" w:type="dxa"/>
            <w:gridSpan w:val="2"/>
          </w:tcPr>
          <w:p w:rsidR="003B297A" w:rsidRPr="008B7649" w:rsidRDefault="003B297A" w:rsidP="00B01FDE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8B7649" w:rsidRPr="00ED2793" w:rsidTr="008B7649">
        <w:trPr>
          <w:gridAfter w:val="1"/>
          <w:wAfter w:w="23" w:type="dxa"/>
          <w:cantSplit/>
          <w:trHeight w:val="328"/>
          <w:tblHeader/>
        </w:trPr>
        <w:tc>
          <w:tcPr>
            <w:tcW w:w="4038" w:type="dxa"/>
          </w:tcPr>
          <w:p w:rsidR="003B297A" w:rsidRPr="008B7649" w:rsidRDefault="003B297A" w:rsidP="00B01FDE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969" w:type="dxa"/>
            <w:shd w:val="clear" w:color="auto" w:fill="auto"/>
          </w:tcPr>
          <w:p w:rsidR="003B297A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86" w:type="dxa"/>
            <w:shd w:val="clear" w:color="auto" w:fill="auto"/>
          </w:tcPr>
          <w:p w:rsidR="003B297A" w:rsidRPr="008B7649" w:rsidRDefault="003B297A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:rsidR="003B297A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187" w:type="dxa"/>
            <w:shd w:val="clear" w:color="auto" w:fill="auto"/>
          </w:tcPr>
          <w:p w:rsidR="003B297A" w:rsidRPr="008B7649" w:rsidRDefault="003B297A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3B297A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87" w:type="dxa"/>
            <w:shd w:val="clear" w:color="auto" w:fill="auto"/>
          </w:tcPr>
          <w:p w:rsidR="003B297A" w:rsidRPr="008B7649" w:rsidRDefault="003B297A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:rsidR="003B297A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187" w:type="dxa"/>
            <w:shd w:val="clear" w:color="auto" w:fill="auto"/>
          </w:tcPr>
          <w:p w:rsidR="003B297A" w:rsidRPr="008B7649" w:rsidRDefault="003B297A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3B297A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87" w:type="dxa"/>
            <w:shd w:val="clear" w:color="auto" w:fill="auto"/>
          </w:tcPr>
          <w:p w:rsidR="003B297A" w:rsidRPr="008B7649" w:rsidRDefault="003B297A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:rsidR="003B297A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190" w:type="dxa"/>
            <w:shd w:val="clear" w:color="auto" w:fill="auto"/>
          </w:tcPr>
          <w:p w:rsidR="003B297A" w:rsidRPr="008B7649" w:rsidRDefault="003B297A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:rsidR="003B297A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 w:rsidRPr="008B764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190" w:type="dxa"/>
          </w:tcPr>
          <w:p w:rsidR="003B297A" w:rsidRPr="008B7649" w:rsidRDefault="003B297A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:rsidR="003B297A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188" w:type="dxa"/>
            <w:shd w:val="clear" w:color="auto" w:fill="auto"/>
          </w:tcPr>
          <w:p w:rsidR="003B297A" w:rsidRPr="008B7649" w:rsidRDefault="003B297A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:rsidR="003B297A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78" w:type="dxa"/>
            <w:shd w:val="clear" w:color="auto" w:fill="auto"/>
          </w:tcPr>
          <w:p w:rsidR="003B297A" w:rsidRPr="008B7649" w:rsidRDefault="003B297A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</w:tcPr>
          <w:p w:rsidR="003B297A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309" w:type="dxa"/>
            <w:gridSpan w:val="3"/>
            <w:shd w:val="clear" w:color="auto" w:fill="auto"/>
          </w:tcPr>
          <w:p w:rsidR="003B297A" w:rsidRPr="008B7649" w:rsidRDefault="003B297A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297A" w:rsidRPr="00ED2793" w:rsidTr="008B7649">
        <w:trPr>
          <w:cantSplit/>
          <w:trHeight w:val="313"/>
        </w:trPr>
        <w:tc>
          <w:tcPr>
            <w:tcW w:w="4038" w:type="dxa"/>
          </w:tcPr>
          <w:p w:rsidR="003B297A" w:rsidRPr="008B7649" w:rsidRDefault="003B297A" w:rsidP="00B01FDE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70" w:type="dxa"/>
            <w:gridSpan w:val="23"/>
          </w:tcPr>
          <w:p w:rsidR="003B297A" w:rsidRPr="008B7649" w:rsidRDefault="003B297A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8B764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8B7649" w:rsidRPr="00ED2793" w:rsidTr="00CC2774">
        <w:trPr>
          <w:gridAfter w:val="1"/>
          <w:wAfter w:w="23" w:type="dxa"/>
          <w:cantSplit/>
          <w:trHeight w:val="313"/>
        </w:trPr>
        <w:tc>
          <w:tcPr>
            <w:tcW w:w="4038" w:type="dxa"/>
          </w:tcPr>
          <w:p w:rsidR="0001274B" w:rsidRPr="008B7649" w:rsidRDefault="0001274B" w:rsidP="00B01FDE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274B" w:rsidRPr="00440F90" w:rsidRDefault="00440F90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641,328</w:t>
            </w:r>
          </w:p>
        </w:tc>
        <w:tc>
          <w:tcPr>
            <w:tcW w:w="186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</w:rPr>
              <w:t>617,901</w:t>
            </w: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01274B" w:rsidRPr="008B7649" w:rsidRDefault="00440F90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16,265</w:t>
            </w: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</w:rPr>
              <w:t>18,132</w:t>
            </w: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01274B" w:rsidRPr="008B7649" w:rsidRDefault="00440F90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16,001</w:t>
            </w: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</w:rPr>
              <w:t>11,596</w:t>
            </w:r>
          </w:p>
        </w:tc>
        <w:tc>
          <w:tcPr>
            <w:tcW w:w="190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:rsidR="0001274B" w:rsidRPr="008B7649" w:rsidRDefault="00440F90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142,055</w:t>
            </w:r>
          </w:p>
        </w:tc>
        <w:tc>
          <w:tcPr>
            <w:tcW w:w="190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133,113</w:t>
            </w:r>
          </w:p>
        </w:tc>
        <w:tc>
          <w:tcPr>
            <w:tcW w:w="18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01274B" w:rsidRPr="008B7649" w:rsidRDefault="00440F90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815,649</w:t>
            </w:r>
          </w:p>
        </w:tc>
        <w:tc>
          <w:tcPr>
            <w:tcW w:w="17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</w:rPr>
              <w:t>780,742</w:t>
            </w:r>
          </w:p>
        </w:tc>
        <w:tc>
          <w:tcPr>
            <w:tcW w:w="309" w:type="dxa"/>
            <w:gridSpan w:val="3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7649" w:rsidRPr="00ED2793" w:rsidTr="00CC2774">
        <w:trPr>
          <w:gridAfter w:val="1"/>
          <w:wAfter w:w="23" w:type="dxa"/>
          <w:cantSplit/>
          <w:trHeight w:val="313"/>
        </w:trPr>
        <w:tc>
          <w:tcPr>
            <w:tcW w:w="4038" w:type="dxa"/>
          </w:tcPr>
          <w:p w:rsidR="0001274B" w:rsidRPr="008B7649" w:rsidRDefault="0001274B" w:rsidP="00B01FDE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  <w:r w:rsidRPr="008B7649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8B7649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274B" w:rsidRPr="008B7649" w:rsidRDefault="00D324B2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361,30</w:t>
            </w:r>
            <w:r w:rsidR="00B821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6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329,421</w:t>
            </w: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</w:tcPr>
          <w:p w:rsidR="0001274B" w:rsidRPr="008B7649" w:rsidRDefault="00D324B2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12,572</w:t>
            </w: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</w:rPr>
              <w:t>12,749</w:t>
            </w: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</w:tcPr>
          <w:p w:rsidR="0001274B" w:rsidRPr="008B7649" w:rsidRDefault="00D324B2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9,668</w:t>
            </w: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</w:rPr>
              <w:t>8,109</w:t>
            </w:r>
          </w:p>
        </w:tc>
        <w:tc>
          <w:tcPr>
            <w:tcW w:w="190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:rsidR="0001274B" w:rsidRPr="008B7649" w:rsidRDefault="00D324B2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96,753</w:t>
            </w:r>
          </w:p>
        </w:tc>
        <w:tc>
          <w:tcPr>
            <w:tcW w:w="190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</w:rPr>
              <w:t>90,188</w:t>
            </w:r>
          </w:p>
        </w:tc>
        <w:tc>
          <w:tcPr>
            <w:tcW w:w="18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:rsidR="0001274B" w:rsidRPr="008B7649" w:rsidRDefault="00D324B2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480,29</w:t>
            </w:r>
            <w:r w:rsidR="00B821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7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</w:rPr>
              <w:t>440,467</w:t>
            </w:r>
          </w:p>
        </w:tc>
        <w:tc>
          <w:tcPr>
            <w:tcW w:w="309" w:type="dxa"/>
            <w:gridSpan w:val="3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7649" w:rsidRPr="00ED2793" w:rsidTr="00CC2774">
        <w:trPr>
          <w:gridAfter w:val="1"/>
          <w:wAfter w:w="23" w:type="dxa"/>
          <w:cantSplit/>
          <w:trHeight w:val="45"/>
        </w:trPr>
        <w:tc>
          <w:tcPr>
            <w:tcW w:w="4038" w:type="dxa"/>
          </w:tcPr>
          <w:p w:rsidR="0001274B" w:rsidRPr="008B7649" w:rsidRDefault="0001274B" w:rsidP="00B01FDE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  <w:cs/>
              </w:rPr>
              <w:t>กำไรตามส่วนงานก่อนภาษีเงินได้</w:t>
            </w: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274B" w:rsidRPr="008B7649" w:rsidRDefault="00D324B2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280,02</w:t>
            </w:r>
            <w:r w:rsidR="00B8217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6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</w:rPr>
              <w:t>288,480</w:t>
            </w: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:rsidR="0001274B" w:rsidRPr="008B7649" w:rsidRDefault="00D324B2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3,693</w:t>
            </w: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</w:rPr>
              <w:t>5,383</w:t>
            </w: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:rsidR="0001274B" w:rsidRPr="008B7649" w:rsidRDefault="00D324B2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6,333</w:t>
            </w: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</w:rPr>
              <w:t>3,487</w:t>
            </w:r>
          </w:p>
        </w:tc>
        <w:tc>
          <w:tcPr>
            <w:tcW w:w="190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:rsidR="0001274B" w:rsidRPr="008B7649" w:rsidRDefault="00D324B2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45,302</w:t>
            </w:r>
          </w:p>
        </w:tc>
        <w:tc>
          <w:tcPr>
            <w:tcW w:w="190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</w:rPr>
              <w:t>42,925</w:t>
            </w:r>
          </w:p>
        </w:tc>
        <w:tc>
          <w:tcPr>
            <w:tcW w:w="18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:rsidR="0001274B" w:rsidRPr="008B7649" w:rsidRDefault="00D324B2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335,350</w:t>
            </w:r>
          </w:p>
        </w:tc>
        <w:tc>
          <w:tcPr>
            <w:tcW w:w="17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</w:rPr>
              <w:t>340,275</w:t>
            </w:r>
          </w:p>
        </w:tc>
        <w:tc>
          <w:tcPr>
            <w:tcW w:w="309" w:type="dxa"/>
            <w:gridSpan w:val="3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7649" w:rsidRPr="00ED2793" w:rsidTr="008B7649">
        <w:trPr>
          <w:gridAfter w:val="1"/>
          <w:wAfter w:w="23" w:type="dxa"/>
          <w:cantSplit/>
          <w:trHeight w:val="45"/>
        </w:trPr>
        <w:tc>
          <w:tcPr>
            <w:tcW w:w="4038" w:type="dxa"/>
          </w:tcPr>
          <w:p w:rsidR="00B91FF6" w:rsidRPr="008B7649" w:rsidRDefault="00B91FF6" w:rsidP="00B01FDE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vAlign w:val="bottom"/>
          </w:tcPr>
          <w:p w:rsidR="00B91FF6" w:rsidRPr="008B7649" w:rsidRDefault="00B91FF6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vAlign w:val="bottom"/>
          </w:tcPr>
          <w:p w:rsidR="00B91FF6" w:rsidRPr="008B7649" w:rsidRDefault="00B91FF6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bottom"/>
          </w:tcPr>
          <w:p w:rsidR="00B91FF6" w:rsidRPr="008B7649" w:rsidRDefault="00B91FF6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B91FF6" w:rsidRPr="008B7649" w:rsidRDefault="00B91FF6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:rsidR="00B91FF6" w:rsidRPr="008B7649" w:rsidRDefault="00B91FF6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B91FF6" w:rsidRPr="008B7649" w:rsidRDefault="00B91FF6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:rsidR="00B91FF6" w:rsidRPr="008B7649" w:rsidRDefault="00B91FF6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B91FF6" w:rsidRPr="008B7649" w:rsidRDefault="00B91FF6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:rsidR="00B91FF6" w:rsidRPr="008B7649" w:rsidRDefault="00B91FF6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B91FF6" w:rsidRPr="008B7649" w:rsidRDefault="00B91FF6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vAlign w:val="bottom"/>
          </w:tcPr>
          <w:p w:rsidR="00B91FF6" w:rsidRPr="008B7649" w:rsidRDefault="00B91FF6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:rsidR="00B91FF6" w:rsidRPr="008B7649" w:rsidRDefault="00B91FF6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:rsidR="00B91FF6" w:rsidRPr="008B7649" w:rsidRDefault="00B91FF6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:rsidR="00B91FF6" w:rsidRPr="008B7649" w:rsidRDefault="00B91FF6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:rsidR="00B91FF6" w:rsidRPr="008B7649" w:rsidRDefault="00B91FF6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:rsidR="00B91FF6" w:rsidRPr="008B7649" w:rsidRDefault="00B91FF6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:rsidR="00B91FF6" w:rsidRPr="008B7649" w:rsidRDefault="00B91FF6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:rsidR="00B91FF6" w:rsidRPr="008B7649" w:rsidRDefault="00B91FF6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vAlign w:val="bottom"/>
          </w:tcPr>
          <w:p w:rsidR="00B91FF6" w:rsidRPr="008B7649" w:rsidRDefault="00B91FF6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dxa"/>
            <w:gridSpan w:val="3"/>
            <w:vAlign w:val="bottom"/>
          </w:tcPr>
          <w:p w:rsidR="00B91FF6" w:rsidRPr="008B7649" w:rsidRDefault="00B91FF6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7649" w:rsidRPr="00ED2793" w:rsidTr="008B7649">
        <w:trPr>
          <w:gridAfter w:val="1"/>
          <w:wAfter w:w="23" w:type="dxa"/>
          <w:cantSplit/>
          <w:trHeight w:val="96"/>
        </w:trPr>
        <w:tc>
          <w:tcPr>
            <w:tcW w:w="4038" w:type="dxa"/>
          </w:tcPr>
          <w:p w:rsidR="00437A49" w:rsidRPr="008B7649" w:rsidRDefault="00437A49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8B764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รายได้และค่าใช้จ่ายที่ไม่ได้ปันส่วน</w:t>
            </w:r>
          </w:p>
        </w:tc>
        <w:tc>
          <w:tcPr>
            <w:tcW w:w="969" w:type="dxa"/>
            <w:vAlign w:val="bottom"/>
          </w:tcPr>
          <w:p w:rsidR="00437A49" w:rsidRPr="008B7649" w:rsidRDefault="00437A49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vAlign w:val="bottom"/>
          </w:tcPr>
          <w:p w:rsidR="00437A49" w:rsidRPr="008B7649" w:rsidRDefault="00437A49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vAlign w:val="bottom"/>
          </w:tcPr>
          <w:p w:rsidR="00437A49" w:rsidRPr="008B7649" w:rsidRDefault="00437A49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437A49" w:rsidRPr="008B7649" w:rsidRDefault="00437A49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437A49" w:rsidRPr="008B7649" w:rsidRDefault="00437A49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437A49" w:rsidRPr="008B7649" w:rsidRDefault="00437A49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437A49" w:rsidRPr="008B7649" w:rsidRDefault="00437A49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437A49" w:rsidRPr="008B7649" w:rsidRDefault="00437A49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437A49" w:rsidRPr="008B7649" w:rsidRDefault="00437A49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437A49" w:rsidRPr="008B7649" w:rsidRDefault="00437A49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:rsidR="00437A49" w:rsidRPr="008B7649" w:rsidRDefault="00437A49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" w:type="dxa"/>
          </w:tcPr>
          <w:p w:rsidR="00437A49" w:rsidRPr="008B7649" w:rsidRDefault="00437A49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:rsidR="00437A49" w:rsidRPr="008B7649" w:rsidRDefault="00437A49" w:rsidP="00B01FDE">
            <w:pPr>
              <w:pStyle w:val="acctfourfigures"/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" w:type="dxa"/>
          </w:tcPr>
          <w:p w:rsidR="00437A49" w:rsidRPr="008B7649" w:rsidRDefault="00437A49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:rsidR="00437A49" w:rsidRPr="008B7649" w:rsidRDefault="00437A49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:rsidR="00437A49" w:rsidRPr="008B7649" w:rsidRDefault="00437A49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437A49" w:rsidRPr="008B7649" w:rsidRDefault="00437A49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:rsidR="00437A49" w:rsidRPr="008B7649" w:rsidRDefault="00437A49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:rsidR="00437A49" w:rsidRPr="008B7649" w:rsidRDefault="00437A49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dxa"/>
            <w:gridSpan w:val="3"/>
            <w:vAlign w:val="bottom"/>
          </w:tcPr>
          <w:p w:rsidR="00437A49" w:rsidRPr="008B7649" w:rsidRDefault="00437A49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7649" w:rsidRPr="00ED2793" w:rsidTr="008B7649">
        <w:trPr>
          <w:gridAfter w:val="1"/>
          <w:wAfter w:w="23" w:type="dxa"/>
          <w:cantSplit/>
          <w:trHeight w:val="96"/>
        </w:trPr>
        <w:tc>
          <w:tcPr>
            <w:tcW w:w="4038" w:type="dxa"/>
          </w:tcPr>
          <w:p w:rsidR="0001274B" w:rsidRPr="008B7649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8B764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69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01274B" w:rsidRPr="008B7649" w:rsidRDefault="009B5F44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40,096</w:t>
            </w:r>
          </w:p>
        </w:tc>
        <w:tc>
          <w:tcPr>
            <w:tcW w:w="17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</w:rPr>
              <w:t>35,23</w:t>
            </w:r>
            <w:r w:rsidRPr="008B7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309" w:type="dxa"/>
            <w:gridSpan w:val="3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7649" w:rsidRPr="00ED2793" w:rsidTr="008B7649">
        <w:trPr>
          <w:gridAfter w:val="1"/>
          <w:wAfter w:w="23" w:type="dxa"/>
          <w:cantSplit/>
          <w:trHeight w:val="313"/>
        </w:trPr>
        <w:tc>
          <w:tcPr>
            <w:tcW w:w="4038" w:type="dxa"/>
          </w:tcPr>
          <w:p w:rsidR="0001274B" w:rsidRPr="008B7649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8B764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ต้นทุนในการจัดจำหน่าย</w:t>
            </w:r>
          </w:p>
        </w:tc>
        <w:tc>
          <w:tcPr>
            <w:tcW w:w="969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01274B" w:rsidRPr="008B7649" w:rsidRDefault="00B8217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(300,980)</w:t>
            </w:r>
          </w:p>
        </w:tc>
        <w:tc>
          <w:tcPr>
            <w:tcW w:w="17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</w:rPr>
              <w:t>(294,855)</w:t>
            </w:r>
          </w:p>
        </w:tc>
        <w:tc>
          <w:tcPr>
            <w:tcW w:w="309" w:type="dxa"/>
            <w:gridSpan w:val="3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7649" w:rsidRPr="00ED2793" w:rsidTr="008B7649">
        <w:trPr>
          <w:gridAfter w:val="1"/>
          <w:wAfter w:w="23" w:type="dxa"/>
          <w:cantSplit/>
          <w:trHeight w:val="313"/>
        </w:trPr>
        <w:tc>
          <w:tcPr>
            <w:tcW w:w="4038" w:type="dxa"/>
          </w:tcPr>
          <w:p w:rsidR="0001274B" w:rsidRPr="008B7649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8B764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69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01274B" w:rsidRPr="008B7649" w:rsidRDefault="00B8217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(53,854)</w:t>
            </w:r>
          </w:p>
        </w:tc>
        <w:tc>
          <w:tcPr>
            <w:tcW w:w="17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</w:rPr>
              <w:t>(60,604)</w:t>
            </w:r>
          </w:p>
        </w:tc>
        <w:tc>
          <w:tcPr>
            <w:tcW w:w="309" w:type="dxa"/>
            <w:gridSpan w:val="3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7649" w:rsidRPr="00ED2793" w:rsidTr="008B7649">
        <w:trPr>
          <w:gridAfter w:val="1"/>
          <w:wAfter w:w="23" w:type="dxa"/>
          <w:cantSplit/>
          <w:trHeight w:val="313"/>
        </w:trPr>
        <w:tc>
          <w:tcPr>
            <w:tcW w:w="4038" w:type="dxa"/>
          </w:tcPr>
          <w:p w:rsidR="0001274B" w:rsidRPr="008B7649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8B764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969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01274B" w:rsidRPr="008B7649" w:rsidRDefault="00B8217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(7,684)</w:t>
            </w:r>
          </w:p>
        </w:tc>
        <w:tc>
          <w:tcPr>
            <w:tcW w:w="17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</w:rPr>
              <w:t>(10,059)</w:t>
            </w:r>
          </w:p>
        </w:tc>
        <w:tc>
          <w:tcPr>
            <w:tcW w:w="309" w:type="dxa"/>
            <w:gridSpan w:val="3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7649" w:rsidRPr="00ED2793" w:rsidTr="008B7649">
        <w:trPr>
          <w:gridAfter w:val="1"/>
          <w:wAfter w:w="15" w:type="dxa"/>
          <w:cantSplit/>
          <w:trHeight w:val="313"/>
        </w:trPr>
        <w:tc>
          <w:tcPr>
            <w:tcW w:w="8477" w:type="dxa"/>
            <w:gridSpan w:val="8"/>
          </w:tcPr>
          <w:p w:rsidR="0001274B" w:rsidRPr="008B7649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B764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ส่วนแบ่งกำไร (ขาดทุน) จากเงินลงทุนในบริษัทร่วม</w:t>
            </w: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01274B" w:rsidRPr="008B7649" w:rsidRDefault="00B8217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17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vAlign w:val="bottom"/>
          </w:tcPr>
          <w:p w:rsidR="0001274B" w:rsidRPr="008B7649" w:rsidRDefault="00B26B3A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33</w:t>
            </w:r>
          </w:p>
        </w:tc>
        <w:tc>
          <w:tcPr>
            <w:tcW w:w="303" w:type="dxa"/>
            <w:gridSpan w:val="2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7649" w:rsidRPr="00ED2793" w:rsidTr="008B7649">
        <w:trPr>
          <w:gridAfter w:val="1"/>
          <w:wAfter w:w="23" w:type="dxa"/>
          <w:cantSplit/>
          <w:trHeight w:val="313"/>
        </w:trPr>
        <w:tc>
          <w:tcPr>
            <w:tcW w:w="4038" w:type="dxa"/>
          </w:tcPr>
          <w:p w:rsidR="0001274B" w:rsidRPr="008B7649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8B764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969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:rsidR="0001274B" w:rsidRPr="008B7649" w:rsidRDefault="00B8217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B5F44">
              <w:rPr>
                <w:rFonts w:asciiTheme="majorBidi" w:hAnsiTheme="majorBidi" w:cstheme="majorBidi"/>
                <w:sz w:val="24"/>
                <w:szCs w:val="24"/>
              </w:rPr>
              <w:t>1,975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</w:rPr>
              <w:t>(1,386)</w:t>
            </w:r>
          </w:p>
        </w:tc>
        <w:tc>
          <w:tcPr>
            <w:tcW w:w="309" w:type="dxa"/>
            <w:gridSpan w:val="3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7649" w:rsidRPr="00ED2793" w:rsidTr="008B7649">
        <w:trPr>
          <w:gridAfter w:val="1"/>
          <w:wAfter w:w="23" w:type="dxa"/>
          <w:cantSplit/>
          <w:trHeight w:val="313"/>
        </w:trPr>
        <w:tc>
          <w:tcPr>
            <w:tcW w:w="4038" w:type="dxa"/>
          </w:tcPr>
          <w:p w:rsidR="0001274B" w:rsidRPr="008B7649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8B764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กำไรสำหรับปี</w:t>
            </w:r>
          </w:p>
        </w:tc>
        <w:tc>
          <w:tcPr>
            <w:tcW w:w="969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274B" w:rsidRPr="008B7649" w:rsidRDefault="00B8217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10,999</w:t>
            </w:r>
          </w:p>
        </w:tc>
        <w:tc>
          <w:tcPr>
            <w:tcW w:w="17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</w:rPr>
              <w:t>8,642</w:t>
            </w:r>
          </w:p>
        </w:tc>
        <w:tc>
          <w:tcPr>
            <w:tcW w:w="309" w:type="dxa"/>
            <w:gridSpan w:val="3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7649" w:rsidRPr="00ED2793" w:rsidTr="008B7649">
        <w:trPr>
          <w:gridAfter w:val="1"/>
          <w:wAfter w:w="23" w:type="dxa"/>
          <w:cantSplit/>
          <w:trHeight w:val="281"/>
        </w:trPr>
        <w:tc>
          <w:tcPr>
            <w:tcW w:w="4038" w:type="dxa"/>
          </w:tcPr>
          <w:p w:rsidR="0001274B" w:rsidRPr="008B7649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69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double" w:sz="4" w:space="0" w:color="auto"/>
            </w:tcBorders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dxa"/>
            <w:gridSpan w:val="3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7649" w:rsidRPr="00ED2793" w:rsidTr="00CC2774">
        <w:trPr>
          <w:gridAfter w:val="1"/>
          <w:wAfter w:w="23" w:type="dxa"/>
          <w:cantSplit/>
          <w:trHeight w:val="395"/>
        </w:trPr>
        <w:tc>
          <w:tcPr>
            <w:tcW w:w="4038" w:type="dxa"/>
            <w:vAlign w:val="bottom"/>
          </w:tcPr>
          <w:p w:rsidR="0001274B" w:rsidRPr="008B7649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8B764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สินทรัพย์ตามส่วนงาน</w:t>
            </w:r>
            <w:r w:rsidRPr="008B7649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 xml:space="preserve"> </w:t>
            </w:r>
            <w:r w:rsidRPr="008B764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8B764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Pr="008B764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69" w:type="dxa"/>
            <w:vAlign w:val="bottom"/>
          </w:tcPr>
          <w:p w:rsidR="0001274B" w:rsidRPr="008B7649" w:rsidRDefault="0001274B" w:rsidP="008B76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01274B" w:rsidRPr="008B7649" w:rsidRDefault="009B5F44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728,987</w:t>
            </w:r>
          </w:p>
        </w:tc>
        <w:tc>
          <w:tcPr>
            <w:tcW w:w="17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</w:rPr>
              <w:t>808,</w:t>
            </w:r>
            <w:r w:rsidRPr="008B7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463</w:t>
            </w:r>
          </w:p>
        </w:tc>
        <w:tc>
          <w:tcPr>
            <w:tcW w:w="309" w:type="dxa"/>
            <w:gridSpan w:val="3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7649" w:rsidRPr="00ED2793" w:rsidTr="008B7649">
        <w:trPr>
          <w:gridAfter w:val="1"/>
          <w:wAfter w:w="23" w:type="dxa"/>
          <w:cantSplit/>
          <w:trHeight w:val="313"/>
        </w:trPr>
        <w:tc>
          <w:tcPr>
            <w:tcW w:w="4038" w:type="dxa"/>
            <w:vAlign w:val="bottom"/>
          </w:tcPr>
          <w:p w:rsidR="0001274B" w:rsidRPr="008B7649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8B764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หนี้สินตามส่วนงาน</w:t>
            </w:r>
            <w:r w:rsidRPr="008B764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8B764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8B764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Pr="008B764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69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01274B" w:rsidRPr="008B7649" w:rsidRDefault="009B5F44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269,777</w:t>
            </w:r>
          </w:p>
        </w:tc>
        <w:tc>
          <w:tcPr>
            <w:tcW w:w="178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8B7649">
              <w:rPr>
                <w:rFonts w:asciiTheme="majorBidi" w:hAnsiTheme="majorBidi" w:cstheme="majorBidi"/>
                <w:sz w:val="24"/>
                <w:szCs w:val="24"/>
              </w:rPr>
              <w:t>353,649</w:t>
            </w:r>
          </w:p>
        </w:tc>
        <w:tc>
          <w:tcPr>
            <w:tcW w:w="309" w:type="dxa"/>
            <w:gridSpan w:val="3"/>
            <w:vAlign w:val="bottom"/>
          </w:tcPr>
          <w:p w:rsidR="0001274B" w:rsidRPr="008B7649" w:rsidRDefault="0001274B" w:rsidP="00B01F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BB108B" w:rsidRPr="00ED2793" w:rsidRDefault="00BB108B" w:rsidP="00B01FD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BB108B" w:rsidRPr="00ED2793" w:rsidRDefault="006B04C9" w:rsidP="008B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  <w:cs/>
        </w:rPr>
        <w:t>ข้อมูลเกี่ยวกับ</w:t>
      </w:r>
      <w:r w:rsidR="00BB108B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ส่วนงานภูมิศาสตร์</w:t>
      </w:r>
    </w:p>
    <w:p w:rsidR="00BB108B" w:rsidRPr="00ED2793" w:rsidRDefault="00BB108B" w:rsidP="008B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บริษัทดำเนินธุรกิจส่วนใหญ่ในประเทศไทย </w:t>
      </w:r>
    </w:p>
    <w:p w:rsidR="00BB108B" w:rsidRPr="00ED2793" w:rsidRDefault="00BB108B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sz w:val="30"/>
          <w:szCs w:val="30"/>
          <w:cs/>
        </w:rPr>
        <w:sectPr w:rsidR="00BB108B" w:rsidRPr="00ED2793" w:rsidSect="006337C0">
          <w:pgSz w:w="16834" w:h="11909" w:orient="landscape" w:code="9"/>
          <w:pgMar w:top="1152" w:right="691" w:bottom="1152" w:left="720" w:header="720" w:footer="720" w:gutter="0"/>
          <w:cols w:space="720"/>
          <w:docGrid w:linePitch="245"/>
        </w:sectPr>
      </w:pPr>
    </w:p>
    <w:p w:rsidR="00367774" w:rsidRPr="00ED2793" w:rsidRDefault="00DE1A52" w:rsidP="00B01FDE">
      <w:pPr>
        <w:pStyle w:val="a"/>
        <w:tabs>
          <w:tab w:val="clear" w:pos="1080"/>
          <w:tab w:val="left" w:pos="540"/>
        </w:tabs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 w:hint="cs"/>
          <w:b/>
          <w:bCs/>
          <w:cs/>
          <w:lang w:val="en-US"/>
        </w:rPr>
        <w:lastRenderedPageBreak/>
        <w:t>25</w:t>
      </w:r>
      <w:r w:rsidR="00367774" w:rsidRPr="00ED2793">
        <w:rPr>
          <w:rFonts w:asciiTheme="majorBidi" w:hAnsiTheme="majorBidi" w:cstheme="majorBidi"/>
          <w:b/>
          <w:bCs/>
          <w:lang w:val="en-US"/>
        </w:rPr>
        <w:tab/>
      </w:r>
      <w:r w:rsidR="00367774" w:rsidRPr="00ED2793">
        <w:rPr>
          <w:rFonts w:asciiTheme="majorBidi" w:hAnsiTheme="majorBidi" w:cstheme="majorBidi"/>
          <w:b/>
          <w:bCs/>
          <w:cs/>
          <w:lang w:val="en-US"/>
        </w:rPr>
        <w:t>รายได้อื่น</w:t>
      </w:r>
    </w:p>
    <w:p w:rsidR="00367774" w:rsidRPr="003F68AE" w:rsidRDefault="00367774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tblpX="9" w:tblpY="1"/>
        <w:tblOverlap w:val="never"/>
        <w:tblW w:w="9214" w:type="dxa"/>
        <w:tblLayout w:type="fixed"/>
        <w:tblLook w:val="0000" w:firstRow="0" w:lastRow="0" w:firstColumn="0" w:lastColumn="0" w:noHBand="0" w:noVBand="0"/>
      </w:tblPr>
      <w:tblGrid>
        <w:gridCol w:w="2835"/>
        <w:gridCol w:w="851"/>
        <w:gridCol w:w="1134"/>
        <w:gridCol w:w="270"/>
        <w:gridCol w:w="1240"/>
        <w:gridCol w:w="236"/>
        <w:gridCol w:w="1206"/>
        <w:gridCol w:w="270"/>
        <w:gridCol w:w="1172"/>
      </w:tblGrid>
      <w:tr w:rsidR="00EF0C41" w:rsidRPr="00ED2793" w:rsidTr="003F68AE">
        <w:tc>
          <w:tcPr>
            <w:tcW w:w="2835" w:type="dxa"/>
          </w:tcPr>
          <w:p w:rsidR="00EF0C41" w:rsidRPr="00ED2793" w:rsidRDefault="00EF0C41" w:rsidP="008B764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:rsidR="00EF0C41" w:rsidRPr="00ED2793" w:rsidRDefault="00EF0C41" w:rsidP="008B7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:rsidR="00EF0C41" w:rsidRPr="00ED2793" w:rsidRDefault="00EF0C41" w:rsidP="008B7649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36" w:type="dxa"/>
          </w:tcPr>
          <w:p w:rsidR="00EF0C41" w:rsidRPr="00ED2793" w:rsidRDefault="00EF0C41" w:rsidP="008B76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8" w:type="dxa"/>
            <w:gridSpan w:val="3"/>
          </w:tcPr>
          <w:p w:rsidR="00EF0C41" w:rsidRPr="00ED2793" w:rsidRDefault="00EF0C41" w:rsidP="008B764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F0C41" w:rsidRPr="00ED2793" w:rsidTr="003F68AE">
        <w:tc>
          <w:tcPr>
            <w:tcW w:w="2835" w:type="dxa"/>
          </w:tcPr>
          <w:p w:rsidR="00EF0C41" w:rsidRPr="00ED2793" w:rsidRDefault="00EF0C41" w:rsidP="008B764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:rsidR="00EF0C41" w:rsidRPr="00ED2793" w:rsidRDefault="00EF0C41" w:rsidP="008B7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:rsidR="00EF0C41" w:rsidRPr="00ED2793" w:rsidRDefault="00EF0C41" w:rsidP="008B764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36" w:type="dxa"/>
          </w:tcPr>
          <w:p w:rsidR="00EF0C41" w:rsidRPr="00ED2793" w:rsidRDefault="00EF0C41" w:rsidP="008B76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8" w:type="dxa"/>
            <w:gridSpan w:val="3"/>
          </w:tcPr>
          <w:p w:rsidR="00EF0C41" w:rsidRPr="00ED2793" w:rsidRDefault="00EF0C41" w:rsidP="008B764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0C41" w:rsidRPr="00ED2793" w:rsidTr="003F68AE">
        <w:tc>
          <w:tcPr>
            <w:tcW w:w="2835" w:type="dxa"/>
          </w:tcPr>
          <w:p w:rsidR="00F26382" w:rsidRPr="00ED2793" w:rsidRDefault="00F26382" w:rsidP="008B764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:rsidR="00F26382" w:rsidRPr="00ED2793" w:rsidRDefault="00AC01E8" w:rsidP="008B7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</w:tcPr>
          <w:p w:rsidR="00F26382" w:rsidRPr="00ED2793" w:rsidRDefault="00396604" w:rsidP="008B76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01274B" w:rsidRPr="00ED27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F26382" w:rsidRPr="00ED2793" w:rsidRDefault="00F26382" w:rsidP="008B76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:rsidR="00F26382" w:rsidRPr="00ED2793" w:rsidRDefault="0001274B" w:rsidP="008B76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2560</w:t>
            </w:r>
          </w:p>
        </w:tc>
        <w:tc>
          <w:tcPr>
            <w:tcW w:w="236" w:type="dxa"/>
          </w:tcPr>
          <w:p w:rsidR="00F26382" w:rsidRPr="00ED2793" w:rsidRDefault="00F26382" w:rsidP="008B764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:rsidR="00F26382" w:rsidRPr="00ED2793" w:rsidRDefault="00396604" w:rsidP="008B76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01274B" w:rsidRPr="00ED27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F26382" w:rsidRPr="00ED2793" w:rsidRDefault="00F26382" w:rsidP="008B76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F26382" w:rsidRPr="00ED2793" w:rsidRDefault="0001274B" w:rsidP="008B76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2560</w:t>
            </w:r>
          </w:p>
        </w:tc>
      </w:tr>
      <w:tr w:rsidR="00F26382" w:rsidRPr="00ED2793" w:rsidTr="003F68AE">
        <w:tc>
          <w:tcPr>
            <w:tcW w:w="2835" w:type="dxa"/>
          </w:tcPr>
          <w:p w:rsidR="00F26382" w:rsidRPr="00ED2793" w:rsidRDefault="00F26382" w:rsidP="008B764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:rsidR="00F26382" w:rsidRPr="00ED2793" w:rsidRDefault="00F26382" w:rsidP="008B7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8" w:type="dxa"/>
            <w:gridSpan w:val="7"/>
          </w:tcPr>
          <w:p w:rsidR="00F26382" w:rsidRPr="00ED2793" w:rsidRDefault="00F26382" w:rsidP="008B76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พันบาท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B5F44" w:rsidRPr="00ED2793" w:rsidTr="009B5F44">
        <w:tc>
          <w:tcPr>
            <w:tcW w:w="2835" w:type="dxa"/>
          </w:tcPr>
          <w:p w:rsidR="009B5F44" w:rsidRPr="00ED2793" w:rsidRDefault="009B5F44" w:rsidP="009B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รายได้ค่าเช่ารับ</w:t>
            </w:r>
          </w:p>
        </w:tc>
        <w:tc>
          <w:tcPr>
            <w:tcW w:w="851" w:type="dxa"/>
          </w:tcPr>
          <w:p w:rsidR="009B5F44" w:rsidRPr="00ED2793" w:rsidRDefault="009B5F44" w:rsidP="009B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7,462</w:t>
            </w:r>
          </w:p>
        </w:tc>
        <w:tc>
          <w:tcPr>
            <w:tcW w:w="27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7,034</w:t>
            </w:r>
          </w:p>
        </w:tc>
        <w:tc>
          <w:tcPr>
            <w:tcW w:w="236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7,462</w:t>
            </w:r>
          </w:p>
        </w:tc>
        <w:tc>
          <w:tcPr>
            <w:tcW w:w="27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7,034</w:t>
            </w:r>
          </w:p>
        </w:tc>
      </w:tr>
      <w:tr w:rsidR="009B5F44" w:rsidRPr="00ED2793" w:rsidTr="009B5F44">
        <w:tc>
          <w:tcPr>
            <w:tcW w:w="2835" w:type="dxa"/>
          </w:tcPr>
          <w:p w:rsidR="009B5F44" w:rsidRPr="00ED2793" w:rsidRDefault="009B5F44" w:rsidP="009B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="006F73DD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ชดเชยจากกรมธรรม์</w:t>
            </w:r>
          </w:p>
        </w:tc>
        <w:tc>
          <w:tcPr>
            <w:tcW w:w="851" w:type="dxa"/>
          </w:tcPr>
          <w:p w:rsidR="009B5F44" w:rsidRPr="00ED2793" w:rsidRDefault="009B5F44" w:rsidP="009B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B5F44" w:rsidRDefault="009B5F44" w:rsidP="009B5F44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3,209</w:t>
            </w:r>
          </w:p>
        </w:tc>
        <w:tc>
          <w:tcPr>
            <w:tcW w:w="27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9B5F44" w:rsidRDefault="009B5F44" w:rsidP="009B5F44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3,209</w:t>
            </w:r>
          </w:p>
        </w:tc>
        <w:tc>
          <w:tcPr>
            <w:tcW w:w="27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B5F44" w:rsidRPr="00ED2793" w:rsidTr="009B5F44">
        <w:tc>
          <w:tcPr>
            <w:tcW w:w="2835" w:type="dxa"/>
          </w:tcPr>
          <w:p w:rsidR="009B5F44" w:rsidRPr="00ED2793" w:rsidRDefault="009B5F44" w:rsidP="009B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รายได้ค่าปรับส่งสินค้าล่าช้า</w:t>
            </w:r>
          </w:p>
        </w:tc>
        <w:tc>
          <w:tcPr>
            <w:tcW w:w="851" w:type="dxa"/>
          </w:tcPr>
          <w:p w:rsidR="009B5F44" w:rsidRPr="00ED2793" w:rsidRDefault="009B5F44" w:rsidP="009B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5,809</w:t>
            </w:r>
          </w:p>
        </w:tc>
        <w:tc>
          <w:tcPr>
            <w:tcW w:w="236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6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5,809</w:t>
            </w:r>
          </w:p>
        </w:tc>
      </w:tr>
      <w:tr w:rsidR="009B5F44" w:rsidRPr="00ED2793" w:rsidTr="009B5F44">
        <w:tc>
          <w:tcPr>
            <w:tcW w:w="2835" w:type="dxa"/>
          </w:tcPr>
          <w:p w:rsidR="009B5F44" w:rsidRPr="00ED2793" w:rsidRDefault="009B5F44" w:rsidP="009B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รายได้สนับสนุนการขาย</w:t>
            </w:r>
          </w:p>
        </w:tc>
        <w:tc>
          <w:tcPr>
            <w:tcW w:w="851" w:type="dxa"/>
          </w:tcPr>
          <w:p w:rsidR="009B5F44" w:rsidRPr="00ED2793" w:rsidRDefault="009B5F44" w:rsidP="009B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5,201</w:t>
            </w:r>
          </w:p>
        </w:tc>
        <w:tc>
          <w:tcPr>
            <w:tcW w:w="236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5,201</w:t>
            </w:r>
          </w:p>
        </w:tc>
      </w:tr>
      <w:tr w:rsidR="009B5F44" w:rsidRPr="00ED2793" w:rsidTr="009B5F44">
        <w:tc>
          <w:tcPr>
            <w:tcW w:w="2835" w:type="dxa"/>
          </w:tcPr>
          <w:p w:rsidR="009B5F44" w:rsidRPr="00ED2793" w:rsidRDefault="009B5F44" w:rsidP="009B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851" w:type="dxa"/>
          </w:tcPr>
          <w:p w:rsidR="009B5F44" w:rsidRPr="00ED2793" w:rsidRDefault="009B5F44" w:rsidP="009B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B5F44" w:rsidRPr="00ED2793" w:rsidTr="009B5F44">
        <w:tc>
          <w:tcPr>
            <w:tcW w:w="2835" w:type="dxa"/>
          </w:tcPr>
          <w:p w:rsidR="009B5F44" w:rsidRPr="00ED2793" w:rsidRDefault="009B5F44" w:rsidP="009B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851" w:type="dxa"/>
          </w:tcPr>
          <w:p w:rsidR="009B5F44" w:rsidRPr="00ED2793" w:rsidRDefault="00291561" w:rsidP="009B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9,829</w:t>
            </w:r>
          </w:p>
        </w:tc>
        <w:tc>
          <w:tcPr>
            <w:tcW w:w="27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3,926</w:t>
            </w:r>
          </w:p>
        </w:tc>
        <w:tc>
          <w:tcPr>
            <w:tcW w:w="236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10,171</w:t>
            </w:r>
          </w:p>
        </w:tc>
        <w:tc>
          <w:tcPr>
            <w:tcW w:w="27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4,067</w:t>
            </w:r>
          </w:p>
        </w:tc>
      </w:tr>
      <w:tr w:rsidR="009B5F44" w:rsidRPr="00ED2793" w:rsidTr="009B5F44">
        <w:tc>
          <w:tcPr>
            <w:tcW w:w="2835" w:type="dxa"/>
          </w:tcPr>
          <w:p w:rsidR="009B5F44" w:rsidRPr="00ED2793" w:rsidRDefault="009B5F44" w:rsidP="009B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851" w:type="dxa"/>
          </w:tcPr>
          <w:p w:rsidR="009B5F44" w:rsidRPr="00ED2793" w:rsidRDefault="009B5F44" w:rsidP="009B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3,761</w:t>
            </w:r>
          </w:p>
        </w:tc>
        <w:tc>
          <w:tcPr>
            <w:tcW w:w="236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3,761</w:t>
            </w:r>
          </w:p>
        </w:tc>
      </w:tr>
      <w:tr w:rsidR="009B5F44" w:rsidRPr="00ED2793" w:rsidTr="009B5F44">
        <w:tc>
          <w:tcPr>
            <w:tcW w:w="2835" w:type="dxa"/>
          </w:tcPr>
          <w:p w:rsidR="009B5F44" w:rsidRPr="00ED2793" w:rsidRDefault="009B5F44" w:rsidP="009B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กำไรจากการจำหน่ายอุปกรณ์</w:t>
            </w:r>
          </w:p>
        </w:tc>
        <w:tc>
          <w:tcPr>
            <w:tcW w:w="851" w:type="dxa"/>
          </w:tcPr>
          <w:p w:rsidR="009B5F44" w:rsidRPr="00ED2793" w:rsidRDefault="009B5F44" w:rsidP="009B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100</w:t>
            </w:r>
          </w:p>
        </w:tc>
        <w:tc>
          <w:tcPr>
            <w:tcW w:w="27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3,373</w:t>
            </w:r>
          </w:p>
        </w:tc>
        <w:tc>
          <w:tcPr>
            <w:tcW w:w="236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100</w:t>
            </w:r>
          </w:p>
        </w:tc>
        <w:tc>
          <w:tcPr>
            <w:tcW w:w="27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3,373</w:t>
            </w:r>
          </w:p>
        </w:tc>
      </w:tr>
      <w:tr w:rsidR="009B5F44" w:rsidRPr="00ED2793" w:rsidTr="009B5F44">
        <w:tc>
          <w:tcPr>
            <w:tcW w:w="2835" w:type="dxa"/>
          </w:tcPr>
          <w:p w:rsidR="009B5F44" w:rsidRPr="00ED2793" w:rsidRDefault="009B5F44" w:rsidP="009B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51" w:type="dxa"/>
          </w:tcPr>
          <w:p w:rsidR="009B5F44" w:rsidRPr="00ED2793" w:rsidRDefault="009B5F44" w:rsidP="009B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823</w:t>
            </w:r>
          </w:p>
        </w:tc>
        <w:tc>
          <w:tcPr>
            <w:tcW w:w="27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989</w:t>
            </w:r>
          </w:p>
        </w:tc>
        <w:tc>
          <w:tcPr>
            <w:tcW w:w="236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823</w:t>
            </w:r>
          </w:p>
        </w:tc>
        <w:tc>
          <w:tcPr>
            <w:tcW w:w="27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989</w:t>
            </w:r>
          </w:p>
        </w:tc>
      </w:tr>
      <w:tr w:rsidR="009B5F44" w:rsidRPr="00ED2793" w:rsidTr="009B5F44">
        <w:tc>
          <w:tcPr>
            <w:tcW w:w="2835" w:type="dxa"/>
          </w:tcPr>
          <w:p w:rsidR="009B5F44" w:rsidRPr="00ED2793" w:rsidRDefault="009B5F44" w:rsidP="009B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รายได้จากค่าชดเชย</w:t>
            </w:r>
          </w:p>
        </w:tc>
        <w:tc>
          <w:tcPr>
            <w:tcW w:w="851" w:type="dxa"/>
          </w:tcPr>
          <w:p w:rsidR="009B5F44" w:rsidRPr="00ED2793" w:rsidRDefault="009B5F44" w:rsidP="009B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1,182</w:t>
            </w:r>
          </w:p>
        </w:tc>
        <w:tc>
          <w:tcPr>
            <w:tcW w:w="27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779</w:t>
            </w:r>
          </w:p>
        </w:tc>
        <w:tc>
          <w:tcPr>
            <w:tcW w:w="236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1,182</w:t>
            </w:r>
          </w:p>
        </w:tc>
        <w:tc>
          <w:tcPr>
            <w:tcW w:w="27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779</w:t>
            </w:r>
          </w:p>
        </w:tc>
      </w:tr>
      <w:tr w:rsidR="009B5F44" w:rsidRPr="00ED2793" w:rsidTr="009B5F44">
        <w:tc>
          <w:tcPr>
            <w:tcW w:w="2835" w:type="dxa"/>
          </w:tcPr>
          <w:p w:rsidR="009B5F44" w:rsidRPr="00ED2793" w:rsidRDefault="009B5F44" w:rsidP="009B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รายได้ค่าธรรมเนียมการสอน</w:t>
            </w:r>
          </w:p>
        </w:tc>
        <w:tc>
          <w:tcPr>
            <w:tcW w:w="851" w:type="dxa"/>
          </w:tcPr>
          <w:p w:rsidR="009B5F44" w:rsidRPr="00ED2793" w:rsidRDefault="009B5F44" w:rsidP="009B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27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374</w:t>
            </w:r>
          </w:p>
        </w:tc>
        <w:tc>
          <w:tcPr>
            <w:tcW w:w="236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27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374</w:t>
            </w:r>
          </w:p>
        </w:tc>
      </w:tr>
      <w:tr w:rsidR="009B5F44" w:rsidRPr="00ED2793" w:rsidTr="009B5F44">
        <w:tc>
          <w:tcPr>
            <w:tcW w:w="2835" w:type="dxa"/>
          </w:tcPr>
          <w:p w:rsidR="009B5F44" w:rsidRPr="00ED2793" w:rsidRDefault="009B5F44" w:rsidP="009B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กำไรจากการจำหน่าย</w:t>
            </w:r>
          </w:p>
        </w:tc>
        <w:tc>
          <w:tcPr>
            <w:tcW w:w="851" w:type="dxa"/>
          </w:tcPr>
          <w:p w:rsidR="009B5F44" w:rsidRPr="00ED2793" w:rsidRDefault="009B5F44" w:rsidP="009B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B5F44" w:rsidRPr="00ED2793" w:rsidTr="009B5F44">
        <w:tc>
          <w:tcPr>
            <w:tcW w:w="2835" w:type="dxa"/>
          </w:tcPr>
          <w:p w:rsidR="009B5F44" w:rsidRPr="00ED2793" w:rsidRDefault="009B5F44" w:rsidP="009B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851" w:type="dxa"/>
          </w:tcPr>
          <w:p w:rsidR="009B5F44" w:rsidRPr="00ED2793" w:rsidRDefault="00291561" w:rsidP="009B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B5F44" w:rsidRPr="00ED2793" w:rsidTr="009B5F44">
        <w:tc>
          <w:tcPr>
            <w:tcW w:w="2835" w:type="dxa"/>
          </w:tcPr>
          <w:p w:rsidR="009B5F44" w:rsidRPr="00ED2793" w:rsidRDefault="009B5F44" w:rsidP="009B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51" w:type="dxa"/>
          </w:tcPr>
          <w:p w:rsidR="009B5F44" w:rsidRPr="00ED2793" w:rsidRDefault="009B5F44" w:rsidP="009B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5,951</w:t>
            </w:r>
          </w:p>
        </w:tc>
        <w:tc>
          <w:tcPr>
            <w:tcW w:w="27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3,992</w:t>
            </w:r>
          </w:p>
        </w:tc>
        <w:tc>
          <w:tcPr>
            <w:tcW w:w="236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5,951</w:t>
            </w:r>
          </w:p>
        </w:tc>
        <w:tc>
          <w:tcPr>
            <w:tcW w:w="27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3,992</w:t>
            </w:r>
          </w:p>
        </w:tc>
      </w:tr>
      <w:tr w:rsidR="009B5F44" w:rsidRPr="00ED2793" w:rsidTr="009B5F44">
        <w:tc>
          <w:tcPr>
            <w:tcW w:w="2835" w:type="dxa"/>
          </w:tcPr>
          <w:p w:rsidR="009B5F44" w:rsidRPr="00ED2793" w:rsidRDefault="009B5F44" w:rsidP="009B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:rsidR="009B5F44" w:rsidRPr="00ED2793" w:rsidRDefault="009B5F44" w:rsidP="009B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40,096</w:t>
            </w:r>
          </w:p>
        </w:tc>
        <w:tc>
          <w:tcPr>
            <w:tcW w:w="27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35,238</w:t>
            </w:r>
          </w:p>
        </w:tc>
        <w:tc>
          <w:tcPr>
            <w:tcW w:w="236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40,438</w:t>
            </w:r>
          </w:p>
        </w:tc>
        <w:tc>
          <w:tcPr>
            <w:tcW w:w="270" w:type="dxa"/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9B5F44" w:rsidRPr="00ED2793" w:rsidRDefault="009B5F44" w:rsidP="009B5F4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35,379</w:t>
            </w:r>
          </w:p>
        </w:tc>
      </w:tr>
    </w:tbl>
    <w:p w:rsidR="00E10F6E" w:rsidRPr="00ED2793" w:rsidRDefault="00E10F6E" w:rsidP="00B01FDE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lang w:val="en-US"/>
        </w:rPr>
      </w:pPr>
    </w:p>
    <w:p w:rsidR="00E70115" w:rsidRPr="00ED2793" w:rsidRDefault="00C05331" w:rsidP="00B01FDE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cs/>
          <w:lang w:val="en-US"/>
        </w:rPr>
      </w:pPr>
      <w:r w:rsidRPr="00ED2793">
        <w:rPr>
          <w:rFonts w:asciiTheme="majorBidi" w:hAnsiTheme="majorBidi" w:cstheme="majorBidi"/>
          <w:b/>
          <w:bCs/>
          <w:cs/>
          <w:lang w:val="en-US"/>
        </w:rPr>
        <w:br w:type="page"/>
      </w:r>
    </w:p>
    <w:p w:rsidR="008F4493" w:rsidRPr="00ED2793" w:rsidRDefault="00DE1A52" w:rsidP="00291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26</w:t>
      </w:r>
      <w:r w:rsidR="00291561">
        <w:rPr>
          <w:rFonts w:asciiTheme="majorBidi" w:hAnsiTheme="majorBidi" w:cstheme="majorBidi"/>
          <w:b/>
          <w:bCs/>
          <w:sz w:val="30"/>
          <w:szCs w:val="30"/>
        </w:rPr>
        <w:tab/>
      </w:r>
      <w:r w:rsidR="008F4493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tbl>
      <w:tblPr>
        <w:tblW w:w="8931" w:type="dxa"/>
        <w:tblLayout w:type="fixed"/>
        <w:tblLook w:val="0000" w:firstRow="0" w:lastRow="0" w:firstColumn="0" w:lastColumn="0" w:noHBand="0" w:noVBand="0"/>
      </w:tblPr>
      <w:tblGrid>
        <w:gridCol w:w="5245"/>
        <w:gridCol w:w="252"/>
        <w:gridCol w:w="1591"/>
        <w:gridCol w:w="270"/>
        <w:gridCol w:w="1573"/>
      </w:tblGrid>
      <w:tr w:rsidR="003D5BB8" w:rsidRPr="00ED2793" w:rsidTr="0014418A">
        <w:tc>
          <w:tcPr>
            <w:tcW w:w="5245" w:type="dxa"/>
          </w:tcPr>
          <w:p w:rsidR="003D5BB8" w:rsidRPr="00ED2793" w:rsidRDefault="003D5BB8" w:rsidP="00B01FD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:rsidR="003D5BB8" w:rsidRPr="00ED2793" w:rsidRDefault="003D5BB8" w:rsidP="00B01F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34" w:type="dxa"/>
            <w:gridSpan w:val="3"/>
          </w:tcPr>
          <w:p w:rsidR="003D5BB8" w:rsidRPr="00ED2793" w:rsidRDefault="003D5BB8" w:rsidP="00B01FD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3D5BB8" w:rsidRPr="00ED2793" w:rsidTr="0014418A">
        <w:tc>
          <w:tcPr>
            <w:tcW w:w="5245" w:type="dxa"/>
          </w:tcPr>
          <w:p w:rsidR="003D5BB8" w:rsidRPr="00ED2793" w:rsidRDefault="003D5BB8" w:rsidP="00B01FD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:rsidR="003D5BB8" w:rsidRPr="00ED2793" w:rsidRDefault="003D5BB8" w:rsidP="00B01F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34" w:type="dxa"/>
            <w:gridSpan w:val="3"/>
          </w:tcPr>
          <w:p w:rsidR="003D5BB8" w:rsidRPr="00ED2793" w:rsidRDefault="003D5BB8" w:rsidP="00B01FD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 /</w:t>
            </w:r>
          </w:p>
        </w:tc>
      </w:tr>
      <w:tr w:rsidR="003D5BB8" w:rsidRPr="00ED2793" w:rsidTr="0014418A">
        <w:tc>
          <w:tcPr>
            <w:tcW w:w="5245" w:type="dxa"/>
          </w:tcPr>
          <w:p w:rsidR="003D5BB8" w:rsidRPr="00ED2793" w:rsidRDefault="003D5BB8" w:rsidP="00B01FD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:rsidR="003D5BB8" w:rsidRPr="00ED2793" w:rsidRDefault="003D5BB8" w:rsidP="00B01F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34" w:type="dxa"/>
            <w:gridSpan w:val="3"/>
          </w:tcPr>
          <w:p w:rsidR="003D5BB8" w:rsidRPr="00ED2793" w:rsidRDefault="003D5BB8" w:rsidP="00B01FD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5BB8" w:rsidRPr="00ED2793" w:rsidTr="0014418A">
        <w:tc>
          <w:tcPr>
            <w:tcW w:w="5245" w:type="dxa"/>
          </w:tcPr>
          <w:p w:rsidR="003D5BB8" w:rsidRPr="00ED2793" w:rsidRDefault="003D5BB8" w:rsidP="00B01FD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:rsidR="003D5BB8" w:rsidRPr="00ED2793" w:rsidRDefault="003D5BB8" w:rsidP="00B01FD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1" w:type="dxa"/>
          </w:tcPr>
          <w:p w:rsidR="003D5BB8" w:rsidRPr="00ED2793" w:rsidRDefault="0001274B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3D5BB8" w:rsidRPr="00ED2793" w:rsidRDefault="003D5BB8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:rsidR="003D5BB8" w:rsidRPr="00ED2793" w:rsidRDefault="0001274B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2560</w:t>
            </w:r>
          </w:p>
        </w:tc>
      </w:tr>
      <w:tr w:rsidR="00EB108E" w:rsidRPr="00ED2793" w:rsidTr="0014418A">
        <w:tc>
          <w:tcPr>
            <w:tcW w:w="5245" w:type="dxa"/>
          </w:tcPr>
          <w:p w:rsidR="00EB108E" w:rsidRPr="00ED2793" w:rsidRDefault="00EB108E" w:rsidP="00B01FD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:rsidR="00EB108E" w:rsidRPr="00ED2793" w:rsidRDefault="00EB108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34" w:type="dxa"/>
            <w:gridSpan w:val="3"/>
          </w:tcPr>
          <w:p w:rsidR="00EB108E" w:rsidRPr="00ED2793" w:rsidRDefault="00EB108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01274B" w:rsidRPr="00ED2793" w:rsidTr="003E1C64">
        <w:tc>
          <w:tcPr>
            <w:tcW w:w="5245" w:type="dxa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252" w:type="dxa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</w:tcPr>
          <w:p w:rsidR="0001274B" w:rsidRPr="00ED2793" w:rsidRDefault="003E1C64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299</w:t>
            </w:r>
          </w:p>
        </w:tc>
        <w:tc>
          <w:tcPr>
            <w:tcW w:w="270" w:type="dxa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:rsidR="0001274B" w:rsidRPr="00ED2793" w:rsidRDefault="003E1C64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467</w:t>
            </w:r>
          </w:p>
        </w:tc>
      </w:tr>
      <w:tr w:rsidR="0001274B" w:rsidRPr="00ED2793" w:rsidTr="003E1C64">
        <w:tc>
          <w:tcPr>
            <w:tcW w:w="5245" w:type="dxa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252" w:type="dxa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</w:tcPr>
          <w:p w:rsidR="0001274B" w:rsidRPr="00ED2793" w:rsidRDefault="003E1C64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270" w:type="dxa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205,279</w:t>
            </w:r>
          </w:p>
        </w:tc>
      </w:tr>
      <w:tr w:rsidR="0001274B" w:rsidRPr="00ED2793" w:rsidTr="003E1C64">
        <w:tc>
          <w:tcPr>
            <w:tcW w:w="5245" w:type="dxa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252" w:type="dxa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</w:tcPr>
          <w:p w:rsidR="0001274B" w:rsidRPr="00ED2793" w:rsidRDefault="003E1C64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573</w:t>
            </w:r>
          </w:p>
        </w:tc>
        <w:tc>
          <w:tcPr>
            <w:tcW w:w="270" w:type="dxa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47,737</w:t>
            </w:r>
          </w:p>
        </w:tc>
      </w:tr>
      <w:tr w:rsidR="00566F5B" w:rsidRPr="00ED2793" w:rsidTr="003E1C64">
        <w:tc>
          <w:tcPr>
            <w:tcW w:w="5245" w:type="dxa"/>
          </w:tcPr>
          <w:p w:rsidR="00566F5B" w:rsidRPr="004A0026" w:rsidRDefault="00566F5B" w:rsidP="00566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</w:pPr>
            <w:r w:rsidRPr="00566F5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ค่าใช้จ่ายสนับสนุนการขาย</w:t>
            </w:r>
          </w:p>
        </w:tc>
        <w:tc>
          <w:tcPr>
            <w:tcW w:w="252" w:type="dxa"/>
          </w:tcPr>
          <w:p w:rsidR="00566F5B" w:rsidRPr="00ED2793" w:rsidRDefault="00566F5B" w:rsidP="00566F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</w:tcPr>
          <w:p w:rsidR="00566F5B" w:rsidRPr="00ED2793" w:rsidRDefault="003E1C64" w:rsidP="00566F5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461</w:t>
            </w:r>
          </w:p>
        </w:tc>
        <w:tc>
          <w:tcPr>
            <w:tcW w:w="270" w:type="dxa"/>
          </w:tcPr>
          <w:p w:rsidR="00566F5B" w:rsidRPr="00ED2793" w:rsidRDefault="00566F5B" w:rsidP="00566F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:rsidR="00566F5B" w:rsidRPr="00566F5B" w:rsidRDefault="00566F5B" w:rsidP="00566F5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6F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20,264</w:t>
            </w:r>
          </w:p>
        </w:tc>
      </w:tr>
      <w:tr w:rsidR="00566F5B" w:rsidRPr="00ED2793" w:rsidTr="003E1C64">
        <w:tc>
          <w:tcPr>
            <w:tcW w:w="5245" w:type="dxa"/>
          </w:tcPr>
          <w:p w:rsidR="00566F5B" w:rsidRPr="00566F5B" w:rsidRDefault="00566F5B" w:rsidP="00566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66F5B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252" w:type="dxa"/>
          </w:tcPr>
          <w:p w:rsidR="00566F5B" w:rsidRPr="00ED2793" w:rsidRDefault="00566F5B" w:rsidP="00566F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</w:tcPr>
          <w:p w:rsidR="00566F5B" w:rsidRPr="00ED2793" w:rsidRDefault="003E1C64" w:rsidP="00566F5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671</w:t>
            </w:r>
          </w:p>
        </w:tc>
        <w:tc>
          <w:tcPr>
            <w:tcW w:w="270" w:type="dxa"/>
          </w:tcPr>
          <w:p w:rsidR="00566F5B" w:rsidRPr="00ED2793" w:rsidRDefault="00566F5B" w:rsidP="00566F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:rsidR="00566F5B" w:rsidRPr="00566F5B" w:rsidRDefault="00566F5B" w:rsidP="00566F5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6F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13,826</w:t>
            </w:r>
          </w:p>
        </w:tc>
      </w:tr>
      <w:tr w:rsidR="0001274B" w:rsidRPr="00ED2793" w:rsidTr="003E1C64">
        <w:tc>
          <w:tcPr>
            <w:tcW w:w="5245" w:type="dxa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52" w:type="dxa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</w:tcPr>
          <w:p w:rsidR="0001274B" w:rsidRPr="00ED2793" w:rsidRDefault="003E1C64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270" w:type="dxa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16,410</w:t>
            </w:r>
          </w:p>
        </w:tc>
      </w:tr>
      <w:tr w:rsidR="00566F5B" w:rsidRPr="00ED2793" w:rsidTr="003E1C64">
        <w:tc>
          <w:tcPr>
            <w:tcW w:w="5245" w:type="dxa"/>
          </w:tcPr>
          <w:p w:rsidR="00566F5B" w:rsidRPr="00ED2793" w:rsidRDefault="00566F5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6F5B">
              <w:rPr>
                <w:rFonts w:asciiTheme="majorBidi" w:hAnsi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252" w:type="dxa"/>
          </w:tcPr>
          <w:p w:rsidR="00566F5B" w:rsidRPr="00ED2793" w:rsidRDefault="00566F5B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</w:tcPr>
          <w:p w:rsidR="00566F5B" w:rsidRPr="00ED2793" w:rsidRDefault="003E1C64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868</w:t>
            </w:r>
          </w:p>
        </w:tc>
        <w:tc>
          <w:tcPr>
            <w:tcW w:w="270" w:type="dxa"/>
          </w:tcPr>
          <w:p w:rsidR="00566F5B" w:rsidRPr="00ED2793" w:rsidRDefault="00566F5B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73" w:type="dxa"/>
          </w:tcPr>
          <w:p w:rsidR="00566F5B" w:rsidRPr="00ED2793" w:rsidRDefault="00566F5B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6F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66F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</w:t>
            </w:r>
          </w:p>
        </w:tc>
      </w:tr>
      <w:tr w:rsidR="003E1C64" w:rsidRPr="00ED2793" w:rsidTr="003E1C64">
        <w:tc>
          <w:tcPr>
            <w:tcW w:w="5245" w:type="dxa"/>
          </w:tcPr>
          <w:p w:rsidR="003E1C64" w:rsidRPr="002F1CA3" w:rsidRDefault="003E1C6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3E1C64">
              <w:rPr>
                <w:rFonts w:asciiTheme="majorBidi" w:hAnsiTheme="majorBidi"/>
                <w:sz w:val="30"/>
                <w:szCs w:val="30"/>
                <w:cs/>
              </w:rPr>
              <w:t>ค่าธรรมเนียมบัตรเครดิต</w:t>
            </w:r>
          </w:p>
        </w:tc>
        <w:tc>
          <w:tcPr>
            <w:tcW w:w="252" w:type="dxa"/>
          </w:tcPr>
          <w:p w:rsidR="003E1C64" w:rsidRPr="00ED2793" w:rsidRDefault="003E1C64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</w:tcPr>
          <w:p w:rsidR="003E1C64" w:rsidRPr="003E1C64" w:rsidRDefault="003E1C64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882</w:t>
            </w:r>
          </w:p>
        </w:tc>
        <w:tc>
          <w:tcPr>
            <w:tcW w:w="270" w:type="dxa"/>
          </w:tcPr>
          <w:p w:rsidR="003E1C64" w:rsidRPr="00ED2793" w:rsidRDefault="003E1C64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73" w:type="dxa"/>
          </w:tcPr>
          <w:p w:rsidR="003E1C64" w:rsidRPr="002F1CA3" w:rsidRDefault="003E1C64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5,598</w:t>
            </w:r>
          </w:p>
        </w:tc>
      </w:tr>
      <w:tr w:rsidR="002F1CA3" w:rsidRPr="00ED2793" w:rsidTr="003E1C64">
        <w:tc>
          <w:tcPr>
            <w:tcW w:w="5245" w:type="dxa"/>
          </w:tcPr>
          <w:p w:rsidR="002F1CA3" w:rsidRPr="00ED2793" w:rsidRDefault="002F1CA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CA3">
              <w:rPr>
                <w:rFonts w:asciiTheme="majorBidi" w:hAnsiTheme="majorBidi"/>
                <w:sz w:val="30"/>
                <w:szCs w:val="30"/>
                <w:cs/>
              </w:rPr>
              <w:t>ค่าภาษีโรงเรือน</w:t>
            </w:r>
          </w:p>
        </w:tc>
        <w:tc>
          <w:tcPr>
            <w:tcW w:w="252" w:type="dxa"/>
          </w:tcPr>
          <w:p w:rsidR="002F1CA3" w:rsidRPr="00ED2793" w:rsidRDefault="002F1CA3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</w:tcPr>
          <w:p w:rsidR="002F1CA3" w:rsidRPr="00ED2793" w:rsidRDefault="003E1C64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648</w:t>
            </w:r>
          </w:p>
        </w:tc>
        <w:tc>
          <w:tcPr>
            <w:tcW w:w="270" w:type="dxa"/>
          </w:tcPr>
          <w:p w:rsidR="002F1CA3" w:rsidRPr="00ED2793" w:rsidRDefault="002F1CA3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73" w:type="dxa"/>
          </w:tcPr>
          <w:p w:rsidR="002F1CA3" w:rsidRPr="00ED2793" w:rsidRDefault="002F1CA3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1C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8,956</w:t>
            </w:r>
          </w:p>
        </w:tc>
      </w:tr>
      <w:tr w:rsidR="003E1C64" w:rsidRPr="00ED2793" w:rsidTr="003E1C64">
        <w:tc>
          <w:tcPr>
            <w:tcW w:w="5245" w:type="dxa"/>
          </w:tcPr>
          <w:p w:rsidR="003E1C64" w:rsidRPr="00ED2793" w:rsidRDefault="003E1C6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C64">
              <w:rPr>
                <w:rFonts w:asciiTheme="majorBidi" w:hAnsiTheme="majorBidi"/>
                <w:sz w:val="30"/>
                <w:szCs w:val="30"/>
                <w:cs/>
              </w:rPr>
              <w:t>ค่าวัสดุสิ้นเปลือง</w:t>
            </w:r>
          </w:p>
        </w:tc>
        <w:tc>
          <w:tcPr>
            <w:tcW w:w="252" w:type="dxa"/>
          </w:tcPr>
          <w:p w:rsidR="003E1C64" w:rsidRPr="00ED2793" w:rsidRDefault="003E1C64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</w:tcPr>
          <w:p w:rsidR="003E1C64" w:rsidRPr="00ED2793" w:rsidRDefault="003E1C64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009</w:t>
            </w:r>
          </w:p>
        </w:tc>
        <w:tc>
          <w:tcPr>
            <w:tcW w:w="270" w:type="dxa"/>
          </w:tcPr>
          <w:p w:rsidR="003E1C64" w:rsidRPr="00ED2793" w:rsidRDefault="003E1C64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73" w:type="dxa"/>
          </w:tcPr>
          <w:p w:rsidR="003E1C64" w:rsidRPr="00ED2793" w:rsidRDefault="003E1C64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555</w:t>
            </w:r>
          </w:p>
        </w:tc>
      </w:tr>
      <w:tr w:rsidR="0001274B" w:rsidRPr="00ED2793" w:rsidTr="003E1C64">
        <w:tc>
          <w:tcPr>
            <w:tcW w:w="5245" w:type="dxa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52" w:type="dxa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</w:tcPr>
          <w:p w:rsidR="0001274B" w:rsidRPr="00ED2793" w:rsidRDefault="003E1C64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270" w:type="dxa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73" w:type="dxa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6,374</w:t>
            </w:r>
          </w:p>
        </w:tc>
      </w:tr>
      <w:tr w:rsidR="0001274B" w:rsidRPr="00ED2793" w:rsidTr="006F73DD">
        <w:tc>
          <w:tcPr>
            <w:tcW w:w="5245" w:type="dxa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52" w:type="dxa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</w:tcPr>
          <w:p w:rsidR="0001274B" w:rsidRPr="00ED2793" w:rsidRDefault="003E1C64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507</w:t>
            </w:r>
          </w:p>
        </w:tc>
        <w:tc>
          <w:tcPr>
            <w:tcW w:w="270" w:type="dxa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:rsidR="0001274B" w:rsidRPr="00ED2793" w:rsidRDefault="003E1C64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275</w:t>
            </w:r>
          </w:p>
        </w:tc>
      </w:tr>
      <w:tr w:rsidR="0001274B" w:rsidRPr="00ED2793" w:rsidTr="006F73DD">
        <w:tc>
          <w:tcPr>
            <w:tcW w:w="5245" w:type="dxa"/>
          </w:tcPr>
          <w:p w:rsidR="0001274B" w:rsidRPr="00ED2793" w:rsidRDefault="003159BC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2" w:type="dxa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274B" w:rsidRPr="00ED2793" w:rsidRDefault="003E1C64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E1C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E1C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70" w:type="dxa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795,926</w:t>
            </w:r>
          </w:p>
        </w:tc>
      </w:tr>
      <w:tr w:rsidR="006F73DD" w:rsidRPr="00ED2793" w:rsidTr="006F73DD">
        <w:tc>
          <w:tcPr>
            <w:tcW w:w="5245" w:type="dxa"/>
          </w:tcPr>
          <w:p w:rsidR="006F73DD" w:rsidRPr="00ED2793" w:rsidRDefault="006F73D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6F73DD" w:rsidRPr="00ED2793" w:rsidRDefault="006F73DD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double" w:sz="4" w:space="0" w:color="auto"/>
            </w:tcBorders>
            <w:shd w:val="clear" w:color="auto" w:fill="auto"/>
          </w:tcPr>
          <w:p w:rsidR="006F73DD" w:rsidRPr="003E1C64" w:rsidRDefault="006F73DD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F73DD" w:rsidRPr="00ED2793" w:rsidRDefault="006F73DD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double" w:sz="4" w:space="0" w:color="auto"/>
            </w:tcBorders>
          </w:tcPr>
          <w:p w:rsidR="006F73DD" w:rsidRPr="00ED2793" w:rsidRDefault="006F73DD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:rsidR="001B7D06" w:rsidRPr="00ED2793" w:rsidRDefault="00DE1A52" w:rsidP="006F73D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39" w:hanging="539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27</w:t>
      </w:r>
      <w:r w:rsidR="001B7D06" w:rsidRPr="00ED2793">
        <w:rPr>
          <w:rFonts w:asciiTheme="majorBidi" w:hAnsiTheme="majorBidi" w:cstheme="majorBidi"/>
          <w:b/>
          <w:bCs/>
          <w:sz w:val="30"/>
          <w:szCs w:val="30"/>
        </w:rPr>
        <w:tab/>
      </w:r>
      <w:r w:rsidR="00164E3A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ค่าใช้จ่าย (รายได้) </w:t>
      </w:r>
      <w:r w:rsidR="001B7D06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tbl>
      <w:tblPr>
        <w:tblW w:w="8931" w:type="dxa"/>
        <w:tblLayout w:type="fixed"/>
        <w:tblLook w:val="0000" w:firstRow="0" w:lastRow="0" w:firstColumn="0" w:lastColumn="0" w:noHBand="0" w:noVBand="0"/>
      </w:tblPr>
      <w:tblGrid>
        <w:gridCol w:w="4536"/>
        <w:gridCol w:w="993"/>
        <w:gridCol w:w="1559"/>
        <w:gridCol w:w="283"/>
        <w:gridCol w:w="1560"/>
      </w:tblGrid>
      <w:tr w:rsidR="007305A7" w:rsidRPr="00ED2793" w:rsidTr="00BD19E9">
        <w:trPr>
          <w:tblHeader/>
        </w:trPr>
        <w:tc>
          <w:tcPr>
            <w:tcW w:w="4536" w:type="dxa"/>
          </w:tcPr>
          <w:p w:rsidR="007305A7" w:rsidRPr="00ED2793" w:rsidRDefault="007305A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7305A7" w:rsidRPr="00ED2793" w:rsidRDefault="007305A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7305A7" w:rsidRPr="00ED2793" w:rsidRDefault="007305A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7305A7" w:rsidRPr="00ED2793" w:rsidTr="00BD19E9">
        <w:trPr>
          <w:tblHeader/>
        </w:trPr>
        <w:tc>
          <w:tcPr>
            <w:tcW w:w="4536" w:type="dxa"/>
          </w:tcPr>
          <w:p w:rsidR="007305A7" w:rsidRPr="00ED2793" w:rsidRDefault="007305A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7305A7" w:rsidRPr="00ED2793" w:rsidRDefault="007305A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7305A7" w:rsidRPr="00ED2793" w:rsidRDefault="007305A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</w:p>
        </w:tc>
      </w:tr>
      <w:tr w:rsidR="007305A7" w:rsidRPr="00ED2793" w:rsidTr="00BD19E9">
        <w:trPr>
          <w:tblHeader/>
        </w:trPr>
        <w:tc>
          <w:tcPr>
            <w:tcW w:w="4536" w:type="dxa"/>
          </w:tcPr>
          <w:p w:rsidR="007305A7" w:rsidRPr="00ED2793" w:rsidRDefault="007305A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7305A7" w:rsidRPr="00ED2793" w:rsidRDefault="007305A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7305A7" w:rsidRPr="00ED2793" w:rsidRDefault="007305A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64FD" w:rsidRPr="00ED2793" w:rsidTr="00BD19E9">
        <w:trPr>
          <w:tblHeader/>
        </w:trPr>
        <w:tc>
          <w:tcPr>
            <w:tcW w:w="4536" w:type="dxa"/>
          </w:tcPr>
          <w:p w:rsidR="005964FD" w:rsidRPr="00ED2793" w:rsidRDefault="005964F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:rsidR="005964FD" w:rsidRPr="00ED2793" w:rsidRDefault="005964F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5964FD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83" w:type="dxa"/>
          </w:tcPr>
          <w:p w:rsidR="005964FD" w:rsidRPr="00ED2793" w:rsidRDefault="005964F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:rsidR="005964FD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5964FD" w:rsidRPr="00ED2793" w:rsidTr="00BD19E9">
        <w:trPr>
          <w:tblHeader/>
        </w:trPr>
        <w:tc>
          <w:tcPr>
            <w:tcW w:w="4536" w:type="dxa"/>
          </w:tcPr>
          <w:p w:rsidR="005964FD" w:rsidRPr="00ED2793" w:rsidRDefault="005964F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:rsidR="005964FD" w:rsidRPr="00ED2793" w:rsidRDefault="005964F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3"/>
          </w:tcPr>
          <w:p w:rsidR="005964FD" w:rsidRPr="00ED2793" w:rsidRDefault="005964F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6F73DD" w:rsidRPr="00ED2793" w:rsidTr="00D8196C">
        <w:tc>
          <w:tcPr>
            <w:tcW w:w="4536" w:type="dxa"/>
          </w:tcPr>
          <w:p w:rsidR="006F73DD" w:rsidRPr="00ED2793" w:rsidRDefault="006F73D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993" w:type="dxa"/>
          </w:tcPr>
          <w:p w:rsidR="006F73DD" w:rsidRPr="00ED2793" w:rsidRDefault="006F73DD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</w:tcPr>
          <w:p w:rsidR="006F73DD" w:rsidRPr="00ED2793" w:rsidRDefault="006F73DD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:rsidR="006F73DD" w:rsidRPr="00ED2793" w:rsidRDefault="006F73DD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:rsidR="006F73DD" w:rsidRPr="00ED2793" w:rsidRDefault="006F73DD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964FD" w:rsidRPr="00ED2793" w:rsidTr="00D8196C">
        <w:tc>
          <w:tcPr>
            <w:tcW w:w="4536" w:type="dxa"/>
          </w:tcPr>
          <w:p w:rsidR="005964FD" w:rsidRPr="00ED2793" w:rsidRDefault="005964F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993" w:type="dxa"/>
          </w:tcPr>
          <w:p w:rsidR="005964FD" w:rsidRPr="00ED2793" w:rsidRDefault="005964FD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</w:tcPr>
          <w:p w:rsidR="005964FD" w:rsidRPr="00ED2793" w:rsidRDefault="005964FD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:rsidR="005964FD" w:rsidRPr="00ED2793" w:rsidRDefault="005964FD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:rsidR="005964FD" w:rsidRPr="00ED2793" w:rsidRDefault="005964FD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1274B" w:rsidRPr="00ED2793" w:rsidTr="006F73DD">
        <w:tc>
          <w:tcPr>
            <w:tcW w:w="4536" w:type="dxa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3" w:type="dxa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1274B" w:rsidRPr="00183B3F" w:rsidRDefault="00183B3F" w:rsidP="00183B3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B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83" w:type="dxa"/>
          </w:tcPr>
          <w:p w:rsidR="0001274B" w:rsidRPr="00ED2793" w:rsidRDefault="0001274B" w:rsidP="00183B3F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1274B" w:rsidRPr="009B5F44" w:rsidTr="006F73DD">
        <w:tc>
          <w:tcPr>
            <w:tcW w:w="4536" w:type="dxa"/>
          </w:tcPr>
          <w:p w:rsidR="0001274B" w:rsidRPr="009B5F44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</w:tcPr>
          <w:p w:rsidR="0001274B" w:rsidRPr="009B5F44" w:rsidRDefault="0001274B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1274B" w:rsidRPr="009B5F44" w:rsidRDefault="0001274B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83" w:type="dxa"/>
          </w:tcPr>
          <w:p w:rsidR="0001274B" w:rsidRPr="009B5F44" w:rsidRDefault="0001274B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1274B" w:rsidRPr="009B5F44" w:rsidRDefault="0001274B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6F73DD" w:rsidRPr="009B5F44" w:rsidTr="006F73DD">
        <w:tc>
          <w:tcPr>
            <w:tcW w:w="4536" w:type="dxa"/>
          </w:tcPr>
          <w:p w:rsidR="006F73DD" w:rsidRPr="009B5F44" w:rsidRDefault="006F73D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</w:tcPr>
          <w:p w:rsidR="006F73DD" w:rsidRPr="009B5F44" w:rsidRDefault="006F73DD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559" w:type="dxa"/>
          </w:tcPr>
          <w:p w:rsidR="006F73DD" w:rsidRPr="009B5F44" w:rsidRDefault="006F73DD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83" w:type="dxa"/>
          </w:tcPr>
          <w:p w:rsidR="006F73DD" w:rsidRPr="009B5F44" w:rsidRDefault="006F73DD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60" w:type="dxa"/>
          </w:tcPr>
          <w:p w:rsidR="006F73DD" w:rsidRPr="009B5F44" w:rsidRDefault="006F73DD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01274B" w:rsidRPr="00ED2793" w:rsidTr="00D8196C">
        <w:tc>
          <w:tcPr>
            <w:tcW w:w="4536" w:type="dxa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993" w:type="dxa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1274B" w:rsidRPr="00ED2793" w:rsidTr="00D8196C">
        <w:tc>
          <w:tcPr>
            <w:tcW w:w="4536" w:type="dxa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993" w:type="dxa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:rsidR="0001274B" w:rsidRPr="00ED2793" w:rsidRDefault="00183B3F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(450)</w:t>
            </w:r>
          </w:p>
        </w:tc>
        <w:tc>
          <w:tcPr>
            <w:tcW w:w="283" w:type="dxa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1,386</w:t>
            </w:r>
          </w:p>
        </w:tc>
      </w:tr>
      <w:tr w:rsidR="0001274B" w:rsidRPr="00ED2793" w:rsidTr="00D8196C">
        <w:tc>
          <w:tcPr>
            <w:tcW w:w="4536" w:type="dxa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993" w:type="dxa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01274B" w:rsidRPr="00ED2793" w:rsidRDefault="00183B3F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1,976</w:t>
            </w:r>
          </w:p>
        </w:tc>
        <w:tc>
          <w:tcPr>
            <w:tcW w:w="283" w:type="dxa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1,386</w:t>
            </w:r>
          </w:p>
        </w:tc>
      </w:tr>
    </w:tbl>
    <w:p w:rsidR="00FC5A6E" w:rsidRPr="00ED2793" w:rsidRDefault="00FC5A6E" w:rsidP="003159BC">
      <w:pPr>
        <w:pStyle w:val="BodyText"/>
        <w:spacing w:before="360" w:after="0" w:line="240" w:lineRule="auto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ภาษีเงินได้ที่รับรู้ในกำไรขาดทุนเบ็ดเสร็จอื่น </w:t>
      </w:r>
    </w:p>
    <w:tbl>
      <w:tblPr>
        <w:tblpPr w:leftFromText="180" w:rightFromText="180" w:vertAnchor="text" w:horzAnchor="margin" w:tblpX="83" w:tblpY="362"/>
        <w:tblW w:w="893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87"/>
        <w:gridCol w:w="1701"/>
        <w:gridCol w:w="283"/>
        <w:gridCol w:w="1560"/>
      </w:tblGrid>
      <w:tr w:rsidR="00B055C1" w:rsidRPr="00ED2793" w:rsidTr="00D8196C">
        <w:trPr>
          <w:cantSplit/>
        </w:trPr>
        <w:tc>
          <w:tcPr>
            <w:tcW w:w="5387" w:type="dxa"/>
            <w:hideMark/>
          </w:tcPr>
          <w:p w:rsidR="00B055C1" w:rsidRPr="00ED2793" w:rsidRDefault="00B055C1" w:rsidP="003159BC">
            <w:pPr>
              <w:tabs>
                <w:tab w:val="clear" w:pos="2580"/>
              </w:tabs>
              <w:spacing w:line="240" w:lineRule="auto"/>
              <w:ind w:left="180" w:right="-77" w:hanging="26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การเปลี่ยนแปลงในมูลค่ายุติธรรมของเงินลงทุนเผื่อขาย</w:t>
            </w:r>
          </w:p>
        </w:tc>
        <w:tc>
          <w:tcPr>
            <w:tcW w:w="1701" w:type="dxa"/>
            <w:vAlign w:val="bottom"/>
          </w:tcPr>
          <w:p w:rsidR="00B055C1" w:rsidRPr="00ED2793" w:rsidRDefault="00B055C1" w:rsidP="003F44AB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 xml:space="preserve"> (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283" w:type="dxa"/>
            <w:vAlign w:val="bottom"/>
          </w:tcPr>
          <w:p w:rsidR="00B055C1" w:rsidRPr="00ED2793" w:rsidRDefault="00B055C1" w:rsidP="003F44AB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560" w:type="dxa"/>
            <w:vAlign w:val="bottom"/>
          </w:tcPr>
          <w:p w:rsidR="00B055C1" w:rsidRPr="00ED2793" w:rsidRDefault="00B055C1" w:rsidP="003F44AB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 xml:space="preserve"> (</w:t>
            </w:r>
            <w:r w:rsidRPr="00ED279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148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  <w:tr w:rsidR="00B055C1" w:rsidRPr="00ED2793" w:rsidTr="006F73DD">
        <w:trPr>
          <w:cantSplit/>
        </w:trPr>
        <w:tc>
          <w:tcPr>
            <w:tcW w:w="5387" w:type="dxa"/>
          </w:tcPr>
          <w:p w:rsidR="00B055C1" w:rsidRPr="00ED2793" w:rsidRDefault="00B055C1" w:rsidP="003159BC">
            <w:pPr>
              <w:tabs>
                <w:tab w:val="clear" w:pos="227"/>
                <w:tab w:val="clear" w:pos="2580"/>
                <w:tab w:val="left" w:pos="0"/>
              </w:tabs>
              <w:spacing w:line="240" w:lineRule="auto"/>
              <w:ind w:left="180" w:right="-77" w:hanging="26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กำไร </w:t>
            </w:r>
            <w:r w:rsidRPr="00ED2793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ขาดทุน)</w:t>
            </w:r>
            <w:r w:rsidRPr="00ED2793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จากการประมาณตามหลักคณิตศาสตร์ประกันภัย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B055C1" w:rsidRPr="00ED2793" w:rsidRDefault="00B055C1" w:rsidP="00D8196C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283" w:type="dxa"/>
            <w:vAlign w:val="bottom"/>
          </w:tcPr>
          <w:p w:rsidR="00B055C1" w:rsidRPr="00ED2793" w:rsidRDefault="00B055C1" w:rsidP="003F44AB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B055C1" w:rsidRPr="00ED2793" w:rsidRDefault="00B055C1" w:rsidP="003F44AB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 xml:space="preserve"> (</w:t>
            </w:r>
            <w:r w:rsidRPr="00ED279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146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  <w:tr w:rsidR="008E580A" w:rsidRPr="00ED2793" w:rsidTr="006F73DD">
        <w:trPr>
          <w:cantSplit/>
          <w:trHeight w:hRule="exact" w:val="397"/>
        </w:trPr>
        <w:tc>
          <w:tcPr>
            <w:tcW w:w="5387" w:type="dxa"/>
            <w:vAlign w:val="bottom"/>
          </w:tcPr>
          <w:p w:rsidR="008E580A" w:rsidRPr="003E683B" w:rsidRDefault="008E580A" w:rsidP="008E580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59" w:hanging="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8E580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E580A" w:rsidRPr="003E683B" w:rsidRDefault="008E580A" w:rsidP="008E580A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3E683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(150)</w:t>
            </w:r>
          </w:p>
        </w:tc>
        <w:tc>
          <w:tcPr>
            <w:tcW w:w="283" w:type="dxa"/>
            <w:vAlign w:val="bottom"/>
          </w:tcPr>
          <w:p w:rsidR="008E580A" w:rsidRPr="00ED2793" w:rsidRDefault="008E580A" w:rsidP="008E580A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E580A" w:rsidRDefault="008E580A" w:rsidP="008E580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 w:bidi="th-TH"/>
              </w:rPr>
              <w:t>(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294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  <w:tr w:rsidR="006F73DD" w:rsidRPr="00ED2793" w:rsidTr="006F73DD">
        <w:trPr>
          <w:cantSplit/>
          <w:trHeight w:hRule="exact" w:val="397"/>
        </w:trPr>
        <w:tc>
          <w:tcPr>
            <w:tcW w:w="5387" w:type="dxa"/>
            <w:vAlign w:val="bottom"/>
          </w:tcPr>
          <w:p w:rsidR="006F73DD" w:rsidRPr="008E580A" w:rsidRDefault="006F73DD" w:rsidP="008E580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59" w:hanging="84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:rsidR="006F73DD" w:rsidRPr="003E683B" w:rsidRDefault="006F73DD" w:rsidP="008E580A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59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83" w:type="dxa"/>
            <w:vAlign w:val="bottom"/>
          </w:tcPr>
          <w:p w:rsidR="006F73DD" w:rsidRPr="00ED2793" w:rsidRDefault="006F73DD" w:rsidP="008E580A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vAlign w:val="bottom"/>
          </w:tcPr>
          <w:p w:rsidR="006F73DD" w:rsidRDefault="006F73DD" w:rsidP="008E580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</w:tbl>
    <w:p w:rsidR="004623D2" w:rsidRPr="00674834" w:rsidRDefault="004623D2" w:rsidP="00250F02">
      <w:pPr>
        <w:tabs>
          <w:tab w:val="clear" w:pos="227"/>
          <w:tab w:val="clear" w:pos="454"/>
          <w:tab w:val="clear" w:pos="680"/>
        </w:tabs>
        <w:spacing w:before="240" w:after="240" w:line="240" w:lineRule="auto"/>
        <w:ind w:right="-1080"/>
        <w:rPr>
          <w:rFonts w:asciiTheme="majorBidi" w:hAnsiTheme="majorBidi" w:cstheme="majorBidi"/>
          <w:b/>
          <w:bCs/>
          <w:sz w:val="30"/>
          <w:szCs w:val="30"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  <w:cs/>
        </w:rPr>
        <w:t>การกระทบยอดเพื่อหาอัตราภาษีที่แท้จริง</w:t>
      </w:r>
    </w:p>
    <w:tbl>
      <w:tblPr>
        <w:tblW w:w="921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900"/>
        <w:gridCol w:w="270"/>
        <w:gridCol w:w="1239"/>
        <w:gridCol w:w="360"/>
        <w:gridCol w:w="900"/>
        <w:gridCol w:w="360"/>
        <w:gridCol w:w="1215"/>
      </w:tblGrid>
      <w:tr w:rsidR="00993EA7" w:rsidRPr="00ED2793" w:rsidTr="00257381">
        <w:tc>
          <w:tcPr>
            <w:tcW w:w="3969" w:type="dxa"/>
            <w:shd w:val="clear" w:color="auto" w:fill="auto"/>
          </w:tcPr>
          <w:p w:rsidR="00993EA7" w:rsidRPr="00ED2793" w:rsidRDefault="00993EA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44" w:type="dxa"/>
            <w:gridSpan w:val="7"/>
            <w:shd w:val="clear" w:color="auto" w:fill="auto"/>
          </w:tcPr>
          <w:p w:rsidR="00993EA7" w:rsidRPr="00ED2793" w:rsidRDefault="00993EA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623D2" w:rsidRPr="00ED2793" w:rsidTr="00257381">
        <w:tc>
          <w:tcPr>
            <w:tcW w:w="3969" w:type="dxa"/>
            <w:shd w:val="clear" w:color="auto" w:fill="auto"/>
          </w:tcPr>
          <w:p w:rsidR="004623D2" w:rsidRPr="00ED2793" w:rsidRDefault="004623D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:rsidR="004623D2" w:rsidRPr="00D8196C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8196C">
              <w:rPr>
                <w:rFonts w:asciiTheme="majorBidi" w:hAnsiTheme="majorBidi" w:cstheme="majorBidi"/>
                <w:b/>
                <w:sz w:val="30"/>
                <w:szCs w:val="30"/>
              </w:rPr>
              <w:t>256</w:t>
            </w:r>
            <w:r w:rsidR="00D8196C">
              <w:rPr>
                <w:rFonts w:asciiTheme="majorBidi" w:hAnsiTheme="majorBidi" w:cstheme="majorBidi"/>
                <w:b/>
                <w:sz w:val="30"/>
                <w:szCs w:val="30"/>
              </w:rPr>
              <w:t>1</w:t>
            </w:r>
          </w:p>
        </w:tc>
        <w:tc>
          <w:tcPr>
            <w:tcW w:w="360" w:type="dxa"/>
            <w:shd w:val="clear" w:color="auto" w:fill="auto"/>
          </w:tcPr>
          <w:p w:rsidR="004623D2" w:rsidRPr="00DF74FB" w:rsidRDefault="004623D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shd w:val="clear" w:color="auto" w:fill="auto"/>
          </w:tcPr>
          <w:p w:rsidR="004623D2" w:rsidRPr="00DF74FB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F74F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2560</w:t>
            </w:r>
          </w:p>
        </w:tc>
      </w:tr>
      <w:tr w:rsidR="004623D2" w:rsidRPr="00ED2793" w:rsidTr="00257381">
        <w:tc>
          <w:tcPr>
            <w:tcW w:w="3969" w:type="dxa"/>
            <w:shd w:val="clear" w:color="auto" w:fill="auto"/>
          </w:tcPr>
          <w:p w:rsidR="004623D2" w:rsidRPr="00ED2793" w:rsidRDefault="004623D2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623D2" w:rsidRPr="00ED2793" w:rsidRDefault="004623D2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4623D2" w:rsidRPr="00ED2793" w:rsidRDefault="004623D2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4623D2" w:rsidRPr="00ED2793" w:rsidRDefault="004623D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nil"/>
            </w:tcBorders>
            <w:shd w:val="clear" w:color="auto" w:fill="auto"/>
          </w:tcPr>
          <w:p w:rsidR="004623D2" w:rsidRPr="00ED2793" w:rsidRDefault="004623D2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4623D2" w:rsidRPr="00ED2793" w:rsidRDefault="004623D2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360" w:type="dxa"/>
            <w:shd w:val="clear" w:color="auto" w:fill="auto"/>
          </w:tcPr>
          <w:p w:rsidR="004623D2" w:rsidRPr="00ED2793" w:rsidRDefault="004623D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623D2" w:rsidRPr="00ED2793" w:rsidRDefault="004623D2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4623D2" w:rsidRPr="00ED2793" w:rsidRDefault="004623D2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360" w:type="dxa"/>
            <w:shd w:val="clear" w:color="auto" w:fill="auto"/>
          </w:tcPr>
          <w:p w:rsidR="004623D2" w:rsidRPr="00ED2793" w:rsidRDefault="004623D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:rsidR="004623D2" w:rsidRPr="00ED2793" w:rsidRDefault="004623D2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4623D2" w:rsidRPr="00ED2793" w:rsidRDefault="004623D2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1274B" w:rsidRPr="00ED2793" w:rsidTr="00E24785">
        <w:tc>
          <w:tcPr>
            <w:tcW w:w="3969" w:type="dxa"/>
            <w:shd w:val="clear" w:color="auto" w:fill="auto"/>
          </w:tcPr>
          <w:p w:rsidR="0001274B" w:rsidRPr="00ED2793" w:rsidRDefault="0001274B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00" w:type="dxa"/>
            <w:shd w:val="clear" w:color="auto" w:fill="auto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shd w:val="clear" w:color="auto" w:fill="auto"/>
          </w:tcPr>
          <w:p w:rsidR="0001274B" w:rsidRPr="00ED2793" w:rsidRDefault="00D8196C" w:rsidP="00B01FD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12,974</w:t>
            </w:r>
          </w:p>
        </w:tc>
        <w:tc>
          <w:tcPr>
            <w:tcW w:w="360" w:type="dxa"/>
            <w:shd w:val="clear" w:color="auto" w:fill="auto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shd w:val="clear" w:color="auto" w:fill="auto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10,028</w:t>
            </w:r>
          </w:p>
        </w:tc>
      </w:tr>
      <w:tr w:rsidR="0001274B" w:rsidRPr="00ED2793" w:rsidTr="00E24785">
        <w:tc>
          <w:tcPr>
            <w:tcW w:w="3969" w:type="dxa"/>
            <w:shd w:val="clear" w:color="auto" w:fill="auto"/>
          </w:tcPr>
          <w:p w:rsidR="0001274B" w:rsidRPr="00ED2793" w:rsidRDefault="0001274B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  <w:shd w:val="clear" w:color="auto" w:fill="auto"/>
          </w:tcPr>
          <w:p w:rsidR="0001274B" w:rsidRPr="00ED2793" w:rsidRDefault="00E24785" w:rsidP="00B01FD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2,595</w:t>
            </w:r>
          </w:p>
        </w:tc>
        <w:tc>
          <w:tcPr>
            <w:tcW w:w="360" w:type="dxa"/>
            <w:shd w:val="clear" w:color="auto" w:fill="auto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360" w:type="dxa"/>
            <w:shd w:val="clear" w:color="auto" w:fill="auto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shd w:val="clear" w:color="auto" w:fill="auto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2,006</w:t>
            </w:r>
          </w:p>
        </w:tc>
      </w:tr>
      <w:tr w:rsidR="0001274B" w:rsidRPr="00ED2793" w:rsidTr="00E24785">
        <w:tc>
          <w:tcPr>
            <w:tcW w:w="3969" w:type="dxa"/>
            <w:shd w:val="clear" w:color="auto" w:fill="auto"/>
          </w:tcPr>
          <w:p w:rsidR="0001274B" w:rsidRPr="00ED2793" w:rsidRDefault="0001274B" w:rsidP="00B01FD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รายได้เงินปันผลที่ไม่ต้องเสียภาษี</w:t>
            </w:r>
          </w:p>
        </w:tc>
        <w:tc>
          <w:tcPr>
            <w:tcW w:w="900" w:type="dxa"/>
            <w:shd w:val="clear" w:color="auto" w:fill="auto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</w:tcPr>
          <w:p w:rsidR="0001274B" w:rsidRPr="00ED2793" w:rsidRDefault="00183B3F" w:rsidP="00B01FD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(165)</w:t>
            </w:r>
          </w:p>
        </w:tc>
        <w:tc>
          <w:tcPr>
            <w:tcW w:w="360" w:type="dxa"/>
            <w:shd w:val="clear" w:color="auto" w:fill="auto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(198)</w:t>
            </w:r>
          </w:p>
        </w:tc>
      </w:tr>
      <w:tr w:rsidR="0001274B" w:rsidRPr="00ED2793" w:rsidTr="00E24785">
        <w:tc>
          <w:tcPr>
            <w:tcW w:w="3969" w:type="dxa"/>
            <w:shd w:val="clear" w:color="auto" w:fill="auto"/>
          </w:tcPr>
          <w:p w:rsidR="0001274B" w:rsidRPr="00ED2793" w:rsidRDefault="0001274B" w:rsidP="00B01FD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ค่าใช้จ่ายที่มีสิทธิหักเป็นค่าใช้จ่ายได้เพิ่มขึ้น</w:t>
            </w:r>
          </w:p>
        </w:tc>
        <w:tc>
          <w:tcPr>
            <w:tcW w:w="900" w:type="dxa"/>
            <w:shd w:val="clear" w:color="auto" w:fill="auto"/>
          </w:tcPr>
          <w:p w:rsidR="0001274B" w:rsidRPr="00ED2793" w:rsidRDefault="0001274B" w:rsidP="00257381">
            <w:pPr>
              <w:pStyle w:val="acctfourfigures"/>
              <w:tabs>
                <w:tab w:val="clear" w:pos="765"/>
              </w:tabs>
              <w:spacing w:line="240" w:lineRule="auto"/>
              <w:ind w:left="-79" w:right="-18" w:hanging="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</w:tcPr>
          <w:p w:rsidR="0001274B" w:rsidRPr="00ED2793" w:rsidRDefault="00697AC8" w:rsidP="00B01FD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(1,009)</w:t>
            </w:r>
          </w:p>
        </w:tc>
        <w:tc>
          <w:tcPr>
            <w:tcW w:w="360" w:type="dxa"/>
            <w:shd w:val="clear" w:color="auto" w:fill="auto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(984)</w:t>
            </w:r>
          </w:p>
        </w:tc>
      </w:tr>
      <w:tr w:rsidR="0001274B" w:rsidRPr="00ED2793" w:rsidTr="00E24785">
        <w:tc>
          <w:tcPr>
            <w:tcW w:w="3969" w:type="dxa"/>
            <w:shd w:val="clear" w:color="auto" w:fill="auto"/>
          </w:tcPr>
          <w:p w:rsidR="0001274B" w:rsidRPr="00ED2793" w:rsidRDefault="0001274B" w:rsidP="00B01FD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shd w:val="clear" w:color="auto" w:fill="auto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</w:tcPr>
          <w:p w:rsidR="0001274B" w:rsidRPr="00ED2793" w:rsidRDefault="00697AC8" w:rsidP="00B01FD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360" w:type="dxa"/>
            <w:shd w:val="clear" w:color="auto" w:fill="auto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</w:tr>
      <w:tr w:rsidR="0001274B" w:rsidRPr="00ED2793" w:rsidTr="00E24785">
        <w:tc>
          <w:tcPr>
            <w:tcW w:w="3969" w:type="dxa"/>
            <w:shd w:val="clear" w:color="auto" w:fill="auto"/>
          </w:tcPr>
          <w:p w:rsidR="0001274B" w:rsidRPr="00ED2793" w:rsidRDefault="0001274B" w:rsidP="00B01FD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</w:tcPr>
          <w:p w:rsidR="0001274B" w:rsidRDefault="0001274B" w:rsidP="00B01FD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697AC8" w:rsidRPr="00697AC8" w:rsidRDefault="00697AC8" w:rsidP="00B01FD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</w:tr>
      <w:tr w:rsidR="0001274B" w:rsidRPr="00ED2793" w:rsidTr="00E24785">
        <w:tc>
          <w:tcPr>
            <w:tcW w:w="3969" w:type="dxa"/>
            <w:tcBorders>
              <w:bottom w:val="nil"/>
            </w:tcBorders>
            <w:shd w:val="clear" w:color="auto" w:fill="auto"/>
          </w:tcPr>
          <w:p w:rsidR="0001274B" w:rsidRPr="00ED2793" w:rsidRDefault="0001274B" w:rsidP="00B01FD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:rsidR="0001274B" w:rsidRPr="00ED2793" w:rsidRDefault="00E24785" w:rsidP="00B01FD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441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(10)</w:t>
            </w:r>
          </w:p>
        </w:tc>
      </w:tr>
      <w:tr w:rsidR="0001274B" w:rsidRPr="00ED2793" w:rsidTr="00E24785">
        <w:trPr>
          <w:trHeight w:val="82"/>
        </w:trPr>
        <w:tc>
          <w:tcPr>
            <w:tcW w:w="3969" w:type="dxa"/>
            <w:shd w:val="clear" w:color="auto" w:fill="auto"/>
          </w:tcPr>
          <w:p w:rsidR="0001274B" w:rsidRPr="00ED2793" w:rsidRDefault="0001274B" w:rsidP="00B01FD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274B" w:rsidRPr="00ED2793" w:rsidRDefault="00697AC8" w:rsidP="00B01F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FB424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="00DD3E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274B" w:rsidRPr="00ED2793" w:rsidRDefault="00697AC8" w:rsidP="00B01FD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1,976</w:t>
            </w:r>
          </w:p>
        </w:tc>
        <w:tc>
          <w:tcPr>
            <w:tcW w:w="360" w:type="dxa"/>
            <w:shd w:val="clear" w:color="auto" w:fill="auto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13.8</w:t>
            </w:r>
          </w:p>
        </w:tc>
        <w:tc>
          <w:tcPr>
            <w:tcW w:w="360" w:type="dxa"/>
            <w:shd w:val="clear" w:color="auto" w:fill="auto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1,386</w:t>
            </w:r>
          </w:p>
        </w:tc>
      </w:tr>
      <w:tr w:rsidR="006A0D6B" w:rsidRPr="00ED2793" w:rsidTr="00257381">
        <w:trPr>
          <w:trHeight w:val="82"/>
        </w:trPr>
        <w:tc>
          <w:tcPr>
            <w:tcW w:w="3969" w:type="dxa"/>
            <w:tcBorders>
              <w:bottom w:val="nil"/>
            </w:tcBorders>
            <w:shd w:val="clear" w:color="auto" w:fill="auto"/>
          </w:tcPr>
          <w:p w:rsidR="006A0D6B" w:rsidRPr="00ED2793" w:rsidRDefault="006A0D6B" w:rsidP="00B01FD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A0D6B" w:rsidRPr="00ED2793" w:rsidRDefault="006A0D6B" w:rsidP="00B01F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A0D6B" w:rsidRPr="00ED2793" w:rsidRDefault="006A0D6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A0D6B" w:rsidRPr="00ED2793" w:rsidRDefault="006A0D6B" w:rsidP="00B01FD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6A0D6B" w:rsidRPr="00ED2793" w:rsidRDefault="006A0D6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A0D6B" w:rsidRPr="00ED2793" w:rsidRDefault="006A0D6B" w:rsidP="00B01F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6A0D6B" w:rsidRPr="00ED2793" w:rsidRDefault="006A0D6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A0D6B" w:rsidRPr="00ED2793" w:rsidRDefault="006A0D6B" w:rsidP="00B01FD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0961B7" w:rsidRPr="00ED2793" w:rsidRDefault="000961B7" w:rsidP="00B01FDE">
      <w:pPr>
        <w:tabs>
          <w:tab w:val="clear" w:pos="227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0961B7" w:rsidRPr="00ED2793" w:rsidSect="003F68AE">
          <w:headerReference w:type="default" r:id="rId16"/>
          <w:pgSz w:w="11909" w:h="16834" w:code="9"/>
          <w:pgMar w:top="1440" w:right="1077" w:bottom="1440" w:left="1588" w:header="720" w:footer="720" w:gutter="0"/>
          <w:cols w:space="720"/>
          <w:docGrid w:linePitch="245"/>
        </w:sectPr>
      </w:pPr>
    </w:p>
    <w:tbl>
      <w:tblPr>
        <w:tblW w:w="9311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900"/>
        <w:gridCol w:w="270"/>
        <w:gridCol w:w="1240"/>
        <w:gridCol w:w="360"/>
        <w:gridCol w:w="900"/>
        <w:gridCol w:w="360"/>
        <w:gridCol w:w="1170"/>
      </w:tblGrid>
      <w:tr w:rsidR="00396604" w:rsidRPr="00ED2793" w:rsidTr="00257381">
        <w:trPr>
          <w:trHeight w:hRule="exact" w:val="374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00" w:type="dxa"/>
            <w:gridSpan w:val="7"/>
            <w:tcBorders>
              <w:top w:val="nil"/>
            </w:tcBorders>
            <w:shd w:val="clear" w:color="auto" w:fill="auto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396604" w:rsidRPr="00ED2793" w:rsidTr="00257381">
        <w:trPr>
          <w:trHeight w:hRule="exact" w:val="374"/>
        </w:trPr>
        <w:tc>
          <w:tcPr>
            <w:tcW w:w="4111" w:type="dxa"/>
            <w:shd w:val="clear" w:color="auto" w:fill="auto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396604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396604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2560</w:t>
            </w:r>
          </w:p>
        </w:tc>
      </w:tr>
      <w:tr w:rsidR="00396604" w:rsidRPr="00ED2793" w:rsidTr="00257381">
        <w:tc>
          <w:tcPr>
            <w:tcW w:w="4111" w:type="dxa"/>
            <w:shd w:val="clear" w:color="auto" w:fill="auto"/>
          </w:tcPr>
          <w:p w:rsidR="00396604" w:rsidRPr="00ED2793" w:rsidRDefault="00396604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396604" w:rsidRPr="00ED2793" w:rsidRDefault="00396604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396604" w:rsidRPr="00ED2793" w:rsidRDefault="00396604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nil"/>
            </w:tcBorders>
            <w:shd w:val="clear" w:color="auto" w:fill="auto"/>
          </w:tcPr>
          <w:p w:rsidR="00396604" w:rsidRPr="00ED2793" w:rsidRDefault="00396604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396604" w:rsidRPr="00ED2793" w:rsidRDefault="00396604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360" w:type="dxa"/>
            <w:shd w:val="clear" w:color="auto" w:fill="auto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396604" w:rsidRPr="00ED2793" w:rsidRDefault="00396604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396604" w:rsidRPr="00ED2793" w:rsidRDefault="00396604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360" w:type="dxa"/>
            <w:shd w:val="clear" w:color="auto" w:fill="auto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396604" w:rsidRPr="00ED2793" w:rsidRDefault="00396604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396604" w:rsidRPr="00ED2793" w:rsidRDefault="00396604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97AC8" w:rsidRPr="00ED2793" w:rsidTr="00257381">
        <w:trPr>
          <w:trHeight w:hRule="exact" w:val="374"/>
        </w:trPr>
        <w:tc>
          <w:tcPr>
            <w:tcW w:w="4111" w:type="dxa"/>
            <w:shd w:val="clear" w:color="auto" w:fill="auto"/>
          </w:tcPr>
          <w:p w:rsidR="00697AC8" w:rsidRPr="00ED2793" w:rsidRDefault="00697AC8" w:rsidP="00697A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00" w:type="dxa"/>
            <w:shd w:val="clear" w:color="auto" w:fill="auto"/>
          </w:tcPr>
          <w:p w:rsidR="00697AC8" w:rsidRPr="00ED2793" w:rsidRDefault="00697AC8" w:rsidP="00697A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97AC8" w:rsidRPr="00ED2793" w:rsidRDefault="00697AC8" w:rsidP="0069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</w:tcPr>
          <w:p w:rsidR="00697AC8" w:rsidRPr="00ED2793" w:rsidRDefault="00697AC8" w:rsidP="00E24785">
            <w:pPr>
              <w:pStyle w:val="acctfourfigures"/>
              <w:tabs>
                <w:tab w:val="clear" w:pos="765"/>
              </w:tabs>
              <w:spacing w:line="240" w:lineRule="auto"/>
              <w:ind w:left="-79" w:right="1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13,270</w:t>
            </w:r>
          </w:p>
        </w:tc>
        <w:tc>
          <w:tcPr>
            <w:tcW w:w="360" w:type="dxa"/>
            <w:shd w:val="clear" w:color="auto" w:fill="auto"/>
          </w:tcPr>
          <w:p w:rsidR="00697AC8" w:rsidRPr="00ED2793" w:rsidRDefault="00697AC8" w:rsidP="0069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97AC8" w:rsidRPr="00ED2793" w:rsidRDefault="00697AC8" w:rsidP="00697A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:rsidR="00697AC8" w:rsidRPr="00ED2793" w:rsidRDefault="00697AC8" w:rsidP="0069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697AC8" w:rsidRPr="00ED2793" w:rsidRDefault="00697AC8" w:rsidP="00697AC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10,136</w:t>
            </w:r>
          </w:p>
        </w:tc>
      </w:tr>
      <w:tr w:rsidR="00697AC8" w:rsidRPr="00ED2793" w:rsidTr="00257381">
        <w:trPr>
          <w:trHeight w:hRule="exact" w:val="374"/>
        </w:trPr>
        <w:tc>
          <w:tcPr>
            <w:tcW w:w="4111" w:type="dxa"/>
            <w:shd w:val="clear" w:color="auto" w:fill="auto"/>
          </w:tcPr>
          <w:p w:rsidR="00697AC8" w:rsidRPr="00ED2793" w:rsidRDefault="00697AC8" w:rsidP="00697A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:rsidR="00697AC8" w:rsidRPr="00ED2793" w:rsidRDefault="00697AC8" w:rsidP="00697A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697AC8" w:rsidRPr="00ED2793" w:rsidRDefault="00697AC8" w:rsidP="0069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shd w:val="clear" w:color="auto" w:fill="auto"/>
          </w:tcPr>
          <w:p w:rsidR="00697AC8" w:rsidRPr="00ED2793" w:rsidRDefault="00697AC8" w:rsidP="00E24785">
            <w:pPr>
              <w:pStyle w:val="acctfourfigures"/>
              <w:tabs>
                <w:tab w:val="clear" w:pos="765"/>
              </w:tabs>
              <w:spacing w:line="240" w:lineRule="auto"/>
              <w:ind w:left="-79" w:right="1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2,654</w:t>
            </w:r>
          </w:p>
        </w:tc>
        <w:tc>
          <w:tcPr>
            <w:tcW w:w="360" w:type="dxa"/>
            <w:shd w:val="clear" w:color="auto" w:fill="auto"/>
          </w:tcPr>
          <w:p w:rsidR="00697AC8" w:rsidRPr="00ED2793" w:rsidRDefault="00697AC8" w:rsidP="0069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97AC8" w:rsidRPr="00ED2793" w:rsidRDefault="00697AC8" w:rsidP="00697A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360" w:type="dxa"/>
            <w:shd w:val="clear" w:color="auto" w:fill="auto"/>
          </w:tcPr>
          <w:p w:rsidR="00697AC8" w:rsidRPr="00ED2793" w:rsidRDefault="00697AC8" w:rsidP="0069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697AC8" w:rsidRPr="00ED2793" w:rsidRDefault="00697AC8" w:rsidP="00697AC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2,028</w:t>
            </w:r>
          </w:p>
        </w:tc>
      </w:tr>
      <w:tr w:rsidR="00697AC8" w:rsidRPr="00ED2793" w:rsidTr="00257381">
        <w:trPr>
          <w:trHeight w:hRule="exact" w:val="374"/>
        </w:trPr>
        <w:tc>
          <w:tcPr>
            <w:tcW w:w="4111" w:type="dxa"/>
            <w:shd w:val="clear" w:color="auto" w:fill="auto"/>
          </w:tcPr>
          <w:p w:rsidR="00697AC8" w:rsidRPr="00ED2793" w:rsidRDefault="00697AC8" w:rsidP="00697AC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รายได้เงินปันผลที่ไม่ต้องเสียภาษี</w:t>
            </w:r>
          </w:p>
        </w:tc>
        <w:tc>
          <w:tcPr>
            <w:tcW w:w="900" w:type="dxa"/>
            <w:shd w:val="clear" w:color="auto" w:fill="auto"/>
          </w:tcPr>
          <w:p w:rsidR="00697AC8" w:rsidRPr="00ED2793" w:rsidRDefault="00697AC8" w:rsidP="00697A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97AC8" w:rsidRPr="00ED2793" w:rsidRDefault="00697AC8" w:rsidP="0069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:rsidR="00697AC8" w:rsidRPr="00ED2793" w:rsidRDefault="00697AC8" w:rsidP="00E2478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1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(165)</w:t>
            </w:r>
          </w:p>
        </w:tc>
        <w:tc>
          <w:tcPr>
            <w:tcW w:w="360" w:type="dxa"/>
            <w:shd w:val="clear" w:color="auto" w:fill="auto"/>
          </w:tcPr>
          <w:p w:rsidR="00697AC8" w:rsidRPr="00ED2793" w:rsidRDefault="00697AC8" w:rsidP="0069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97AC8" w:rsidRPr="00ED2793" w:rsidRDefault="00697AC8" w:rsidP="00697A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697AC8" w:rsidRPr="00ED2793" w:rsidRDefault="00697AC8" w:rsidP="0069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97AC8" w:rsidRPr="00ED2793" w:rsidRDefault="00697AC8" w:rsidP="00697A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(198)</w:t>
            </w:r>
          </w:p>
        </w:tc>
      </w:tr>
      <w:tr w:rsidR="00697AC8" w:rsidRPr="00ED2793" w:rsidTr="00257381">
        <w:trPr>
          <w:trHeight w:hRule="exact" w:val="374"/>
        </w:trPr>
        <w:tc>
          <w:tcPr>
            <w:tcW w:w="4111" w:type="dxa"/>
            <w:shd w:val="clear" w:color="auto" w:fill="auto"/>
          </w:tcPr>
          <w:p w:rsidR="00697AC8" w:rsidRPr="00ED2793" w:rsidRDefault="00697AC8" w:rsidP="00697AC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ค่าใช้จ่ายที่มีสิทธิหักเป็นค่าใช้จ่ายได้เพิ่มขึ้น</w:t>
            </w:r>
          </w:p>
        </w:tc>
        <w:tc>
          <w:tcPr>
            <w:tcW w:w="900" w:type="dxa"/>
            <w:shd w:val="clear" w:color="auto" w:fill="auto"/>
          </w:tcPr>
          <w:p w:rsidR="00697AC8" w:rsidRPr="00ED2793" w:rsidRDefault="00697AC8" w:rsidP="00697A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97AC8" w:rsidRPr="00ED2793" w:rsidRDefault="00697AC8" w:rsidP="0069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:rsidR="00697AC8" w:rsidRPr="00ED2793" w:rsidRDefault="00697AC8" w:rsidP="00E24785">
            <w:pPr>
              <w:pStyle w:val="acctfourfigures"/>
              <w:tabs>
                <w:tab w:val="clear" w:pos="765"/>
              </w:tabs>
              <w:spacing w:line="240" w:lineRule="auto"/>
              <w:ind w:left="-79" w:right="1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(1,009)</w:t>
            </w:r>
          </w:p>
        </w:tc>
        <w:tc>
          <w:tcPr>
            <w:tcW w:w="360" w:type="dxa"/>
            <w:shd w:val="clear" w:color="auto" w:fill="auto"/>
          </w:tcPr>
          <w:p w:rsidR="00697AC8" w:rsidRPr="00ED2793" w:rsidRDefault="00697AC8" w:rsidP="0069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97AC8" w:rsidRPr="00ED2793" w:rsidRDefault="00697AC8" w:rsidP="00697A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697AC8" w:rsidRPr="00ED2793" w:rsidRDefault="00697AC8" w:rsidP="0069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97AC8" w:rsidRPr="00ED2793" w:rsidRDefault="00697AC8" w:rsidP="00697A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(984)</w:t>
            </w:r>
          </w:p>
        </w:tc>
      </w:tr>
      <w:tr w:rsidR="00697AC8" w:rsidRPr="00ED2793" w:rsidTr="00257381">
        <w:trPr>
          <w:trHeight w:hRule="exact" w:val="374"/>
        </w:trPr>
        <w:tc>
          <w:tcPr>
            <w:tcW w:w="4111" w:type="dxa"/>
            <w:shd w:val="clear" w:color="auto" w:fill="auto"/>
          </w:tcPr>
          <w:p w:rsidR="00697AC8" w:rsidRPr="00ED2793" w:rsidRDefault="00697AC8" w:rsidP="00697AC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shd w:val="clear" w:color="auto" w:fill="auto"/>
          </w:tcPr>
          <w:p w:rsidR="00697AC8" w:rsidRPr="00ED2793" w:rsidRDefault="00697AC8" w:rsidP="00697A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97AC8" w:rsidRPr="00ED2793" w:rsidRDefault="00697AC8" w:rsidP="0069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:rsidR="00697AC8" w:rsidRPr="00ED2793" w:rsidRDefault="00697AC8" w:rsidP="00E24785">
            <w:pPr>
              <w:pStyle w:val="acctfourfigures"/>
              <w:tabs>
                <w:tab w:val="clear" w:pos="765"/>
              </w:tabs>
              <w:spacing w:line="240" w:lineRule="auto"/>
              <w:ind w:left="-79"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360" w:type="dxa"/>
            <w:shd w:val="clear" w:color="auto" w:fill="auto"/>
          </w:tcPr>
          <w:p w:rsidR="00697AC8" w:rsidRPr="00ED2793" w:rsidRDefault="00697AC8" w:rsidP="0069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97AC8" w:rsidRPr="00ED2793" w:rsidRDefault="00697AC8" w:rsidP="00697A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697AC8" w:rsidRPr="00ED2793" w:rsidRDefault="00697AC8" w:rsidP="0069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97AC8" w:rsidRPr="00ED2793" w:rsidRDefault="00697AC8" w:rsidP="00697AC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</w:t>
            </w:r>
          </w:p>
        </w:tc>
      </w:tr>
      <w:tr w:rsidR="00697AC8" w:rsidRPr="00ED2793" w:rsidTr="00257381">
        <w:trPr>
          <w:trHeight w:hRule="exact" w:val="767"/>
        </w:trPr>
        <w:tc>
          <w:tcPr>
            <w:tcW w:w="4111" w:type="dxa"/>
            <w:shd w:val="clear" w:color="auto" w:fill="auto"/>
          </w:tcPr>
          <w:p w:rsidR="00697AC8" w:rsidRPr="00ED2793" w:rsidRDefault="00697AC8" w:rsidP="00697AC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:rsidR="00697AC8" w:rsidRPr="00ED2793" w:rsidRDefault="00697AC8" w:rsidP="00697A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97AC8" w:rsidRPr="00ED2793" w:rsidRDefault="00697AC8" w:rsidP="0069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:rsidR="00697AC8" w:rsidRDefault="00697AC8" w:rsidP="00E24785">
            <w:pPr>
              <w:pStyle w:val="acctfourfigures"/>
              <w:tabs>
                <w:tab w:val="clear" w:pos="765"/>
              </w:tabs>
              <w:spacing w:line="240" w:lineRule="auto"/>
              <w:ind w:left="-79" w:right="1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697AC8" w:rsidRPr="00697AC8" w:rsidRDefault="00697AC8" w:rsidP="00E24785">
            <w:pPr>
              <w:pStyle w:val="acctfourfigures"/>
              <w:tabs>
                <w:tab w:val="clear" w:pos="765"/>
              </w:tabs>
              <w:spacing w:line="240" w:lineRule="auto"/>
              <w:ind w:left="-79" w:right="28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697AC8" w:rsidRPr="00ED2793" w:rsidRDefault="00697AC8" w:rsidP="0069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97AC8" w:rsidRPr="00ED2793" w:rsidRDefault="00697AC8" w:rsidP="00697A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697AC8" w:rsidRPr="00ED2793" w:rsidRDefault="00697AC8" w:rsidP="0069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97AC8" w:rsidRPr="00ED2793" w:rsidRDefault="00697AC8" w:rsidP="00697AC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97AC8" w:rsidRPr="00ED2793" w:rsidRDefault="00697AC8" w:rsidP="00697AC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</w:tr>
      <w:tr w:rsidR="00697AC8" w:rsidRPr="00ED2793" w:rsidTr="00257381">
        <w:trPr>
          <w:trHeight w:hRule="exact" w:val="374"/>
        </w:trPr>
        <w:tc>
          <w:tcPr>
            <w:tcW w:w="4111" w:type="dxa"/>
            <w:tcBorders>
              <w:bottom w:val="nil"/>
            </w:tcBorders>
            <w:shd w:val="clear" w:color="auto" w:fill="auto"/>
          </w:tcPr>
          <w:p w:rsidR="00697AC8" w:rsidRPr="00ED2793" w:rsidRDefault="00697AC8" w:rsidP="00697AC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697AC8" w:rsidRPr="00ED2793" w:rsidRDefault="00697AC8" w:rsidP="00697AC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97AC8" w:rsidRPr="00ED2793" w:rsidRDefault="00697AC8" w:rsidP="0069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:rsidR="00697AC8" w:rsidRPr="00ED2793" w:rsidRDefault="00697AC8" w:rsidP="00E24785">
            <w:pPr>
              <w:pStyle w:val="acctfourfigures"/>
              <w:tabs>
                <w:tab w:val="clear" w:pos="765"/>
              </w:tabs>
              <w:spacing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382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697AC8" w:rsidRPr="00ED2793" w:rsidRDefault="00697AC8" w:rsidP="0069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697AC8" w:rsidRPr="00ED2793" w:rsidRDefault="00697AC8" w:rsidP="00697A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697AC8" w:rsidRPr="00ED2793" w:rsidRDefault="00697AC8" w:rsidP="0069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97AC8" w:rsidRPr="00ED2793" w:rsidRDefault="00697AC8" w:rsidP="00697AC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(10)</w:t>
            </w:r>
          </w:p>
        </w:tc>
      </w:tr>
      <w:tr w:rsidR="00697AC8" w:rsidRPr="00ED2793" w:rsidTr="00DF74FB">
        <w:trPr>
          <w:trHeight w:hRule="exact" w:val="415"/>
        </w:trPr>
        <w:tc>
          <w:tcPr>
            <w:tcW w:w="4111" w:type="dxa"/>
            <w:tcBorders>
              <w:bottom w:val="nil"/>
            </w:tcBorders>
            <w:shd w:val="clear" w:color="auto" w:fill="auto"/>
          </w:tcPr>
          <w:p w:rsidR="00697AC8" w:rsidRPr="00ED2793" w:rsidRDefault="00697AC8" w:rsidP="00697AC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7AC8" w:rsidRPr="00ED2793" w:rsidRDefault="00697AC8" w:rsidP="00DF74F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14.9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97AC8" w:rsidRPr="00ED2793" w:rsidRDefault="00697AC8" w:rsidP="00DF7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7AC8" w:rsidRPr="00ED2793" w:rsidRDefault="00697AC8" w:rsidP="00E24785">
            <w:pPr>
              <w:pStyle w:val="acctfourfigures"/>
              <w:tabs>
                <w:tab w:val="clear" w:pos="765"/>
              </w:tabs>
              <w:spacing w:line="240" w:lineRule="auto"/>
              <w:ind w:left="-108" w:right="1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1,976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697AC8" w:rsidRPr="00ED2793" w:rsidRDefault="00697AC8" w:rsidP="00DF7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7AC8" w:rsidRPr="00ED2793" w:rsidRDefault="00697AC8" w:rsidP="00DF74F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13.7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697AC8" w:rsidRPr="00ED2793" w:rsidRDefault="00697AC8" w:rsidP="00DF7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7AC8" w:rsidRPr="00ED2793" w:rsidRDefault="00697AC8" w:rsidP="00DF74F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1,386</w:t>
            </w:r>
          </w:p>
        </w:tc>
      </w:tr>
    </w:tbl>
    <w:p w:rsidR="004E44FE" w:rsidRPr="00ED2793" w:rsidRDefault="00DE1A52" w:rsidP="00F74E6A">
      <w:pPr>
        <w:pStyle w:val="a"/>
        <w:tabs>
          <w:tab w:val="clear" w:pos="1080"/>
          <w:tab w:val="left" w:pos="540"/>
        </w:tabs>
        <w:spacing w:before="240" w:after="240"/>
        <w:ind w:right="-25"/>
        <w:jc w:val="thaiDistribute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 w:hint="cs"/>
          <w:b/>
          <w:bCs/>
          <w:cs/>
          <w:lang w:val="en-US"/>
        </w:rPr>
        <w:t>28</w:t>
      </w:r>
      <w:r w:rsidR="00475756" w:rsidRPr="00ED2793">
        <w:rPr>
          <w:rFonts w:asciiTheme="majorBidi" w:hAnsiTheme="majorBidi" w:cstheme="majorBidi"/>
          <w:b/>
          <w:bCs/>
          <w:lang w:val="en-US"/>
        </w:rPr>
        <w:tab/>
      </w:r>
      <w:r w:rsidR="006A715C" w:rsidRPr="00ED2793">
        <w:rPr>
          <w:rFonts w:asciiTheme="majorBidi" w:hAnsiTheme="majorBidi" w:cstheme="majorBidi"/>
          <w:b/>
          <w:bCs/>
          <w:cs/>
          <w:lang w:val="en-US"/>
        </w:rPr>
        <w:t>กำไร</w:t>
      </w:r>
      <w:r w:rsidR="004E44FE" w:rsidRPr="00ED2793">
        <w:rPr>
          <w:rFonts w:asciiTheme="majorBidi" w:hAnsiTheme="majorBidi" w:cstheme="majorBidi"/>
          <w:b/>
          <w:bCs/>
          <w:cs/>
        </w:rPr>
        <w:t>ต่อหุ้น</w:t>
      </w:r>
    </w:p>
    <w:p w:rsidR="00C57F8C" w:rsidRPr="00ED2793" w:rsidRDefault="00330FE6" w:rsidP="008B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ก</w:t>
      </w:r>
      <w:r w:rsidR="006A715C" w:rsidRPr="00ED2793">
        <w:rPr>
          <w:rFonts w:asciiTheme="majorBidi" w:hAnsiTheme="majorBidi" w:cstheme="majorBidi"/>
          <w:sz w:val="30"/>
          <w:szCs w:val="30"/>
          <w:cs/>
        </w:rPr>
        <w:t>ำไร</w:t>
      </w:r>
      <w:r w:rsidR="004E44FE" w:rsidRPr="00ED2793">
        <w:rPr>
          <w:rFonts w:asciiTheme="majorBidi" w:hAnsiTheme="majorBidi" w:cstheme="majorBidi"/>
          <w:sz w:val="30"/>
          <w:szCs w:val="30"/>
          <w:cs/>
        </w:rPr>
        <w:t>ต่อหุ้นขั้นพื้นฐาน</w:t>
      </w:r>
      <w:r w:rsidR="00CA1CD4" w:rsidRPr="00ED2793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9176B8" w:rsidRPr="00ED2793">
        <w:rPr>
          <w:rFonts w:asciiTheme="majorBidi" w:hAnsiTheme="majorBidi" w:cstheme="majorBidi"/>
          <w:sz w:val="30"/>
          <w:szCs w:val="30"/>
          <w:cs/>
        </w:rPr>
        <w:t>แต่ละปี</w:t>
      </w:r>
      <w:r w:rsidR="004E44FE" w:rsidRPr="00ED279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4E44FE" w:rsidRPr="00ED2793">
        <w:rPr>
          <w:rFonts w:asciiTheme="majorBidi" w:hAnsiTheme="majorBidi" w:cstheme="majorBidi"/>
          <w:sz w:val="30"/>
          <w:szCs w:val="30"/>
        </w:rPr>
        <w:t>3</w:t>
      </w:r>
      <w:r w:rsidR="009176B8" w:rsidRPr="00ED2793">
        <w:rPr>
          <w:rFonts w:asciiTheme="majorBidi" w:hAnsiTheme="majorBidi" w:cstheme="majorBidi"/>
          <w:sz w:val="30"/>
          <w:szCs w:val="30"/>
        </w:rPr>
        <w:t>1</w:t>
      </w:r>
      <w:r w:rsidR="00447276"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="009176B8" w:rsidRPr="00ED279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4E44FE"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="00C420EE" w:rsidRPr="00ED2793">
        <w:rPr>
          <w:rFonts w:asciiTheme="majorBidi" w:hAnsiTheme="majorBidi" w:cstheme="majorBidi"/>
          <w:sz w:val="30"/>
          <w:szCs w:val="30"/>
        </w:rPr>
        <w:t>25</w:t>
      </w:r>
      <w:r w:rsidR="0001274B" w:rsidRPr="00ED2793">
        <w:rPr>
          <w:rFonts w:asciiTheme="majorBidi" w:hAnsiTheme="majorBidi" w:cstheme="majorBidi"/>
          <w:sz w:val="30"/>
          <w:szCs w:val="30"/>
        </w:rPr>
        <w:t>6</w:t>
      </w:r>
      <w:r w:rsidR="0001274B" w:rsidRPr="00ED2793">
        <w:rPr>
          <w:rFonts w:asciiTheme="majorBidi" w:hAnsiTheme="majorBidi" w:cstheme="majorBidi"/>
          <w:sz w:val="30"/>
          <w:szCs w:val="30"/>
          <w:cs/>
        </w:rPr>
        <w:t>1</w:t>
      </w:r>
      <w:r w:rsidR="00C420EE"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="00C420EE" w:rsidRPr="00ED279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C420EE" w:rsidRPr="00ED2793">
        <w:rPr>
          <w:rFonts w:asciiTheme="majorBidi" w:hAnsiTheme="majorBidi" w:cstheme="majorBidi"/>
          <w:sz w:val="30"/>
          <w:szCs w:val="30"/>
        </w:rPr>
        <w:t>25</w:t>
      </w:r>
      <w:r w:rsidR="0001274B" w:rsidRPr="00ED2793">
        <w:rPr>
          <w:rFonts w:asciiTheme="majorBidi" w:hAnsiTheme="majorBidi" w:cstheme="majorBidi"/>
          <w:sz w:val="30"/>
          <w:szCs w:val="30"/>
          <w:cs/>
        </w:rPr>
        <w:t>60</w:t>
      </w:r>
      <w:r w:rsidR="004E44FE"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="004E44FE" w:rsidRPr="00ED2793">
        <w:rPr>
          <w:rFonts w:asciiTheme="majorBidi" w:hAnsiTheme="majorBidi" w:cstheme="majorBidi"/>
          <w:sz w:val="30"/>
          <w:szCs w:val="30"/>
          <w:cs/>
        </w:rPr>
        <w:t>คำนวณจาก</w:t>
      </w:r>
      <w:r w:rsidR="001C762F" w:rsidRPr="00ED2793">
        <w:rPr>
          <w:rFonts w:asciiTheme="majorBidi" w:hAnsiTheme="majorBidi" w:cstheme="majorBidi"/>
          <w:sz w:val="30"/>
          <w:szCs w:val="30"/>
          <w:cs/>
        </w:rPr>
        <w:t>กำไร</w:t>
      </w:r>
      <w:r w:rsidR="00CB4DA9" w:rsidRPr="00ED2793">
        <w:rPr>
          <w:rFonts w:asciiTheme="majorBidi" w:hAnsiTheme="majorBidi" w:cstheme="majorBidi"/>
          <w:sz w:val="30"/>
          <w:szCs w:val="30"/>
          <w:cs/>
        </w:rPr>
        <w:t>สำหรับปี</w:t>
      </w:r>
      <w:r w:rsidR="004E44FE" w:rsidRPr="00ED2793">
        <w:rPr>
          <w:rFonts w:asciiTheme="majorBidi" w:hAnsiTheme="majorBidi" w:cstheme="majorBidi"/>
          <w:sz w:val="30"/>
          <w:szCs w:val="30"/>
          <w:cs/>
        </w:rPr>
        <w:t>ที่เป็น</w:t>
      </w:r>
      <w:r w:rsidR="004E44FE" w:rsidRPr="00ED2793">
        <w:rPr>
          <w:rFonts w:asciiTheme="majorBidi" w:hAnsiTheme="majorBidi" w:cstheme="majorBidi"/>
          <w:spacing w:val="2"/>
          <w:sz w:val="30"/>
          <w:szCs w:val="30"/>
          <w:cs/>
        </w:rPr>
        <w:t>ส่วนของผู้ถือหุ้น</w:t>
      </w:r>
      <w:r w:rsidR="008656AF" w:rsidRPr="00ED2793">
        <w:rPr>
          <w:rFonts w:asciiTheme="majorBidi" w:hAnsiTheme="majorBidi" w:cstheme="majorBidi"/>
          <w:spacing w:val="2"/>
          <w:sz w:val="30"/>
          <w:szCs w:val="30"/>
          <w:cs/>
        </w:rPr>
        <w:t>สามัญ</w:t>
      </w:r>
      <w:r w:rsidR="004E44FE" w:rsidRPr="00ED2793">
        <w:rPr>
          <w:rFonts w:asciiTheme="majorBidi" w:hAnsiTheme="majorBidi" w:cstheme="majorBidi"/>
          <w:spacing w:val="2"/>
          <w:sz w:val="30"/>
          <w:szCs w:val="30"/>
          <w:cs/>
        </w:rPr>
        <w:t>ของบริษัทและจำนวนหุ้นสามัญที่ออกจำหน่ายแล้ว</w:t>
      </w:r>
      <w:r w:rsidR="00CB4DA9" w:rsidRPr="00ED2793">
        <w:rPr>
          <w:rFonts w:asciiTheme="majorBidi" w:hAnsiTheme="majorBidi" w:cstheme="majorBidi"/>
          <w:spacing w:val="2"/>
          <w:sz w:val="30"/>
          <w:szCs w:val="30"/>
          <w:cs/>
        </w:rPr>
        <w:t>ระหว่างปี</w:t>
      </w:r>
      <w:r w:rsidR="006A715C" w:rsidRPr="00ED2793">
        <w:rPr>
          <w:rFonts w:asciiTheme="majorBidi" w:hAnsiTheme="majorBidi" w:cstheme="majorBidi"/>
          <w:spacing w:val="2"/>
          <w:sz w:val="30"/>
          <w:szCs w:val="30"/>
          <w:cs/>
        </w:rPr>
        <w:t>โดย</w:t>
      </w:r>
      <w:r w:rsidR="004E44FE" w:rsidRPr="00ED2793">
        <w:rPr>
          <w:rFonts w:asciiTheme="majorBidi" w:hAnsiTheme="majorBidi" w:cstheme="majorBidi"/>
          <w:sz w:val="30"/>
          <w:szCs w:val="30"/>
          <w:cs/>
        </w:rPr>
        <w:t>แสดงการคำนวณดังนี้</w:t>
      </w:r>
    </w:p>
    <w:tbl>
      <w:tblPr>
        <w:tblW w:w="9236" w:type="dxa"/>
        <w:tblLayout w:type="fixed"/>
        <w:tblLook w:val="01E0" w:firstRow="1" w:lastRow="1" w:firstColumn="1" w:lastColumn="1" w:noHBand="0" w:noVBand="0"/>
      </w:tblPr>
      <w:tblGrid>
        <w:gridCol w:w="4111"/>
        <w:gridCol w:w="1080"/>
        <w:gridCol w:w="270"/>
        <w:gridCol w:w="1080"/>
        <w:gridCol w:w="270"/>
        <w:gridCol w:w="1080"/>
        <w:gridCol w:w="270"/>
        <w:gridCol w:w="1075"/>
      </w:tblGrid>
      <w:tr w:rsidR="009E10BB" w:rsidRPr="00ED2793" w:rsidTr="00257381">
        <w:tc>
          <w:tcPr>
            <w:tcW w:w="4111" w:type="dxa"/>
          </w:tcPr>
          <w:p w:rsidR="009E10BB" w:rsidRPr="00ED2793" w:rsidRDefault="009E10B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9E10BB" w:rsidRPr="00ED2793" w:rsidRDefault="009E10BB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งบการเงินที่แสดงเงินลงทุน</w:t>
            </w:r>
          </w:p>
        </w:tc>
        <w:tc>
          <w:tcPr>
            <w:tcW w:w="270" w:type="dxa"/>
            <w:shd w:val="clear" w:color="auto" w:fill="auto"/>
          </w:tcPr>
          <w:p w:rsidR="009E10BB" w:rsidRPr="00ED2793" w:rsidRDefault="009E10BB" w:rsidP="00B01F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9E10BB" w:rsidRPr="00ED2793" w:rsidRDefault="009E10BB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E10BB" w:rsidRPr="00ED2793" w:rsidRDefault="009E10BB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:rsidR="009E10BB" w:rsidRPr="00ED2793" w:rsidRDefault="009E10BB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9E10BB" w:rsidRPr="00ED2793" w:rsidTr="00257381">
        <w:tc>
          <w:tcPr>
            <w:tcW w:w="4111" w:type="dxa"/>
          </w:tcPr>
          <w:p w:rsidR="009E10BB" w:rsidRPr="00ED2793" w:rsidRDefault="009E10B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9E10BB" w:rsidRPr="00ED2793" w:rsidRDefault="009E10BB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ตามวิธีส่วนได้เสีย </w:t>
            </w:r>
          </w:p>
        </w:tc>
        <w:tc>
          <w:tcPr>
            <w:tcW w:w="270" w:type="dxa"/>
            <w:shd w:val="clear" w:color="auto" w:fill="auto"/>
          </w:tcPr>
          <w:p w:rsidR="009E10BB" w:rsidRPr="00ED2793" w:rsidRDefault="009E10BB" w:rsidP="00B01F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5" w:type="dxa"/>
            <w:gridSpan w:val="3"/>
            <w:shd w:val="clear" w:color="auto" w:fill="auto"/>
          </w:tcPr>
          <w:p w:rsidR="009E10BB" w:rsidRPr="00ED2793" w:rsidRDefault="009E10BB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E10BB" w:rsidRPr="00ED2793" w:rsidTr="00257381">
        <w:tc>
          <w:tcPr>
            <w:tcW w:w="4111" w:type="dxa"/>
          </w:tcPr>
          <w:p w:rsidR="009E10BB" w:rsidRPr="00ED2793" w:rsidRDefault="009E10B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E10BB" w:rsidRPr="00ED2793" w:rsidRDefault="0001274B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9E10BB" w:rsidRPr="00ED2793" w:rsidRDefault="009E10BB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E10BB" w:rsidRPr="00ED2793" w:rsidRDefault="0001274B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9E10BB" w:rsidRPr="00ED2793" w:rsidRDefault="009E10BB" w:rsidP="00B01FD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9E10BB" w:rsidRPr="00ED2793" w:rsidRDefault="0001274B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9E10BB" w:rsidRPr="00ED2793" w:rsidRDefault="009E10BB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:rsidR="009E10BB" w:rsidRPr="00ED2793" w:rsidRDefault="0001274B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2560</w:t>
            </w:r>
          </w:p>
        </w:tc>
      </w:tr>
      <w:tr w:rsidR="009E10BB" w:rsidRPr="00ED2793" w:rsidTr="00257381">
        <w:trPr>
          <w:trHeight w:val="344"/>
        </w:trPr>
        <w:tc>
          <w:tcPr>
            <w:tcW w:w="4111" w:type="dxa"/>
          </w:tcPr>
          <w:p w:rsidR="009E10BB" w:rsidRPr="00ED2793" w:rsidRDefault="009E10B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" w:hanging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25" w:type="dxa"/>
            <w:gridSpan w:val="7"/>
          </w:tcPr>
          <w:p w:rsidR="009E10BB" w:rsidRPr="00ED2793" w:rsidRDefault="009E10B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(พันบาท</w:t>
            </w:r>
            <w:r w:rsidRPr="00ED2793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/ </w:t>
            </w:r>
            <w:r w:rsidRPr="00ED279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พันหุ้น)</w:t>
            </w:r>
          </w:p>
        </w:tc>
      </w:tr>
      <w:tr w:rsidR="0001274B" w:rsidRPr="00ED2793" w:rsidTr="00E24785">
        <w:tc>
          <w:tcPr>
            <w:tcW w:w="4111" w:type="dxa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01274B" w:rsidRDefault="0001274B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E24785" w:rsidRPr="00ED2793" w:rsidRDefault="00E24785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10,999</w:t>
            </w:r>
          </w:p>
        </w:tc>
        <w:tc>
          <w:tcPr>
            <w:tcW w:w="270" w:type="dxa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8,642</w:t>
            </w:r>
          </w:p>
        </w:tc>
        <w:tc>
          <w:tcPr>
            <w:tcW w:w="270" w:type="dxa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1274B" w:rsidRDefault="0001274B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697AC8" w:rsidRPr="00697AC8" w:rsidRDefault="00697AC8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11,294</w:t>
            </w:r>
          </w:p>
        </w:tc>
        <w:tc>
          <w:tcPr>
            <w:tcW w:w="270" w:type="dxa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8,750</w:t>
            </w:r>
          </w:p>
        </w:tc>
      </w:tr>
      <w:tr w:rsidR="0001274B" w:rsidRPr="00ED2793" w:rsidTr="00E24785">
        <w:tc>
          <w:tcPr>
            <w:tcW w:w="4111" w:type="dxa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01274B" w:rsidRPr="00ED2793" w:rsidRDefault="00697AC8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270" w:type="dxa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270" w:type="dxa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1274B" w:rsidRPr="00ED2793" w:rsidRDefault="00697AC8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270" w:type="dxa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12,000</w:t>
            </w:r>
          </w:p>
        </w:tc>
      </w:tr>
      <w:tr w:rsidR="0001274B" w:rsidRPr="00ED2793" w:rsidTr="006F73DD">
        <w:tc>
          <w:tcPr>
            <w:tcW w:w="4111" w:type="dxa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(ขั้นพื้นฐาน) 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1274B" w:rsidRPr="00ED2793" w:rsidRDefault="00E24785" w:rsidP="00B01FDE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0.92</w:t>
            </w:r>
          </w:p>
        </w:tc>
        <w:tc>
          <w:tcPr>
            <w:tcW w:w="270" w:type="dxa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0.72</w:t>
            </w:r>
          </w:p>
        </w:tc>
        <w:tc>
          <w:tcPr>
            <w:tcW w:w="270" w:type="dxa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01274B" w:rsidRPr="00ED2793" w:rsidRDefault="00DF74FB" w:rsidP="00B01FDE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0.94</w:t>
            </w:r>
          </w:p>
        </w:tc>
        <w:tc>
          <w:tcPr>
            <w:tcW w:w="270" w:type="dxa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double" w:sz="4" w:space="0" w:color="auto"/>
              <w:bottom w:val="double" w:sz="4" w:space="0" w:color="auto"/>
            </w:tcBorders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0.73</w:t>
            </w:r>
          </w:p>
        </w:tc>
      </w:tr>
      <w:tr w:rsidR="006F73DD" w:rsidRPr="00ED2793" w:rsidTr="006F73DD">
        <w:tc>
          <w:tcPr>
            <w:tcW w:w="4111" w:type="dxa"/>
          </w:tcPr>
          <w:p w:rsidR="006F73DD" w:rsidRPr="00ED2793" w:rsidRDefault="006F73D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6F73DD" w:rsidRDefault="006F73DD" w:rsidP="00B01FDE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F73DD" w:rsidRPr="00ED2793" w:rsidRDefault="006F73D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F73DD" w:rsidRPr="00ED2793" w:rsidRDefault="006F73DD" w:rsidP="00B01FDE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F73DD" w:rsidRPr="00ED2793" w:rsidRDefault="006F73D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F73DD" w:rsidRDefault="006F73DD" w:rsidP="00B01FDE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6F73DD" w:rsidRPr="00ED2793" w:rsidRDefault="006F73D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</w:tcPr>
          <w:p w:rsidR="006F73DD" w:rsidRPr="00ED2793" w:rsidRDefault="006F73DD" w:rsidP="00B01FDE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</w:tbl>
    <w:p w:rsidR="00801153" w:rsidRPr="00ED2793" w:rsidRDefault="00801153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801153" w:rsidRPr="00ED2793" w:rsidRDefault="00801153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330FE6" w:rsidRPr="00ED2793" w:rsidRDefault="00DE1A52" w:rsidP="00E24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76" w:lineRule="auto"/>
        <w:ind w:left="539" w:hanging="53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29</w:t>
      </w:r>
      <w:r w:rsidR="00330FE6" w:rsidRPr="00ED2793">
        <w:rPr>
          <w:rFonts w:asciiTheme="majorBidi" w:hAnsiTheme="majorBidi" w:cstheme="majorBidi"/>
          <w:b/>
          <w:bCs/>
          <w:sz w:val="30"/>
          <w:szCs w:val="30"/>
        </w:rPr>
        <w:tab/>
      </w:r>
      <w:r w:rsidR="00330FE6" w:rsidRPr="00ED2793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:rsidR="00556060" w:rsidRPr="00291561" w:rsidRDefault="00556060" w:rsidP="00E24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1561">
        <w:rPr>
          <w:rFonts w:asciiTheme="majorBidi" w:hAnsi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291561" w:rsidRPr="00291561">
        <w:rPr>
          <w:rFonts w:asciiTheme="majorBidi" w:hAnsiTheme="majorBidi"/>
          <w:sz w:val="30"/>
          <w:szCs w:val="30"/>
        </w:rPr>
        <w:t>23</w:t>
      </w:r>
      <w:r w:rsidR="00E24785" w:rsidRPr="00291561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E24785" w:rsidRPr="00291561">
        <w:rPr>
          <w:rFonts w:asciiTheme="majorBidi" w:hAnsiTheme="majorBidi"/>
          <w:sz w:val="30"/>
          <w:szCs w:val="30"/>
        </w:rPr>
        <w:t>2561</w:t>
      </w:r>
      <w:r w:rsidRPr="00291561">
        <w:rPr>
          <w:rFonts w:asciiTheme="majorBidi" w:hAnsiTheme="majorBidi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="00E24785" w:rsidRPr="00291561">
        <w:rPr>
          <w:rFonts w:asciiTheme="majorBidi" w:hAnsiTheme="majorBidi"/>
          <w:sz w:val="30"/>
          <w:szCs w:val="30"/>
        </w:rPr>
        <w:t>0.50</w:t>
      </w:r>
      <w:r w:rsidRPr="00291561">
        <w:rPr>
          <w:rFonts w:asciiTheme="majorBidi" w:hAnsiTheme="majorBidi"/>
          <w:sz w:val="30"/>
          <w:szCs w:val="30"/>
          <w:cs/>
        </w:rPr>
        <w:t xml:space="preserve"> บาท เป็นจำนวนเงินทั้งสิ้น </w:t>
      </w:r>
      <w:r w:rsidR="00291561">
        <w:rPr>
          <w:rFonts w:asciiTheme="majorBidi" w:hAnsiTheme="majorBidi"/>
          <w:sz w:val="30"/>
          <w:szCs w:val="30"/>
        </w:rPr>
        <w:t>6.0</w:t>
      </w:r>
      <w:r w:rsidRPr="00291561">
        <w:rPr>
          <w:rFonts w:asciiTheme="majorBidi" w:hAnsiTheme="majorBidi"/>
          <w:sz w:val="30"/>
          <w:szCs w:val="30"/>
          <w:cs/>
        </w:rPr>
        <w:t xml:space="preserve"> ล้านบาท เงินปันผลดังกล</w:t>
      </w:r>
      <w:r w:rsidR="00257381" w:rsidRPr="00291561">
        <w:rPr>
          <w:rFonts w:asciiTheme="majorBidi" w:hAnsiTheme="majorBidi"/>
          <w:sz w:val="30"/>
          <w:szCs w:val="30"/>
          <w:cs/>
        </w:rPr>
        <w:t>่าวได้จ่ายให้แก่ผู้ถือหุ้น</w:t>
      </w:r>
      <w:r w:rsidRPr="00291561">
        <w:rPr>
          <w:rFonts w:asciiTheme="majorBidi" w:hAnsiTheme="majorBidi"/>
          <w:sz w:val="30"/>
          <w:szCs w:val="30"/>
          <w:cs/>
        </w:rPr>
        <w:t xml:space="preserve">ในเดือนพฤษภาคม </w:t>
      </w:r>
      <w:r w:rsidR="003159BC">
        <w:rPr>
          <w:rFonts w:asciiTheme="majorBidi" w:hAnsiTheme="majorBidi"/>
          <w:sz w:val="30"/>
          <w:szCs w:val="30"/>
        </w:rPr>
        <w:t>2561</w:t>
      </w:r>
    </w:p>
    <w:p w:rsidR="00556060" w:rsidRPr="00257381" w:rsidRDefault="00556060" w:rsidP="00257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both"/>
        <w:rPr>
          <w:rFonts w:asciiTheme="majorBidi" w:hAnsiTheme="majorBidi"/>
          <w:sz w:val="30"/>
          <w:szCs w:val="30"/>
        </w:rPr>
      </w:pPr>
      <w:r w:rsidRPr="00291561">
        <w:rPr>
          <w:rFonts w:asciiTheme="majorBidi" w:hAnsi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291561">
        <w:rPr>
          <w:rFonts w:asciiTheme="majorBidi" w:hAnsiTheme="majorBidi"/>
          <w:sz w:val="30"/>
          <w:szCs w:val="30"/>
        </w:rPr>
        <w:t>24</w:t>
      </w:r>
      <w:r w:rsidRPr="00291561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291561">
        <w:rPr>
          <w:rFonts w:asciiTheme="majorBidi" w:hAnsiTheme="majorBidi"/>
          <w:sz w:val="30"/>
          <w:szCs w:val="30"/>
        </w:rPr>
        <w:t>2560</w:t>
      </w:r>
      <w:r w:rsidRPr="00291561">
        <w:rPr>
          <w:rFonts w:asciiTheme="majorBidi" w:hAnsiTheme="majorBidi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="00291561">
        <w:rPr>
          <w:rFonts w:asciiTheme="majorBidi" w:hAnsiTheme="majorBidi"/>
          <w:sz w:val="30"/>
          <w:szCs w:val="30"/>
        </w:rPr>
        <w:t>0.75</w:t>
      </w:r>
      <w:r w:rsidRPr="00291561">
        <w:rPr>
          <w:rFonts w:asciiTheme="majorBidi" w:hAnsiTheme="majorBidi"/>
          <w:sz w:val="30"/>
          <w:szCs w:val="30"/>
          <w:cs/>
        </w:rPr>
        <w:t xml:space="preserve"> บาท เป็นจำนวนเงินทั้งสิ้น </w:t>
      </w:r>
      <w:r w:rsidR="00291561">
        <w:rPr>
          <w:rFonts w:asciiTheme="majorBidi" w:hAnsiTheme="majorBidi"/>
          <w:sz w:val="30"/>
          <w:szCs w:val="30"/>
        </w:rPr>
        <w:t>9.0</w:t>
      </w:r>
      <w:r w:rsidRPr="00291561">
        <w:rPr>
          <w:rFonts w:asciiTheme="majorBidi" w:hAnsiTheme="majorBidi"/>
          <w:sz w:val="30"/>
          <w:szCs w:val="30"/>
          <w:cs/>
        </w:rPr>
        <w:t xml:space="preserve"> ล้านบาท เงินปันผลดังกล</w:t>
      </w:r>
      <w:r w:rsidR="00257381" w:rsidRPr="00291561">
        <w:rPr>
          <w:rFonts w:asciiTheme="majorBidi" w:hAnsiTheme="majorBidi"/>
          <w:sz w:val="30"/>
          <w:szCs w:val="30"/>
          <w:cs/>
        </w:rPr>
        <w:t>่าวได้จ่ายให้แก่ผู้ถือหุ้น</w:t>
      </w:r>
      <w:r w:rsidRPr="00291561">
        <w:rPr>
          <w:rFonts w:asciiTheme="majorBidi" w:hAnsiTheme="majorBidi"/>
          <w:sz w:val="30"/>
          <w:szCs w:val="30"/>
          <w:cs/>
        </w:rPr>
        <w:t xml:space="preserve">ในเดือนพฤษภาคม </w:t>
      </w:r>
      <w:r w:rsidR="003159BC">
        <w:rPr>
          <w:rFonts w:asciiTheme="majorBidi" w:hAnsiTheme="majorBidi"/>
          <w:sz w:val="30"/>
          <w:szCs w:val="30"/>
        </w:rPr>
        <w:t>2560</w:t>
      </w:r>
    </w:p>
    <w:p w:rsidR="00C72A0E" w:rsidRPr="00ED2793" w:rsidRDefault="00DE1A52" w:rsidP="00257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240" w:line="276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2" w:name="OLE_LINK1"/>
      <w:bookmarkStart w:id="3" w:name="OLE_LINK2"/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30</w:t>
      </w:r>
      <w:r w:rsidR="00C72A0E" w:rsidRPr="00ED2793">
        <w:rPr>
          <w:rFonts w:asciiTheme="majorBidi" w:hAnsiTheme="majorBidi" w:cstheme="majorBidi"/>
          <w:b/>
          <w:bCs/>
          <w:sz w:val="30"/>
          <w:szCs w:val="30"/>
        </w:rPr>
        <w:tab/>
      </w:r>
      <w:r w:rsidR="00C72A0E" w:rsidRPr="00ED2793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:rsidR="003B0EEA" w:rsidRPr="00250F02" w:rsidRDefault="003B0EEA" w:rsidP="00250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76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3B0EEA" w:rsidRPr="00ED2793" w:rsidRDefault="003B0EEA" w:rsidP="006F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บริษัทไม่มีการถือหรือออกเครื่องมือทางการเงินที่เป็นตราสารอนุพันธ์เพื่อการเก็งกำไรหรือการค้า </w:t>
      </w:r>
    </w:p>
    <w:p w:rsidR="001F3B71" w:rsidRPr="00250F02" w:rsidRDefault="003B0EEA" w:rsidP="00250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76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D2793">
        <w:rPr>
          <w:rFonts w:asciiTheme="majorBidi" w:hAnsiTheme="majorBidi" w:cstheme="majorBidi"/>
          <w:spacing w:val="-2"/>
          <w:sz w:val="30"/>
          <w:szCs w:val="30"/>
          <w:cs/>
        </w:rPr>
        <w:t>การจัดการความเสี่ยงเป็นส่วนที่สำคัญของธุรกิจของบริษัท บริษัทมีระบบในการควบคุมให้มีความสมดุล</w:t>
      </w:r>
      <w:r w:rsidR="00E46FC7" w:rsidRPr="00ED2793">
        <w:rPr>
          <w:rFonts w:asciiTheme="majorBidi" w:hAnsiTheme="majorBidi" w:cstheme="majorBidi"/>
          <w:spacing w:val="-2"/>
          <w:sz w:val="30"/>
          <w:szCs w:val="30"/>
          <w:cs/>
        </w:rPr>
        <w:t>ของระดับความเสี่ยง</w:t>
      </w:r>
      <w:r w:rsidR="00B919EB" w:rsidRPr="00ED2793">
        <w:rPr>
          <w:rFonts w:asciiTheme="majorBidi" w:hAnsiTheme="majorBidi" w:cstheme="majorBidi"/>
          <w:spacing w:val="-2"/>
          <w:sz w:val="30"/>
          <w:szCs w:val="30"/>
          <w:cs/>
        </w:rPr>
        <w:t>ให้เป็น</w:t>
      </w:r>
      <w:r w:rsidR="00E46FC7" w:rsidRPr="00ED2793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ที่ยอมรับได้ </w:t>
      </w:r>
      <w:r w:rsidRPr="00ED2793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โดยพิจารณาระหว่างต้นทุนที่เกิดจากความเสี่ยงและต้นทุนของการจัดการความเสี่ยง </w:t>
      </w:r>
      <w:r w:rsidR="00E46FC7" w:rsidRPr="00ED2793">
        <w:rPr>
          <w:rFonts w:asciiTheme="majorBidi" w:hAnsiTheme="majorBidi" w:cstheme="majorBidi"/>
          <w:spacing w:val="-2"/>
          <w:sz w:val="30"/>
          <w:szCs w:val="30"/>
          <w:cs/>
        </w:rPr>
        <w:t>ฝ่าย</w:t>
      </w:r>
      <w:r w:rsidRPr="00ED2793">
        <w:rPr>
          <w:rFonts w:asciiTheme="majorBidi" w:hAnsiTheme="majorBidi" w:cstheme="majorBidi"/>
          <w:spacing w:val="-2"/>
          <w:sz w:val="30"/>
          <w:szCs w:val="30"/>
          <w:cs/>
        </w:rPr>
        <w:t>บริหารได้มีการควบคุมกระบวนการการจัดการความเสี่ยงของบริษัทอย่างต่อเนื่องเพื่อให้มั่นใจว่ามีความสม</w:t>
      </w:r>
      <w:r w:rsidR="00E46FC7" w:rsidRPr="00ED2793">
        <w:rPr>
          <w:rFonts w:asciiTheme="majorBidi" w:hAnsiTheme="majorBidi" w:cstheme="majorBidi"/>
          <w:spacing w:val="-2"/>
          <w:sz w:val="30"/>
          <w:szCs w:val="30"/>
          <w:cs/>
        </w:rPr>
        <w:t>ดุลระหว่างความเสี่ยงและการควบคุม</w:t>
      </w:r>
      <w:r w:rsidRPr="00ED2793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</w:t>
      </w:r>
    </w:p>
    <w:p w:rsidR="003B0EEA" w:rsidRPr="00250F02" w:rsidRDefault="003B0EEA" w:rsidP="006F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76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  <w:r w:rsidRPr="00ED279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:rsidR="00250F02" w:rsidRDefault="003B0EEA" w:rsidP="00250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</w:t>
      </w:r>
      <w:r w:rsidR="00801153" w:rsidRPr="00ED2793">
        <w:rPr>
          <w:rFonts w:asciiTheme="majorBidi" w:hAnsiTheme="majorBidi" w:cstheme="majorBidi"/>
          <w:sz w:val="30"/>
          <w:szCs w:val="30"/>
          <w:cs/>
        </w:rPr>
        <w:t>ิษัท</w:t>
      </w:r>
      <w:r w:rsidRPr="00ED2793">
        <w:rPr>
          <w:rFonts w:asciiTheme="majorBidi" w:hAnsiTheme="majorBidi" w:cstheme="majorBidi"/>
          <w:sz w:val="30"/>
          <w:szCs w:val="30"/>
          <w:cs/>
        </w:rPr>
        <w:t>คือการรักษาระดับเงินทุนให้มั่นคงเพื่อรักษา</w:t>
      </w:r>
      <w:r w:rsidR="00EF68B5" w:rsidRPr="00ED2793">
        <w:rPr>
          <w:rFonts w:asciiTheme="majorBidi" w:hAnsiTheme="majorBidi" w:cstheme="majorBidi"/>
          <w:sz w:val="30"/>
          <w:szCs w:val="30"/>
          <w:cs/>
        </w:rPr>
        <w:t>คว</w:t>
      </w:r>
      <w:r w:rsidR="00693E2B" w:rsidRPr="00ED2793">
        <w:rPr>
          <w:rFonts w:asciiTheme="majorBidi" w:hAnsiTheme="majorBidi" w:cstheme="majorBidi"/>
          <w:sz w:val="30"/>
          <w:szCs w:val="30"/>
          <w:cs/>
        </w:rPr>
        <w:t>ามเชื่อมั่น</w:t>
      </w:r>
      <w:r w:rsidR="00EF68B5" w:rsidRPr="00ED2793">
        <w:rPr>
          <w:rFonts w:asciiTheme="majorBidi" w:hAnsiTheme="majorBidi" w:cstheme="majorBidi"/>
          <w:sz w:val="30"/>
          <w:szCs w:val="30"/>
          <w:cs/>
        </w:rPr>
        <w:t>ของ</w:t>
      </w:r>
      <w:r w:rsidRPr="00ED2793">
        <w:rPr>
          <w:rFonts w:asciiTheme="majorBidi" w:hAnsiTheme="majorBidi" w:cstheme="majorBidi"/>
          <w:sz w:val="30"/>
          <w:szCs w:val="30"/>
          <w:cs/>
        </w:rPr>
        <w:t>นักล</w:t>
      </w:r>
      <w:r w:rsidR="00693E2B" w:rsidRPr="00ED2793">
        <w:rPr>
          <w:rFonts w:asciiTheme="majorBidi" w:hAnsiTheme="majorBidi" w:cstheme="majorBidi"/>
          <w:sz w:val="30"/>
          <w:szCs w:val="30"/>
          <w:cs/>
        </w:rPr>
        <w:t>งทุน เจ้าหนี้และ</w:t>
      </w:r>
      <w:r w:rsidRPr="00ED2793">
        <w:rPr>
          <w:rFonts w:asciiTheme="majorBidi" w:hAnsiTheme="majorBidi" w:cstheme="majorBidi"/>
          <w:sz w:val="30"/>
          <w:szCs w:val="30"/>
          <w:cs/>
        </w:rPr>
        <w:t>ตลาดและก่อให้เกิดการพัฒนาของธุรกิจในอนาคต คณะกรรมการได้มีการกำกับดูแลผลตอบแทนจากการลงทุน ซึ่งบริษัทพิจารณาจากสัดส่วนของผลตอบแทนจากกิจกรรมดำเนินงานต่อส่วนของเจ้าของ</w:t>
      </w:r>
      <w:r w:rsidR="00693E2B" w:rsidRPr="00ED2793">
        <w:rPr>
          <w:rFonts w:asciiTheme="majorBidi" w:hAnsiTheme="majorBidi" w:cstheme="majorBidi"/>
          <w:sz w:val="30"/>
          <w:szCs w:val="30"/>
          <w:cs/>
        </w:rPr>
        <w:t>รวม</w:t>
      </w:r>
      <w:r w:rsidR="00CB5433"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:rsidR="00250F02" w:rsidRDefault="00250F02" w:rsidP="00250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250F02" w:rsidRDefault="00250F02" w:rsidP="00250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6F73DD" w:rsidRDefault="006F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:rsidR="00250F02" w:rsidRPr="00250F02" w:rsidRDefault="003B0EEA" w:rsidP="00B03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ความเสี่ยงด้านอัตราดอกเบี้ย</w:t>
      </w:r>
    </w:p>
    <w:p w:rsidR="00250F02" w:rsidRDefault="00801153" w:rsidP="00B03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="003B0EEA" w:rsidRPr="00ED2793">
        <w:rPr>
          <w:rFonts w:asciiTheme="majorBidi" w:hAnsiTheme="majorBidi" w:cstheme="majorBidi"/>
          <w:sz w:val="30"/>
          <w:szCs w:val="30"/>
          <w:cs/>
        </w:rPr>
        <w:t>หมายถึงความเสี่ยงที่เกิดจากการเปลี่ยนแปลงที่จะเกิดในอนาคตของอัตราดอกเบี้ย</w:t>
      </w:r>
      <w:r w:rsidR="00F3220A" w:rsidRPr="00ED2793">
        <w:rPr>
          <w:rFonts w:asciiTheme="majorBidi" w:hAnsiTheme="majorBidi" w:cstheme="majorBidi"/>
          <w:sz w:val="30"/>
          <w:szCs w:val="30"/>
          <w:cs/>
        </w:rPr>
        <w:t>ในตลาด</w:t>
      </w:r>
      <w:r w:rsidR="00F3220A"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="003B0EEA" w:rsidRPr="00ED2793">
        <w:rPr>
          <w:rFonts w:asciiTheme="majorBidi" w:hAnsiTheme="majorBidi" w:cstheme="majorBidi"/>
          <w:sz w:val="30"/>
          <w:szCs w:val="30"/>
          <w:cs/>
        </w:rPr>
        <w:t>ซึ่งส่งผลกระทบต่อการดำเนินงานและกระแสเงินสดของบริษัท บริษัทมีความเสี่ยง</w:t>
      </w:r>
      <w:r w:rsidR="008F2BC8" w:rsidRPr="00ED2793">
        <w:rPr>
          <w:rFonts w:asciiTheme="majorBidi" w:hAnsiTheme="majorBidi" w:cstheme="majorBidi"/>
          <w:sz w:val="30"/>
          <w:szCs w:val="30"/>
          <w:cs/>
        </w:rPr>
        <w:t>ด้านอัตราดอกเบี้ยที่เกิดจาก</w:t>
      </w:r>
      <w:r w:rsidR="003B0EEA" w:rsidRPr="00ED2793">
        <w:rPr>
          <w:rFonts w:asciiTheme="majorBidi" w:hAnsiTheme="majorBidi" w:cstheme="majorBidi"/>
          <w:sz w:val="30"/>
          <w:szCs w:val="30"/>
          <w:cs/>
        </w:rPr>
        <w:t>เงินกู้ยืม บริษัทมิได้ใช้ตราสารอนุพันธ์ทางการเง</w:t>
      </w:r>
      <w:r w:rsidR="00250F02">
        <w:rPr>
          <w:rFonts w:asciiTheme="majorBidi" w:hAnsiTheme="majorBidi" w:cstheme="majorBidi"/>
          <w:sz w:val="30"/>
          <w:szCs w:val="30"/>
          <w:cs/>
        </w:rPr>
        <w:t>ินเพื่อป้องกันความเสี่ยงดังกล่า</w:t>
      </w:r>
      <w:r w:rsidR="00250F02">
        <w:rPr>
          <w:rFonts w:asciiTheme="majorBidi" w:hAnsiTheme="majorBidi" w:cstheme="majorBidi" w:hint="cs"/>
          <w:sz w:val="30"/>
          <w:szCs w:val="30"/>
          <w:cs/>
        </w:rPr>
        <w:t>ว</w:t>
      </w:r>
    </w:p>
    <w:p w:rsidR="003B0EEA" w:rsidRPr="00ED2793" w:rsidRDefault="003B0EEA" w:rsidP="00B03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before="120" w:after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อัตราดอกเบี้ยที่แท้จริงของหนี้สินทางการเงินที่มีภาระดอกเบี้ย ณ วันที่ </w:t>
      </w:r>
      <w:r w:rsidRPr="00ED2793">
        <w:rPr>
          <w:rFonts w:asciiTheme="majorBidi" w:hAnsiTheme="majorBidi" w:cstheme="majorBidi"/>
          <w:sz w:val="30"/>
          <w:szCs w:val="30"/>
        </w:rPr>
        <w:t xml:space="preserve">31 </w:t>
      </w:r>
      <w:r w:rsidRPr="00ED2793">
        <w:rPr>
          <w:rFonts w:asciiTheme="majorBidi" w:hAnsiTheme="majorBidi" w:cstheme="majorBidi"/>
          <w:sz w:val="30"/>
          <w:szCs w:val="30"/>
          <w:cs/>
        </w:rPr>
        <w:t>ธันวาคม และระยะที่ครบกำหนดชำระ</w:t>
      </w:r>
      <w:r w:rsidR="00C3277A" w:rsidRPr="00ED2793">
        <w:rPr>
          <w:rFonts w:asciiTheme="majorBidi" w:hAnsiTheme="majorBidi" w:cstheme="majorBidi"/>
          <w:sz w:val="30"/>
          <w:szCs w:val="30"/>
          <w:cs/>
        </w:rPr>
        <w:br/>
      </w:r>
      <w:r w:rsidRPr="00ED279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369" w:type="dxa"/>
        <w:tblLayout w:type="fixed"/>
        <w:tblLook w:val="0000" w:firstRow="0" w:lastRow="0" w:firstColumn="0" w:lastColumn="0" w:noHBand="0" w:noVBand="0"/>
      </w:tblPr>
      <w:tblGrid>
        <w:gridCol w:w="3549"/>
        <w:gridCol w:w="1419"/>
        <w:gridCol w:w="236"/>
        <w:gridCol w:w="1183"/>
        <w:gridCol w:w="270"/>
        <w:gridCol w:w="1255"/>
        <w:gridCol w:w="243"/>
        <w:gridCol w:w="1214"/>
      </w:tblGrid>
      <w:tr w:rsidR="00B03FAC" w:rsidRPr="00ED2793" w:rsidTr="00DF74FB">
        <w:trPr>
          <w:trHeight w:val="435"/>
        </w:trPr>
        <w:tc>
          <w:tcPr>
            <w:tcW w:w="3549" w:type="dxa"/>
            <w:vAlign w:val="center"/>
          </w:tcPr>
          <w:p w:rsidR="00B03FAC" w:rsidRPr="00ED2793" w:rsidRDefault="00B03FAC" w:rsidP="00B01FD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20" w:type="dxa"/>
            <w:gridSpan w:val="7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  <w:t>การเงินเฉพาะกิจการ</w:t>
            </w:r>
          </w:p>
        </w:tc>
      </w:tr>
      <w:tr w:rsidR="00B03FAC" w:rsidRPr="00ED2793" w:rsidTr="00DF74FB">
        <w:trPr>
          <w:trHeight w:val="839"/>
        </w:trPr>
        <w:tc>
          <w:tcPr>
            <w:tcW w:w="3549" w:type="dxa"/>
            <w:vAlign w:val="center"/>
          </w:tcPr>
          <w:p w:rsidR="00B03FAC" w:rsidRPr="00ED2793" w:rsidRDefault="00B03FAC" w:rsidP="00B03FA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9" w:type="dxa"/>
          </w:tcPr>
          <w:p w:rsidR="00B03FAC" w:rsidRPr="00ED2793" w:rsidRDefault="00B03FAC" w:rsidP="00B03FA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B03FAC" w:rsidRPr="00ED2793" w:rsidRDefault="00B03FAC" w:rsidP="00B03FA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236" w:type="dxa"/>
          </w:tcPr>
          <w:p w:rsidR="00B03FAC" w:rsidRPr="00ED2793" w:rsidRDefault="00B03FAC" w:rsidP="00B03FA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:rsidR="00B03FAC" w:rsidRPr="00ED2793" w:rsidRDefault="00B03FAC" w:rsidP="00B03FA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B03FAC" w:rsidRPr="00ED2793" w:rsidRDefault="00B03FAC" w:rsidP="00B03FA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70" w:type="dxa"/>
          </w:tcPr>
          <w:p w:rsidR="00B03FAC" w:rsidRPr="00ED2793" w:rsidRDefault="00B03FAC" w:rsidP="00B03FA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:rsidR="00B03FAC" w:rsidRPr="00ED2793" w:rsidRDefault="00B03FAC" w:rsidP="00B03FA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หลังจาก</w:t>
            </w:r>
            <w:r w:rsidRPr="00ED27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ปีแต่ภายใน</w:t>
            </w:r>
            <w:r w:rsidRPr="00ED27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43" w:type="dxa"/>
          </w:tcPr>
          <w:p w:rsidR="00B03FAC" w:rsidRPr="00ED2793" w:rsidRDefault="00B03FAC" w:rsidP="00B03FA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:rsidR="00B03FAC" w:rsidRPr="00ED2793" w:rsidRDefault="00B03FAC" w:rsidP="00B03FA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B03FAC" w:rsidRPr="00ED2793" w:rsidRDefault="00B03FAC" w:rsidP="00B03FA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57381" w:rsidRPr="00ED2793" w:rsidTr="00DF74FB">
        <w:trPr>
          <w:trHeight w:val="419"/>
        </w:trPr>
        <w:tc>
          <w:tcPr>
            <w:tcW w:w="3549" w:type="dxa"/>
            <w:vAlign w:val="center"/>
          </w:tcPr>
          <w:p w:rsidR="00257381" w:rsidRPr="00ED2793" w:rsidRDefault="00257381" w:rsidP="00B01FD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9" w:type="dxa"/>
          </w:tcPr>
          <w:p w:rsidR="00257381" w:rsidRPr="00257381" w:rsidRDefault="00257381" w:rsidP="00B01FDE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ร้อยละต่อปี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:rsidR="00257381" w:rsidRPr="00ED2793" w:rsidRDefault="00257381" w:rsidP="00B01FDE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64" w:type="dxa"/>
            <w:gridSpan w:val="5"/>
          </w:tcPr>
          <w:p w:rsidR="00257381" w:rsidRPr="00257381" w:rsidRDefault="00257381" w:rsidP="00B01FDE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03FAC" w:rsidRPr="00ED2793" w:rsidTr="00DF74FB">
        <w:trPr>
          <w:trHeight w:val="435"/>
        </w:trPr>
        <w:tc>
          <w:tcPr>
            <w:tcW w:w="3549" w:type="dxa"/>
          </w:tcPr>
          <w:p w:rsidR="00B03FAC" w:rsidRPr="00ED2793" w:rsidRDefault="00B03FAC" w:rsidP="006F73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ปี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61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D6C29" w:rsidRPr="00ED2793" w:rsidTr="00DF74FB">
        <w:trPr>
          <w:trHeight w:val="419"/>
        </w:trPr>
        <w:tc>
          <w:tcPr>
            <w:tcW w:w="3549" w:type="dxa"/>
            <w:vAlign w:val="center"/>
          </w:tcPr>
          <w:p w:rsidR="000D6C29" w:rsidRPr="00ED2793" w:rsidRDefault="000D6C29" w:rsidP="000D6C2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เงินเบิกเกินบัญชีธนาคาร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D6C29" w:rsidRPr="00ED2793" w:rsidRDefault="000D6C29" w:rsidP="000D6C2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6.87 - 7.6</w:t>
            </w:r>
            <w:r w:rsidR="00DF74F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D6C29" w:rsidRPr="00ED2793" w:rsidRDefault="000D6C29" w:rsidP="000D6C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0D6C29" w:rsidRPr="00ED2793" w:rsidRDefault="000D6C29" w:rsidP="000D6C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20,247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D6C29" w:rsidRPr="00ED2793" w:rsidRDefault="000D6C29" w:rsidP="000D6C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0D6C29" w:rsidRPr="00ED2793" w:rsidRDefault="000D6C29" w:rsidP="000D6C29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0D6C29" w:rsidRPr="00ED2793" w:rsidRDefault="000D6C29" w:rsidP="000D6C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0D6C29" w:rsidRPr="00ED2793" w:rsidRDefault="000D6C29" w:rsidP="000D6C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20,247</w:t>
            </w:r>
          </w:p>
        </w:tc>
      </w:tr>
      <w:tr w:rsidR="000D6C29" w:rsidRPr="00ED2793" w:rsidTr="00DF74FB">
        <w:trPr>
          <w:trHeight w:val="419"/>
        </w:trPr>
        <w:tc>
          <w:tcPr>
            <w:tcW w:w="3549" w:type="dxa"/>
            <w:vAlign w:val="center"/>
          </w:tcPr>
          <w:p w:rsidR="000D6C29" w:rsidRPr="00ED2793" w:rsidRDefault="000D6C29" w:rsidP="000D6C2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172" w:right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เงินกู้ยืมระยะสั้นจากสถาบันการเงิน   </w:t>
            </w:r>
          </w:p>
        </w:tc>
        <w:tc>
          <w:tcPr>
            <w:tcW w:w="1419" w:type="dxa"/>
            <w:shd w:val="clear" w:color="auto" w:fill="auto"/>
          </w:tcPr>
          <w:p w:rsidR="000D6C29" w:rsidRPr="00ED2793" w:rsidRDefault="000D6C29" w:rsidP="000D6C2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3.50 - 5.50</w:t>
            </w:r>
          </w:p>
        </w:tc>
        <w:tc>
          <w:tcPr>
            <w:tcW w:w="236" w:type="dxa"/>
            <w:shd w:val="clear" w:color="auto" w:fill="auto"/>
          </w:tcPr>
          <w:p w:rsidR="000D6C29" w:rsidRPr="00ED2793" w:rsidRDefault="000D6C29" w:rsidP="000D6C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0D6C29" w:rsidRPr="00ED2793" w:rsidRDefault="000D6C29" w:rsidP="000D6C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150,000</w:t>
            </w:r>
          </w:p>
        </w:tc>
        <w:tc>
          <w:tcPr>
            <w:tcW w:w="270" w:type="dxa"/>
            <w:shd w:val="clear" w:color="auto" w:fill="auto"/>
          </w:tcPr>
          <w:p w:rsidR="000D6C29" w:rsidRPr="00ED2793" w:rsidRDefault="000D6C29" w:rsidP="000D6C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0D6C29" w:rsidRPr="00ED2793" w:rsidRDefault="000D6C29" w:rsidP="000D6C29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0D6C29" w:rsidRPr="00ED2793" w:rsidRDefault="000D6C29" w:rsidP="000D6C29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0D6C29" w:rsidRPr="00ED2793" w:rsidRDefault="000D6C29" w:rsidP="000D6C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150,000</w:t>
            </w:r>
          </w:p>
        </w:tc>
      </w:tr>
      <w:tr w:rsidR="000D6C29" w:rsidRPr="00ED2793" w:rsidTr="00DF74FB">
        <w:trPr>
          <w:trHeight w:val="419"/>
        </w:trPr>
        <w:tc>
          <w:tcPr>
            <w:tcW w:w="3549" w:type="dxa"/>
            <w:vAlign w:val="center"/>
          </w:tcPr>
          <w:p w:rsidR="000D6C29" w:rsidRPr="00ED2793" w:rsidRDefault="000D6C29" w:rsidP="000D6C2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172" w:right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หนี้สินจากการทำทรัสต์รีซีทส์</w:t>
            </w:r>
          </w:p>
        </w:tc>
        <w:tc>
          <w:tcPr>
            <w:tcW w:w="1419" w:type="dxa"/>
            <w:shd w:val="clear" w:color="auto" w:fill="auto"/>
          </w:tcPr>
          <w:p w:rsidR="000D6C29" w:rsidRPr="00ED2793" w:rsidRDefault="00784267" w:rsidP="000D6C29">
            <w:pPr>
              <w:pStyle w:val="acctfourfigures"/>
              <w:tabs>
                <w:tab w:val="clear" w:pos="765"/>
                <w:tab w:val="decimal" w:pos="13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2.50</w:t>
            </w:r>
          </w:p>
        </w:tc>
        <w:tc>
          <w:tcPr>
            <w:tcW w:w="236" w:type="dxa"/>
            <w:shd w:val="clear" w:color="auto" w:fill="auto"/>
          </w:tcPr>
          <w:p w:rsidR="000D6C29" w:rsidRPr="00ED2793" w:rsidRDefault="000D6C29" w:rsidP="000D6C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0D6C29" w:rsidRPr="00ED2793" w:rsidRDefault="000D6C29" w:rsidP="000D6C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1,895</w:t>
            </w:r>
          </w:p>
        </w:tc>
        <w:tc>
          <w:tcPr>
            <w:tcW w:w="270" w:type="dxa"/>
            <w:shd w:val="clear" w:color="auto" w:fill="auto"/>
          </w:tcPr>
          <w:p w:rsidR="000D6C29" w:rsidRPr="00ED2793" w:rsidRDefault="000D6C29" w:rsidP="000D6C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0D6C29" w:rsidRPr="00ED2793" w:rsidRDefault="000D6C29" w:rsidP="000D6C29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0D6C29" w:rsidRPr="00ED2793" w:rsidRDefault="000D6C29" w:rsidP="000D6C29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0D6C29" w:rsidRPr="00ED2793" w:rsidRDefault="000D6C29" w:rsidP="000D6C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1,895</w:t>
            </w:r>
          </w:p>
        </w:tc>
      </w:tr>
      <w:tr w:rsidR="000D6C29" w:rsidRPr="00ED2793" w:rsidTr="006250D7">
        <w:trPr>
          <w:trHeight w:val="419"/>
        </w:trPr>
        <w:tc>
          <w:tcPr>
            <w:tcW w:w="3549" w:type="dxa"/>
            <w:vAlign w:val="center"/>
          </w:tcPr>
          <w:p w:rsidR="000D6C29" w:rsidRPr="00ED2793" w:rsidRDefault="000D6C29" w:rsidP="000D6C2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172" w:right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419" w:type="dxa"/>
            <w:shd w:val="clear" w:color="auto" w:fill="auto"/>
          </w:tcPr>
          <w:p w:rsidR="000D6C29" w:rsidRPr="006250D7" w:rsidRDefault="006250D7" w:rsidP="000D6C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50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8.66</w:t>
            </w:r>
          </w:p>
        </w:tc>
        <w:tc>
          <w:tcPr>
            <w:tcW w:w="236" w:type="dxa"/>
            <w:shd w:val="clear" w:color="auto" w:fill="auto"/>
          </w:tcPr>
          <w:p w:rsidR="000D6C29" w:rsidRPr="00ED2793" w:rsidRDefault="000D6C29" w:rsidP="000D6C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0D6C29" w:rsidRPr="00ED2793" w:rsidRDefault="000D6C29" w:rsidP="000D6C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1,065</w:t>
            </w:r>
          </w:p>
        </w:tc>
        <w:tc>
          <w:tcPr>
            <w:tcW w:w="270" w:type="dxa"/>
            <w:shd w:val="clear" w:color="auto" w:fill="auto"/>
          </w:tcPr>
          <w:p w:rsidR="000D6C29" w:rsidRPr="00ED2793" w:rsidRDefault="000D6C29" w:rsidP="000D6C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0D6C29" w:rsidRPr="00ED2793" w:rsidRDefault="000D6C29" w:rsidP="000D6C29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0D6C29" w:rsidRPr="00ED2793" w:rsidRDefault="000D6C29" w:rsidP="000D6C29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0D6C29" w:rsidRPr="00ED2793" w:rsidRDefault="000D6C29" w:rsidP="000D6C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1,065</w:t>
            </w:r>
          </w:p>
        </w:tc>
      </w:tr>
      <w:tr w:rsidR="000D6C29" w:rsidRPr="00ED2793" w:rsidTr="00DF74FB">
        <w:trPr>
          <w:trHeight w:val="343"/>
        </w:trPr>
        <w:tc>
          <w:tcPr>
            <w:tcW w:w="3549" w:type="dxa"/>
            <w:vAlign w:val="center"/>
          </w:tcPr>
          <w:p w:rsidR="000D6C29" w:rsidRPr="00ED2793" w:rsidRDefault="000D6C29" w:rsidP="000D6C2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D6C29" w:rsidRPr="00ED2793" w:rsidRDefault="000D6C29" w:rsidP="000D6C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D6C29" w:rsidRPr="00ED2793" w:rsidRDefault="000D6C29" w:rsidP="000D6C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D6C29" w:rsidRPr="00ED2793" w:rsidRDefault="000D6C29" w:rsidP="000D6C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173,207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D6C29" w:rsidRPr="00ED2793" w:rsidRDefault="000D6C29" w:rsidP="000D6C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:rsidR="000D6C29" w:rsidRPr="00ED2793" w:rsidRDefault="000D6C29" w:rsidP="000D6C29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0D6C29" w:rsidRPr="00ED2793" w:rsidRDefault="000D6C29" w:rsidP="000D6C29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D6C29" w:rsidRPr="00ED2793" w:rsidRDefault="000D6C29" w:rsidP="000D6C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173,207</w:t>
            </w:r>
          </w:p>
        </w:tc>
      </w:tr>
    </w:tbl>
    <w:p w:rsidR="000539B5" w:rsidRDefault="000539B5" w:rsidP="00B01FD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236"/>
        <w:gridCol w:w="1182"/>
        <w:gridCol w:w="270"/>
        <w:gridCol w:w="1253"/>
        <w:gridCol w:w="243"/>
        <w:gridCol w:w="1211"/>
      </w:tblGrid>
      <w:tr w:rsidR="00B03FAC" w:rsidRPr="00ED2793" w:rsidTr="00257381">
        <w:tc>
          <w:tcPr>
            <w:tcW w:w="3544" w:type="dxa"/>
          </w:tcPr>
          <w:p w:rsidR="00B03FAC" w:rsidRPr="00105EAC" w:rsidRDefault="00B03FAC" w:rsidP="00B01F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ปี </w:t>
            </w:r>
            <w:r w:rsidR="00105E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03FAC" w:rsidRPr="00ED2793" w:rsidTr="00257381">
        <w:tc>
          <w:tcPr>
            <w:tcW w:w="3544" w:type="dxa"/>
            <w:vAlign w:val="center"/>
          </w:tcPr>
          <w:p w:rsidR="00B03FAC" w:rsidRPr="00ED2793" w:rsidRDefault="00B03FAC" w:rsidP="00B01FD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เงินเบิกเกินบัญชีธนาคาร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6.87 - 7.63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4,289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B03FAC" w:rsidRPr="00ED2793" w:rsidRDefault="00B03FAC" w:rsidP="00B01F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4,289</w:t>
            </w:r>
          </w:p>
        </w:tc>
      </w:tr>
      <w:tr w:rsidR="00B03FAC" w:rsidRPr="00ED2793" w:rsidTr="00257381">
        <w:tc>
          <w:tcPr>
            <w:tcW w:w="3544" w:type="dxa"/>
            <w:vAlign w:val="center"/>
          </w:tcPr>
          <w:p w:rsidR="00B03FAC" w:rsidRPr="00ED2793" w:rsidRDefault="00B03FAC" w:rsidP="00B03FA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172" w:right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เงินกู้ยืมระยะสั้นจากสถาบันการเงิน   </w:t>
            </w:r>
          </w:p>
        </w:tc>
        <w:tc>
          <w:tcPr>
            <w:tcW w:w="1417" w:type="dxa"/>
            <w:shd w:val="clear" w:color="auto" w:fill="auto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3.50 - 5.50</w:t>
            </w:r>
          </w:p>
        </w:tc>
        <w:tc>
          <w:tcPr>
            <w:tcW w:w="236" w:type="dxa"/>
            <w:shd w:val="clear" w:color="auto" w:fill="auto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100,000</w:t>
            </w:r>
          </w:p>
        </w:tc>
        <w:tc>
          <w:tcPr>
            <w:tcW w:w="270" w:type="dxa"/>
            <w:shd w:val="clear" w:color="auto" w:fill="auto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B03FAC" w:rsidRPr="00ED2793" w:rsidRDefault="00B03FAC" w:rsidP="00B01FDE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</w:tr>
      <w:tr w:rsidR="00B03FAC" w:rsidRPr="00ED2793" w:rsidTr="00257381">
        <w:trPr>
          <w:trHeight w:val="425"/>
        </w:trPr>
        <w:tc>
          <w:tcPr>
            <w:tcW w:w="3544" w:type="dxa"/>
            <w:vAlign w:val="center"/>
          </w:tcPr>
          <w:p w:rsidR="00B03FAC" w:rsidRPr="00ED2793" w:rsidRDefault="00B03FAC" w:rsidP="00B01FD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172" w:right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หนี้สินจากการทำทรัสต์รีซีทส์</w:t>
            </w:r>
          </w:p>
        </w:tc>
        <w:tc>
          <w:tcPr>
            <w:tcW w:w="1417" w:type="dxa"/>
            <w:shd w:val="clear" w:color="auto" w:fill="auto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13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2.95</w:t>
            </w:r>
          </w:p>
        </w:tc>
        <w:tc>
          <w:tcPr>
            <w:tcW w:w="236" w:type="dxa"/>
            <w:shd w:val="clear" w:color="auto" w:fill="auto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5,133</w:t>
            </w:r>
          </w:p>
        </w:tc>
        <w:tc>
          <w:tcPr>
            <w:tcW w:w="270" w:type="dxa"/>
            <w:shd w:val="clear" w:color="auto" w:fill="auto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B03FAC" w:rsidRPr="00ED2793" w:rsidRDefault="00B03FAC" w:rsidP="00B01FDE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5,133</w:t>
            </w:r>
          </w:p>
        </w:tc>
      </w:tr>
      <w:tr w:rsidR="00B03FAC" w:rsidRPr="00ED2793" w:rsidTr="00257381">
        <w:trPr>
          <w:trHeight w:val="434"/>
        </w:trPr>
        <w:tc>
          <w:tcPr>
            <w:tcW w:w="3544" w:type="dxa"/>
            <w:vAlign w:val="center"/>
          </w:tcPr>
          <w:p w:rsidR="00B03FAC" w:rsidRPr="00ED2793" w:rsidRDefault="00B03FAC" w:rsidP="00B01FD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172" w:right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เงินกู้ยืมระยะสั้นจากบุคคล</w:t>
            </w:r>
          </w:p>
          <w:p w:rsidR="00B03FAC" w:rsidRPr="00ED2793" w:rsidRDefault="00B03FAC" w:rsidP="00B01FD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172" w:right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หรือกิจการที่เกี่ยวข้องกัน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13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13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4.80</w:t>
            </w:r>
          </w:p>
        </w:tc>
        <w:tc>
          <w:tcPr>
            <w:tcW w:w="236" w:type="dxa"/>
            <w:shd w:val="clear" w:color="auto" w:fill="auto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86,891</w:t>
            </w:r>
          </w:p>
        </w:tc>
        <w:tc>
          <w:tcPr>
            <w:tcW w:w="270" w:type="dxa"/>
            <w:shd w:val="clear" w:color="auto" w:fill="auto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B03FAC" w:rsidRPr="00ED2793" w:rsidRDefault="00B03FAC" w:rsidP="00B01FDE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86,891</w:t>
            </w:r>
          </w:p>
        </w:tc>
      </w:tr>
      <w:tr w:rsidR="00B03FAC" w:rsidRPr="00ED2793" w:rsidTr="00257381">
        <w:trPr>
          <w:trHeight w:val="434"/>
        </w:trPr>
        <w:tc>
          <w:tcPr>
            <w:tcW w:w="3544" w:type="dxa"/>
            <w:vAlign w:val="center"/>
          </w:tcPr>
          <w:p w:rsidR="00B03FAC" w:rsidRPr="00ED2793" w:rsidRDefault="00B03FAC" w:rsidP="00B01FD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172" w:right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เงินกู้ยืมระยะสั้นจากบุคคล</w:t>
            </w:r>
          </w:p>
          <w:p w:rsidR="00B03FAC" w:rsidRPr="00ED2793" w:rsidRDefault="00B03FAC" w:rsidP="00B01FD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172" w:right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หรือกิจการอื่นๆ</w:t>
            </w:r>
          </w:p>
        </w:tc>
        <w:tc>
          <w:tcPr>
            <w:tcW w:w="1417" w:type="dxa"/>
            <w:shd w:val="clear" w:color="auto" w:fill="auto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B03FAC" w:rsidRPr="00ED2793" w:rsidRDefault="00B03FAC" w:rsidP="001D319D">
            <w:pPr>
              <w:pStyle w:val="acctfourfigures"/>
              <w:tabs>
                <w:tab w:val="clear" w:pos="765"/>
                <w:tab w:val="decimal" w:pos="13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4.80</w:t>
            </w:r>
          </w:p>
        </w:tc>
        <w:tc>
          <w:tcPr>
            <w:tcW w:w="236" w:type="dxa"/>
            <w:shd w:val="clear" w:color="auto" w:fill="auto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B03FAC" w:rsidRPr="00ED2793" w:rsidRDefault="00B03FAC" w:rsidP="00B01FDE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5,000</w:t>
            </w:r>
          </w:p>
        </w:tc>
      </w:tr>
      <w:tr w:rsidR="00B03FAC" w:rsidRPr="00ED2793" w:rsidTr="00257381">
        <w:trPr>
          <w:trHeight w:val="434"/>
        </w:trPr>
        <w:tc>
          <w:tcPr>
            <w:tcW w:w="3544" w:type="dxa"/>
            <w:vAlign w:val="center"/>
          </w:tcPr>
          <w:p w:rsidR="00B03FAC" w:rsidRPr="00ED2793" w:rsidRDefault="00B03FAC" w:rsidP="00B01FD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172" w:right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417" w:type="dxa"/>
            <w:shd w:val="clear" w:color="auto" w:fill="auto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3.65 </w:t>
            </w:r>
            <w:r w:rsidR="00291561"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8.00</w:t>
            </w:r>
          </w:p>
        </w:tc>
        <w:tc>
          <w:tcPr>
            <w:tcW w:w="236" w:type="dxa"/>
            <w:shd w:val="clear" w:color="auto" w:fill="auto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432</w:t>
            </w:r>
          </w:p>
        </w:tc>
        <w:tc>
          <w:tcPr>
            <w:tcW w:w="270" w:type="dxa"/>
            <w:shd w:val="clear" w:color="auto" w:fill="auto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1,066</w:t>
            </w:r>
          </w:p>
        </w:tc>
        <w:tc>
          <w:tcPr>
            <w:tcW w:w="243" w:type="dxa"/>
          </w:tcPr>
          <w:p w:rsidR="00B03FAC" w:rsidRPr="00ED2793" w:rsidRDefault="00B03FAC" w:rsidP="00B01FDE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1,498</w:t>
            </w:r>
          </w:p>
        </w:tc>
      </w:tr>
      <w:tr w:rsidR="00B03FAC" w:rsidRPr="00ED2793" w:rsidTr="00257381">
        <w:tc>
          <w:tcPr>
            <w:tcW w:w="3544" w:type="dxa"/>
            <w:vAlign w:val="center"/>
          </w:tcPr>
          <w:p w:rsidR="00B03FAC" w:rsidRPr="00ED2793" w:rsidRDefault="00B03FAC" w:rsidP="00B01FD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201,745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1,066</w:t>
            </w:r>
          </w:p>
        </w:tc>
        <w:tc>
          <w:tcPr>
            <w:tcW w:w="243" w:type="dxa"/>
          </w:tcPr>
          <w:p w:rsidR="00B03FAC" w:rsidRPr="00ED2793" w:rsidRDefault="00B03FAC" w:rsidP="00B01FDE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202,811</w:t>
            </w:r>
          </w:p>
        </w:tc>
      </w:tr>
    </w:tbl>
    <w:p w:rsidR="00250F02" w:rsidRDefault="00250F02" w:rsidP="00250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B03FAC" w:rsidRDefault="00B03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:rsidR="00250F02" w:rsidRDefault="003B0EEA" w:rsidP="006F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76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ความเสี่ยงจากเงินตราต่างประเทศ</w:t>
      </w:r>
    </w:p>
    <w:p w:rsidR="00DF74FB" w:rsidRDefault="003B0EEA" w:rsidP="006F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บริษัทมีความเสี่ยงจากอัตราแลกเปลี่ยนเงินตราต่างประเทศซึ่งเกิดจากการซื้อสินค้าและการขายสินค้าที่เป็นเงินตราต่างประเทศ</w:t>
      </w:r>
      <w:r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="00C54406" w:rsidRPr="00ED2793">
        <w:rPr>
          <w:rFonts w:asciiTheme="majorBidi" w:hAnsiTheme="majorBidi" w:cstheme="majorBidi"/>
          <w:sz w:val="30"/>
          <w:szCs w:val="30"/>
          <w:cs/>
        </w:rPr>
        <w:t>บริษัทมิได้ใช้ตราสารอนุพันธ์ทางการเงินเพื่อป้องกันความเสี่ยงดังกล่าว</w:t>
      </w:r>
    </w:p>
    <w:p w:rsidR="00250F02" w:rsidRPr="00250F02" w:rsidRDefault="003B0EEA" w:rsidP="00250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D2793">
        <w:rPr>
          <w:rFonts w:asciiTheme="majorBidi" w:hAnsiTheme="majorBidi" w:cstheme="majorBidi"/>
          <w:sz w:val="30"/>
          <w:szCs w:val="30"/>
        </w:rPr>
        <w:t xml:space="preserve">31 </w:t>
      </w:r>
      <w:r w:rsidR="008873DB" w:rsidRPr="00ED279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D2793">
        <w:rPr>
          <w:rFonts w:asciiTheme="majorBidi" w:hAnsiTheme="majorBidi" w:cstheme="majorBidi"/>
          <w:sz w:val="30"/>
          <w:szCs w:val="30"/>
          <w:cs/>
        </w:rPr>
        <w:t>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tbl>
      <w:tblPr>
        <w:tblW w:w="9133" w:type="dxa"/>
        <w:tblLayout w:type="fixed"/>
        <w:tblLook w:val="0000" w:firstRow="0" w:lastRow="0" w:firstColumn="0" w:lastColumn="0" w:noHBand="0" w:noVBand="0"/>
      </w:tblPr>
      <w:tblGrid>
        <w:gridCol w:w="4962"/>
        <w:gridCol w:w="990"/>
        <w:gridCol w:w="1419"/>
        <w:gridCol w:w="270"/>
        <w:gridCol w:w="1492"/>
      </w:tblGrid>
      <w:tr w:rsidR="000A7EF3" w:rsidRPr="00ED2793" w:rsidTr="000D6C29">
        <w:tc>
          <w:tcPr>
            <w:tcW w:w="4962" w:type="dxa"/>
          </w:tcPr>
          <w:p w:rsidR="000A7EF3" w:rsidRPr="00ED2793" w:rsidRDefault="000A7EF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0A7EF3" w:rsidRPr="00ED2793" w:rsidRDefault="000A7EF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81" w:type="dxa"/>
            <w:gridSpan w:val="3"/>
            <w:shd w:val="clear" w:color="auto" w:fill="auto"/>
          </w:tcPr>
          <w:p w:rsidR="000A7EF3" w:rsidRPr="00ED2793" w:rsidRDefault="000A7EF3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งบการเงินที่แสดงเงินลงทุน</w:t>
            </w:r>
          </w:p>
        </w:tc>
      </w:tr>
      <w:tr w:rsidR="000A7EF3" w:rsidRPr="00ED2793" w:rsidTr="000D6C29">
        <w:tc>
          <w:tcPr>
            <w:tcW w:w="4962" w:type="dxa"/>
          </w:tcPr>
          <w:p w:rsidR="000A7EF3" w:rsidRPr="00ED2793" w:rsidRDefault="000A7EF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0A7EF3" w:rsidRPr="00ED2793" w:rsidRDefault="000A7EF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81" w:type="dxa"/>
            <w:gridSpan w:val="3"/>
            <w:shd w:val="clear" w:color="auto" w:fill="auto"/>
          </w:tcPr>
          <w:p w:rsidR="000A7EF3" w:rsidRPr="00ED2793" w:rsidRDefault="000A7EF3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ตามวิธีส่วนได้เสีย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</w:p>
        </w:tc>
      </w:tr>
      <w:tr w:rsidR="000A7EF3" w:rsidRPr="00ED2793" w:rsidTr="000D6C29">
        <w:tc>
          <w:tcPr>
            <w:tcW w:w="4962" w:type="dxa"/>
          </w:tcPr>
          <w:p w:rsidR="000A7EF3" w:rsidRPr="00ED2793" w:rsidRDefault="000A7EF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0A7EF3" w:rsidRPr="00ED2793" w:rsidRDefault="000A7EF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81" w:type="dxa"/>
            <w:gridSpan w:val="3"/>
            <w:shd w:val="clear" w:color="auto" w:fill="auto"/>
          </w:tcPr>
          <w:p w:rsidR="000A7EF3" w:rsidRPr="00ED2793" w:rsidRDefault="000A7EF3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A7EF3" w:rsidRPr="00ED2793" w:rsidTr="000D6C29">
        <w:tc>
          <w:tcPr>
            <w:tcW w:w="4962" w:type="dxa"/>
          </w:tcPr>
          <w:p w:rsidR="000A7EF3" w:rsidRPr="00ED2793" w:rsidRDefault="000A7EF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0A7EF3" w:rsidRPr="00ED2793" w:rsidRDefault="000A7EF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</w:tcPr>
          <w:p w:rsidR="000A7EF3" w:rsidRPr="00ED2793" w:rsidRDefault="000961FA" w:rsidP="00B01FD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0A7EF3" w:rsidRPr="00ED2793" w:rsidRDefault="000A7EF3" w:rsidP="00B01FD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:rsidR="000A7EF3" w:rsidRPr="00ED2793" w:rsidRDefault="000961FA" w:rsidP="00B01FD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0A7EF3" w:rsidRPr="00ED2793" w:rsidTr="000D6C29">
        <w:tc>
          <w:tcPr>
            <w:tcW w:w="4962" w:type="dxa"/>
          </w:tcPr>
          <w:p w:rsidR="000A7EF3" w:rsidRPr="00ED2793" w:rsidRDefault="000A7EF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0A7EF3" w:rsidRPr="00ED2793" w:rsidRDefault="000A7EF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81" w:type="dxa"/>
            <w:gridSpan w:val="3"/>
          </w:tcPr>
          <w:p w:rsidR="000A7EF3" w:rsidRPr="00ED2793" w:rsidRDefault="000A7EF3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0A7EF3" w:rsidRPr="00ED2793" w:rsidTr="006F73DD">
        <w:trPr>
          <w:trHeight w:hRule="exact" w:val="397"/>
        </w:trPr>
        <w:tc>
          <w:tcPr>
            <w:tcW w:w="4962" w:type="dxa"/>
          </w:tcPr>
          <w:p w:rsidR="000A7EF3" w:rsidRPr="00ED2793" w:rsidRDefault="000A7EF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เงินริงกิตมาเลเซีย</w:t>
            </w:r>
          </w:p>
        </w:tc>
        <w:tc>
          <w:tcPr>
            <w:tcW w:w="990" w:type="dxa"/>
          </w:tcPr>
          <w:p w:rsidR="000A7EF3" w:rsidRPr="00ED2793" w:rsidRDefault="000A7EF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9" w:type="dxa"/>
          </w:tcPr>
          <w:p w:rsidR="000A7EF3" w:rsidRPr="00ED2793" w:rsidRDefault="000A7EF3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A7EF3" w:rsidRPr="00ED2793" w:rsidRDefault="000A7EF3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:rsidR="000A7EF3" w:rsidRPr="00ED2793" w:rsidRDefault="000A7EF3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961FA" w:rsidRPr="00ED2793" w:rsidTr="006F73DD">
        <w:trPr>
          <w:trHeight w:hRule="exact" w:val="397"/>
        </w:trPr>
        <w:tc>
          <w:tcPr>
            <w:tcW w:w="4962" w:type="dxa"/>
          </w:tcPr>
          <w:p w:rsidR="000961FA" w:rsidRPr="00ED2793" w:rsidRDefault="000961FA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:rsidR="000961FA" w:rsidRPr="00ED2793" w:rsidRDefault="000961FA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0961FA" w:rsidRPr="00ED2793" w:rsidRDefault="000D6C29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1,792</w:t>
            </w:r>
          </w:p>
        </w:tc>
        <w:tc>
          <w:tcPr>
            <w:tcW w:w="270" w:type="dxa"/>
          </w:tcPr>
          <w:p w:rsidR="000961FA" w:rsidRPr="00ED2793" w:rsidRDefault="000961FA" w:rsidP="00B01FDE">
            <w:pPr>
              <w:pStyle w:val="acctfourfigures"/>
              <w:tabs>
                <w:tab w:val="clear" w:pos="765"/>
                <w:tab w:val="decimal" w:pos="864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:rsidR="000961FA" w:rsidRPr="00ED2793" w:rsidRDefault="000961FA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2,364</w:t>
            </w:r>
          </w:p>
        </w:tc>
      </w:tr>
      <w:tr w:rsidR="000961FA" w:rsidRPr="00ED2793" w:rsidTr="006F73DD">
        <w:trPr>
          <w:trHeight w:hRule="exact" w:val="397"/>
        </w:trPr>
        <w:tc>
          <w:tcPr>
            <w:tcW w:w="4962" w:type="dxa"/>
          </w:tcPr>
          <w:p w:rsidR="000961FA" w:rsidRPr="00ED2793" w:rsidRDefault="000961FA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:rsidR="000961FA" w:rsidRPr="00ED2793" w:rsidRDefault="000961FA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0961FA" w:rsidRPr="00ED2793" w:rsidRDefault="000D6C29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1,792</w:t>
            </w:r>
          </w:p>
        </w:tc>
        <w:tc>
          <w:tcPr>
            <w:tcW w:w="270" w:type="dxa"/>
          </w:tcPr>
          <w:p w:rsidR="000961FA" w:rsidRPr="00ED2793" w:rsidRDefault="000961FA" w:rsidP="00B01FDE">
            <w:pPr>
              <w:pStyle w:val="acctfourfigures"/>
              <w:tabs>
                <w:tab w:val="clear" w:pos="765"/>
                <w:tab w:val="decimal" w:pos="864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:rsidR="000961FA" w:rsidRPr="00ED2793" w:rsidRDefault="000961FA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2,364</w:t>
            </w:r>
          </w:p>
        </w:tc>
      </w:tr>
      <w:tr w:rsidR="000961FA" w:rsidRPr="00ED2793" w:rsidTr="006F73DD">
        <w:tblPrEx>
          <w:tblBorders>
            <w:bottom w:val="single" w:sz="4" w:space="0" w:color="auto"/>
          </w:tblBorders>
        </w:tblPrEx>
        <w:trPr>
          <w:trHeight w:hRule="exact" w:val="227"/>
        </w:trPr>
        <w:tc>
          <w:tcPr>
            <w:tcW w:w="4962" w:type="dxa"/>
            <w:tcBorders>
              <w:top w:val="nil"/>
              <w:bottom w:val="nil"/>
            </w:tcBorders>
          </w:tcPr>
          <w:p w:rsidR="000961FA" w:rsidRPr="00ED2793" w:rsidRDefault="000961FA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0961FA" w:rsidRPr="00ED2793" w:rsidRDefault="000961FA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0961FA" w:rsidRPr="00ED2793" w:rsidRDefault="000961FA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961FA" w:rsidRPr="00ED2793" w:rsidRDefault="000961FA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nil"/>
              <w:bottom w:val="nil"/>
            </w:tcBorders>
          </w:tcPr>
          <w:p w:rsidR="000961FA" w:rsidRPr="00ED2793" w:rsidRDefault="000961FA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961FA" w:rsidRPr="00ED2793" w:rsidTr="006F73DD">
        <w:tblPrEx>
          <w:tblBorders>
            <w:bottom w:val="single" w:sz="4" w:space="0" w:color="auto"/>
          </w:tblBorders>
        </w:tblPrEx>
        <w:trPr>
          <w:trHeight w:hRule="exact" w:val="397"/>
        </w:trPr>
        <w:tc>
          <w:tcPr>
            <w:tcW w:w="4962" w:type="dxa"/>
          </w:tcPr>
          <w:p w:rsidR="000961FA" w:rsidRPr="00ED2793" w:rsidRDefault="000961FA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990" w:type="dxa"/>
          </w:tcPr>
          <w:p w:rsidR="000961FA" w:rsidRPr="00ED2793" w:rsidRDefault="000961FA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9" w:type="dxa"/>
          </w:tcPr>
          <w:p w:rsidR="000961FA" w:rsidRPr="00ED2793" w:rsidRDefault="000961FA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961FA" w:rsidRPr="00ED2793" w:rsidRDefault="000961FA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:rsidR="000961FA" w:rsidRPr="00ED2793" w:rsidRDefault="000961FA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961FA" w:rsidRPr="00ED2793" w:rsidTr="006F73DD">
        <w:tblPrEx>
          <w:tblBorders>
            <w:bottom w:val="single" w:sz="4" w:space="0" w:color="auto"/>
          </w:tblBorders>
        </w:tblPrEx>
        <w:trPr>
          <w:trHeight w:hRule="exact" w:val="397"/>
        </w:trPr>
        <w:tc>
          <w:tcPr>
            <w:tcW w:w="4962" w:type="dxa"/>
          </w:tcPr>
          <w:p w:rsidR="000961FA" w:rsidRPr="00ED2793" w:rsidRDefault="000961FA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:rsidR="000961FA" w:rsidRPr="00ED2793" w:rsidRDefault="000961FA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0961FA" w:rsidRPr="00ED2793" w:rsidRDefault="000D6C29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961FA" w:rsidRPr="00ED2793" w:rsidRDefault="000961FA" w:rsidP="00B01FDE">
            <w:pPr>
              <w:pStyle w:val="acctfourfigures"/>
              <w:tabs>
                <w:tab w:val="clear" w:pos="765"/>
                <w:tab w:val="decimal" w:pos="864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:rsidR="000961FA" w:rsidRPr="00ED2793" w:rsidRDefault="000961FA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</w:t>
            </w: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,791</w:t>
            </w:r>
          </w:p>
        </w:tc>
      </w:tr>
      <w:tr w:rsidR="000961FA" w:rsidRPr="00ED2793" w:rsidTr="006F73DD">
        <w:tblPrEx>
          <w:tblBorders>
            <w:bottom w:val="single" w:sz="4" w:space="0" w:color="auto"/>
          </w:tblBorders>
        </w:tblPrEx>
        <w:trPr>
          <w:trHeight w:hRule="exact" w:val="397"/>
        </w:trPr>
        <w:tc>
          <w:tcPr>
            <w:tcW w:w="4962" w:type="dxa"/>
          </w:tcPr>
          <w:p w:rsidR="000961FA" w:rsidRPr="00ED2793" w:rsidRDefault="000961FA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:rsidR="000961FA" w:rsidRPr="00ED2793" w:rsidRDefault="000961FA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0961FA" w:rsidRPr="00ED2793" w:rsidRDefault="000D6C29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961FA" w:rsidRPr="00ED2793" w:rsidRDefault="000961FA" w:rsidP="00B01FDE">
            <w:pPr>
              <w:pStyle w:val="acctfourfigures"/>
              <w:tabs>
                <w:tab w:val="clear" w:pos="765"/>
                <w:tab w:val="decimal" w:pos="864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:rsidR="000961FA" w:rsidRPr="00ED2793" w:rsidRDefault="000961FA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2,791</w:t>
            </w:r>
          </w:p>
        </w:tc>
      </w:tr>
      <w:tr w:rsidR="000961FA" w:rsidRPr="00ED2793" w:rsidTr="006F73DD">
        <w:tblPrEx>
          <w:tblBorders>
            <w:bottom w:val="single" w:sz="4" w:space="0" w:color="auto"/>
          </w:tblBorders>
        </w:tblPrEx>
        <w:trPr>
          <w:trHeight w:hRule="exact" w:val="227"/>
        </w:trPr>
        <w:tc>
          <w:tcPr>
            <w:tcW w:w="4962" w:type="dxa"/>
            <w:tcBorders>
              <w:top w:val="nil"/>
              <w:bottom w:val="nil"/>
            </w:tcBorders>
          </w:tcPr>
          <w:p w:rsidR="000961FA" w:rsidRPr="00ED2793" w:rsidRDefault="000961FA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0961FA" w:rsidRPr="00ED2793" w:rsidRDefault="000961FA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0961FA" w:rsidRPr="00ED2793" w:rsidRDefault="000961FA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961FA" w:rsidRPr="00ED2793" w:rsidRDefault="000961FA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nil"/>
              <w:bottom w:val="nil"/>
            </w:tcBorders>
          </w:tcPr>
          <w:p w:rsidR="000961FA" w:rsidRPr="00ED2793" w:rsidRDefault="000961FA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F227C" w:rsidRPr="00ED2793" w:rsidTr="006F73DD">
        <w:tblPrEx>
          <w:tblBorders>
            <w:bottom w:val="single" w:sz="4" w:space="0" w:color="auto"/>
          </w:tblBorders>
        </w:tblPrEx>
        <w:trPr>
          <w:trHeight w:hRule="exact" w:val="397"/>
        </w:trPr>
        <w:tc>
          <w:tcPr>
            <w:tcW w:w="4962" w:type="dxa"/>
            <w:tcBorders>
              <w:top w:val="nil"/>
              <w:bottom w:val="nil"/>
            </w:tcBorders>
          </w:tcPr>
          <w:p w:rsidR="00FF227C" w:rsidRDefault="00FF227C" w:rsidP="00FF2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F227C" w:rsidRPr="00ED2793" w:rsidRDefault="00FF227C" w:rsidP="00FF2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81" w:type="dxa"/>
            <w:gridSpan w:val="3"/>
            <w:tcBorders>
              <w:top w:val="nil"/>
              <w:bottom w:val="nil"/>
            </w:tcBorders>
          </w:tcPr>
          <w:p w:rsidR="00FF227C" w:rsidRPr="00ED2793" w:rsidRDefault="00FF227C" w:rsidP="00FF22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15E9A" w:rsidRPr="00ED2793" w:rsidTr="006F73DD">
        <w:tblPrEx>
          <w:tblBorders>
            <w:bottom w:val="single" w:sz="4" w:space="0" w:color="auto"/>
          </w:tblBorders>
        </w:tblPrEx>
        <w:trPr>
          <w:trHeight w:hRule="exact" w:val="397"/>
        </w:trPr>
        <w:tc>
          <w:tcPr>
            <w:tcW w:w="4962" w:type="dxa"/>
            <w:tcBorders>
              <w:bottom w:val="nil"/>
            </w:tcBorders>
          </w:tcPr>
          <w:p w:rsidR="00B15E9A" w:rsidRDefault="00B15E9A" w:rsidP="00B15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B15E9A" w:rsidRPr="00ED2793" w:rsidRDefault="00B15E9A" w:rsidP="00B15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</w:tcPr>
          <w:p w:rsidR="00B15E9A" w:rsidRPr="00ED2793" w:rsidRDefault="000D6C29" w:rsidP="00B15E9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15E9A" w:rsidRPr="00ED2793" w:rsidRDefault="00B15E9A" w:rsidP="00B15E9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nil"/>
              <w:bottom w:val="single" w:sz="4" w:space="0" w:color="auto"/>
            </w:tcBorders>
          </w:tcPr>
          <w:p w:rsidR="00B15E9A" w:rsidRPr="00ED2793" w:rsidRDefault="00B15E9A" w:rsidP="00B15E9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(862)</w:t>
            </w:r>
          </w:p>
        </w:tc>
      </w:tr>
      <w:tr w:rsidR="00B15E9A" w:rsidRPr="00ED2793" w:rsidTr="006F73DD">
        <w:tblPrEx>
          <w:tblBorders>
            <w:bottom w:val="single" w:sz="4" w:space="0" w:color="auto"/>
          </w:tblBorders>
        </w:tblPrEx>
        <w:trPr>
          <w:trHeight w:hRule="exact" w:val="397"/>
        </w:trPr>
        <w:tc>
          <w:tcPr>
            <w:tcW w:w="4962" w:type="dxa"/>
          </w:tcPr>
          <w:p w:rsidR="00B15E9A" w:rsidRPr="00ED2793" w:rsidRDefault="00B15E9A" w:rsidP="00B15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tcBorders>
              <w:bottom w:val="nil"/>
            </w:tcBorders>
          </w:tcPr>
          <w:p w:rsidR="00B15E9A" w:rsidRPr="00ED2793" w:rsidRDefault="00B15E9A" w:rsidP="00B15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B15E9A" w:rsidRPr="00ED2793" w:rsidRDefault="000D6C29" w:rsidP="00B15E9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15E9A" w:rsidRPr="00ED2793" w:rsidRDefault="00B15E9A" w:rsidP="00B15E9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:rsidR="00B15E9A" w:rsidRPr="00ED2793" w:rsidRDefault="00B15E9A" w:rsidP="00B15E9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(862)</w:t>
            </w:r>
          </w:p>
        </w:tc>
      </w:tr>
      <w:tr w:rsidR="00B15E9A" w:rsidRPr="00ED2793" w:rsidTr="006F73DD">
        <w:tblPrEx>
          <w:tblBorders>
            <w:bottom w:val="single" w:sz="4" w:space="0" w:color="auto"/>
          </w:tblBorders>
        </w:tblPrEx>
        <w:trPr>
          <w:trHeight w:hRule="exact" w:val="397"/>
        </w:trPr>
        <w:tc>
          <w:tcPr>
            <w:tcW w:w="4962" w:type="dxa"/>
            <w:tcBorders>
              <w:bottom w:val="nil"/>
            </w:tcBorders>
          </w:tcPr>
          <w:p w:rsidR="00B15E9A" w:rsidRPr="00ED2793" w:rsidRDefault="00B15E9A" w:rsidP="00B15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bottom w:val="nil"/>
            </w:tcBorders>
          </w:tcPr>
          <w:p w:rsidR="00B15E9A" w:rsidRPr="00ED2793" w:rsidRDefault="00B15E9A" w:rsidP="00B15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:rsidR="00B15E9A" w:rsidRPr="000D6C29" w:rsidRDefault="000D6C29" w:rsidP="00B15E9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D6C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1,792</w:t>
            </w:r>
          </w:p>
        </w:tc>
        <w:tc>
          <w:tcPr>
            <w:tcW w:w="270" w:type="dxa"/>
            <w:tcBorders>
              <w:bottom w:val="nil"/>
            </w:tcBorders>
          </w:tcPr>
          <w:p w:rsidR="00B15E9A" w:rsidRPr="000D6C29" w:rsidRDefault="00B15E9A" w:rsidP="00B1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double" w:sz="4" w:space="0" w:color="auto"/>
            </w:tcBorders>
          </w:tcPr>
          <w:p w:rsidR="00B15E9A" w:rsidRPr="000D6C29" w:rsidRDefault="00D72B1A" w:rsidP="00B15E9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D6C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4,293</w:t>
            </w:r>
          </w:p>
        </w:tc>
      </w:tr>
    </w:tbl>
    <w:p w:rsidR="00883FE3" w:rsidRPr="00ED2793" w:rsidRDefault="00883FE3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p w:rsidR="000D6C29" w:rsidRDefault="000D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:rsidR="003B0EEA" w:rsidRPr="00B15E9A" w:rsidRDefault="003B0EEA" w:rsidP="00B1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ความเสี่ยงด้านสินเชื่อ</w:t>
      </w:r>
    </w:p>
    <w:p w:rsidR="00B110E2" w:rsidRPr="00ED2793" w:rsidRDefault="006000E8" w:rsidP="00B1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ความเสี่ยงทางด้านสินเชื่อ</w:t>
      </w:r>
      <w:r w:rsidR="003B0EEA" w:rsidRPr="00ED2793">
        <w:rPr>
          <w:rFonts w:asciiTheme="majorBidi" w:hAnsiTheme="majorBidi" w:cstheme="majorBidi"/>
          <w:sz w:val="30"/>
          <w:szCs w:val="30"/>
          <w:cs/>
        </w:rPr>
        <w:t>คือความเสี่ยงที่ลูกค้าหรือคู่สัญญาไม่สามารถชำระหนี</w:t>
      </w:r>
      <w:r w:rsidR="00556060">
        <w:rPr>
          <w:rFonts w:asciiTheme="majorBidi" w:hAnsiTheme="majorBidi" w:cstheme="majorBidi"/>
          <w:sz w:val="30"/>
          <w:szCs w:val="30"/>
          <w:cs/>
        </w:rPr>
        <w:t>้แก่บริษัท ตามเงื่อนไขที่ตกลงไว</w:t>
      </w:r>
      <w:r w:rsidR="003B0EEA" w:rsidRPr="00ED2793">
        <w:rPr>
          <w:rFonts w:asciiTheme="majorBidi" w:hAnsiTheme="majorBidi" w:cstheme="majorBidi"/>
          <w:sz w:val="30"/>
          <w:szCs w:val="30"/>
          <w:cs/>
        </w:rPr>
        <w:t>เมื่อครบกำหนด</w:t>
      </w:r>
    </w:p>
    <w:p w:rsidR="003B0EEA" w:rsidRPr="00ED2793" w:rsidRDefault="003B0EEA" w:rsidP="00D72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</w:t>
      </w:r>
      <w:r w:rsidR="00CA2963" w:rsidRPr="00ED2793">
        <w:rPr>
          <w:rFonts w:asciiTheme="majorBidi" w:hAnsiTheme="majorBidi" w:cstheme="majorBidi"/>
          <w:sz w:val="30"/>
          <w:szCs w:val="30"/>
          <w:cs/>
        </w:rPr>
        <w:t>งสม่ำเสมอ โดยการวิเคราะห์ฐานะ</w:t>
      </w:r>
      <w:r w:rsidRPr="00ED2793">
        <w:rPr>
          <w:rFonts w:asciiTheme="majorBidi" w:hAnsiTheme="majorBidi" w:cstheme="majorBidi"/>
          <w:sz w:val="30"/>
          <w:szCs w:val="30"/>
          <w:cs/>
        </w:rPr>
        <w:t>การเงินของลูกค้าทุกรายที่ขอวงเงินสินเชื่อในระดับหนึ่งๆ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</w:t>
      </w:r>
      <w:r w:rsidR="00EA26CC" w:rsidRPr="00ED2793">
        <w:rPr>
          <w:rFonts w:asciiTheme="majorBidi" w:hAnsiTheme="majorBidi" w:cstheme="majorBidi"/>
          <w:sz w:val="30"/>
          <w:szCs w:val="30"/>
          <w:cs/>
        </w:rPr>
        <w:t xml:space="preserve">แต่ละรายการในงบแสดงฐานะการเงิน </w:t>
      </w:r>
      <w:r w:rsidR="00CA2963" w:rsidRPr="00ED2793">
        <w:rPr>
          <w:rFonts w:asciiTheme="majorBidi" w:hAnsiTheme="majorBidi" w:cstheme="majorBidi"/>
          <w:sz w:val="30"/>
          <w:szCs w:val="30"/>
          <w:cs/>
        </w:rPr>
        <w:t>อย่างไรก็ตามเนื่องจากบริษัท</w:t>
      </w:r>
      <w:r w:rsidRPr="00ED2793">
        <w:rPr>
          <w:rFonts w:asciiTheme="majorBidi" w:hAnsiTheme="majorBidi" w:cstheme="majorBidi"/>
          <w:sz w:val="30"/>
          <w:szCs w:val="30"/>
          <w:cs/>
        </w:rPr>
        <w:t>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:rsidR="003B0EEA" w:rsidRPr="00D72B1A" w:rsidRDefault="003B0EEA" w:rsidP="006F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76" w:lineRule="auto"/>
        <w:ind w:right="-45"/>
        <w:jc w:val="both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ความเสี่ยง</w:t>
      </w:r>
      <w:r w:rsidR="00DF3B83" w:rsidRPr="00ED27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จาก</w:t>
      </w:r>
      <w:r w:rsidRPr="00ED27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สภาพคล่อง</w:t>
      </w:r>
    </w:p>
    <w:p w:rsidR="003B0EEA" w:rsidRPr="00ED2793" w:rsidRDefault="003B0EEA" w:rsidP="00D72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76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="008221FF" w:rsidRPr="00ED2793">
        <w:rPr>
          <w:rFonts w:asciiTheme="majorBidi" w:hAnsiTheme="majorBidi" w:cstheme="majorBidi"/>
          <w:sz w:val="30"/>
          <w:szCs w:val="30"/>
        </w:rPr>
        <w:t xml:space="preserve">  </w:t>
      </w:r>
      <w:r w:rsidRPr="00ED2793">
        <w:rPr>
          <w:rFonts w:asciiTheme="majorBidi" w:hAnsiTheme="majorBidi" w:cstheme="majorBidi"/>
          <w:sz w:val="30"/>
          <w:szCs w:val="30"/>
          <w:cs/>
        </w:rPr>
        <w:t>ให้เพียงพอต่อการดำเนินงานของบริษัท และเพื่อทำให้ผลกระทบจากความผันผวนของกระแสเงินสดลดลง</w:t>
      </w:r>
    </w:p>
    <w:p w:rsidR="008221FF" w:rsidRPr="00D72B1A" w:rsidRDefault="00C870AA" w:rsidP="006F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76" w:lineRule="auto"/>
        <w:ind w:right="-45"/>
        <w:jc w:val="both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มูลค่าตามบัญชีและ</w:t>
      </w:r>
      <w:r w:rsidR="008221FF" w:rsidRPr="00ED27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มูลค่ายุติธรรม</w:t>
      </w:r>
    </w:p>
    <w:p w:rsidR="009D19E7" w:rsidRPr="00ED2793" w:rsidRDefault="009D19E7" w:rsidP="00D72B1A">
      <w:pPr>
        <w:pStyle w:val="block"/>
        <w:spacing w:after="0" w:line="276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D2793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</w:t>
      </w:r>
      <w:r w:rsidRPr="00ED279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C57F8C" w:rsidRPr="000D6C29" w:rsidRDefault="00C57F8C" w:rsidP="00D72B1A">
      <w:pPr>
        <w:pStyle w:val="block"/>
        <w:spacing w:after="0" w:line="276" w:lineRule="auto"/>
        <w:ind w:right="-7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930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2"/>
        <w:gridCol w:w="1134"/>
        <w:gridCol w:w="182"/>
        <w:gridCol w:w="1076"/>
        <w:gridCol w:w="180"/>
        <w:gridCol w:w="90"/>
        <w:gridCol w:w="900"/>
        <w:gridCol w:w="180"/>
        <w:gridCol w:w="900"/>
        <w:gridCol w:w="180"/>
        <w:gridCol w:w="1080"/>
      </w:tblGrid>
      <w:tr w:rsidR="009D19E7" w:rsidRPr="00ED2793" w:rsidTr="000D6C29">
        <w:trPr>
          <w:cantSplit/>
          <w:trHeight w:hRule="exact" w:val="374"/>
          <w:tblHeader/>
        </w:trPr>
        <w:tc>
          <w:tcPr>
            <w:tcW w:w="3402" w:type="dxa"/>
            <w:vAlign w:val="bottom"/>
            <w:hideMark/>
          </w:tcPr>
          <w:p w:rsidR="009D19E7" w:rsidRPr="00ED2793" w:rsidRDefault="009D19E7" w:rsidP="00B01FDE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2" w:type="dxa"/>
            <w:gridSpan w:val="10"/>
            <w:vAlign w:val="bottom"/>
            <w:hideMark/>
          </w:tcPr>
          <w:p w:rsidR="009D19E7" w:rsidRPr="00ED2793" w:rsidRDefault="009D19E7" w:rsidP="00B01FD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งบการเงินที่แสดงเงินลงทุนตามวิธีส่วนได้เสีย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9D19E7" w:rsidRPr="00ED2793" w:rsidTr="000D6C29">
        <w:trPr>
          <w:cantSplit/>
          <w:trHeight w:hRule="exact" w:val="374"/>
          <w:tblHeader/>
        </w:trPr>
        <w:tc>
          <w:tcPr>
            <w:tcW w:w="3402" w:type="dxa"/>
            <w:hideMark/>
          </w:tcPr>
          <w:p w:rsidR="009D19E7" w:rsidRPr="00ED2793" w:rsidRDefault="009D19E7" w:rsidP="00B01FD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:rsidR="009D19E7" w:rsidRPr="00ED2793" w:rsidRDefault="009D19E7" w:rsidP="00B01FD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182" w:type="dxa"/>
          </w:tcPr>
          <w:p w:rsidR="009D19E7" w:rsidRPr="00ED2793" w:rsidRDefault="009D19E7" w:rsidP="00B01FD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D19E7" w:rsidRPr="00ED2793" w:rsidRDefault="009D19E7" w:rsidP="00B01FD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D19E7" w:rsidRPr="00ED2793" w:rsidTr="000D6C29">
        <w:trPr>
          <w:cantSplit/>
          <w:trHeight w:hRule="exact" w:val="374"/>
          <w:tblHeader/>
        </w:trPr>
        <w:tc>
          <w:tcPr>
            <w:tcW w:w="3402" w:type="dxa"/>
            <w:hideMark/>
          </w:tcPr>
          <w:p w:rsidR="009D19E7" w:rsidRPr="00ED2793" w:rsidRDefault="009D19E7" w:rsidP="00B01FD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9D19E7" w:rsidRPr="00ED2793" w:rsidRDefault="00F558FE" w:rsidP="00B01FD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2" w:type="dxa"/>
          </w:tcPr>
          <w:p w:rsidR="009D19E7" w:rsidRPr="00ED2793" w:rsidRDefault="009D19E7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19E7" w:rsidRPr="00ED2793" w:rsidRDefault="009D19E7" w:rsidP="00B01FD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19E7" w:rsidRPr="00ED2793" w:rsidRDefault="009D19E7" w:rsidP="00B01F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19E7" w:rsidRPr="00ED2793" w:rsidRDefault="009D19E7" w:rsidP="00B01FD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19E7" w:rsidRPr="00ED2793" w:rsidRDefault="009D19E7" w:rsidP="00B01F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19E7" w:rsidRPr="00ED2793" w:rsidRDefault="009D19E7" w:rsidP="00B01FD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19E7" w:rsidRPr="00ED2793" w:rsidRDefault="009D19E7" w:rsidP="00B01F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19E7" w:rsidRPr="00ED2793" w:rsidRDefault="009D19E7" w:rsidP="00B01FD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D19E7" w:rsidRPr="00ED2793" w:rsidTr="000D6C29">
        <w:trPr>
          <w:cantSplit/>
          <w:trHeight w:hRule="exact" w:val="374"/>
          <w:tblHeader/>
        </w:trPr>
        <w:tc>
          <w:tcPr>
            <w:tcW w:w="3402" w:type="dxa"/>
          </w:tcPr>
          <w:p w:rsidR="009D19E7" w:rsidRPr="00ED2793" w:rsidRDefault="009D19E7" w:rsidP="00B01FD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2" w:type="dxa"/>
            <w:gridSpan w:val="10"/>
            <w:hideMark/>
          </w:tcPr>
          <w:p w:rsidR="009D19E7" w:rsidRPr="00ED2793" w:rsidRDefault="009D19E7" w:rsidP="00B01FD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พันบาท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D19E7" w:rsidRPr="00ED2793" w:rsidTr="000D6C29">
        <w:trPr>
          <w:cantSplit/>
          <w:trHeight w:hRule="exact" w:val="374"/>
        </w:trPr>
        <w:tc>
          <w:tcPr>
            <w:tcW w:w="3402" w:type="dxa"/>
            <w:hideMark/>
          </w:tcPr>
          <w:p w:rsidR="009D19E7" w:rsidRPr="00ED2793" w:rsidRDefault="009D19E7" w:rsidP="00B01FDE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1B2AC4"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="000961FA"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</w:p>
          <w:p w:rsidR="000961FA" w:rsidRPr="00ED2793" w:rsidRDefault="000961FA" w:rsidP="00B01FDE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9D19E7" w:rsidRPr="00ED2793" w:rsidRDefault="009D19E7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:rsidR="009D19E7" w:rsidRPr="00ED2793" w:rsidRDefault="009D19E7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6" w:type="dxa"/>
          </w:tcPr>
          <w:p w:rsidR="009D19E7" w:rsidRPr="00ED2793" w:rsidRDefault="009D19E7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:rsidR="009D19E7" w:rsidRPr="00ED2793" w:rsidRDefault="009D19E7" w:rsidP="00B01F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gridSpan w:val="2"/>
          </w:tcPr>
          <w:p w:rsidR="009D19E7" w:rsidRPr="00ED2793" w:rsidRDefault="009D19E7" w:rsidP="00B01F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:rsidR="009D19E7" w:rsidRPr="00ED2793" w:rsidRDefault="009D19E7" w:rsidP="00B01F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:rsidR="009D19E7" w:rsidRPr="00ED2793" w:rsidRDefault="009D19E7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:rsidR="009D19E7" w:rsidRPr="00ED2793" w:rsidRDefault="009D19E7" w:rsidP="00B01F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9D19E7" w:rsidRPr="00ED2793" w:rsidRDefault="009D19E7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9D19E7" w:rsidRPr="00ED2793" w:rsidTr="000D6C29">
        <w:trPr>
          <w:cantSplit/>
          <w:trHeight w:hRule="exact" w:val="374"/>
        </w:trPr>
        <w:tc>
          <w:tcPr>
            <w:tcW w:w="3402" w:type="dxa"/>
            <w:hideMark/>
          </w:tcPr>
          <w:p w:rsidR="009D19E7" w:rsidRPr="00ED2793" w:rsidRDefault="009D19E7" w:rsidP="00B01FD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134" w:type="dxa"/>
          </w:tcPr>
          <w:p w:rsidR="009D19E7" w:rsidRPr="00ED2793" w:rsidRDefault="009D19E7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:rsidR="009D19E7" w:rsidRPr="00ED2793" w:rsidRDefault="009D19E7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6" w:type="dxa"/>
          </w:tcPr>
          <w:p w:rsidR="009D19E7" w:rsidRPr="00ED2793" w:rsidRDefault="009D19E7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:rsidR="009D19E7" w:rsidRPr="00ED2793" w:rsidRDefault="009D19E7" w:rsidP="00B01F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gridSpan w:val="2"/>
          </w:tcPr>
          <w:p w:rsidR="009D19E7" w:rsidRPr="00ED2793" w:rsidRDefault="009D19E7" w:rsidP="00B01F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:rsidR="009D19E7" w:rsidRPr="00ED2793" w:rsidRDefault="009D19E7" w:rsidP="00B01F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:rsidR="009D19E7" w:rsidRPr="00ED2793" w:rsidRDefault="009D19E7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:rsidR="009D19E7" w:rsidRPr="00ED2793" w:rsidRDefault="009D19E7" w:rsidP="00B01F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9D19E7" w:rsidRPr="00ED2793" w:rsidRDefault="009D19E7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9D19E7" w:rsidRPr="00ED2793" w:rsidTr="000D6C29">
        <w:trPr>
          <w:cantSplit/>
          <w:trHeight w:hRule="exact" w:val="374"/>
        </w:trPr>
        <w:tc>
          <w:tcPr>
            <w:tcW w:w="3402" w:type="dxa"/>
            <w:vAlign w:val="bottom"/>
          </w:tcPr>
          <w:p w:rsidR="009D19E7" w:rsidRPr="00ED2793" w:rsidRDefault="009D19E7" w:rsidP="00B01FDE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134" w:type="dxa"/>
            <w:vAlign w:val="bottom"/>
          </w:tcPr>
          <w:p w:rsidR="009D19E7" w:rsidRPr="00ED2793" w:rsidRDefault="009D19E7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  <w:vAlign w:val="bottom"/>
          </w:tcPr>
          <w:p w:rsidR="009D19E7" w:rsidRPr="00ED2793" w:rsidRDefault="009D19E7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6" w:type="dxa"/>
            <w:vAlign w:val="bottom"/>
          </w:tcPr>
          <w:p w:rsidR="009D19E7" w:rsidRPr="00ED2793" w:rsidRDefault="009D19E7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9D19E7" w:rsidRPr="00ED2793" w:rsidRDefault="009D19E7" w:rsidP="00B01FDE">
            <w:pPr>
              <w:pStyle w:val="acctfourfigures"/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9D19E7" w:rsidRPr="00ED2793" w:rsidRDefault="009D19E7" w:rsidP="00B01FDE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9D19E7" w:rsidRPr="00ED2793" w:rsidRDefault="009D19E7" w:rsidP="00B01FDE">
            <w:pPr>
              <w:pStyle w:val="acctfourfigures"/>
              <w:tabs>
                <w:tab w:val="decimal" w:pos="63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9D19E7" w:rsidRPr="00ED2793" w:rsidRDefault="009D19E7" w:rsidP="00B01FDE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9D19E7" w:rsidRPr="00ED2793" w:rsidRDefault="009D19E7" w:rsidP="00B01FD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:rsidR="009D19E7" w:rsidRPr="00ED2793" w:rsidRDefault="009D19E7" w:rsidP="00B01FDE">
            <w:pPr>
              <w:pStyle w:val="acctfourfigures"/>
              <w:tabs>
                <w:tab w:val="decimal" w:pos="63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9D19E7" w:rsidRPr="00ED2793" w:rsidTr="000D6C29">
        <w:trPr>
          <w:cantSplit/>
          <w:trHeight w:hRule="exact" w:val="374"/>
        </w:trPr>
        <w:tc>
          <w:tcPr>
            <w:tcW w:w="3402" w:type="dxa"/>
            <w:vAlign w:val="bottom"/>
            <w:hideMark/>
          </w:tcPr>
          <w:p w:rsidR="009D19E7" w:rsidRPr="00ED2793" w:rsidRDefault="009D19E7" w:rsidP="00B01FDE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34" w:type="dxa"/>
            <w:vAlign w:val="bottom"/>
          </w:tcPr>
          <w:p w:rsidR="009D19E7" w:rsidRPr="00ED2793" w:rsidRDefault="000D6C29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762</w:t>
            </w:r>
          </w:p>
        </w:tc>
        <w:tc>
          <w:tcPr>
            <w:tcW w:w="182" w:type="dxa"/>
            <w:vAlign w:val="bottom"/>
          </w:tcPr>
          <w:p w:rsidR="009D19E7" w:rsidRPr="00ED2793" w:rsidRDefault="009D19E7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:rsidR="009D19E7" w:rsidRPr="00ED2793" w:rsidRDefault="000D6C29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  <w:tc>
          <w:tcPr>
            <w:tcW w:w="180" w:type="dxa"/>
            <w:vAlign w:val="bottom"/>
          </w:tcPr>
          <w:p w:rsidR="009D19E7" w:rsidRPr="00ED2793" w:rsidRDefault="009D19E7" w:rsidP="00B01FDE">
            <w:pPr>
              <w:pStyle w:val="acctfourfigures"/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9D19E7" w:rsidRPr="00ED2793" w:rsidRDefault="000D6C29" w:rsidP="00B01FD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9D19E7" w:rsidRPr="00ED2793" w:rsidRDefault="009D19E7" w:rsidP="00B01FDE">
            <w:pPr>
              <w:pStyle w:val="acctfourfigures"/>
              <w:tabs>
                <w:tab w:val="decimal" w:pos="63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D19E7" w:rsidRPr="00ED2793" w:rsidRDefault="000D6C29" w:rsidP="00B01FD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9D19E7" w:rsidRPr="00ED2793" w:rsidRDefault="009D19E7" w:rsidP="00B01FD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D19E7" w:rsidRPr="00ED2793" w:rsidRDefault="000D6C29" w:rsidP="00B01FD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</w:tr>
      <w:tr w:rsidR="009B2A96" w:rsidRPr="00ED2793" w:rsidTr="000D6C29">
        <w:trPr>
          <w:cantSplit/>
          <w:trHeight w:hRule="exact" w:val="374"/>
        </w:trPr>
        <w:tc>
          <w:tcPr>
            <w:tcW w:w="3402" w:type="dxa"/>
            <w:vAlign w:val="bottom"/>
          </w:tcPr>
          <w:p w:rsidR="009B2A96" w:rsidRPr="00ED2793" w:rsidRDefault="009B2A96" w:rsidP="00B01FDE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ED2793" w:rsidRDefault="009B2A96" w:rsidP="00B01FDE">
            <w:pPr>
              <w:pStyle w:val="acctfourfigures"/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decimal" w:pos="63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ED2793" w:rsidRDefault="009B2A96" w:rsidP="00B01FD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2A96" w:rsidRPr="00ED2793" w:rsidTr="000D6C29">
        <w:trPr>
          <w:cantSplit/>
          <w:trHeight w:hRule="exact" w:val="374"/>
        </w:trPr>
        <w:tc>
          <w:tcPr>
            <w:tcW w:w="3402" w:type="dxa"/>
            <w:vAlign w:val="bottom"/>
            <w:hideMark/>
          </w:tcPr>
          <w:p w:rsidR="009B2A96" w:rsidRPr="00ED2793" w:rsidRDefault="009B2A96" w:rsidP="00B01FDE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</w:t>
            </w:r>
            <w:r w:rsidR="000961FA"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60</w:t>
            </w:r>
          </w:p>
          <w:p w:rsidR="000961FA" w:rsidRPr="00ED2793" w:rsidRDefault="000961FA" w:rsidP="00B01FDE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ED2793" w:rsidRDefault="009B2A96" w:rsidP="00B01FDE">
            <w:pPr>
              <w:pStyle w:val="acctfourfigures"/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decimal" w:pos="63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ED2793" w:rsidRDefault="009B2A96" w:rsidP="00B01FD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2A96" w:rsidRPr="00ED2793" w:rsidTr="000D6C29">
        <w:trPr>
          <w:cantSplit/>
          <w:trHeight w:hRule="exact" w:val="374"/>
        </w:trPr>
        <w:tc>
          <w:tcPr>
            <w:tcW w:w="3402" w:type="dxa"/>
            <w:vAlign w:val="bottom"/>
            <w:hideMark/>
          </w:tcPr>
          <w:p w:rsidR="009B2A96" w:rsidRPr="00ED2793" w:rsidRDefault="009B2A96" w:rsidP="00B01FDE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134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ED2793" w:rsidRDefault="009B2A96" w:rsidP="00B01FDE">
            <w:pPr>
              <w:pStyle w:val="acctfourfigures"/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decimal" w:pos="63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ED2793" w:rsidRDefault="009B2A96" w:rsidP="00B01FD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2A96" w:rsidRPr="00ED2793" w:rsidTr="000D6C29">
        <w:trPr>
          <w:cantSplit/>
          <w:trHeight w:hRule="exact" w:val="374"/>
        </w:trPr>
        <w:tc>
          <w:tcPr>
            <w:tcW w:w="3402" w:type="dxa"/>
            <w:vAlign w:val="bottom"/>
            <w:hideMark/>
          </w:tcPr>
          <w:p w:rsidR="009B2A96" w:rsidRPr="00ED2793" w:rsidRDefault="009B2A96" w:rsidP="00B01FDE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134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ED2793" w:rsidRDefault="009B2A96" w:rsidP="00B01FDE">
            <w:pPr>
              <w:pStyle w:val="acctfourfigures"/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decimal" w:pos="63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ED2793" w:rsidRDefault="009B2A96" w:rsidP="00B01FD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61FA" w:rsidRPr="00ED2793" w:rsidTr="000D6C29">
        <w:trPr>
          <w:cantSplit/>
          <w:trHeight w:hRule="exact" w:val="374"/>
        </w:trPr>
        <w:tc>
          <w:tcPr>
            <w:tcW w:w="3402" w:type="dxa"/>
            <w:vAlign w:val="bottom"/>
            <w:hideMark/>
          </w:tcPr>
          <w:p w:rsidR="000961FA" w:rsidRPr="00ED2793" w:rsidRDefault="000961FA" w:rsidP="00B01FDE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34" w:type="dxa"/>
            <w:vAlign w:val="bottom"/>
          </w:tcPr>
          <w:p w:rsidR="000961FA" w:rsidRPr="00ED2793" w:rsidRDefault="000961FA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1,515</w:t>
            </w:r>
          </w:p>
        </w:tc>
        <w:tc>
          <w:tcPr>
            <w:tcW w:w="182" w:type="dxa"/>
            <w:vAlign w:val="bottom"/>
          </w:tcPr>
          <w:p w:rsidR="000961FA" w:rsidRPr="00ED2793" w:rsidRDefault="000961FA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:rsidR="000961FA" w:rsidRPr="00ED2793" w:rsidRDefault="000961FA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1,515</w:t>
            </w:r>
          </w:p>
        </w:tc>
        <w:tc>
          <w:tcPr>
            <w:tcW w:w="180" w:type="dxa"/>
            <w:vAlign w:val="bottom"/>
          </w:tcPr>
          <w:p w:rsidR="000961FA" w:rsidRPr="00ED2793" w:rsidRDefault="000961FA" w:rsidP="00B01FDE">
            <w:pPr>
              <w:pStyle w:val="acctfourfigures"/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0961FA" w:rsidRPr="00ED2793" w:rsidRDefault="000961FA" w:rsidP="00B01FD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0961FA" w:rsidRPr="00ED2793" w:rsidRDefault="000961FA" w:rsidP="00B01FDE">
            <w:pPr>
              <w:pStyle w:val="acctfourfigures"/>
              <w:tabs>
                <w:tab w:val="decimal" w:pos="63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961FA" w:rsidRPr="00ED2793" w:rsidRDefault="000961FA" w:rsidP="00B01FD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0961FA" w:rsidRPr="00ED2793" w:rsidRDefault="000961FA" w:rsidP="00B01FD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961FA" w:rsidRPr="00ED2793" w:rsidRDefault="000961FA" w:rsidP="00B01FD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1,515</w:t>
            </w:r>
          </w:p>
        </w:tc>
      </w:tr>
    </w:tbl>
    <w:p w:rsidR="009D19E7" w:rsidRPr="00ED2793" w:rsidRDefault="009D19E7" w:rsidP="000D6C29">
      <w:pPr>
        <w:pStyle w:val="block"/>
        <w:spacing w:before="240" w:after="120" w:line="276" w:lineRule="auto"/>
        <w:ind w:left="0" w:right="-6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D2793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มูลค่ายุติธรรมของเงินกู้ยืมระยะสั้นเป็นมูลค่าที่ใกล้เคียงกับมูลค่าตามบัญชีเนื่องจากอัตราดอกเบี้ยอ้างอิงจากอัตราดอกเบี้ยตามท้องตลาด และเครื่องมือทางการเงินเหล่านี้จะครบกำหนดในระยะเวลาอันสั้น</w:t>
      </w:r>
    </w:p>
    <w:p w:rsidR="009D19E7" w:rsidRPr="00ED2793" w:rsidRDefault="009D19E7" w:rsidP="00D72B1A">
      <w:pPr>
        <w:pStyle w:val="block"/>
        <w:spacing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D2793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มูลค่ายุติธรรมภายใต้สัญญาเช่าการเงินเป็นมูลค่าที่ใกล้เคียงกับมูลค่าตามบัญชี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B5722E" w:rsidRPr="00ED2793" w:rsidRDefault="009176B8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DE1A52">
        <w:rPr>
          <w:rFonts w:asciiTheme="majorBidi" w:hAnsiTheme="majorBidi" w:cstheme="majorBidi" w:hint="cs"/>
          <w:b/>
          <w:bCs/>
          <w:sz w:val="30"/>
          <w:szCs w:val="30"/>
          <w:cs/>
        </w:rPr>
        <w:t>1</w:t>
      </w:r>
      <w:r w:rsidR="00475756" w:rsidRPr="00ED2793">
        <w:rPr>
          <w:rFonts w:asciiTheme="majorBidi" w:hAnsiTheme="majorBidi" w:cstheme="majorBidi"/>
          <w:b/>
          <w:bCs/>
          <w:sz w:val="30"/>
          <w:szCs w:val="30"/>
        </w:rPr>
        <w:tab/>
      </w:r>
      <w:r w:rsidR="00B5722E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</w:t>
      </w:r>
      <w:r w:rsidR="006A3C16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</w:t>
      </w:r>
      <w:r w:rsidR="00B5722E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กิจการที่ไม่เกี่ยวข้องกัน</w:t>
      </w:r>
    </w:p>
    <w:bookmarkEnd w:id="2"/>
    <w:bookmarkEnd w:id="3"/>
    <w:p w:rsidR="00B5722E" w:rsidRPr="000D6C29" w:rsidRDefault="00B5722E" w:rsidP="00B01FDE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620"/>
      </w:tblGrid>
      <w:tr w:rsidR="009D19E7" w:rsidRPr="00ED2793" w:rsidTr="000D6C29">
        <w:trPr>
          <w:trHeight w:hRule="exact" w:val="374"/>
        </w:trPr>
        <w:tc>
          <w:tcPr>
            <w:tcW w:w="5670" w:type="dxa"/>
          </w:tcPr>
          <w:p w:rsidR="009D19E7" w:rsidRPr="00ED2793" w:rsidRDefault="009D19E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:rsidR="009D19E7" w:rsidRPr="00ED2793" w:rsidRDefault="009D19E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9D19E7" w:rsidRPr="00ED2793" w:rsidTr="000D6C29">
        <w:trPr>
          <w:trHeight w:hRule="exact" w:val="374"/>
        </w:trPr>
        <w:tc>
          <w:tcPr>
            <w:tcW w:w="5670" w:type="dxa"/>
          </w:tcPr>
          <w:p w:rsidR="009D19E7" w:rsidRPr="00ED2793" w:rsidRDefault="009D19E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:rsidR="009D19E7" w:rsidRPr="00ED2793" w:rsidRDefault="009D19E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9D19E7" w:rsidRPr="00ED2793" w:rsidTr="000D6C29">
        <w:trPr>
          <w:trHeight w:hRule="exact" w:val="374"/>
        </w:trPr>
        <w:tc>
          <w:tcPr>
            <w:tcW w:w="5670" w:type="dxa"/>
          </w:tcPr>
          <w:p w:rsidR="009D19E7" w:rsidRPr="00ED2793" w:rsidRDefault="009D19E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:rsidR="009D19E7" w:rsidRPr="00ED2793" w:rsidRDefault="009D19E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15BF" w:rsidRPr="00ED2793" w:rsidTr="000D6C29">
        <w:trPr>
          <w:trHeight w:hRule="exact" w:val="374"/>
        </w:trPr>
        <w:tc>
          <w:tcPr>
            <w:tcW w:w="5670" w:type="dxa"/>
          </w:tcPr>
          <w:p w:rsidR="00DF15BF" w:rsidRPr="00ED2793" w:rsidRDefault="00DF15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DF15BF" w:rsidRPr="00ED2793" w:rsidRDefault="001B2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961FA"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561</w:t>
            </w:r>
          </w:p>
        </w:tc>
        <w:tc>
          <w:tcPr>
            <w:tcW w:w="270" w:type="dxa"/>
          </w:tcPr>
          <w:p w:rsidR="00DF15BF" w:rsidRPr="00ED2793" w:rsidRDefault="00DF15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DF15BF" w:rsidRPr="00ED2793" w:rsidRDefault="000961FA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DF15BF" w:rsidRPr="00ED2793" w:rsidTr="000D6C29">
        <w:trPr>
          <w:trHeight w:hRule="exact" w:val="374"/>
        </w:trPr>
        <w:tc>
          <w:tcPr>
            <w:tcW w:w="5670" w:type="dxa"/>
          </w:tcPr>
          <w:p w:rsidR="00DF15BF" w:rsidRPr="00ED2793" w:rsidRDefault="00DF15BF" w:rsidP="00B01FDE">
            <w:pPr>
              <w:pStyle w:val="Heading5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:rsidR="00DF15BF" w:rsidRPr="00ED2793" w:rsidRDefault="00DF15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DF15BF" w:rsidRPr="00ED2793" w:rsidTr="000D6C29">
        <w:trPr>
          <w:trHeight w:hRule="exact" w:val="374"/>
        </w:trPr>
        <w:tc>
          <w:tcPr>
            <w:tcW w:w="5670" w:type="dxa"/>
          </w:tcPr>
          <w:p w:rsidR="004C26AD" w:rsidRPr="00ED2793" w:rsidRDefault="004C26A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620" w:type="dxa"/>
          </w:tcPr>
          <w:p w:rsidR="00DF15BF" w:rsidRPr="00ED2793" w:rsidRDefault="00DF15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10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F15BF" w:rsidRPr="00ED2793" w:rsidRDefault="00DF15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DF15BF" w:rsidRPr="00ED2793" w:rsidRDefault="00DF15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26AD" w:rsidRPr="00ED2793" w:rsidTr="000D6C29">
        <w:trPr>
          <w:trHeight w:hRule="exact" w:val="374"/>
        </w:trPr>
        <w:tc>
          <w:tcPr>
            <w:tcW w:w="5670" w:type="dxa"/>
          </w:tcPr>
          <w:p w:rsidR="004C26AD" w:rsidRPr="00ED2793" w:rsidRDefault="004C26A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620" w:type="dxa"/>
          </w:tcPr>
          <w:p w:rsidR="004C26AD" w:rsidRPr="00ED2793" w:rsidRDefault="004C26A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C26AD" w:rsidRPr="00ED2793" w:rsidRDefault="004C26A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4C26AD" w:rsidRPr="00ED2793" w:rsidRDefault="004C26A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61FA" w:rsidRPr="00ED2793" w:rsidTr="000D6C29">
        <w:trPr>
          <w:trHeight w:hRule="exact" w:val="374"/>
        </w:trPr>
        <w:tc>
          <w:tcPr>
            <w:tcW w:w="5670" w:type="dxa"/>
          </w:tcPr>
          <w:p w:rsidR="000961FA" w:rsidRPr="00ED2793" w:rsidRDefault="000961FA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620" w:type="dxa"/>
          </w:tcPr>
          <w:p w:rsidR="000961FA" w:rsidRPr="00ED2793" w:rsidRDefault="00F82A6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,622</w:t>
            </w:r>
          </w:p>
        </w:tc>
        <w:tc>
          <w:tcPr>
            <w:tcW w:w="270" w:type="dxa"/>
          </w:tcPr>
          <w:p w:rsidR="000961FA" w:rsidRPr="00ED2793" w:rsidRDefault="000961FA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0961FA" w:rsidRPr="00ED2793" w:rsidRDefault="000961FA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131,114</w:t>
            </w:r>
          </w:p>
        </w:tc>
      </w:tr>
      <w:tr w:rsidR="000961FA" w:rsidRPr="00ED2793" w:rsidTr="000D6C29">
        <w:trPr>
          <w:trHeight w:hRule="exact" w:val="374"/>
        </w:trPr>
        <w:tc>
          <w:tcPr>
            <w:tcW w:w="5670" w:type="dxa"/>
          </w:tcPr>
          <w:p w:rsidR="000961FA" w:rsidRPr="00ED2793" w:rsidRDefault="000961FA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620" w:type="dxa"/>
          </w:tcPr>
          <w:p w:rsidR="000961FA" w:rsidRPr="00ED2793" w:rsidRDefault="00F82A6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90,574</w:t>
            </w:r>
          </w:p>
        </w:tc>
        <w:tc>
          <w:tcPr>
            <w:tcW w:w="270" w:type="dxa"/>
          </w:tcPr>
          <w:p w:rsidR="000961FA" w:rsidRPr="00ED2793" w:rsidRDefault="000961FA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0961FA" w:rsidRPr="00ED2793" w:rsidRDefault="000961FA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65,216</w:t>
            </w:r>
          </w:p>
        </w:tc>
      </w:tr>
      <w:tr w:rsidR="000961FA" w:rsidRPr="00ED2793" w:rsidTr="000D6C29">
        <w:trPr>
          <w:trHeight w:hRule="exact" w:val="374"/>
        </w:trPr>
        <w:tc>
          <w:tcPr>
            <w:tcW w:w="5670" w:type="dxa"/>
          </w:tcPr>
          <w:p w:rsidR="000961FA" w:rsidRPr="00ED2793" w:rsidRDefault="000961FA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0961FA" w:rsidRPr="00ED2793" w:rsidRDefault="00F82A6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184,196</w:t>
            </w:r>
          </w:p>
        </w:tc>
        <w:tc>
          <w:tcPr>
            <w:tcW w:w="270" w:type="dxa"/>
          </w:tcPr>
          <w:p w:rsidR="000961FA" w:rsidRPr="00ED2793" w:rsidRDefault="000961FA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0961FA" w:rsidRPr="00ED2793" w:rsidRDefault="000961FA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196,330</w:t>
            </w:r>
          </w:p>
        </w:tc>
      </w:tr>
    </w:tbl>
    <w:p w:rsidR="00C57F8C" w:rsidRPr="000D6C29" w:rsidRDefault="00C57F8C" w:rsidP="00D72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20"/>
          <w:szCs w:val="20"/>
        </w:rPr>
      </w:pPr>
    </w:p>
    <w:p w:rsidR="00D72B1A" w:rsidRPr="00D72B1A" w:rsidRDefault="00B5722E" w:rsidP="000D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บริษัทได้ทำสัญญาเช่า</w:t>
      </w:r>
      <w:r w:rsidR="00875025" w:rsidRPr="00ED2793">
        <w:rPr>
          <w:rFonts w:asciiTheme="majorBidi" w:hAnsiTheme="majorBidi" w:cstheme="majorBidi"/>
          <w:sz w:val="30"/>
          <w:szCs w:val="30"/>
          <w:cs/>
        </w:rPr>
        <w:t>และ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บริการกับบริษัทในประเทศหลายแห่ง โดยมีกำหนดระยะเวลาในการเช่าจนถึงปี </w:t>
      </w:r>
      <w:r w:rsidR="004D293F" w:rsidRPr="00ED2793">
        <w:rPr>
          <w:rFonts w:asciiTheme="majorBidi" w:hAnsiTheme="majorBidi" w:cstheme="majorBidi"/>
          <w:sz w:val="30"/>
          <w:szCs w:val="30"/>
        </w:rPr>
        <w:t>25</w:t>
      </w:r>
      <w:r w:rsidR="004B52BF" w:rsidRPr="00ED2793">
        <w:rPr>
          <w:rFonts w:asciiTheme="majorBidi" w:hAnsiTheme="majorBidi" w:cstheme="majorBidi"/>
          <w:sz w:val="30"/>
          <w:szCs w:val="30"/>
        </w:rPr>
        <w:t>6</w:t>
      </w:r>
      <w:r w:rsidR="009A3FFA" w:rsidRPr="00ED2793">
        <w:rPr>
          <w:rFonts w:asciiTheme="majorBidi" w:hAnsiTheme="majorBidi" w:cstheme="majorBidi"/>
          <w:sz w:val="30"/>
          <w:szCs w:val="30"/>
        </w:rPr>
        <w:t>5</w:t>
      </w:r>
      <w:r w:rsidR="00F80B9E" w:rsidRPr="00ED27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6C29">
        <w:rPr>
          <w:rFonts w:asciiTheme="majorBidi" w:hAnsiTheme="majorBidi" w:cstheme="majorBidi"/>
          <w:sz w:val="30"/>
          <w:szCs w:val="30"/>
          <w:cs/>
        </w:rPr>
        <w:t>โดย</w:t>
      </w:r>
      <w:r w:rsidR="00B110E2" w:rsidRPr="00ED2793">
        <w:rPr>
          <w:rFonts w:asciiTheme="majorBidi" w:hAnsiTheme="majorBidi" w:cstheme="majorBidi"/>
          <w:sz w:val="30"/>
          <w:szCs w:val="30"/>
          <w:cs/>
        </w:rPr>
        <w:t>ค่าเช่าตามที่ระบุในสัญญา</w:t>
      </w:r>
    </w:p>
    <w:p w:rsidR="00D72B1A" w:rsidRPr="00ED2793" w:rsidRDefault="00C643D1" w:rsidP="000D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2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71577" w:rsidRPr="00ED2793">
        <w:rPr>
          <w:rFonts w:asciiTheme="majorBidi" w:hAnsiTheme="majorBidi" w:cstheme="majorBidi"/>
          <w:sz w:val="30"/>
          <w:szCs w:val="30"/>
        </w:rPr>
        <w:t xml:space="preserve">31 </w:t>
      </w:r>
      <w:r w:rsidR="00B71577" w:rsidRPr="00ED279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="00784830" w:rsidRPr="00ED2793">
        <w:rPr>
          <w:rFonts w:asciiTheme="majorBidi" w:hAnsiTheme="majorBidi" w:cstheme="majorBidi"/>
          <w:sz w:val="30"/>
          <w:szCs w:val="30"/>
        </w:rPr>
        <w:t>25</w:t>
      </w:r>
      <w:r w:rsidR="00DD09B1" w:rsidRPr="00ED2793">
        <w:rPr>
          <w:rFonts w:asciiTheme="majorBidi" w:hAnsiTheme="majorBidi" w:cstheme="majorBidi"/>
          <w:sz w:val="30"/>
          <w:szCs w:val="30"/>
        </w:rPr>
        <w:t>6</w:t>
      </w:r>
      <w:r w:rsidR="000961FA" w:rsidRPr="00ED2793">
        <w:rPr>
          <w:rFonts w:asciiTheme="majorBidi" w:hAnsiTheme="majorBidi" w:cstheme="majorBidi"/>
          <w:sz w:val="30"/>
          <w:szCs w:val="30"/>
          <w:cs/>
        </w:rPr>
        <w:t>1</w:t>
      </w:r>
      <w:r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บริษัทได้ค้ำประกันวงเงินเบิกเกินบัญชีสถาบันการเงินภายในประเทศสองแห่งให้กั</w:t>
      </w:r>
      <w:r w:rsidR="00EF4D1C">
        <w:rPr>
          <w:rFonts w:asciiTheme="majorBidi" w:hAnsiTheme="majorBidi" w:cstheme="majorBidi"/>
          <w:sz w:val="30"/>
          <w:szCs w:val="30"/>
          <w:cs/>
        </w:rPr>
        <w:t>บบริษัทที่</w:t>
      </w:r>
      <w:r w:rsidR="007A22DC" w:rsidRPr="00ED2793">
        <w:rPr>
          <w:rFonts w:asciiTheme="majorBidi" w:hAnsiTheme="majorBidi" w:cstheme="majorBidi"/>
          <w:sz w:val="30"/>
          <w:szCs w:val="30"/>
          <w:cs/>
        </w:rPr>
        <w:t>เกี่ยวข้องกันหลายแห่ง</w:t>
      </w:r>
      <w:r w:rsidRPr="00F82A60">
        <w:rPr>
          <w:rFonts w:asciiTheme="majorBidi" w:hAnsiTheme="majorBidi" w:cstheme="majorBidi"/>
          <w:sz w:val="30"/>
          <w:szCs w:val="30"/>
          <w:cs/>
        </w:rPr>
        <w:t xml:space="preserve">จำนวนเงินรวม </w:t>
      </w:r>
      <w:r w:rsidR="00330FE6" w:rsidRPr="00F82A60">
        <w:rPr>
          <w:rFonts w:asciiTheme="majorBidi" w:hAnsiTheme="majorBidi" w:cstheme="majorBidi"/>
          <w:sz w:val="30"/>
          <w:szCs w:val="30"/>
        </w:rPr>
        <w:t>36</w:t>
      </w:r>
      <w:r w:rsidR="007A22DC" w:rsidRPr="00F82A60">
        <w:rPr>
          <w:rFonts w:asciiTheme="majorBidi" w:hAnsiTheme="majorBidi" w:cstheme="majorBidi"/>
          <w:sz w:val="30"/>
          <w:szCs w:val="30"/>
        </w:rPr>
        <w:t>.0</w:t>
      </w:r>
      <w:r w:rsidRPr="00F82A60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F82A60">
        <w:rPr>
          <w:rFonts w:asciiTheme="majorBidi" w:hAnsiTheme="majorBidi" w:cstheme="majorBidi"/>
          <w:sz w:val="30"/>
          <w:szCs w:val="30"/>
        </w:rPr>
        <w:t xml:space="preserve"> </w:t>
      </w:r>
      <w:r w:rsidR="00CF6758" w:rsidRPr="00F82A60">
        <w:rPr>
          <w:rFonts w:asciiTheme="majorBidi" w:hAnsiTheme="majorBidi" w:cstheme="majorBidi"/>
          <w:sz w:val="30"/>
          <w:szCs w:val="30"/>
        </w:rPr>
        <w:t>(</w:t>
      </w:r>
      <w:r w:rsidR="00883FE3" w:rsidRPr="00F82A60">
        <w:rPr>
          <w:rFonts w:asciiTheme="majorBidi" w:hAnsiTheme="majorBidi" w:cstheme="majorBidi"/>
          <w:sz w:val="30"/>
          <w:szCs w:val="30"/>
        </w:rPr>
        <w:t>2</w:t>
      </w:r>
      <w:r w:rsidR="00504047" w:rsidRPr="00F82A60">
        <w:rPr>
          <w:rFonts w:asciiTheme="majorBidi" w:hAnsiTheme="majorBidi" w:cstheme="majorBidi"/>
          <w:sz w:val="30"/>
          <w:szCs w:val="30"/>
        </w:rPr>
        <w:t>5</w:t>
      </w:r>
      <w:r w:rsidR="00504047" w:rsidRPr="00F82A60">
        <w:rPr>
          <w:rFonts w:asciiTheme="majorBidi" w:hAnsiTheme="majorBidi" w:cstheme="majorBidi"/>
          <w:sz w:val="30"/>
          <w:szCs w:val="30"/>
          <w:cs/>
        </w:rPr>
        <w:t>60</w:t>
      </w:r>
      <w:r w:rsidRPr="00F82A60">
        <w:rPr>
          <w:rFonts w:asciiTheme="majorBidi" w:hAnsiTheme="majorBidi" w:cstheme="majorBidi"/>
          <w:sz w:val="30"/>
          <w:szCs w:val="30"/>
        </w:rPr>
        <w:t xml:space="preserve"> : </w:t>
      </w:r>
      <w:r w:rsidR="00DD09B1" w:rsidRPr="00F82A60">
        <w:rPr>
          <w:rFonts w:asciiTheme="majorBidi" w:hAnsiTheme="majorBidi" w:cstheme="majorBidi"/>
          <w:sz w:val="30"/>
          <w:szCs w:val="30"/>
        </w:rPr>
        <w:t>36.0</w:t>
      </w:r>
      <w:r w:rsidRPr="00F82A60">
        <w:rPr>
          <w:rFonts w:asciiTheme="majorBidi" w:hAnsiTheme="majorBidi" w:cstheme="majorBidi"/>
          <w:sz w:val="30"/>
          <w:szCs w:val="30"/>
        </w:rPr>
        <w:t xml:space="preserve"> </w:t>
      </w:r>
      <w:r w:rsidRPr="00F82A6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82A60">
        <w:rPr>
          <w:rFonts w:asciiTheme="majorBidi" w:hAnsiTheme="majorBidi" w:cstheme="majorBidi"/>
          <w:sz w:val="30"/>
          <w:szCs w:val="30"/>
        </w:rPr>
        <w:t>)</w:t>
      </w:r>
    </w:p>
    <w:p w:rsidR="00C61363" w:rsidRPr="00ED2793" w:rsidRDefault="00330FE6" w:rsidP="00F37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39" w:hanging="539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DE1A52">
        <w:rPr>
          <w:rFonts w:asciiTheme="majorBidi" w:hAnsiTheme="majorBidi" w:cstheme="majorBidi" w:hint="cs"/>
          <w:b/>
          <w:bCs/>
          <w:sz w:val="30"/>
          <w:szCs w:val="30"/>
          <w:cs/>
        </w:rPr>
        <w:t>2</w:t>
      </w:r>
      <w:r w:rsidR="00C61363" w:rsidRPr="00ED2793">
        <w:rPr>
          <w:rFonts w:asciiTheme="majorBidi" w:hAnsiTheme="majorBidi" w:cstheme="majorBidi"/>
          <w:b/>
          <w:bCs/>
          <w:sz w:val="30"/>
          <w:szCs w:val="30"/>
        </w:rPr>
        <w:tab/>
      </w:r>
      <w:r w:rsidR="00C61363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หนี้สินที่อาจเกิดขึ้น</w:t>
      </w:r>
    </w:p>
    <w:p w:rsidR="00C643D1" w:rsidRDefault="00784830" w:rsidP="00F37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Pr="00ED2793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E71FCB" w:rsidRPr="00ED2793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C643D1" w:rsidRPr="00ED279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E71FCB" w:rsidRPr="00ED2793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="00C643D1" w:rsidRPr="00ED279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C643D1" w:rsidRPr="00ED2793">
        <w:rPr>
          <w:rFonts w:asciiTheme="majorBidi" w:hAnsiTheme="majorBidi" w:cstheme="majorBidi"/>
          <w:spacing w:val="-6"/>
          <w:sz w:val="30"/>
          <w:szCs w:val="30"/>
          <w:cs/>
        </w:rPr>
        <w:t>25</w:t>
      </w:r>
      <w:r w:rsidR="00504047" w:rsidRPr="00ED2793">
        <w:rPr>
          <w:rFonts w:asciiTheme="majorBidi" w:hAnsiTheme="majorBidi" w:cstheme="majorBidi"/>
          <w:spacing w:val="-6"/>
          <w:sz w:val="30"/>
          <w:szCs w:val="30"/>
        </w:rPr>
        <w:t>6</w:t>
      </w:r>
      <w:r w:rsidR="00504047" w:rsidRPr="00ED2793">
        <w:rPr>
          <w:rFonts w:asciiTheme="majorBidi" w:hAnsiTheme="majorBidi" w:cstheme="majorBidi"/>
          <w:spacing w:val="-6"/>
          <w:sz w:val="30"/>
          <w:szCs w:val="30"/>
          <w:cs/>
        </w:rPr>
        <w:t>1</w:t>
      </w:r>
      <w:r w:rsidR="00C643D1" w:rsidRPr="00ED279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C643D1" w:rsidRPr="00ED2793">
        <w:rPr>
          <w:rFonts w:asciiTheme="majorBidi" w:hAnsiTheme="majorBidi" w:cstheme="majorBidi"/>
          <w:spacing w:val="-6"/>
          <w:sz w:val="30"/>
          <w:szCs w:val="30"/>
          <w:cs/>
        </w:rPr>
        <w:t>บริษัทมีหนี้สินที่อาจเกิดขึ้นจากหนังสือค้ำประกันกับสถาบันการเงินหลายแห่งซึ่งส่วนใหญ่</w:t>
      </w:r>
      <w:r w:rsidR="00C643D1" w:rsidRPr="00ED2793">
        <w:rPr>
          <w:rFonts w:asciiTheme="majorBidi" w:hAnsiTheme="majorBidi" w:cstheme="majorBidi"/>
          <w:sz w:val="30"/>
          <w:szCs w:val="30"/>
          <w:cs/>
        </w:rPr>
        <w:t>เป็นการค้ำประกันสัญญาเช่าพื้นที่กับบริษัทแห่งหนึ่งและการปฏิบัติตามสัญญากับลูกค้าและการชำระหนี้ที่เกิ</w:t>
      </w:r>
      <w:r w:rsidR="00B96041" w:rsidRPr="00ED2793">
        <w:rPr>
          <w:rFonts w:asciiTheme="majorBidi" w:hAnsiTheme="majorBidi" w:cstheme="majorBidi"/>
          <w:sz w:val="30"/>
          <w:szCs w:val="30"/>
          <w:cs/>
        </w:rPr>
        <w:t>ดขึ้นจากการใช้บัตรเครดิตน้ำมัน</w:t>
      </w:r>
      <w:r w:rsidR="00C643D1" w:rsidRPr="00ED2793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C643D1" w:rsidRPr="00F37A47">
        <w:rPr>
          <w:rFonts w:asciiTheme="majorBidi" w:hAnsiTheme="majorBidi" w:cstheme="majorBidi"/>
          <w:sz w:val="30"/>
          <w:szCs w:val="30"/>
          <w:cs/>
        </w:rPr>
        <w:t xml:space="preserve">รวม </w:t>
      </w:r>
      <w:r w:rsidR="00F37A47" w:rsidRPr="00F37A47">
        <w:rPr>
          <w:rFonts w:asciiTheme="majorBidi" w:hAnsiTheme="majorBidi" w:cstheme="majorBidi"/>
          <w:sz w:val="30"/>
          <w:szCs w:val="30"/>
        </w:rPr>
        <w:t>12</w:t>
      </w:r>
      <w:r w:rsidRPr="00F37A47">
        <w:rPr>
          <w:rFonts w:asciiTheme="majorBidi" w:hAnsiTheme="majorBidi" w:cstheme="majorBidi"/>
          <w:sz w:val="30"/>
          <w:szCs w:val="30"/>
        </w:rPr>
        <w:t>.7</w:t>
      </w:r>
      <w:r w:rsidR="0050582C" w:rsidRPr="00F37A47">
        <w:rPr>
          <w:rFonts w:asciiTheme="majorBidi" w:hAnsiTheme="majorBidi" w:cstheme="majorBidi"/>
          <w:sz w:val="30"/>
          <w:szCs w:val="30"/>
        </w:rPr>
        <w:t xml:space="preserve"> </w:t>
      </w:r>
      <w:r w:rsidR="00C643D1" w:rsidRPr="00F37A47">
        <w:rPr>
          <w:rFonts w:asciiTheme="majorBidi" w:hAnsiTheme="majorBidi" w:cstheme="majorBidi"/>
          <w:sz w:val="30"/>
          <w:szCs w:val="30"/>
          <w:cs/>
        </w:rPr>
        <w:t>ล้าน</w:t>
      </w:r>
      <w:r w:rsidR="00C643D1" w:rsidRPr="00ED2793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504047" w:rsidRPr="00ED2793">
        <w:rPr>
          <w:rFonts w:asciiTheme="majorBidi" w:hAnsiTheme="majorBidi" w:cstheme="majorBidi"/>
          <w:sz w:val="30"/>
          <w:szCs w:val="30"/>
        </w:rPr>
        <w:t>(25</w:t>
      </w:r>
      <w:r w:rsidR="00504047" w:rsidRPr="00ED2793">
        <w:rPr>
          <w:rFonts w:asciiTheme="majorBidi" w:hAnsiTheme="majorBidi" w:cstheme="majorBidi"/>
          <w:sz w:val="30"/>
          <w:szCs w:val="30"/>
          <w:cs/>
        </w:rPr>
        <w:t>60</w:t>
      </w:r>
      <w:r w:rsidR="00DD09B1" w:rsidRPr="00ED2793">
        <w:rPr>
          <w:rFonts w:asciiTheme="majorBidi" w:hAnsiTheme="majorBidi" w:cstheme="majorBidi"/>
          <w:sz w:val="30"/>
          <w:szCs w:val="30"/>
        </w:rPr>
        <w:t xml:space="preserve"> : </w:t>
      </w:r>
      <w:r w:rsidR="00504047" w:rsidRPr="00ED2793">
        <w:rPr>
          <w:rFonts w:asciiTheme="majorBidi" w:hAnsiTheme="majorBidi" w:cstheme="majorBidi"/>
          <w:sz w:val="30"/>
          <w:szCs w:val="30"/>
          <w:cs/>
        </w:rPr>
        <w:t xml:space="preserve">17.7 </w:t>
      </w:r>
      <w:r w:rsidR="00DD09B1" w:rsidRPr="00ED2793">
        <w:rPr>
          <w:rFonts w:asciiTheme="majorBidi" w:hAnsiTheme="majorBidi" w:cstheme="majorBidi"/>
          <w:sz w:val="30"/>
          <w:szCs w:val="30"/>
        </w:rPr>
        <w:t xml:space="preserve"> </w:t>
      </w:r>
      <w:r w:rsidR="00DD09B1" w:rsidRPr="00ED279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D09B1" w:rsidRPr="00ED2793">
        <w:rPr>
          <w:rFonts w:asciiTheme="majorBidi" w:hAnsiTheme="majorBidi" w:cstheme="majorBidi"/>
          <w:sz w:val="30"/>
          <w:szCs w:val="30"/>
        </w:rPr>
        <w:t>)</w:t>
      </w:r>
    </w:p>
    <w:p w:rsidR="00495D09" w:rsidRPr="00156E8E" w:rsidRDefault="00DF74FB" w:rsidP="00495D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240" w:after="120" w:line="320" w:lineRule="atLeast"/>
        <w:ind w:left="0" w:right="34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DE1A52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="00495D09">
        <w:rPr>
          <w:rFonts w:ascii="Angsana New" w:hAnsi="Angsana New"/>
          <w:b/>
          <w:bCs/>
          <w:sz w:val="30"/>
          <w:szCs w:val="30"/>
        </w:rPr>
        <w:tab/>
      </w:r>
      <w:r w:rsidR="00495D09" w:rsidRPr="00156E8E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:rsidR="00495D09" w:rsidRDefault="00495D09" w:rsidP="00495D09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37A47">
        <w:rPr>
          <w:rFonts w:ascii="Angsana New" w:hAnsi="Angsana New"/>
          <w:sz w:val="30"/>
          <w:szCs w:val="30"/>
          <w:cs/>
        </w:rPr>
        <w:t>งบการเงินนี้ได้รับการอนุมัติให้ออกงบการเงินโดยคณะกรรมการของบริษัท</w:t>
      </w:r>
      <w:r w:rsidRPr="00F37A47">
        <w:rPr>
          <w:rFonts w:ascii="Angsana New" w:hAnsi="Angsana New" w:hint="cs"/>
          <w:sz w:val="30"/>
          <w:szCs w:val="30"/>
          <w:cs/>
        </w:rPr>
        <w:t xml:space="preserve"> </w:t>
      </w:r>
      <w:r w:rsidRPr="00F37A4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37A47">
        <w:rPr>
          <w:rFonts w:ascii="Angsana New" w:hAnsi="Angsana New"/>
          <w:sz w:val="30"/>
          <w:szCs w:val="30"/>
        </w:rPr>
        <w:t>26</w:t>
      </w:r>
      <w:r w:rsidRPr="00F37A47">
        <w:rPr>
          <w:rFonts w:ascii="Angsana New" w:hAnsi="Angsana New"/>
          <w:sz w:val="30"/>
          <w:szCs w:val="30"/>
        </w:rPr>
        <w:t xml:space="preserve"> </w:t>
      </w:r>
      <w:r w:rsidR="00F37A47">
        <w:rPr>
          <w:rFonts w:ascii="Angsana New" w:hAnsi="Angsana New" w:hint="cs"/>
          <w:sz w:val="30"/>
          <w:szCs w:val="30"/>
          <w:cs/>
        </w:rPr>
        <w:t>กุมภาพันธ์</w:t>
      </w:r>
      <w:r w:rsidRPr="00F37A47">
        <w:rPr>
          <w:rFonts w:ascii="Angsana New" w:hAnsi="Angsana New"/>
          <w:sz w:val="30"/>
          <w:szCs w:val="30"/>
          <w:cs/>
        </w:rPr>
        <w:t xml:space="preserve"> </w:t>
      </w:r>
      <w:r w:rsidR="00DF74FB">
        <w:rPr>
          <w:rFonts w:ascii="Angsana New" w:hAnsi="Angsana New"/>
          <w:sz w:val="30"/>
          <w:szCs w:val="30"/>
        </w:rPr>
        <w:t>256</w:t>
      </w:r>
      <w:r w:rsidR="00DF74FB">
        <w:rPr>
          <w:rFonts w:ascii="Angsana New" w:hAnsi="Angsana New" w:hint="cs"/>
          <w:sz w:val="30"/>
          <w:szCs w:val="30"/>
          <w:cs/>
        </w:rPr>
        <w:t>2</w:t>
      </w:r>
    </w:p>
    <w:p w:rsidR="00DF74FB" w:rsidRDefault="00DF74FB" w:rsidP="00495D09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95D09" w:rsidRPr="00DF74FB" w:rsidRDefault="00495D09" w:rsidP="00DF7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495D09" w:rsidRPr="00DF74FB" w:rsidSect="00257381">
      <w:pgSz w:w="11909" w:h="16834" w:code="9"/>
      <w:pgMar w:top="1440" w:right="1077" w:bottom="1077" w:left="158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0EF3" w:rsidRDefault="00C30EF3">
      <w:r>
        <w:separator/>
      </w:r>
    </w:p>
  </w:endnote>
  <w:endnote w:type="continuationSeparator" w:id="0">
    <w:p w:rsidR="00C30EF3" w:rsidRDefault="00C30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752E" w:rsidRDefault="0048752E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0EF3" w:rsidRDefault="00C30EF3">
      <w:r>
        <w:separator/>
      </w:r>
    </w:p>
  </w:footnote>
  <w:footnote w:type="continuationSeparator" w:id="0">
    <w:p w:rsidR="00C30EF3" w:rsidRDefault="00C30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752E" w:rsidRPr="006A1CCF" w:rsidRDefault="0048752E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540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6A1CCF">
      <w:rPr>
        <w:rFonts w:ascii="Angsana New" w:hAnsi="Angsana New"/>
        <w:b/>
        <w:bCs/>
        <w:sz w:val="30"/>
        <w:szCs w:val="30"/>
        <w:cs/>
      </w:rPr>
      <w:t xml:space="preserve">บริษัท </w:t>
    </w:r>
    <w:r w:rsidRPr="006A1CCF">
      <w:rPr>
        <w:rFonts w:ascii="Angsana New" w:hAnsi="Angsana New" w:hint="cs"/>
        <w:b/>
        <w:bCs/>
        <w:sz w:val="30"/>
        <w:szCs w:val="30"/>
        <w:cs/>
      </w:rPr>
      <w:t>บูติคนิวซิตี้</w:t>
    </w:r>
    <w:r w:rsidRPr="006A1CCF">
      <w:rPr>
        <w:rFonts w:ascii="Angsana New" w:hAnsi="Angsana New"/>
        <w:b/>
        <w:bCs/>
        <w:sz w:val="30"/>
        <w:szCs w:val="30"/>
        <w:cs/>
      </w:rPr>
      <w:t xml:space="preserve"> จำกัด </w:t>
    </w:r>
    <w:r w:rsidRPr="006A1CCF">
      <w:rPr>
        <w:rFonts w:ascii="Angsana New" w:hAnsi="Angsana New"/>
        <w:b/>
        <w:bCs/>
        <w:sz w:val="30"/>
        <w:szCs w:val="30"/>
      </w:rPr>
      <w:t>(</w:t>
    </w:r>
    <w:r w:rsidRPr="006A1CCF">
      <w:rPr>
        <w:rFonts w:ascii="Angsana New" w:hAnsi="Angsana New"/>
        <w:b/>
        <w:bCs/>
        <w:sz w:val="30"/>
        <w:szCs w:val="30"/>
        <w:cs/>
      </w:rPr>
      <w:t>มหาชน</w:t>
    </w:r>
    <w:r w:rsidRPr="006A1CCF">
      <w:rPr>
        <w:rFonts w:ascii="Angsana New" w:hAnsi="Angsana New"/>
        <w:b/>
        <w:bCs/>
        <w:sz w:val="30"/>
        <w:szCs w:val="30"/>
      </w:rPr>
      <w:t xml:space="preserve">) </w:t>
    </w:r>
  </w:p>
  <w:p w:rsidR="0048752E" w:rsidRPr="006A1CCF" w:rsidRDefault="0048752E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0"/>
        <w:szCs w:val="30"/>
      </w:rPr>
    </w:pPr>
    <w:r w:rsidRPr="006A1CCF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</w:p>
  <w:p w:rsidR="0048752E" w:rsidRPr="006A1CCF" w:rsidRDefault="0048752E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0"/>
        <w:szCs w:val="30"/>
      </w:rPr>
    </w:pPr>
    <w:r w:rsidRPr="006A1CCF">
      <w:rPr>
        <w:rFonts w:ascii="Angsana New" w:hAnsi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6A1CCF">
      <w:rPr>
        <w:rFonts w:ascii="Angsana New" w:hAnsi="Angsana New"/>
        <w:b/>
        <w:bCs/>
        <w:sz w:val="30"/>
        <w:szCs w:val="30"/>
      </w:rPr>
      <w:t xml:space="preserve">31 </w:t>
    </w:r>
    <w:r w:rsidRPr="006A1CCF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 w:rsidRPr="006A1CCF">
      <w:rPr>
        <w:rFonts w:ascii="Angsana New" w:hAnsi="Angsana New"/>
        <w:b/>
        <w:bCs/>
        <w:sz w:val="30"/>
        <w:szCs w:val="30"/>
      </w:rPr>
      <w:t>256</w:t>
    </w:r>
    <w:r w:rsidRPr="006A1CCF">
      <w:rPr>
        <w:rFonts w:ascii="Angsana New" w:hAnsi="Angsana New" w:hint="cs"/>
        <w:b/>
        <w:bCs/>
        <w:sz w:val="30"/>
        <w:szCs w:val="30"/>
        <w:cs/>
      </w:rPr>
      <w:t>1</w:t>
    </w:r>
  </w:p>
  <w:p w:rsidR="0048752E" w:rsidRPr="006A1CCF" w:rsidRDefault="0048752E" w:rsidP="00F35CB7">
    <w:pPr>
      <w:pStyle w:val="a"/>
      <w:tabs>
        <w:tab w:val="clear" w:pos="1080"/>
      </w:tabs>
      <w:rPr>
        <w:rFonts w:ascii="Angsana New" w:hAnsi="Angsana New" w:cs="Angsana New"/>
        <w:b/>
        <w:bCs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752E" w:rsidRPr="00AD114C" w:rsidRDefault="0048752E" w:rsidP="00282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270"/>
      </w:tabs>
      <w:spacing w:line="240" w:lineRule="auto"/>
      <w:ind w:firstLine="360"/>
      <w:rPr>
        <w:rFonts w:ascii="Angsana New" w:hAnsi="Angsana New"/>
        <w:b/>
        <w:bCs/>
        <w:sz w:val="30"/>
        <w:szCs w:val="30"/>
      </w:rPr>
    </w:pPr>
    <w:r w:rsidRPr="00AD114C">
      <w:rPr>
        <w:rFonts w:ascii="Angsana New" w:hAnsi="Angsana New"/>
        <w:b/>
        <w:bCs/>
        <w:sz w:val="30"/>
        <w:szCs w:val="30"/>
        <w:cs/>
      </w:rPr>
      <w:t xml:space="preserve">บริษัท </w:t>
    </w:r>
    <w:r w:rsidRPr="00AD114C">
      <w:rPr>
        <w:rFonts w:ascii="Angsana New" w:hAnsi="Angsana New" w:hint="cs"/>
        <w:b/>
        <w:bCs/>
        <w:sz w:val="30"/>
        <w:szCs w:val="30"/>
        <w:cs/>
      </w:rPr>
      <w:t>บูติคนิวซิตี้</w:t>
    </w:r>
    <w:r w:rsidRPr="00AD114C">
      <w:rPr>
        <w:rFonts w:ascii="Angsana New" w:hAnsi="Angsana New"/>
        <w:b/>
        <w:bCs/>
        <w:sz w:val="30"/>
        <w:szCs w:val="30"/>
        <w:cs/>
      </w:rPr>
      <w:t xml:space="preserve"> จำกัด </w:t>
    </w:r>
    <w:r w:rsidRPr="00AD114C">
      <w:rPr>
        <w:rFonts w:ascii="Angsana New" w:hAnsi="Angsana New"/>
        <w:b/>
        <w:bCs/>
        <w:sz w:val="30"/>
        <w:szCs w:val="30"/>
      </w:rPr>
      <w:t>(</w:t>
    </w:r>
    <w:r w:rsidRPr="00AD114C">
      <w:rPr>
        <w:rFonts w:ascii="Angsana New" w:hAnsi="Angsana New"/>
        <w:b/>
        <w:bCs/>
        <w:sz w:val="30"/>
        <w:szCs w:val="30"/>
        <w:cs/>
      </w:rPr>
      <w:t>มหาชน</w:t>
    </w:r>
    <w:r w:rsidRPr="00AD114C">
      <w:rPr>
        <w:rFonts w:ascii="Angsana New" w:hAnsi="Angsana New"/>
        <w:b/>
        <w:bCs/>
        <w:sz w:val="30"/>
        <w:szCs w:val="30"/>
      </w:rPr>
      <w:t xml:space="preserve">) </w:t>
    </w:r>
  </w:p>
  <w:p w:rsidR="0048752E" w:rsidRPr="00AD114C" w:rsidRDefault="0048752E" w:rsidP="00282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270"/>
      </w:tabs>
      <w:spacing w:line="240" w:lineRule="auto"/>
      <w:ind w:firstLine="360"/>
      <w:rPr>
        <w:rFonts w:ascii="Angsana New" w:hAnsi="Angsana New"/>
        <w:b/>
        <w:bCs/>
        <w:sz w:val="30"/>
        <w:szCs w:val="30"/>
      </w:rPr>
    </w:pPr>
    <w:r w:rsidRPr="00AD114C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</w:p>
  <w:p w:rsidR="0048752E" w:rsidRPr="00AD114C" w:rsidRDefault="0048752E" w:rsidP="00282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270"/>
      </w:tabs>
      <w:spacing w:line="240" w:lineRule="auto"/>
      <w:ind w:firstLine="360"/>
      <w:rPr>
        <w:rFonts w:ascii="Angsana New" w:hAnsi="Angsana New"/>
        <w:b/>
        <w:bCs/>
        <w:sz w:val="30"/>
        <w:szCs w:val="30"/>
      </w:rPr>
    </w:pPr>
    <w:r w:rsidRPr="00AD114C">
      <w:rPr>
        <w:rFonts w:ascii="Angsana New" w:hAnsi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AD114C">
      <w:rPr>
        <w:rFonts w:ascii="Angsana New" w:hAnsi="Angsana New"/>
        <w:b/>
        <w:bCs/>
        <w:sz w:val="30"/>
        <w:szCs w:val="30"/>
      </w:rPr>
      <w:t xml:space="preserve">31 </w:t>
    </w:r>
    <w:r w:rsidRPr="00AD114C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>
      <w:rPr>
        <w:rFonts w:ascii="Angsana New" w:hAnsi="Angsana New"/>
        <w:b/>
        <w:bCs/>
        <w:sz w:val="30"/>
        <w:szCs w:val="30"/>
      </w:rPr>
      <w:t>2561</w:t>
    </w:r>
  </w:p>
  <w:p w:rsidR="0048752E" w:rsidRPr="00F816E2" w:rsidRDefault="0048752E" w:rsidP="00F35CB7">
    <w:pPr>
      <w:pStyle w:val="a"/>
      <w:tabs>
        <w:tab w:val="clear" w:pos="1080"/>
      </w:tabs>
      <w:rPr>
        <w:rFonts w:ascii="Angsana New" w:hAnsi="Angsana New" w:cs="Angsana New"/>
        <w:b/>
        <w:bCs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752E" w:rsidRPr="00AD114C" w:rsidRDefault="0048752E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540"/>
      </w:tabs>
      <w:spacing w:line="240" w:lineRule="auto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</w:rPr>
      <w:tab/>
    </w:r>
    <w:r w:rsidRPr="00AD114C">
      <w:rPr>
        <w:rFonts w:ascii="Angsana New" w:hAnsi="Angsana New"/>
        <w:b/>
        <w:bCs/>
        <w:sz w:val="30"/>
        <w:szCs w:val="30"/>
        <w:cs/>
      </w:rPr>
      <w:t xml:space="preserve">บริษัท </w:t>
    </w:r>
    <w:r w:rsidRPr="00AD114C">
      <w:rPr>
        <w:rFonts w:ascii="Angsana New" w:hAnsi="Angsana New" w:hint="cs"/>
        <w:b/>
        <w:bCs/>
        <w:sz w:val="30"/>
        <w:szCs w:val="30"/>
        <w:cs/>
      </w:rPr>
      <w:t>บูติคนิวซิตี้</w:t>
    </w:r>
    <w:r w:rsidRPr="00AD114C">
      <w:rPr>
        <w:rFonts w:ascii="Angsana New" w:hAnsi="Angsana New"/>
        <w:b/>
        <w:bCs/>
        <w:sz w:val="30"/>
        <w:szCs w:val="30"/>
        <w:cs/>
      </w:rPr>
      <w:t xml:space="preserve"> จำกัด </w:t>
    </w:r>
    <w:r w:rsidRPr="00AD114C">
      <w:rPr>
        <w:rFonts w:ascii="Angsana New" w:hAnsi="Angsana New"/>
        <w:b/>
        <w:bCs/>
        <w:sz w:val="30"/>
        <w:szCs w:val="30"/>
      </w:rPr>
      <w:t>(</w:t>
    </w:r>
    <w:r w:rsidRPr="00AD114C">
      <w:rPr>
        <w:rFonts w:ascii="Angsana New" w:hAnsi="Angsana New"/>
        <w:b/>
        <w:bCs/>
        <w:sz w:val="30"/>
        <w:szCs w:val="30"/>
        <w:cs/>
      </w:rPr>
      <w:t>มหาชน</w:t>
    </w:r>
    <w:r w:rsidRPr="00AD114C">
      <w:rPr>
        <w:rFonts w:ascii="Angsana New" w:hAnsi="Angsana New"/>
        <w:b/>
        <w:bCs/>
        <w:sz w:val="30"/>
        <w:szCs w:val="30"/>
      </w:rPr>
      <w:t xml:space="preserve">) </w:t>
    </w:r>
  </w:p>
  <w:p w:rsidR="0048752E" w:rsidRPr="00AD114C" w:rsidRDefault="0048752E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0"/>
        <w:szCs w:val="30"/>
      </w:rPr>
    </w:pPr>
    <w:r w:rsidRPr="00AD114C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</w:p>
  <w:p w:rsidR="0048752E" w:rsidRPr="00AD114C" w:rsidRDefault="0048752E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0"/>
        <w:szCs w:val="30"/>
      </w:rPr>
    </w:pPr>
    <w:r w:rsidRPr="00AD114C">
      <w:rPr>
        <w:rFonts w:ascii="Angsana New" w:hAnsi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AD114C">
      <w:rPr>
        <w:rFonts w:ascii="Angsana New" w:hAnsi="Angsana New"/>
        <w:b/>
        <w:bCs/>
        <w:sz w:val="30"/>
        <w:szCs w:val="30"/>
      </w:rPr>
      <w:t xml:space="preserve">31 </w:t>
    </w:r>
    <w:r w:rsidRPr="00AD114C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>
      <w:rPr>
        <w:rFonts w:ascii="Angsana New" w:hAnsi="Angsana New"/>
        <w:b/>
        <w:bCs/>
        <w:sz w:val="30"/>
        <w:szCs w:val="30"/>
      </w:rPr>
      <w:t>2561</w:t>
    </w:r>
  </w:p>
  <w:p w:rsidR="0048752E" w:rsidRPr="00F816E2" w:rsidRDefault="0048752E" w:rsidP="00F35CB7">
    <w:pPr>
      <w:pStyle w:val="a"/>
      <w:tabs>
        <w:tab w:val="clear" w:pos="1080"/>
      </w:tabs>
      <w:rPr>
        <w:rFonts w:ascii="Angsana New" w:hAnsi="Angsana New" w:cs="Angsana New"/>
        <w:b/>
        <w:bCs/>
        <w:sz w:val="32"/>
        <w:szCs w:val="32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752E" w:rsidRPr="00C529CA" w:rsidRDefault="0048752E" w:rsidP="003B1B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360"/>
      </w:tabs>
      <w:spacing w:line="240" w:lineRule="auto"/>
      <w:ind w:firstLine="252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>
      <w:rPr>
        <w:rFonts w:ascii="Angsana New" w:hAnsi="Angsana New"/>
        <w:b/>
        <w:bCs/>
        <w:sz w:val="32"/>
        <w:szCs w:val="32"/>
      </w:rPr>
      <w:tab/>
    </w:r>
    <w:r w:rsidRPr="00C529C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บูติคนิวซิตี้</w:t>
    </w:r>
    <w:r w:rsidRPr="00C529CA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C529CA">
      <w:rPr>
        <w:rFonts w:ascii="Angsana New" w:hAnsi="Angsana New"/>
        <w:b/>
        <w:bCs/>
        <w:sz w:val="32"/>
        <w:szCs w:val="32"/>
      </w:rPr>
      <w:t>(</w:t>
    </w:r>
    <w:r w:rsidRPr="00C529CA">
      <w:rPr>
        <w:rFonts w:ascii="Angsana New" w:hAnsi="Angsana New"/>
        <w:b/>
        <w:bCs/>
        <w:sz w:val="32"/>
        <w:szCs w:val="32"/>
        <w:cs/>
      </w:rPr>
      <w:t>มหาชน</w:t>
    </w:r>
    <w:r w:rsidRPr="00C529CA">
      <w:rPr>
        <w:rFonts w:ascii="Angsana New" w:hAnsi="Angsana New"/>
        <w:b/>
        <w:bCs/>
        <w:sz w:val="32"/>
        <w:szCs w:val="32"/>
      </w:rPr>
      <w:t xml:space="preserve">) </w:t>
    </w:r>
  </w:p>
  <w:p w:rsidR="0048752E" w:rsidRDefault="0048752E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>
      <w:rPr>
        <w:rFonts w:ascii="Angsana New" w:hAnsi="Angsana New"/>
        <w:b/>
        <w:bCs/>
        <w:sz w:val="32"/>
        <w:szCs w:val="32"/>
      </w:rPr>
      <w:tab/>
    </w:r>
    <w:r>
      <w:rPr>
        <w:rFonts w:ascii="Angsana New" w:hAnsi="Angsana New"/>
        <w:b/>
        <w:bCs/>
        <w:sz w:val="32"/>
        <w:szCs w:val="32"/>
      </w:rPr>
      <w:tab/>
    </w:r>
    <w:r w:rsidRPr="00644E3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48752E" w:rsidRPr="00644E3E" w:rsidRDefault="0048752E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>
      <w:rPr>
        <w:rFonts w:ascii="Angsana New" w:hAnsi="Angsana New"/>
        <w:b/>
        <w:bCs/>
        <w:sz w:val="32"/>
        <w:szCs w:val="32"/>
      </w:rPr>
      <w:tab/>
    </w:r>
    <w:r>
      <w:rPr>
        <w:rFonts w:ascii="Angsana New" w:hAnsi="Angsana New"/>
        <w:b/>
        <w:bCs/>
        <w:sz w:val="32"/>
        <w:szCs w:val="32"/>
      </w:rPr>
      <w:tab/>
    </w: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61</w:t>
    </w:r>
  </w:p>
  <w:p w:rsidR="0048752E" w:rsidRPr="00F816E2" w:rsidRDefault="0048752E" w:rsidP="00F35CB7">
    <w:pPr>
      <w:pStyle w:val="a"/>
      <w:tabs>
        <w:tab w:val="clear" w:pos="1080"/>
      </w:tabs>
      <w:rPr>
        <w:rFonts w:ascii="Angsana New" w:hAnsi="Angsana New" w:cs="Angsana New"/>
        <w:b/>
        <w:bCs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752E" w:rsidRPr="00C529CA" w:rsidRDefault="0048752E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Pr="00C529C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บูติคนิวซิตี้</w:t>
    </w:r>
    <w:r w:rsidRPr="00C529CA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C529CA">
      <w:rPr>
        <w:rFonts w:ascii="Angsana New" w:hAnsi="Angsana New"/>
        <w:b/>
        <w:bCs/>
        <w:sz w:val="32"/>
        <w:szCs w:val="32"/>
      </w:rPr>
      <w:t>(</w:t>
    </w:r>
    <w:r w:rsidRPr="00C529CA">
      <w:rPr>
        <w:rFonts w:ascii="Angsana New" w:hAnsi="Angsana New"/>
        <w:b/>
        <w:bCs/>
        <w:sz w:val="32"/>
        <w:szCs w:val="32"/>
        <w:cs/>
      </w:rPr>
      <w:t>มหาชน</w:t>
    </w:r>
    <w:r w:rsidRPr="00C529CA">
      <w:rPr>
        <w:rFonts w:ascii="Angsana New" w:hAnsi="Angsana New"/>
        <w:b/>
        <w:bCs/>
        <w:sz w:val="32"/>
        <w:szCs w:val="32"/>
      </w:rPr>
      <w:t xml:space="preserve">) </w:t>
    </w:r>
  </w:p>
  <w:p w:rsidR="0048752E" w:rsidRDefault="0048752E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2"/>
        <w:szCs w:val="32"/>
      </w:rPr>
    </w:pPr>
    <w:r w:rsidRPr="00644E3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48752E" w:rsidRPr="00644E3E" w:rsidRDefault="0048752E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1</w:t>
    </w:r>
  </w:p>
  <w:p w:rsidR="0048752E" w:rsidRPr="00F816E2" w:rsidRDefault="0048752E" w:rsidP="00F35CB7">
    <w:pPr>
      <w:pStyle w:val="a"/>
      <w:tabs>
        <w:tab w:val="clear" w:pos="1080"/>
      </w:tabs>
      <w:rPr>
        <w:rFonts w:ascii="Angsana New" w:hAnsi="Angsana New" w:cs="Angsana New"/>
        <w:b/>
        <w:bCs/>
        <w:sz w:val="32"/>
        <w:szCs w:val="32"/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752E" w:rsidRPr="00D97C85" w:rsidRDefault="0048752E" w:rsidP="00C836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180"/>
      </w:tabs>
      <w:spacing w:line="240" w:lineRule="auto"/>
      <w:ind w:firstLine="540"/>
      <w:rPr>
        <w:rFonts w:ascii="Angsana New" w:hAnsi="Angsana New"/>
        <w:b/>
        <w:bCs/>
        <w:sz w:val="30"/>
        <w:szCs w:val="30"/>
      </w:rPr>
    </w:pPr>
    <w:r w:rsidRPr="00D97C85">
      <w:rPr>
        <w:rFonts w:ascii="Angsana New" w:hAnsi="Angsana New"/>
        <w:b/>
        <w:bCs/>
        <w:sz w:val="30"/>
        <w:szCs w:val="30"/>
        <w:cs/>
      </w:rPr>
      <w:t xml:space="preserve">บริษัท </w:t>
    </w:r>
    <w:r w:rsidRPr="00D97C85">
      <w:rPr>
        <w:rFonts w:ascii="Angsana New" w:hAnsi="Angsana New" w:hint="cs"/>
        <w:b/>
        <w:bCs/>
        <w:sz w:val="30"/>
        <w:szCs w:val="30"/>
        <w:cs/>
      </w:rPr>
      <w:t>บูติคนิวซิตี้</w:t>
    </w:r>
    <w:r w:rsidRPr="00D97C85">
      <w:rPr>
        <w:rFonts w:ascii="Angsana New" w:hAnsi="Angsana New"/>
        <w:b/>
        <w:bCs/>
        <w:sz w:val="30"/>
        <w:szCs w:val="30"/>
        <w:cs/>
      </w:rPr>
      <w:t xml:space="preserve"> จำกัด </w:t>
    </w:r>
    <w:r w:rsidRPr="00D97C85">
      <w:rPr>
        <w:rFonts w:ascii="Angsana New" w:hAnsi="Angsana New"/>
        <w:b/>
        <w:bCs/>
        <w:sz w:val="30"/>
        <w:szCs w:val="30"/>
      </w:rPr>
      <w:t>(</w:t>
    </w:r>
    <w:r w:rsidRPr="00D97C85">
      <w:rPr>
        <w:rFonts w:ascii="Angsana New" w:hAnsi="Angsana New"/>
        <w:b/>
        <w:bCs/>
        <w:sz w:val="30"/>
        <w:szCs w:val="30"/>
        <w:cs/>
      </w:rPr>
      <w:t>มหาชน</w:t>
    </w:r>
    <w:r w:rsidRPr="00D97C85">
      <w:rPr>
        <w:rFonts w:ascii="Angsana New" w:hAnsi="Angsana New"/>
        <w:b/>
        <w:bCs/>
        <w:sz w:val="30"/>
        <w:szCs w:val="30"/>
      </w:rPr>
      <w:t xml:space="preserve">) </w:t>
    </w:r>
  </w:p>
  <w:p w:rsidR="0048752E" w:rsidRPr="00D97C85" w:rsidRDefault="0048752E" w:rsidP="00C836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180"/>
      </w:tabs>
      <w:spacing w:line="240" w:lineRule="auto"/>
      <w:ind w:firstLine="540"/>
      <w:rPr>
        <w:rFonts w:ascii="Angsana New" w:hAnsi="Angsana New"/>
        <w:b/>
        <w:bCs/>
        <w:sz w:val="30"/>
        <w:szCs w:val="30"/>
      </w:rPr>
    </w:pPr>
    <w:r w:rsidRPr="00D97C85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</w:p>
  <w:p w:rsidR="0048752E" w:rsidRPr="00D97C85" w:rsidRDefault="0048752E" w:rsidP="00C836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180"/>
      </w:tabs>
      <w:spacing w:line="240" w:lineRule="auto"/>
      <w:ind w:firstLine="540"/>
      <w:rPr>
        <w:rFonts w:ascii="Angsana New" w:hAnsi="Angsana New"/>
        <w:b/>
        <w:bCs/>
        <w:sz w:val="30"/>
        <w:szCs w:val="30"/>
      </w:rPr>
    </w:pPr>
    <w:r w:rsidRPr="00D97C85">
      <w:rPr>
        <w:rFonts w:ascii="Angsana New" w:hAnsi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D97C85">
      <w:rPr>
        <w:rFonts w:ascii="Angsana New" w:hAnsi="Angsana New"/>
        <w:b/>
        <w:bCs/>
        <w:sz w:val="30"/>
        <w:szCs w:val="30"/>
      </w:rPr>
      <w:t xml:space="preserve">31 </w:t>
    </w:r>
    <w:r w:rsidRPr="00D97C85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>
      <w:rPr>
        <w:rFonts w:ascii="Angsana New" w:hAnsi="Angsana New"/>
        <w:b/>
        <w:bCs/>
        <w:sz w:val="30"/>
        <w:szCs w:val="30"/>
      </w:rPr>
      <w:t>2561</w:t>
    </w:r>
  </w:p>
  <w:p w:rsidR="0048752E" w:rsidRPr="00F816E2" w:rsidRDefault="0048752E" w:rsidP="00F35CB7">
    <w:pPr>
      <w:pStyle w:val="a"/>
      <w:tabs>
        <w:tab w:val="clear" w:pos="1080"/>
      </w:tabs>
      <w:rPr>
        <w:rFonts w:ascii="Angsana New" w:hAnsi="Angsana New" w:cs="Angsana New"/>
        <w:b/>
        <w:bCs/>
        <w:sz w:val="32"/>
        <w:szCs w:val="32"/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752E" w:rsidRPr="00C97FA0" w:rsidRDefault="0048752E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540"/>
      </w:tabs>
      <w:spacing w:line="240" w:lineRule="auto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ab/>
    </w:r>
    <w:r w:rsidRPr="00C97FA0">
      <w:rPr>
        <w:rFonts w:ascii="Angsana New" w:hAnsi="Angsana New"/>
        <w:b/>
        <w:bCs/>
        <w:sz w:val="30"/>
        <w:szCs w:val="30"/>
        <w:cs/>
      </w:rPr>
      <w:t xml:space="preserve">บริษัท </w:t>
    </w:r>
    <w:r w:rsidRPr="00C97FA0">
      <w:rPr>
        <w:rFonts w:ascii="Angsana New" w:hAnsi="Angsana New" w:hint="cs"/>
        <w:b/>
        <w:bCs/>
        <w:sz w:val="30"/>
        <w:szCs w:val="30"/>
        <w:cs/>
      </w:rPr>
      <w:t>บูติคนิวซิตี้</w:t>
    </w:r>
    <w:r w:rsidRPr="00C97FA0">
      <w:rPr>
        <w:rFonts w:ascii="Angsana New" w:hAnsi="Angsana New"/>
        <w:b/>
        <w:bCs/>
        <w:sz w:val="30"/>
        <w:szCs w:val="30"/>
        <w:cs/>
      </w:rPr>
      <w:t xml:space="preserve"> จำกัด </w:t>
    </w:r>
    <w:r w:rsidRPr="00C97FA0">
      <w:rPr>
        <w:rFonts w:ascii="Angsana New" w:hAnsi="Angsana New"/>
        <w:b/>
        <w:bCs/>
        <w:sz w:val="30"/>
        <w:szCs w:val="30"/>
      </w:rPr>
      <w:t>(</w:t>
    </w:r>
    <w:r w:rsidRPr="00C97FA0">
      <w:rPr>
        <w:rFonts w:ascii="Angsana New" w:hAnsi="Angsana New"/>
        <w:b/>
        <w:bCs/>
        <w:sz w:val="30"/>
        <w:szCs w:val="30"/>
        <w:cs/>
      </w:rPr>
      <w:t>มหาชน</w:t>
    </w:r>
    <w:r w:rsidRPr="00C97FA0">
      <w:rPr>
        <w:rFonts w:ascii="Angsana New" w:hAnsi="Angsana New"/>
        <w:b/>
        <w:bCs/>
        <w:sz w:val="30"/>
        <w:szCs w:val="30"/>
      </w:rPr>
      <w:t xml:space="preserve">) </w:t>
    </w:r>
  </w:p>
  <w:p w:rsidR="0048752E" w:rsidRPr="00C97FA0" w:rsidRDefault="0048752E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0"/>
        <w:szCs w:val="30"/>
      </w:rPr>
    </w:pPr>
    <w:r w:rsidRPr="00C97FA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</w:p>
  <w:p w:rsidR="0048752E" w:rsidRPr="00C97FA0" w:rsidRDefault="0048752E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0"/>
        <w:szCs w:val="30"/>
      </w:rPr>
    </w:pPr>
    <w:r w:rsidRPr="00C97FA0">
      <w:rPr>
        <w:rFonts w:ascii="Angsana New" w:hAnsi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C97FA0">
      <w:rPr>
        <w:rFonts w:ascii="Angsana New" w:hAnsi="Angsana New"/>
        <w:b/>
        <w:bCs/>
        <w:sz w:val="30"/>
        <w:szCs w:val="30"/>
      </w:rPr>
      <w:t xml:space="preserve">31 </w:t>
    </w:r>
    <w:r w:rsidRPr="00C97FA0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 w:rsidRPr="00C97FA0">
      <w:rPr>
        <w:rFonts w:ascii="Angsana New" w:hAnsi="Angsana New"/>
        <w:b/>
        <w:bCs/>
        <w:sz w:val="30"/>
        <w:szCs w:val="30"/>
      </w:rPr>
      <w:t>256</w:t>
    </w:r>
    <w:r w:rsidRPr="00C97FA0">
      <w:rPr>
        <w:rFonts w:ascii="Angsana New" w:hAnsi="Angsana New" w:hint="cs"/>
        <w:b/>
        <w:bCs/>
        <w:sz w:val="30"/>
        <w:szCs w:val="30"/>
        <w:cs/>
      </w:rPr>
      <w:t>1</w:t>
    </w:r>
  </w:p>
  <w:p w:rsidR="0048752E" w:rsidRPr="00F816E2" w:rsidRDefault="0048752E" w:rsidP="00F35CB7">
    <w:pPr>
      <w:pStyle w:val="a"/>
      <w:tabs>
        <w:tab w:val="clear" w:pos="1080"/>
      </w:tabs>
      <w:rPr>
        <w:rFonts w:ascii="Angsana New" w:hAnsi="Angsana New" w:cs="Angsana New"/>
        <w:b/>
        <w:bCs/>
        <w:sz w:val="32"/>
        <w:szCs w:val="32"/>
        <w:lang w:val="en-GB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752E" w:rsidRPr="00583C42" w:rsidRDefault="0048752E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540"/>
      </w:tabs>
      <w:spacing w:line="240" w:lineRule="auto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ab/>
    </w:r>
    <w:r w:rsidRPr="00583C42">
      <w:rPr>
        <w:rFonts w:ascii="Angsana New" w:hAnsi="Angsana New"/>
        <w:b/>
        <w:bCs/>
        <w:sz w:val="30"/>
        <w:szCs w:val="30"/>
        <w:cs/>
      </w:rPr>
      <w:t xml:space="preserve">บริษัท </w:t>
    </w:r>
    <w:r w:rsidRPr="00583C42">
      <w:rPr>
        <w:rFonts w:ascii="Angsana New" w:hAnsi="Angsana New" w:hint="cs"/>
        <w:b/>
        <w:bCs/>
        <w:sz w:val="30"/>
        <w:szCs w:val="30"/>
        <w:cs/>
      </w:rPr>
      <w:t>บูติคนิวซิตี้</w:t>
    </w:r>
    <w:r w:rsidRPr="00583C42">
      <w:rPr>
        <w:rFonts w:ascii="Angsana New" w:hAnsi="Angsana New"/>
        <w:b/>
        <w:bCs/>
        <w:sz w:val="30"/>
        <w:szCs w:val="30"/>
        <w:cs/>
      </w:rPr>
      <w:t xml:space="preserve"> จำกัด </w:t>
    </w:r>
    <w:r w:rsidRPr="00583C42">
      <w:rPr>
        <w:rFonts w:ascii="Angsana New" w:hAnsi="Angsana New"/>
        <w:b/>
        <w:bCs/>
        <w:sz w:val="30"/>
        <w:szCs w:val="30"/>
      </w:rPr>
      <w:t>(</w:t>
    </w:r>
    <w:r w:rsidRPr="00583C42">
      <w:rPr>
        <w:rFonts w:ascii="Angsana New" w:hAnsi="Angsana New"/>
        <w:b/>
        <w:bCs/>
        <w:sz w:val="30"/>
        <w:szCs w:val="30"/>
        <w:cs/>
      </w:rPr>
      <w:t>มหาชน</w:t>
    </w:r>
    <w:r w:rsidRPr="00583C42">
      <w:rPr>
        <w:rFonts w:ascii="Angsana New" w:hAnsi="Angsana New"/>
        <w:b/>
        <w:bCs/>
        <w:sz w:val="30"/>
        <w:szCs w:val="30"/>
      </w:rPr>
      <w:t xml:space="preserve">) </w:t>
    </w:r>
  </w:p>
  <w:p w:rsidR="0048752E" w:rsidRPr="00583C42" w:rsidRDefault="0048752E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0"/>
        <w:szCs w:val="30"/>
      </w:rPr>
    </w:pPr>
    <w:r w:rsidRPr="00583C4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</w:p>
  <w:p w:rsidR="0048752E" w:rsidRPr="00583C42" w:rsidRDefault="0048752E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0"/>
        <w:szCs w:val="30"/>
      </w:rPr>
    </w:pPr>
    <w:r w:rsidRPr="00583C42">
      <w:rPr>
        <w:rFonts w:ascii="Angsana New" w:hAnsi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583C42">
      <w:rPr>
        <w:rFonts w:ascii="Angsana New" w:hAnsi="Angsana New"/>
        <w:b/>
        <w:bCs/>
        <w:sz w:val="30"/>
        <w:szCs w:val="30"/>
      </w:rPr>
      <w:t xml:space="preserve">31 </w:t>
    </w:r>
    <w:r w:rsidRPr="00583C42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 w:hint="cs"/>
        <w:b/>
        <w:bCs/>
        <w:sz w:val="30"/>
        <w:szCs w:val="30"/>
        <w:cs/>
      </w:rPr>
      <w:t>1</w:t>
    </w:r>
  </w:p>
  <w:p w:rsidR="0048752E" w:rsidRPr="00F816E2" w:rsidRDefault="0048752E" w:rsidP="00F35CB7">
    <w:pPr>
      <w:pStyle w:val="a"/>
      <w:tabs>
        <w:tab w:val="clear" w:pos="1080"/>
      </w:tabs>
      <w:rPr>
        <w:rFonts w:ascii="Angsana New" w:hAnsi="Angsana New" w:cs="Angsana New"/>
        <w:b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A"/>
    <w:multiLevelType w:val="multilevel"/>
    <w:tmpl w:val="0000000A"/>
    <w:name w:val="WW8Num32"/>
    <w:lvl w:ilvl="0">
      <w:start w:val="5"/>
      <w:numFmt w:val="decimal"/>
      <w:lvlText w:val="%1"/>
      <w:lvlJc w:val="left"/>
      <w:pPr>
        <w:tabs>
          <w:tab w:val="num" w:pos="375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375"/>
      </w:p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440"/>
      </w:pPr>
    </w:lvl>
  </w:abstractNum>
  <w:abstractNum w:abstractNumId="11" w15:restartNumberingAfterBreak="0">
    <w:nsid w:val="02582022"/>
    <w:multiLevelType w:val="multilevel"/>
    <w:tmpl w:val="A18860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42795ACF"/>
    <w:multiLevelType w:val="singleLevel"/>
    <w:tmpl w:val="4124521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18"/>
  </w:num>
  <w:num w:numId="14">
    <w:abstractNumId w:val="13"/>
  </w:num>
  <w:num w:numId="15">
    <w:abstractNumId w:val="15"/>
  </w:num>
  <w:num w:numId="16">
    <w:abstractNumId w:val="16"/>
  </w:num>
  <w:num w:numId="17">
    <w:abstractNumId w:val="17"/>
  </w:num>
  <w:num w:numId="18">
    <w:abstractNumId w:val="11"/>
  </w:num>
  <w:num w:numId="19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8AA"/>
    <w:rsid w:val="00000085"/>
    <w:rsid w:val="00000120"/>
    <w:rsid w:val="00000270"/>
    <w:rsid w:val="000008C6"/>
    <w:rsid w:val="00000C63"/>
    <w:rsid w:val="00000D3C"/>
    <w:rsid w:val="00000FCC"/>
    <w:rsid w:val="000013EF"/>
    <w:rsid w:val="000014F9"/>
    <w:rsid w:val="00001FE4"/>
    <w:rsid w:val="00002E13"/>
    <w:rsid w:val="00003841"/>
    <w:rsid w:val="00003F06"/>
    <w:rsid w:val="0000408F"/>
    <w:rsid w:val="00004384"/>
    <w:rsid w:val="000046D9"/>
    <w:rsid w:val="0000470A"/>
    <w:rsid w:val="00004CF7"/>
    <w:rsid w:val="00004D5E"/>
    <w:rsid w:val="00005BC6"/>
    <w:rsid w:val="00006369"/>
    <w:rsid w:val="00006644"/>
    <w:rsid w:val="00006828"/>
    <w:rsid w:val="00006A6E"/>
    <w:rsid w:val="00006DD7"/>
    <w:rsid w:val="00006E25"/>
    <w:rsid w:val="000075D7"/>
    <w:rsid w:val="000077F3"/>
    <w:rsid w:val="00007CD9"/>
    <w:rsid w:val="00007F3F"/>
    <w:rsid w:val="00010BC1"/>
    <w:rsid w:val="00010D16"/>
    <w:rsid w:val="00010FFA"/>
    <w:rsid w:val="000110E5"/>
    <w:rsid w:val="0001112F"/>
    <w:rsid w:val="00011653"/>
    <w:rsid w:val="000121DE"/>
    <w:rsid w:val="00012286"/>
    <w:rsid w:val="0001238B"/>
    <w:rsid w:val="0001274B"/>
    <w:rsid w:val="00012912"/>
    <w:rsid w:val="00012A18"/>
    <w:rsid w:val="000149E3"/>
    <w:rsid w:val="0001594B"/>
    <w:rsid w:val="00015B89"/>
    <w:rsid w:val="00015FEF"/>
    <w:rsid w:val="000166E2"/>
    <w:rsid w:val="0001681F"/>
    <w:rsid w:val="00016AB4"/>
    <w:rsid w:val="00016E0A"/>
    <w:rsid w:val="00017154"/>
    <w:rsid w:val="00017245"/>
    <w:rsid w:val="000177DB"/>
    <w:rsid w:val="000178E1"/>
    <w:rsid w:val="00017B3F"/>
    <w:rsid w:val="00017BFB"/>
    <w:rsid w:val="00017FA9"/>
    <w:rsid w:val="000207AB"/>
    <w:rsid w:val="000209DA"/>
    <w:rsid w:val="000209E6"/>
    <w:rsid w:val="00020D30"/>
    <w:rsid w:val="00021066"/>
    <w:rsid w:val="00021774"/>
    <w:rsid w:val="00021855"/>
    <w:rsid w:val="0002196F"/>
    <w:rsid w:val="00021C9B"/>
    <w:rsid w:val="00021F87"/>
    <w:rsid w:val="000220CB"/>
    <w:rsid w:val="000224FB"/>
    <w:rsid w:val="000225A2"/>
    <w:rsid w:val="000225C9"/>
    <w:rsid w:val="00022E75"/>
    <w:rsid w:val="00022F5F"/>
    <w:rsid w:val="00022F64"/>
    <w:rsid w:val="00023390"/>
    <w:rsid w:val="00024262"/>
    <w:rsid w:val="00024399"/>
    <w:rsid w:val="00024576"/>
    <w:rsid w:val="00024B4B"/>
    <w:rsid w:val="00024B89"/>
    <w:rsid w:val="00025454"/>
    <w:rsid w:val="00025792"/>
    <w:rsid w:val="00025D9D"/>
    <w:rsid w:val="00026361"/>
    <w:rsid w:val="000266B1"/>
    <w:rsid w:val="000268F5"/>
    <w:rsid w:val="000279CB"/>
    <w:rsid w:val="00030417"/>
    <w:rsid w:val="000307F0"/>
    <w:rsid w:val="00030A5E"/>
    <w:rsid w:val="00030B67"/>
    <w:rsid w:val="00030BBC"/>
    <w:rsid w:val="00030EA7"/>
    <w:rsid w:val="00031099"/>
    <w:rsid w:val="0003179B"/>
    <w:rsid w:val="00031891"/>
    <w:rsid w:val="000318EC"/>
    <w:rsid w:val="00031B45"/>
    <w:rsid w:val="000321BA"/>
    <w:rsid w:val="0003242D"/>
    <w:rsid w:val="0003290E"/>
    <w:rsid w:val="000336AA"/>
    <w:rsid w:val="00033E43"/>
    <w:rsid w:val="00035110"/>
    <w:rsid w:val="00035992"/>
    <w:rsid w:val="00035A14"/>
    <w:rsid w:val="00035C68"/>
    <w:rsid w:val="00035CF4"/>
    <w:rsid w:val="00036256"/>
    <w:rsid w:val="000364D0"/>
    <w:rsid w:val="00036C82"/>
    <w:rsid w:val="00037264"/>
    <w:rsid w:val="0003741C"/>
    <w:rsid w:val="0003742A"/>
    <w:rsid w:val="00037845"/>
    <w:rsid w:val="00037962"/>
    <w:rsid w:val="00037E17"/>
    <w:rsid w:val="000400CD"/>
    <w:rsid w:val="00040568"/>
    <w:rsid w:val="0004076C"/>
    <w:rsid w:val="0004091F"/>
    <w:rsid w:val="00040EF7"/>
    <w:rsid w:val="0004198F"/>
    <w:rsid w:val="00041ACE"/>
    <w:rsid w:val="00041F1F"/>
    <w:rsid w:val="00042092"/>
    <w:rsid w:val="000425D4"/>
    <w:rsid w:val="00042BB5"/>
    <w:rsid w:val="000435C1"/>
    <w:rsid w:val="00043819"/>
    <w:rsid w:val="00043D19"/>
    <w:rsid w:val="0004402A"/>
    <w:rsid w:val="00044151"/>
    <w:rsid w:val="000441F9"/>
    <w:rsid w:val="00044490"/>
    <w:rsid w:val="0004455D"/>
    <w:rsid w:val="00044B3E"/>
    <w:rsid w:val="00045260"/>
    <w:rsid w:val="00045879"/>
    <w:rsid w:val="000458D0"/>
    <w:rsid w:val="00045917"/>
    <w:rsid w:val="00045A2F"/>
    <w:rsid w:val="000460F5"/>
    <w:rsid w:val="00046860"/>
    <w:rsid w:val="00046DFF"/>
    <w:rsid w:val="00046EDB"/>
    <w:rsid w:val="000476AD"/>
    <w:rsid w:val="00047C87"/>
    <w:rsid w:val="000500C0"/>
    <w:rsid w:val="00050366"/>
    <w:rsid w:val="00050781"/>
    <w:rsid w:val="00050925"/>
    <w:rsid w:val="00050A7D"/>
    <w:rsid w:val="000512EF"/>
    <w:rsid w:val="00051BCA"/>
    <w:rsid w:val="00052029"/>
    <w:rsid w:val="00052077"/>
    <w:rsid w:val="00052411"/>
    <w:rsid w:val="000525BF"/>
    <w:rsid w:val="00052645"/>
    <w:rsid w:val="000527A5"/>
    <w:rsid w:val="00052E96"/>
    <w:rsid w:val="00052EEC"/>
    <w:rsid w:val="00053186"/>
    <w:rsid w:val="0005321E"/>
    <w:rsid w:val="00053690"/>
    <w:rsid w:val="000539B5"/>
    <w:rsid w:val="00053B3B"/>
    <w:rsid w:val="00053C57"/>
    <w:rsid w:val="000546A5"/>
    <w:rsid w:val="00054B5F"/>
    <w:rsid w:val="00054D7D"/>
    <w:rsid w:val="00054E19"/>
    <w:rsid w:val="000551B3"/>
    <w:rsid w:val="00055376"/>
    <w:rsid w:val="00055827"/>
    <w:rsid w:val="00055979"/>
    <w:rsid w:val="00055BC0"/>
    <w:rsid w:val="000560FA"/>
    <w:rsid w:val="0005710D"/>
    <w:rsid w:val="0005746A"/>
    <w:rsid w:val="000577CA"/>
    <w:rsid w:val="00057ACB"/>
    <w:rsid w:val="00057B95"/>
    <w:rsid w:val="00060185"/>
    <w:rsid w:val="000602F2"/>
    <w:rsid w:val="000604CF"/>
    <w:rsid w:val="00060511"/>
    <w:rsid w:val="00060916"/>
    <w:rsid w:val="00060B86"/>
    <w:rsid w:val="00061115"/>
    <w:rsid w:val="0006121E"/>
    <w:rsid w:val="00061227"/>
    <w:rsid w:val="0006152A"/>
    <w:rsid w:val="00061904"/>
    <w:rsid w:val="0006196F"/>
    <w:rsid w:val="00061A41"/>
    <w:rsid w:val="00061D7A"/>
    <w:rsid w:val="00061E7D"/>
    <w:rsid w:val="00062096"/>
    <w:rsid w:val="00062249"/>
    <w:rsid w:val="0006254C"/>
    <w:rsid w:val="000628CC"/>
    <w:rsid w:val="000629EB"/>
    <w:rsid w:val="00063126"/>
    <w:rsid w:val="000632BA"/>
    <w:rsid w:val="00063A06"/>
    <w:rsid w:val="00063A4E"/>
    <w:rsid w:val="00063F10"/>
    <w:rsid w:val="00063FA8"/>
    <w:rsid w:val="0006430B"/>
    <w:rsid w:val="00064719"/>
    <w:rsid w:val="00064B23"/>
    <w:rsid w:val="00064B52"/>
    <w:rsid w:val="00064BD9"/>
    <w:rsid w:val="0006502D"/>
    <w:rsid w:val="00065064"/>
    <w:rsid w:val="000650B6"/>
    <w:rsid w:val="00065903"/>
    <w:rsid w:val="000659B8"/>
    <w:rsid w:val="000660A7"/>
    <w:rsid w:val="000660DE"/>
    <w:rsid w:val="00067171"/>
    <w:rsid w:val="00067203"/>
    <w:rsid w:val="000675EF"/>
    <w:rsid w:val="00067C87"/>
    <w:rsid w:val="00070147"/>
    <w:rsid w:val="00070506"/>
    <w:rsid w:val="000705E9"/>
    <w:rsid w:val="000706C3"/>
    <w:rsid w:val="00070A53"/>
    <w:rsid w:val="00070E51"/>
    <w:rsid w:val="00070E8A"/>
    <w:rsid w:val="00071458"/>
    <w:rsid w:val="000714F4"/>
    <w:rsid w:val="0007186F"/>
    <w:rsid w:val="00071C3A"/>
    <w:rsid w:val="00071D13"/>
    <w:rsid w:val="00071D28"/>
    <w:rsid w:val="00072C13"/>
    <w:rsid w:val="00072DFC"/>
    <w:rsid w:val="00072E92"/>
    <w:rsid w:val="00073819"/>
    <w:rsid w:val="00073CBD"/>
    <w:rsid w:val="00073D93"/>
    <w:rsid w:val="00073E8E"/>
    <w:rsid w:val="00073F9A"/>
    <w:rsid w:val="00073FF0"/>
    <w:rsid w:val="00074372"/>
    <w:rsid w:val="0007467F"/>
    <w:rsid w:val="000749DA"/>
    <w:rsid w:val="00074D34"/>
    <w:rsid w:val="0007613F"/>
    <w:rsid w:val="000761FF"/>
    <w:rsid w:val="00076A66"/>
    <w:rsid w:val="00076B7C"/>
    <w:rsid w:val="00076CD4"/>
    <w:rsid w:val="000772BF"/>
    <w:rsid w:val="00077521"/>
    <w:rsid w:val="000775A5"/>
    <w:rsid w:val="00077DA1"/>
    <w:rsid w:val="000800E1"/>
    <w:rsid w:val="00080323"/>
    <w:rsid w:val="00081A25"/>
    <w:rsid w:val="00081FA4"/>
    <w:rsid w:val="00082309"/>
    <w:rsid w:val="00082CC5"/>
    <w:rsid w:val="00082E0F"/>
    <w:rsid w:val="00083269"/>
    <w:rsid w:val="00083B36"/>
    <w:rsid w:val="00084026"/>
    <w:rsid w:val="000844E5"/>
    <w:rsid w:val="000845F1"/>
    <w:rsid w:val="00084A26"/>
    <w:rsid w:val="00085112"/>
    <w:rsid w:val="0008527F"/>
    <w:rsid w:val="000854CF"/>
    <w:rsid w:val="00085959"/>
    <w:rsid w:val="00085B13"/>
    <w:rsid w:val="00085CBE"/>
    <w:rsid w:val="00085FFB"/>
    <w:rsid w:val="000866CF"/>
    <w:rsid w:val="000871BC"/>
    <w:rsid w:val="000902BB"/>
    <w:rsid w:val="00090335"/>
    <w:rsid w:val="0009063E"/>
    <w:rsid w:val="00090925"/>
    <w:rsid w:val="000909E8"/>
    <w:rsid w:val="00091262"/>
    <w:rsid w:val="0009129B"/>
    <w:rsid w:val="00091326"/>
    <w:rsid w:val="0009177E"/>
    <w:rsid w:val="0009189A"/>
    <w:rsid w:val="000919CA"/>
    <w:rsid w:val="00091A97"/>
    <w:rsid w:val="00091BD6"/>
    <w:rsid w:val="00091E63"/>
    <w:rsid w:val="00092309"/>
    <w:rsid w:val="00092441"/>
    <w:rsid w:val="00092643"/>
    <w:rsid w:val="000926E3"/>
    <w:rsid w:val="00092A12"/>
    <w:rsid w:val="00092C02"/>
    <w:rsid w:val="00092CF8"/>
    <w:rsid w:val="00092F6C"/>
    <w:rsid w:val="00092F8A"/>
    <w:rsid w:val="0009305C"/>
    <w:rsid w:val="000937C4"/>
    <w:rsid w:val="00093B92"/>
    <w:rsid w:val="000945DB"/>
    <w:rsid w:val="000948E4"/>
    <w:rsid w:val="00094E36"/>
    <w:rsid w:val="00094E91"/>
    <w:rsid w:val="00094FC4"/>
    <w:rsid w:val="0009508A"/>
    <w:rsid w:val="000952EF"/>
    <w:rsid w:val="000954A5"/>
    <w:rsid w:val="00095585"/>
    <w:rsid w:val="000959B4"/>
    <w:rsid w:val="00095B29"/>
    <w:rsid w:val="000961B7"/>
    <w:rsid w:val="000961FA"/>
    <w:rsid w:val="00096349"/>
    <w:rsid w:val="0009642F"/>
    <w:rsid w:val="000966DB"/>
    <w:rsid w:val="00096F8A"/>
    <w:rsid w:val="000975B2"/>
    <w:rsid w:val="000976F9"/>
    <w:rsid w:val="00097A05"/>
    <w:rsid w:val="00097B05"/>
    <w:rsid w:val="00097C3E"/>
    <w:rsid w:val="000A000F"/>
    <w:rsid w:val="000A018D"/>
    <w:rsid w:val="000A025C"/>
    <w:rsid w:val="000A03B6"/>
    <w:rsid w:val="000A0D74"/>
    <w:rsid w:val="000A0F74"/>
    <w:rsid w:val="000A10F3"/>
    <w:rsid w:val="000A19C1"/>
    <w:rsid w:val="000A1ADA"/>
    <w:rsid w:val="000A22DF"/>
    <w:rsid w:val="000A2438"/>
    <w:rsid w:val="000A263E"/>
    <w:rsid w:val="000A28EC"/>
    <w:rsid w:val="000A2FBD"/>
    <w:rsid w:val="000A3902"/>
    <w:rsid w:val="000A3C75"/>
    <w:rsid w:val="000A41FE"/>
    <w:rsid w:val="000A42AD"/>
    <w:rsid w:val="000A43E4"/>
    <w:rsid w:val="000A4A15"/>
    <w:rsid w:val="000A4F83"/>
    <w:rsid w:val="000A58C0"/>
    <w:rsid w:val="000A5A35"/>
    <w:rsid w:val="000A60C6"/>
    <w:rsid w:val="000A6399"/>
    <w:rsid w:val="000A674B"/>
    <w:rsid w:val="000A6825"/>
    <w:rsid w:val="000A6F1A"/>
    <w:rsid w:val="000A75F1"/>
    <w:rsid w:val="000A7823"/>
    <w:rsid w:val="000A7849"/>
    <w:rsid w:val="000A7B2A"/>
    <w:rsid w:val="000A7DCC"/>
    <w:rsid w:val="000A7EE2"/>
    <w:rsid w:val="000A7EF3"/>
    <w:rsid w:val="000B08D1"/>
    <w:rsid w:val="000B12E4"/>
    <w:rsid w:val="000B149C"/>
    <w:rsid w:val="000B232C"/>
    <w:rsid w:val="000B2706"/>
    <w:rsid w:val="000B2911"/>
    <w:rsid w:val="000B3372"/>
    <w:rsid w:val="000B3E3F"/>
    <w:rsid w:val="000B4D02"/>
    <w:rsid w:val="000B51D9"/>
    <w:rsid w:val="000B577E"/>
    <w:rsid w:val="000B6245"/>
    <w:rsid w:val="000B6BEE"/>
    <w:rsid w:val="000B707D"/>
    <w:rsid w:val="000B7222"/>
    <w:rsid w:val="000B74FF"/>
    <w:rsid w:val="000B795D"/>
    <w:rsid w:val="000B7A98"/>
    <w:rsid w:val="000B7B67"/>
    <w:rsid w:val="000B7F87"/>
    <w:rsid w:val="000C0A52"/>
    <w:rsid w:val="000C0B42"/>
    <w:rsid w:val="000C0BB2"/>
    <w:rsid w:val="000C0E28"/>
    <w:rsid w:val="000C1AC2"/>
    <w:rsid w:val="000C2126"/>
    <w:rsid w:val="000C23BB"/>
    <w:rsid w:val="000C23D5"/>
    <w:rsid w:val="000C25CD"/>
    <w:rsid w:val="000C28C4"/>
    <w:rsid w:val="000C34CB"/>
    <w:rsid w:val="000C383A"/>
    <w:rsid w:val="000C3A1A"/>
    <w:rsid w:val="000C3DA5"/>
    <w:rsid w:val="000C3DD9"/>
    <w:rsid w:val="000C4917"/>
    <w:rsid w:val="000C4E1A"/>
    <w:rsid w:val="000C4F5A"/>
    <w:rsid w:val="000C57FC"/>
    <w:rsid w:val="000C5A25"/>
    <w:rsid w:val="000C5EC4"/>
    <w:rsid w:val="000C7120"/>
    <w:rsid w:val="000C738E"/>
    <w:rsid w:val="000C761A"/>
    <w:rsid w:val="000C7E1A"/>
    <w:rsid w:val="000D05BA"/>
    <w:rsid w:val="000D06C8"/>
    <w:rsid w:val="000D09E6"/>
    <w:rsid w:val="000D1265"/>
    <w:rsid w:val="000D153E"/>
    <w:rsid w:val="000D16ED"/>
    <w:rsid w:val="000D1CD0"/>
    <w:rsid w:val="000D1FD1"/>
    <w:rsid w:val="000D20D9"/>
    <w:rsid w:val="000D23E4"/>
    <w:rsid w:val="000D25A2"/>
    <w:rsid w:val="000D289C"/>
    <w:rsid w:val="000D2B28"/>
    <w:rsid w:val="000D3187"/>
    <w:rsid w:val="000D4163"/>
    <w:rsid w:val="000D41EE"/>
    <w:rsid w:val="000D42AE"/>
    <w:rsid w:val="000D4452"/>
    <w:rsid w:val="000D46BF"/>
    <w:rsid w:val="000D5347"/>
    <w:rsid w:val="000D56CC"/>
    <w:rsid w:val="000D57C7"/>
    <w:rsid w:val="000D640B"/>
    <w:rsid w:val="000D6C20"/>
    <w:rsid w:val="000D6C29"/>
    <w:rsid w:val="000D6E2B"/>
    <w:rsid w:val="000D7338"/>
    <w:rsid w:val="000D7732"/>
    <w:rsid w:val="000D7ACA"/>
    <w:rsid w:val="000D7AE2"/>
    <w:rsid w:val="000D7B8E"/>
    <w:rsid w:val="000D7DA7"/>
    <w:rsid w:val="000E08FF"/>
    <w:rsid w:val="000E09C4"/>
    <w:rsid w:val="000E0C1E"/>
    <w:rsid w:val="000E1192"/>
    <w:rsid w:val="000E123F"/>
    <w:rsid w:val="000E1769"/>
    <w:rsid w:val="000E1E16"/>
    <w:rsid w:val="000E1F73"/>
    <w:rsid w:val="000E2023"/>
    <w:rsid w:val="000E2103"/>
    <w:rsid w:val="000E250C"/>
    <w:rsid w:val="000E258E"/>
    <w:rsid w:val="000E25F9"/>
    <w:rsid w:val="000E2B69"/>
    <w:rsid w:val="000E2DB4"/>
    <w:rsid w:val="000E2F28"/>
    <w:rsid w:val="000E3015"/>
    <w:rsid w:val="000E33B4"/>
    <w:rsid w:val="000E35C3"/>
    <w:rsid w:val="000E3693"/>
    <w:rsid w:val="000E3795"/>
    <w:rsid w:val="000E39BC"/>
    <w:rsid w:val="000E3D01"/>
    <w:rsid w:val="000E4637"/>
    <w:rsid w:val="000E582E"/>
    <w:rsid w:val="000E6E86"/>
    <w:rsid w:val="000E73DD"/>
    <w:rsid w:val="000E7BCD"/>
    <w:rsid w:val="000F00C6"/>
    <w:rsid w:val="000F0D75"/>
    <w:rsid w:val="000F117D"/>
    <w:rsid w:val="000F14A3"/>
    <w:rsid w:val="000F1F73"/>
    <w:rsid w:val="000F2207"/>
    <w:rsid w:val="000F2225"/>
    <w:rsid w:val="000F28DD"/>
    <w:rsid w:val="000F2A66"/>
    <w:rsid w:val="000F37BB"/>
    <w:rsid w:val="000F3F2A"/>
    <w:rsid w:val="000F41D6"/>
    <w:rsid w:val="000F4CBA"/>
    <w:rsid w:val="000F4CC4"/>
    <w:rsid w:val="000F4EE3"/>
    <w:rsid w:val="000F5471"/>
    <w:rsid w:val="000F5510"/>
    <w:rsid w:val="000F58E3"/>
    <w:rsid w:val="000F645D"/>
    <w:rsid w:val="000F6529"/>
    <w:rsid w:val="000F6605"/>
    <w:rsid w:val="000F6A54"/>
    <w:rsid w:val="000F7427"/>
    <w:rsid w:val="000F773E"/>
    <w:rsid w:val="000F7946"/>
    <w:rsid w:val="000F79E8"/>
    <w:rsid w:val="000F7E36"/>
    <w:rsid w:val="000F7F43"/>
    <w:rsid w:val="0010033D"/>
    <w:rsid w:val="0010036A"/>
    <w:rsid w:val="0010066C"/>
    <w:rsid w:val="00100956"/>
    <w:rsid w:val="001009AF"/>
    <w:rsid w:val="00100E77"/>
    <w:rsid w:val="00101027"/>
    <w:rsid w:val="0010103B"/>
    <w:rsid w:val="00101CB2"/>
    <w:rsid w:val="0010206F"/>
    <w:rsid w:val="0010231D"/>
    <w:rsid w:val="00102346"/>
    <w:rsid w:val="0010241E"/>
    <w:rsid w:val="0010259C"/>
    <w:rsid w:val="00102906"/>
    <w:rsid w:val="00102B7A"/>
    <w:rsid w:val="00102BCE"/>
    <w:rsid w:val="00103261"/>
    <w:rsid w:val="0010331E"/>
    <w:rsid w:val="0010345A"/>
    <w:rsid w:val="0010363D"/>
    <w:rsid w:val="00103684"/>
    <w:rsid w:val="001039AD"/>
    <w:rsid w:val="001047BB"/>
    <w:rsid w:val="00104FFA"/>
    <w:rsid w:val="001058C1"/>
    <w:rsid w:val="00105EAC"/>
    <w:rsid w:val="0010624C"/>
    <w:rsid w:val="001063BB"/>
    <w:rsid w:val="001064CD"/>
    <w:rsid w:val="00106C39"/>
    <w:rsid w:val="00106C99"/>
    <w:rsid w:val="00107276"/>
    <w:rsid w:val="001072E2"/>
    <w:rsid w:val="00107A19"/>
    <w:rsid w:val="00107D50"/>
    <w:rsid w:val="00107D5F"/>
    <w:rsid w:val="001107A1"/>
    <w:rsid w:val="001109C6"/>
    <w:rsid w:val="001109D0"/>
    <w:rsid w:val="00110AFA"/>
    <w:rsid w:val="00110FC3"/>
    <w:rsid w:val="00111185"/>
    <w:rsid w:val="00111309"/>
    <w:rsid w:val="00111A71"/>
    <w:rsid w:val="00112027"/>
    <w:rsid w:val="001125E7"/>
    <w:rsid w:val="00112CCF"/>
    <w:rsid w:val="00113064"/>
    <w:rsid w:val="00113937"/>
    <w:rsid w:val="00113A7F"/>
    <w:rsid w:val="00113B23"/>
    <w:rsid w:val="001142E2"/>
    <w:rsid w:val="00114976"/>
    <w:rsid w:val="00114DDE"/>
    <w:rsid w:val="00114E04"/>
    <w:rsid w:val="00115011"/>
    <w:rsid w:val="0011538E"/>
    <w:rsid w:val="00115652"/>
    <w:rsid w:val="001157FF"/>
    <w:rsid w:val="0011591F"/>
    <w:rsid w:val="0011599C"/>
    <w:rsid w:val="00115C3D"/>
    <w:rsid w:val="00115D8D"/>
    <w:rsid w:val="001162F1"/>
    <w:rsid w:val="00116558"/>
    <w:rsid w:val="001165BB"/>
    <w:rsid w:val="001169A2"/>
    <w:rsid w:val="00116EA8"/>
    <w:rsid w:val="00117CDF"/>
    <w:rsid w:val="00117DF7"/>
    <w:rsid w:val="0012132C"/>
    <w:rsid w:val="00121643"/>
    <w:rsid w:val="001216DF"/>
    <w:rsid w:val="00121990"/>
    <w:rsid w:val="00121A13"/>
    <w:rsid w:val="00121AA2"/>
    <w:rsid w:val="00121DD6"/>
    <w:rsid w:val="00121F2A"/>
    <w:rsid w:val="00122198"/>
    <w:rsid w:val="001227E6"/>
    <w:rsid w:val="00122916"/>
    <w:rsid w:val="00122AF7"/>
    <w:rsid w:val="00122EE6"/>
    <w:rsid w:val="0012301B"/>
    <w:rsid w:val="0012317C"/>
    <w:rsid w:val="00123202"/>
    <w:rsid w:val="001233A1"/>
    <w:rsid w:val="0012398A"/>
    <w:rsid w:val="00123B78"/>
    <w:rsid w:val="00123E5D"/>
    <w:rsid w:val="00124513"/>
    <w:rsid w:val="0012454E"/>
    <w:rsid w:val="0012473B"/>
    <w:rsid w:val="0012487A"/>
    <w:rsid w:val="00124929"/>
    <w:rsid w:val="0012512A"/>
    <w:rsid w:val="001251D1"/>
    <w:rsid w:val="00125562"/>
    <w:rsid w:val="001257C1"/>
    <w:rsid w:val="00125F90"/>
    <w:rsid w:val="0012635A"/>
    <w:rsid w:val="00126383"/>
    <w:rsid w:val="00126501"/>
    <w:rsid w:val="001268DF"/>
    <w:rsid w:val="00126919"/>
    <w:rsid w:val="001269CD"/>
    <w:rsid w:val="00126BB7"/>
    <w:rsid w:val="00126BC0"/>
    <w:rsid w:val="00126CDD"/>
    <w:rsid w:val="00126DDF"/>
    <w:rsid w:val="001274AA"/>
    <w:rsid w:val="00127691"/>
    <w:rsid w:val="00127765"/>
    <w:rsid w:val="00127F82"/>
    <w:rsid w:val="0013025A"/>
    <w:rsid w:val="001304F0"/>
    <w:rsid w:val="001308C1"/>
    <w:rsid w:val="00130D3A"/>
    <w:rsid w:val="00130D9A"/>
    <w:rsid w:val="001310A5"/>
    <w:rsid w:val="00131354"/>
    <w:rsid w:val="00131B96"/>
    <w:rsid w:val="0013204A"/>
    <w:rsid w:val="001321DD"/>
    <w:rsid w:val="001322B0"/>
    <w:rsid w:val="00132304"/>
    <w:rsid w:val="001323EF"/>
    <w:rsid w:val="0013263F"/>
    <w:rsid w:val="00132B6C"/>
    <w:rsid w:val="00132BD3"/>
    <w:rsid w:val="00132E81"/>
    <w:rsid w:val="00132F69"/>
    <w:rsid w:val="00133A17"/>
    <w:rsid w:val="00133A49"/>
    <w:rsid w:val="001344C5"/>
    <w:rsid w:val="0013476A"/>
    <w:rsid w:val="00134CB9"/>
    <w:rsid w:val="00135000"/>
    <w:rsid w:val="001350B3"/>
    <w:rsid w:val="0013556F"/>
    <w:rsid w:val="00135AE9"/>
    <w:rsid w:val="00135E3F"/>
    <w:rsid w:val="00136115"/>
    <w:rsid w:val="00136335"/>
    <w:rsid w:val="0013696F"/>
    <w:rsid w:val="00137EFE"/>
    <w:rsid w:val="001401DD"/>
    <w:rsid w:val="001406C1"/>
    <w:rsid w:val="001409B4"/>
    <w:rsid w:val="00140D6C"/>
    <w:rsid w:val="001419BC"/>
    <w:rsid w:val="00141B92"/>
    <w:rsid w:val="00142B8F"/>
    <w:rsid w:val="00142C10"/>
    <w:rsid w:val="00143506"/>
    <w:rsid w:val="00143567"/>
    <w:rsid w:val="00143622"/>
    <w:rsid w:val="00143E1B"/>
    <w:rsid w:val="00144052"/>
    <w:rsid w:val="0014418A"/>
    <w:rsid w:val="00144666"/>
    <w:rsid w:val="00144A58"/>
    <w:rsid w:val="00145505"/>
    <w:rsid w:val="00146298"/>
    <w:rsid w:val="0014671F"/>
    <w:rsid w:val="00146747"/>
    <w:rsid w:val="00146B9D"/>
    <w:rsid w:val="00146BC7"/>
    <w:rsid w:val="00146BF0"/>
    <w:rsid w:val="0014715B"/>
    <w:rsid w:val="0014793A"/>
    <w:rsid w:val="00147DA7"/>
    <w:rsid w:val="00147EF2"/>
    <w:rsid w:val="001500C5"/>
    <w:rsid w:val="0015025B"/>
    <w:rsid w:val="00150662"/>
    <w:rsid w:val="00150683"/>
    <w:rsid w:val="001510D0"/>
    <w:rsid w:val="001517B0"/>
    <w:rsid w:val="0015187A"/>
    <w:rsid w:val="001518FC"/>
    <w:rsid w:val="001525DF"/>
    <w:rsid w:val="00152610"/>
    <w:rsid w:val="001526A9"/>
    <w:rsid w:val="00152899"/>
    <w:rsid w:val="00152920"/>
    <w:rsid w:val="0015293B"/>
    <w:rsid w:val="001529BF"/>
    <w:rsid w:val="00152F31"/>
    <w:rsid w:val="00152FBC"/>
    <w:rsid w:val="00153755"/>
    <w:rsid w:val="00153904"/>
    <w:rsid w:val="00153BFD"/>
    <w:rsid w:val="00154380"/>
    <w:rsid w:val="0015492F"/>
    <w:rsid w:val="0015498E"/>
    <w:rsid w:val="00154BB6"/>
    <w:rsid w:val="00154E50"/>
    <w:rsid w:val="00155089"/>
    <w:rsid w:val="001551C1"/>
    <w:rsid w:val="001556CE"/>
    <w:rsid w:val="00155CBE"/>
    <w:rsid w:val="00156B5A"/>
    <w:rsid w:val="00156F7E"/>
    <w:rsid w:val="00157277"/>
    <w:rsid w:val="00157505"/>
    <w:rsid w:val="00157660"/>
    <w:rsid w:val="00157663"/>
    <w:rsid w:val="00157669"/>
    <w:rsid w:val="00157B99"/>
    <w:rsid w:val="00157ED4"/>
    <w:rsid w:val="00157F67"/>
    <w:rsid w:val="001605A8"/>
    <w:rsid w:val="00160719"/>
    <w:rsid w:val="001608DC"/>
    <w:rsid w:val="00160AB6"/>
    <w:rsid w:val="00160EED"/>
    <w:rsid w:val="001611F5"/>
    <w:rsid w:val="00161951"/>
    <w:rsid w:val="0016196B"/>
    <w:rsid w:val="00161C5B"/>
    <w:rsid w:val="001621B1"/>
    <w:rsid w:val="001621D7"/>
    <w:rsid w:val="00162408"/>
    <w:rsid w:val="001624F8"/>
    <w:rsid w:val="00162760"/>
    <w:rsid w:val="0016281B"/>
    <w:rsid w:val="001631B8"/>
    <w:rsid w:val="00163433"/>
    <w:rsid w:val="00163465"/>
    <w:rsid w:val="00163A38"/>
    <w:rsid w:val="00163DB3"/>
    <w:rsid w:val="001640AF"/>
    <w:rsid w:val="001649CE"/>
    <w:rsid w:val="001649FF"/>
    <w:rsid w:val="00164E3A"/>
    <w:rsid w:val="00164EB3"/>
    <w:rsid w:val="0016533A"/>
    <w:rsid w:val="0016578B"/>
    <w:rsid w:val="001659DC"/>
    <w:rsid w:val="001666EC"/>
    <w:rsid w:val="00167238"/>
    <w:rsid w:val="00167A31"/>
    <w:rsid w:val="00167BE8"/>
    <w:rsid w:val="00167E83"/>
    <w:rsid w:val="00167EAB"/>
    <w:rsid w:val="0017021D"/>
    <w:rsid w:val="001702D0"/>
    <w:rsid w:val="00170594"/>
    <w:rsid w:val="001707D4"/>
    <w:rsid w:val="001709E2"/>
    <w:rsid w:val="00171594"/>
    <w:rsid w:val="00171863"/>
    <w:rsid w:val="001718A1"/>
    <w:rsid w:val="001727EA"/>
    <w:rsid w:val="0017280E"/>
    <w:rsid w:val="00172CF8"/>
    <w:rsid w:val="00173443"/>
    <w:rsid w:val="00174624"/>
    <w:rsid w:val="001757A2"/>
    <w:rsid w:val="0017594B"/>
    <w:rsid w:val="00175FCC"/>
    <w:rsid w:val="00175FE0"/>
    <w:rsid w:val="001761DE"/>
    <w:rsid w:val="0017633B"/>
    <w:rsid w:val="001765E2"/>
    <w:rsid w:val="0017688B"/>
    <w:rsid w:val="001769D5"/>
    <w:rsid w:val="00176C9A"/>
    <w:rsid w:val="00176CC7"/>
    <w:rsid w:val="00177038"/>
    <w:rsid w:val="00177880"/>
    <w:rsid w:val="00180046"/>
    <w:rsid w:val="001815F9"/>
    <w:rsid w:val="00181782"/>
    <w:rsid w:val="0018230C"/>
    <w:rsid w:val="00182413"/>
    <w:rsid w:val="001826C4"/>
    <w:rsid w:val="00182D5E"/>
    <w:rsid w:val="00182D76"/>
    <w:rsid w:val="00182F83"/>
    <w:rsid w:val="00183600"/>
    <w:rsid w:val="00183676"/>
    <w:rsid w:val="00183B3F"/>
    <w:rsid w:val="00183CC3"/>
    <w:rsid w:val="001840D0"/>
    <w:rsid w:val="00184137"/>
    <w:rsid w:val="00184389"/>
    <w:rsid w:val="001846DB"/>
    <w:rsid w:val="0018476F"/>
    <w:rsid w:val="00184843"/>
    <w:rsid w:val="001848E4"/>
    <w:rsid w:val="00184FA5"/>
    <w:rsid w:val="00185465"/>
    <w:rsid w:val="00185833"/>
    <w:rsid w:val="00185887"/>
    <w:rsid w:val="001858FF"/>
    <w:rsid w:val="001859E4"/>
    <w:rsid w:val="00185ACB"/>
    <w:rsid w:val="00185DD2"/>
    <w:rsid w:val="00187121"/>
    <w:rsid w:val="00187158"/>
    <w:rsid w:val="00187E15"/>
    <w:rsid w:val="001901FE"/>
    <w:rsid w:val="0019089F"/>
    <w:rsid w:val="00190F65"/>
    <w:rsid w:val="001911FE"/>
    <w:rsid w:val="00191B9A"/>
    <w:rsid w:val="0019225E"/>
    <w:rsid w:val="00192BCC"/>
    <w:rsid w:val="00192EC5"/>
    <w:rsid w:val="0019328D"/>
    <w:rsid w:val="001939D4"/>
    <w:rsid w:val="00193FA4"/>
    <w:rsid w:val="00194F2E"/>
    <w:rsid w:val="0019502E"/>
    <w:rsid w:val="00195078"/>
    <w:rsid w:val="00195221"/>
    <w:rsid w:val="001952CB"/>
    <w:rsid w:val="00195422"/>
    <w:rsid w:val="00195868"/>
    <w:rsid w:val="00195972"/>
    <w:rsid w:val="00195A51"/>
    <w:rsid w:val="00196731"/>
    <w:rsid w:val="001967DB"/>
    <w:rsid w:val="001967E0"/>
    <w:rsid w:val="00196BEF"/>
    <w:rsid w:val="00196E89"/>
    <w:rsid w:val="0019739C"/>
    <w:rsid w:val="00197429"/>
    <w:rsid w:val="00197A40"/>
    <w:rsid w:val="00197B67"/>
    <w:rsid w:val="00197EB2"/>
    <w:rsid w:val="001A01A3"/>
    <w:rsid w:val="001A035E"/>
    <w:rsid w:val="001A0602"/>
    <w:rsid w:val="001A0721"/>
    <w:rsid w:val="001A0743"/>
    <w:rsid w:val="001A0E65"/>
    <w:rsid w:val="001A1029"/>
    <w:rsid w:val="001A1478"/>
    <w:rsid w:val="001A15B2"/>
    <w:rsid w:val="001A19D7"/>
    <w:rsid w:val="001A1B6A"/>
    <w:rsid w:val="001A1C79"/>
    <w:rsid w:val="001A26AC"/>
    <w:rsid w:val="001A2E5D"/>
    <w:rsid w:val="001A31C0"/>
    <w:rsid w:val="001A346D"/>
    <w:rsid w:val="001A405E"/>
    <w:rsid w:val="001A41EE"/>
    <w:rsid w:val="001A4290"/>
    <w:rsid w:val="001A48B4"/>
    <w:rsid w:val="001A490A"/>
    <w:rsid w:val="001A4C0A"/>
    <w:rsid w:val="001A4DF3"/>
    <w:rsid w:val="001A4F93"/>
    <w:rsid w:val="001A5306"/>
    <w:rsid w:val="001A5329"/>
    <w:rsid w:val="001A5556"/>
    <w:rsid w:val="001A5780"/>
    <w:rsid w:val="001A5869"/>
    <w:rsid w:val="001A5EB5"/>
    <w:rsid w:val="001A65F4"/>
    <w:rsid w:val="001A6614"/>
    <w:rsid w:val="001A6F51"/>
    <w:rsid w:val="001A729B"/>
    <w:rsid w:val="001A72C2"/>
    <w:rsid w:val="001A784D"/>
    <w:rsid w:val="001B11EC"/>
    <w:rsid w:val="001B13BC"/>
    <w:rsid w:val="001B186A"/>
    <w:rsid w:val="001B1AD9"/>
    <w:rsid w:val="001B1FF0"/>
    <w:rsid w:val="001B2A37"/>
    <w:rsid w:val="001B2AC4"/>
    <w:rsid w:val="001B2BCC"/>
    <w:rsid w:val="001B2E54"/>
    <w:rsid w:val="001B3002"/>
    <w:rsid w:val="001B440E"/>
    <w:rsid w:val="001B44C5"/>
    <w:rsid w:val="001B4693"/>
    <w:rsid w:val="001B485A"/>
    <w:rsid w:val="001B54A0"/>
    <w:rsid w:val="001B57A2"/>
    <w:rsid w:val="001B5A57"/>
    <w:rsid w:val="001B5BF2"/>
    <w:rsid w:val="001B5E4E"/>
    <w:rsid w:val="001B632F"/>
    <w:rsid w:val="001B640A"/>
    <w:rsid w:val="001B6929"/>
    <w:rsid w:val="001B6BA0"/>
    <w:rsid w:val="001B6D04"/>
    <w:rsid w:val="001B7319"/>
    <w:rsid w:val="001B799F"/>
    <w:rsid w:val="001B7D06"/>
    <w:rsid w:val="001B7FEC"/>
    <w:rsid w:val="001C020B"/>
    <w:rsid w:val="001C0344"/>
    <w:rsid w:val="001C0613"/>
    <w:rsid w:val="001C07C4"/>
    <w:rsid w:val="001C082A"/>
    <w:rsid w:val="001C0F87"/>
    <w:rsid w:val="001C16BE"/>
    <w:rsid w:val="001C18E0"/>
    <w:rsid w:val="001C1C15"/>
    <w:rsid w:val="001C1D33"/>
    <w:rsid w:val="001C1D64"/>
    <w:rsid w:val="001C2561"/>
    <w:rsid w:val="001C2968"/>
    <w:rsid w:val="001C2995"/>
    <w:rsid w:val="001C2A5A"/>
    <w:rsid w:val="001C2B07"/>
    <w:rsid w:val="001C2EEE"/>
    <w:rsid w:val="001C3002"/>
    <w:rsid w:val="001C3094"/>
    <w:rsid w:val="001C30B4"/>
    <w:rsid w:val="001C35CC"/>
    <w:rsid w:val="001C3842"/>
    <w:rsid w:val="001C3D4C"/>
    <w:rsid w:val="001C3F24"/>
    <w:rsid w:val="001C4026"/>
    <w:rsid w:val="001C41B1"/>
    <w:rsid w:val="001C4530"/>
    <w:rsid w:val="001C4E47"/>
    <w:rsid w:val="001C5A2A"/>
    <w:rsid w:val="001C6818"/>
    <w:rsid w:val="001C6F26"/>
    <w:rsid w:val="001C6FF8"/>
    <w:rsid w:val="001C762F"/>
    <w:rsid w:val="001C7A2C"/>
    <w:rsid w:val="001D04F5"/>
    <w:rsid w:val="001D0875"/>
    <w:rsid w:val="001D08DA"/>
    <w:rsid w:val="001D0C16"/>
    <w:rsid w:val="001D1222"/>
    <w:rsid w:val="001D16DB"/>
    <w:rsid w:val="001D1700"/>
    <w:rsid w:val="001D1786"/>
    <w:rsid w:val="001D19F6"/>
    <w:rsid w:val="001D1C15"/>
    <w:rsid w:val="001D248E"/>
    <w:rsid w:val="001D2CBC"/>
    <w:rsid w:val="001D319D"/>
    <w:rsid w:val="001D353A"/>
    <w:rsid w:val="001D3909"/>
    <w:rsid w:val="001D3958"/>
    <w:rsid w:val="001D3C55"/>
    <w:rsid w:val="001D3E17"/>
    <w:rsid w:val="001D3EF8"/>
    <w:rsid w:val="001D3F47"/>
    <w:rsid w:val="001D3FA0"/>
    <w:rsid w:val="001D4398"/>
    <w:rsid w:val="001D4EF7"/>
    <w:rsid w:val="001D5385"/>
    <w:rsid w:val="001D58A7"/>
    <w:rsid w:val="001D5EF0"/>
    <w:rsid w:val="001D5FF3"/>
    <w:rsid w:val="001D6ADC"/>
    <w:rsid w:val="001D6CFD"/>
    <w:rsid w:val="001D7AF9"/>
    <w:rsid w:val="001D7DB1"/>
    <w:rsid w:val="001D7EB4"/>
    <w:rsid w:val="001E02D8"/>
    <w:rsid w:val="001E0B72"/>
    <w:rsid w:val="001E11CF"/>
    <w:rsid w:val="001E151D"/>
    <w:rsid w:val="001E1527"/>
    <w:rsid w:val="001E2030"/>
    <w:rsid w:val="001E2948"/>
    <w:rsid w:val="001E29AA"/>
    <w:rsid w:val="001E2AAC"/>
    <w:rsid w:val="001E2B6F"/>
    <w:rsid w:val="001E3132"/>
    <w:rsid w:val="001E343B"/>
    <w:rsid w:val="001E3495"/>
    <w:rsid w:val="001E37E6"/>
    <w:rsid w:val="001E413A"/>
    <w:rsid w:val="001E46DF"/>
    <w:rsid w:val="001E491F"/>
    <w:rsid w:val="001E56D5"/>
    <w:rsid w:val="001E58B4"/>
    <w:rsid w:val="001E58B8"/>
    <w:rsid w:val="001E5B39"/>
    <w:rsid w:val="001E5BDD"/>
    <w:rsid w:val="001E5DA7"/>
    <w:rsid w:val="001E6799"/>
    <w:rsid w:val="001E703C"/>
    <w:rsid w:val="001E7554"/>
    <w:rsid w:val="001E78B7"/>
    <w:rsid w:val="001F08FC"/>
    <w:rsid w:val="001F0D5A"/>
    <w:rsid w:val="001F15CB"/>
    <w:rsid w:val="001F1A6E"/>
    <w:rsid w:val="001F26AD"/>
    <w:rsid w:val="001F27E7"/>
    <w:rsid w:val="001F2AC4"/>
    <w:rsid w:val="001F30B5"/>
    <w:rsid w:val="001F3B71"/>
    <w:rsid w:val="001F3D67"/>
    <w:rsid w:val="001F406E"/>
    <w:rsid w:val="001F4142"/>
    <w:rsid w:val="001F4495"/>
    <w:rsid w:val="001F45B1"/>
    <w:rsid w:val="001F476D"/>
    <w:rsid w:val="001F47A0"/>
    <w:rsid w:val="001F47A7"/>
    <w:rsid w:val="001F4D55"/>
    <w:rsid w:val="001F53B4"/>
    <w:rsid w:val="001F5564"/>
    <w:rsid w:val="001F66AC"/>
    <w:rsid w:val="001F6B09"/>
    <w:rsid w:val="001F6D94"/>
    <w:rsid w:val="001F6E2A"/>
    <w:rsid w:val="001F71D4"/>
    <w:rsid w:val="001F7452"/>
    <w:rsid w:val="001F7761"/>
    <w:rsid w:val="00200829"/>
    <w:rsid w:val="00200CA3"/>
    <w:rsid w:val="00200D4D"/>
    <w:rsid w:val="00201085"/>
    <w:rsid w:val="002010BB"/>
    <w:rsid w:val="0020152C"/>
    <w:rsid w:val="00201811"/>
    <w:rsid w:val="00201C43"/>
    <w:rsid w:val="00202066"/>
    <w:rsid w:val="002020C0"/>
    <w:rsid w:val="00202AAA"/>
    <w:rsid w:val="00202B94"/>
    <w:rsid w:val="002030DD"/>
    <w:rsid w:val="002040C5"/>
    <w:rsid w:val="002045E3"/>
    <w:rsid w:val="0020499C"/>
    <w:rsid w:val="00204A71"/>
    <w:rsid w:val="00204DAA"/>
    <w:rsid w:val="0020500D"/>
    <w:rsid w:val="0020584F"/>
    <w:rsid w:val="002064DB"/>
    <w:rsid w:val="00206B31"/>
    <w:rsid w:val="00206B41"/>
    <w:rsid w:val="00207B90"/>
    <w:rsid w:val="002101A9"/>
    <w:rsid w:val="00210468"/>
    <w:rsid w:val="0021069C"/>
    <w:rsid w:val="002106A5"/>
    <w:rsid w:val="002106BE"/>
    <w:rsid w:val="00210AE4"/>
    <w:rsid w:val="0021160A"/>
    <w:rsid w:val="00211E86"/>
    <w:rsid w:val="00212020"/>
    <w:rsid w:val="002120C0"/>
    <w:rsid w:val="0021293F"/>
    <w:rsid w:val="00212977"/>
    <w:rsid w:val="002132F5"/>
    <w:rsid w:val="00213357"/>
    <w:rsid w:val="0021373F"/>
    <w:rsid w:val="0021384D"/>
    <w:rsid w:val="00213D78"/>
    <w:rsid w:val="00214F74"/>
    <w:rsid w:val="00215073"/>
    <w:rsid w:val="002150E5"/>
    <w:rsid w:val="00215387"/>
    <w:rsid w:val="00215BE7"/>
    <w:rsid w:val="00215DCF"/>
    <w:rsid w:val="00216383"/>
    <w:rsid w:val="002163C4"/>
    <w:rsid w:val="0021648F"/>
    <w:rsid w:val="0021667A"/>
    <w:rsid w:val="00216739"/>
    <w:rsid w:val="00217182"/>
    <w:rsid w:val="00217254"/>
    <w:rsid w:val="00217911"/>
    <w:rsid w:val="00217AB0"/>
    <w:rsid w:val="00217F7E"/>
    <w:rsid w:val="00220233"/>
    <w:rsid w:val="00220670"/>
    <w:rsid w:val="00220B8A"/>
    <w:rsid w:val="002212FC"/>
    <w:rsid w:val="00222CB0"/>
    <w:rsid w:val="00222CCF"/>
    <w:rsid w:val="00222D30"/>
    <w:rsid w:val="00223186"/>
    <w:rsid w:val="0022323F"/>
    <w:rsid w:val="002232D7"/>
    <w:rsid w:val="002234A5"/>
    <w:rsid w:val="00223755"/>
    <w:rsid w:val="0022390A"/>
    <w:rsid w:val="00224449"/>
    <w:rsid w:val="00224544"/>
    <w:rsid w:val="0022471F"/>
    <w:rsid w:val="00224720"/>
    <w:rsid w:val="002247EF"/>
    <w:rsid w:val="00224CBF"/>
    <w:rsid w:val="00224D7E"/>
    <w:rsid w:val="00225252"/>
    <w:rsid w:val="0022589E"/>
    <w:rsid w:val="0022593F"/>
    <w:rsid w:val="00225F99"/>
    <w:rsid w:val="00226798"/>
    <w:rsid w:val="00226A23"/>
    <w:rsid w:val="00226BFD"/>
    <w:rsid w:val="00226C4B"/>
    <w:rsid w:val="00226C71"/>
    <w:rsid w:val="00226C94"/>
    <w:rsid w:val="00226E12"/>
    <w:rsid w:val="002275FE"/>
    <w:rsid w:val="00227605"/>
    <w:rsid w:val="00227A1D"/>
    <w:rsid w:val="00227C44"/>
    <w:rsid w:val="00227D22"/>
    <w:rsid w:val="0023016C"/>
    <w:rsid w:val="002305DB"/>
    <w:rsid w:val="00230968"/>
    <w:rsid w:val="002309A9"/>
    <w:rsid w:val="00230F51"/>
    <w:rsid w:val="00231356"/>
    <w:rsid w:val="00231518"/>
    <w:rsid w:val="00231668"/>
    <w:rsid w:val="00231673"/>
    <w:rsid w:val="002317AD"/>
    <w:rsid w:val="00231B05"/>
    <w:rsid w:val="00232087"/>
    <w:rsid w:val="00232895"/>
    <w:rsid w:val="00233122"/>
    <w:rsid w:val="002336F1"/>
    <w:rsid w:val="00233764"/>
    <w:rsid w:val="0023398A"/>
    <w:rsid w:val="00233F7D"/>
    <w:rsid w:val="002341DD"/>
    <w:rsid w:val="00234218"/>
    <w:rsid w:val="002351AF"/>
    <w:rsid w:val="00235483"/>
    <w:rsid w:val="00235554"/>
    <w:rsid w:val="002355D2"/>
    <w:rsid w:val="00235919"/>
    <w:rsid w:val="00235AAF"/>
    <w:rsid w:val="00235C26"/>
    <w:rsid w:val="00235FB7"/>
    <w:rsid w:val="002361A0"/>
    <w:rsid w:val="00236413"/>
    <w:rsid w:val="002364C9"/>
    <w:rsid w:val="00236724"/>
    <w:rsid w:val="00236CE1"/>
    <w:rsid w:val="00236D43"/>
    <w:rsid w:val="0023770E"/>
    <w:rsid w:val="002378BC"/>
    <w:rsid w:val="00237A9B"/>
    <w:rsid w:val="00240294"/>
    <w:rsid w:val="002402B4"/>
    <w:rsid w:val="002404C3"/>
    <w:rsid w:val="00240A9E"/>
    <w:rsid w:val="00240D94"/>
    <w:rsid w:val="00241468"/>
    <w:rsid w:val="002414E5"/>
    <w:rsid w:val="00241661"/>
    <w:rsid w:val="00242C25"/>
    <w:rsid w:val="00242CBD"/>
    <w:rsid w:val="00242D89"/>
    <w:rsid w:val="00242DB2"/>
    <w:rsid w:val="0024314D"/>
    <w:rsid w:val="0024339B"/>
    <w:rsid w:val="00243FCB"/>
    <w:rsid w:val="00244148"/>
    <w:rsid w:val="002444E6"/>
    <w:rsid w:val="00244660"/>
    <w:rsid w:val="00244969"/>
    <w:rsid w:val="0024496D"/>
    <w:rsid w:val="00244DCF"/>
    <w:rsid w:val="00244E08"/>
    <w:rsid w:val="00244F62"/>
    <w:rsid w:val="0024585B"/>
    <w:rsid w:val="002466D0"/>
    <w:rsid w:val="00246C5D"/>
    <w:rsid w:val="00246DAF"/>
    <w:rsid w:val="0024774D"/>
    <w:rsid w:val="002503FB"/>
    <w:rsid w:val="0025048B"/>
    <w:rsid w:val="00250818"/>
    <w:rsid w:val="00250C9B"/>
    <w:rsid w:val="00250E03"/>
    <w:rsid w:val="00250EF2"/>
    <w:rsid w:val="00250F02"/>
    <w:rsid w:val="00251204"/>
    <w:rsid w:val="002512B1"/>
    <w:rsid w:val="002513BF"/>
    <w:rsid w:val="00251BAA"/>
    <w:rsid w:val="00252DBD"/>
    <w:rsid w:val="00252E88"/>
    <w:rsid w:val="00252FE1"/>
    <w:rsid w:val="00253206"/>
    <w:rsid w:val="00253644"/>
    <w:rsid w:val="002536BE"/>
    <w:rsid w:val="00253710"/>
    <w:rsid w:val="002544CA"/>
    <w:rsid w:val="00254D4A"/>
    <w:rsid w:val="0025564D"/>
    <w:rsid w:val="00255BEB"/>
    <w:rsid w:val="002564E7"/>
    <w:rsid w:val="0025667A"/>
    <w:rsid w:val="00256A39"/>
    <w:rsid w:val="00256AC4"/>
    <w:rsid w:val="0025723B"/>
    <w:rsid w:val="00257381"/>
    <w:rsid w:val="0025760B"/>
    <w:rsid w:val="00257B04"/>
    <w:rsid w:val="00260C92"/>
    <w:rsid w:val="002611AC"/>
    <w:rsid w:val="00262932"/>
    <w:rsid w:val="00263099"/>
    <w:rsid w:val="002637FC"/>
    <w:rsid w:val="002641EE"/>
    <w:rsid w:val="0026439C"/>
    <w:rsid w:val="00264461"/>
    <w:rsid w:val="00264578"/>
    <w:rsid w:val="00264BA5"/>
    <w:rsid w:val="00264F84"/>
    <w:rsid w:val="00265217"/>
    <w:rsid w:val="0026547E"/>
    <w:rsid w:val="00265792"/>
    <w:rsid w:val="00266D05"/>
    <w:rsid w:val="0026709C"/>
    <w:rsid w:val="002674DA"/>
    <w:rsid w:val="00267608"/>
    <w:rsid w:val="002677FA"/>
    <w:rsid w:val="00267A81"/>
    <w:rsid w:val="00267F10"/>
    <w:rsid w:val="00270DC8"/>
    <w:rsid w:val="00270FE2"/>
    <w:rsid w:val="00271059"/>
    <w:rsid w:val="00271162"/>
    <w:rsid w:val="002714B7"/>
    <w:rsid w:val="002717F2"/>
    <w:rsid w:val="00271BCA"/>
    <w:rsid w:val="00271E7F"/>
    <w:rsid w:val="00271E9E"/>
    <w:rsid w:val="00271F74"/>
    <w:rsid w:val="0027208E"/>
    <w:rsid w:val="0027261D"/>
    <w:rsid w:val="00272DDE"/>
    <w:rsid w:val="00272FCB"/>
    <w:rsid w:val="00273051"/>
    <w:rsid w:val="002730BA"/>
    <w:rsid w:val="002734CB"/>
    <w:rsid w:val="00273B50"/>
    <w:rsid w:val="0027456A"/>
    <w:rsid w:val="00274866"/>
    <w:rsid w:val="00274CC1"/>
    <w:rsid w:val="002752CF"/>
    <w:rsid w:val="00275597"/>
    <w:rsid w:val="00276086"/>
    <w:rsid w:val="00276748"/>
    <w:rsid w:val="00276B05"/>
    <w:rsid w:val="00276D85"/>
    <w:rsid w:val="00277351"/>
    <w:rsid w:val="00277366"/>
    <w:rsid w:val="00277842"/>
    <w:rsid w:val="00277BBC"/>
    <w:rsid w:val="00277D8C"/>
    <w:rsid w:val="00277EC6"/>
    <w:rsid w:val="00280105"/>
    <w:rsid w:val="002805C5"/>
    <w:rsid w:val="00280691"/>
    <w:rsid w:val="00280948"/>
    <w:rsid w:val="00280C3A"/>
    <w:rsid w:val="00280C44"/>
    <w:rsid w:val="00280E51"/>
    <w:rsid w:val="00281196"/>
    <w:rsid w:val="00281837"/>
    <w:rsid w:val="00281841"/>
    <w:rsid w:val="00281947"/>
    <w:rsid w:val="002819FC"/>
    <w:rsid w:val="00281E7E"/>
    <w:rsid w:val="002820BC"/>
    <w:rsid w:val="00282368"/>
    <w:rsid w:val="00282C29"/>
    <w:rsid w:val="00282E50"/>
    <w:rsid w:val="00282EDC"/>
    <w:rsid w:val="00283910"/>
    <w:rsid w:val="00283B12"/>
    <w:rsid w:val="00283DBA"/>
    <w:rsid w:val="0028462E"/>
    <w:rsid w:val="0028470E"/>
    <w:rsid w:val="00284CD7"/>
    <w:rsid w:val="00284ED1"/>
    <w:rsid w:val="002851A6"/>
    <w:rsid w:val="002851FA"/>
    <w:rsid w:val="0028520D"/>
    <w:rsid w:val="002857D8"/>
    <w:rsid w:val="002859ED"/>
    <w:rsid w:val="00285E2D"/>
    <w:rsid w:val="002866E6"/>
    <w:rsid w:val="002867A3"/>
    <w:rsid w:val="002868C5"/>
    <w:rsid w:val="00287261"/>
    <w:rsid w:val="0028764B"/>
    <w:rsid w:val="0028775E"/>
    <w:rsid w:val="00287B6E"/>
    <w:rsid w:val="00287FDC"/>
    <w:rsid w:val="0029026E"/>
    <w:rsid w:val="00290271"/>
    <w:rsid w:val="002903F5"/>
    <w:rsid w:val="0029051B"/>
    <w:rsid w:val="00291561"/>
    <w:rsid w:val="00291590"/>
    <w:rsid w:val="00291899"/>
    <w:rsid w:val="002925F0"/>
    <w:rsid w:val="002928AE"/>
    <w:rsid w:val="002929A9"/>
    <w:rsid w:val="002932CD"/>
    <w:rsid w:val="00293332"/>
    <w:rsid w:val="0029333E"/>
    <w:rsid w:val="002933B1"/>
    <w:rsid w:val="0029373C"/>
    <w:rsid w:val="00293949"/>
    <w:rsid w:val="00293A84"/>
    <w:rsid w:val="00293C6E"/>
    <w:rsid w:val="00294876"/>
    <w:rsid w:val="00294D05"/>
    <w:rsid w:val="00294F3A"/>
    <w:rsid w:val="00295046"/>
    <w:rsid w:val="002951A1"/>
    <w:rsid w:val="002953E9"/>
    <w:rsid w:val="00295B4E"/>
    <w:rsid w:val="002960AD"/>
    <w:rsid w:val="002962B5"/>
    <w:rsid w:val="00296717"/>
    <w:rsid w:val="002967F4"/>
    <w:rsid w:val="00296826"/>
    <w:rsid w:val="0029709D"/>
    <w:rsid w:val="00297246"/>
    <w:rsid w:val="00297F4B"/>
    <w:rsid w:val="002A014F"/>
    <w:rsid w:val="002A01E8"/>
    <w:rsid w:val="002A02A5"/>
    <w:rsid w:val="002A032F"/>
    <w:rsid w:val="002A0576"/>
    <w:rsid w:val="002A07AE"/>
    <w:rsid w:val="002A189D"/>
    <w:rsid w:val="002A1AB7"/>
    <w:rsid w:val="002A1D07"/>
    <w:rsid w:val="002A23C7"/>
    <w:rsid w:val="002A24A0"/>
    <w:rsid w:val="002A2A2E"/>
    <w:rsid w:val="002A2FD4"/>
    <w:rsid w:val="002A3432"/>
    <w:rsid w:val="002A3D59"/>
    <w:rsid w:val="002A42DA"/>
    <w:rsid w:val="002A44E7"/>
    <w:rsid w:val="002A4CE2"/>
    <w:rsid w:val="002A5588"/>
    <w:rsid w:val="002A579A"/>
    <w:rsid w:val="002A63FF"/>
    <w:rsid w:val="002A64BF"/>
    <w:rsid w:val="002A673F"/>
    <w:rsid w:val="002A68B3"/>
    <w:rsid w:val="002A697E"/>
    <w:rsid w:val="002A6DB0"/>
    <w:rsid w:val="002A7139"/>
    <w:rsid w:val="002A7704"/>
    <w:rsid w:val="002A7CE1"/>
    <w:rsid w:val="002A7DD6"/>
    <w:rsid w:val="002A7ED3"/>
    <w:rsid w:val="002A7FC0"/>
    <w:rsid w:val="002B00FE"/>
    <w:rsid w:val="002B044D"/>
    <w:rsid w:val="002B0980"/>
    <w:rsid w:val="002B0C75"/>
    <w:rsid w:val="002B0F53"/>
    <w:rsid w:val="002B110D"/>
    <w:rsid w:val="002B16E3"/>
    <w:rsid w:val="002B1726"/>
    <w:rsid w:val="002B2880"/>
    <w:rsid w:val="002B31B3"/>
    <w:rsid w:val="002B425D"/>
    <w:rsid w:val="002B4ACD"/>
    <w:rsid w:val="002B4F34"/>
    <w:rsid w:val="002B545A"/>
    <w:rsid w:val="002B58B5"/>
    <w:rsid w:val="002B5B48"/>
    <w:rsid w:val="002B5C37"/>
    <w:rsid w:val="002B5D11"/>
    <w:rsid w:val="002B609A"/>
    <w:rsid w:val="002B6333"/>
    <w:rsid w:val="002B6BFA"/>
    <w:rsid w:val="002B7187"/>
    <w:rsid w:val="002B7980"/>
    <w:rsid w:val="002C0033"/>
    <w:rsid w:val="002C0B2C"/>
    <w:rsid w:val="002C0FE2"/>
    <w:rsid w:val="002C1139"/>
    <w:rsid w:val="002C145A"/>
    <w:rsid w:val="002C1F87"/>
    <w:rsid w:val="002C28F9"/>
    <w:rsid w:val="002C2EB7"/>
    <w:rsid w:val="002C2F6F"/>
    <w:rsid w:val="002C320F"/>
    <w:rsid w:val="002C3890"/>
    <w:rsid w:val="002C4036"/>
    <w:rsid w:val="002C4269"/>
    <w:rsid w:val="002C43D2"/>
    <w:rsid w:val="002C4520"/>
    <w:rsid w:val="002C4856"/>
    <w:rsid w:val="002C498D"/>
    <w:rsid w:val="002C4AF6"/>
    <w:rsid w:val="002C4B34"/>
    <w:rsid w:val="002C4CE9"/>
    <w:rsid w:val="002C5898"/>
    <w:rsid w:val="002C6B0D"/>
    <w:rsid w:val="002C6F0D"/>
    <w:rsid w:val="002D0C36"/>
    <w:rsid w:val="002D0C6E"/>
    <w:rsid w:val="002D0EF7"/>
    <w:rsid w:val="002D0F8C"/>
    <w:rsid w:val="002D10C4"/>
    <w:rsid w:val="002D12EB"/>
    <w:rsid w:val="002D13D6"/>
    <w:rsid w:val="002D178A"/>
    <w:rsid w:val="002D1CB6"/>
    <w:rsid w:val="002D27C6"/>
    <w:rsid w:val="002D2AE0"/>
    <w:rsid w:val="002D3207"/>
    <w:rsid w:val="002D32D3"/>
    <w:rsid w:val="002D3596"/>
    <w:rsid w:val="002D3654"/>
    <w:rsid w:val="002D3AAF"/>
    <w:rsid w:val="002D3BD6"/>
    <w:rsid w:val="002D40E5"/>
    <w:rsid w:val="002D4176"/>
    <w:rsid w:val="002D41A0"/>
    <w:rsid w:val="002D4330"/>
    <w:rsid w:val="002D442A"/>
    <w:rsid w:val="002D456B"/>
    <w:rsid w:val="002D4598"/>
    <w:rsid w:val="002D47D3"/>
    <w:rsid w:val="002D4BEB"/>
    <w:rsid w:val="002D4EDA"/>
    <w:rsid w:val="002D5D3A"/>
    <w:rsid w:val="002D5E23"/>
    <w:rsid w:val="002D6258"/>
    <w:rsid w:val="002D62F7"/>
    <w:rsid w:val="002D64B4"/>
    <w:rsid w:val="002D67E6"/>
    <w:rsid w:val="002D688A"/>
    <w:rsid w:val="002D6F09"/>
    <w:rsid w:val="002D76DD"/>
    <w:rsid w:val="002D7886"/>
    <w:rsid w:val="002E0010"/>
    <w:rsid w:val="002E027C"/>
    <w:rsid w:val="002E06CE"/>
    <w:rsid w:val="002E075E"/>
    <w:rsid w:val="002E077F"/>
    <w:rsid w:val="002E14E2"/>
    <w:rsid w:val="002E14E5"/>
    <w:rsid w:val="002E156E"/>
    <w:rsid w:val="002E15AE"/>
    <w:rsid w:val="002E1B01"/>
    <w:rsid w:val="002E2254"/>
    <w:rsid w:val="002E25A8"/>
    <w:rsid w:val="002E2E1D"/>
    <w:rsid w:val="002E2FC8"/>
    <w:rsid w:val="002E2FE4"/>
    <w:rsid w:val="002E346A"/>
    <w:rsid w:val="002E346E"/>
    <w:rsid w:val="002E3731"/>
    <w:rsid w:val="002E3CAF"/>
    <w:rsid w:val="002E42E6"/>
    <w:rsid w:val="002E44EE"/>
    <w:rsid w:val="002E4AB6"/>
    <w:rsid w:val="002E4D4A"/>
    <w:rsid w:val="002E5139"/>
    <w:rsid w:val="002E5468"/>
    <w:rsid w:val="002E5855"/>
    <w:rsid w:val="002E5B40"/>
    <w:rsid w:val="002E5BDA"/>
    <w:rsid w:val="002E6018"/>
    <w:rsid w:val="002E621A"/>
    <w:rsid w:val="002E64FC"/>
    <w:rsid w:val="002E6599"/>
    <w:rsid w:val="002E6BEF"/>
    <w:rsid w:val="002E6CB9"/>
    <w:rsid w:val="002E6DEC"/>
    <w:rsid w:val="002E742A"/>
    <w:rsid w:val="002E7570"/>
    <w:rsid w:val="002E7861"/>
    <w:rsid w:val="002E7A4D"/>
    <w:rsid w:val="002E7EFF"/>
    <w:rsid w:val="002F0496"/>
    <w:rsid w:val="002F06E6"/>
    <w:rsid w:val="002F07F1"/>
    <w:rsid w:val="002F087E"/>
    <w:rsid w:val="002F0CEF"/>
    <w:rsid w:val="002F0DDC"/>
    <w:rsid w:val="002F1B58"/>
    <w:rsid w:val="002F1CA3"/>
    <w:rsid w:val="002F1DE8"/>
    <w:rsid w:val="002F2183"/>
    <w:rsid w:val="002F2527"/>
    <w:rsid w:val="002F2667"/>
    <w:rsid w:val="002F2EFC"/>
    <w:rsid w:val="002F43E5"/>
    <w:rsid w:val="002F4B47"/>
    <w:rsid w:val="002F55E6"/>
    <w:rsid w:val="002F63EA"/>
    <w:rsid w:val="002F67FA"/>
    <w:rsid w:val="002F6F56"/>
    <w:rsid w:val="002F7081"/>
    <w:rsid w:val="002F71A5"/>
    <w:rsid w:val="002F7BA7"/>
    <w:rsid w:val="002F7F6B"/>
    <w:rsid w:val="00300069"/>
    <w:rsid w:val="00300B6A"/>
    <w:rsid w:val="00301192"/>
    <w:rsid w:val="0030148B"/>
    <w:rsid w:val="0030157F"/>
    <w:rsid w:val="003015F5"/>
    <w:rsid w:val="00301609"/>
    <w:rsid w:val="00302390"/>
    <w:rsid w:val="00302A1C"/>
    <w:rsid w:val="00302A7D"/>
    <w:rsid w:val="00302D0B"/>
    <w:rsid w:val="00302E89"/>
    <w:rsid w:val="00303513"/>
    <w:rsid w:val="00303F2B"/>
    <w:rsid w:val="00304300"/>
    <w:rsid w:val="00304B04"/>
    <w:rsid w:val="00304BA0"/>
    <w:rsid w:val="00304C54"/>
    <w:rsid w:val="00304FB7"/>
    <w:rsid w:val="00305006"/>
    <w:rsid w:val="00305084"/>
    <w:rsid w:val="003055D0"/>
    <w:rsid w:val="003055D5"/>
    <w:rsid w:val="00305B61"/>
    <w:rsid w:val="003061C9"/>
    <w:rsid w:val="003068B6"/>
    <w:rsid w:val="003069E8"/>
    <w:rsid w:val="00306BAC"/>
    <w:rsid w:val="00306CF2"/>
    <w:rsid w:val="00306DC3"/>
    <w:rsid w:val="003076F9"/>
    <w:rsid w:val="00310457"/>
    <w:rsid w:val="00310577"/>
    <w:rsid w:val="00310E97"/>
    <w:rsid w:val="00310F22"/>
    <w:rsid w:val="00311487"/>
    <w:rsid w:val="00311903"/>
    <w:rsid w:val="003121CA"/>
    <w:rsid w:val="003127A5"/>
    <w:rsid w:val="00312A50"/>
    <w:rsid w:val="00312FCC"/>
    <w:rsid w:val="00313C0E"/>
    <w:rsid w:val="00313E23"/>
    <w:rsid w:val="00313E76"/>
    <w:rsid w:val="0031425E"/>
    <w:rsid w:val="003144DF"/>
    <w:rsid w:val="00314D6C"/>
    <w:rsid w:val="00314E50"/>
    <w:rsid w:val="00314F81"/>
    <w:rsid w:val="00314FD2"/>
    <w:rsid w:val="0031511B"/>
    <w:rsid w:val="0031519B"/>
    <w:rsid w:val="003159BC"/>
    <w:rsid w:val="003167FF"/>
    <w:rsid w:val="003170A3"/>
    <w:rsid w:val="00317136"/>
    <w:rsid w:val="0031776E"/>
    <w:rsid w:val="00317911"/>
    <w:rsid w:val="00317C6B"/>
    <w:rsid w:val="00317DDF"/>
    <w:rsid w:val="00320197"/>
    <w:rsid w:val="00320708"/>
    <w:rsid w:val="00320A78"/>
    <w:rsid w:val="00320C79"/>
    <w:rsid w:val="00320F8B"/>
    <w:rsid w:val="0032132C"/>
    <w:rsid w:val="0032188B"/>
    <w:rsid w:val="00321935"/>
    <w:rsid w:val="00321DA7"/>
    <w:rsid w:val="0032322A"/>
    <w:rsid w:val="003233A3"/>
    <w:rsid w:val="00323B23"/>
    <w:rsid w:val="00323BF7"/>
    <w:rsid w:val="0032477A"/>
    <w:rsid w:val="00324880"/>
    <w:rsid w:val="00325C57"/>
    <w:rsid w:val="00325CF1"/>
    <w:rsid w:val="00326315"/>
    <w:rsid w:val="00326400"/>
    <w:rsid w:val="00327027"/>
    <w:rsid w:val="003303CD"/>
    <w:rsid w:val="00330A07"/>
    <w:rsid w:val="00330A9C"/>
    <w:rsid w:val="00330C68"/>
    <w:rsid w:val="00330CAB"/>
    <w:rsid w:val="00330FE6"/>
    <w:rsid w:val="003312AF"/>
    <w:rsid w:val="00331867"/>
    <w:rsid w:val="00331931"/>
    <w:rsid w:val="00332E09"/>
    <w:rsid w:val="00332F53"/>
    <w:rsid w:val="00333037"/>
    <w:rsid w:val="00333A23"/>
    <w:rsid w:val="00334137"/>
    <w:rsid w:val="00334767"/>
    <w:rsid w:val="00334D21"/>
    <w:rsid w:val="003350DB"/>
    <w:rsid w:val="003353CE"/>
    <w:rsid w:val="003354E1"/>
    <w:rsid w:val="003362A7"/>
    <w:rsid w:val="003363D5"/>
    <w:rsid w:val="00336777"/>
    <w:rsid w:val="003367B2"/>
    <w:rsid w:val="00336F19"/>
    <w:rsid w:val="00337243"/>
    <w:rsid w:val="0033731B"/>
    <w:rsid w:val="00337689"/>
    <w:rsid w:val="003376AD"/>
    <w:rsid w:val="003376FB"/>
    <w:rsid w:val="00337966"/>
    <w:rsid w:val="00337A15"/>
    <w:rsid w:val="00337BEA"/>
    <w:rsid w:val="003400C3"/>
    <w:rsid w:val="00340197"/>
    <w:rsid w:val="003402A9"/>
    <w:rsid w:val="003404EA"/>
    <w:rsid w:val="0034053E"/>
    <w:rsid w:val="00340D55"/>
    <w:rsid w:val="00341162"/>
    <w:rsid w:val="003417D6"/>
    <w:rsid w:val="00341E3B"/>
    <w:rsid w:val="003421FD"/>
    <w:rsid w:val="00342C89"/>
    <w:rsid w:val="00342CDD"/>
    <w:rsid w:val="00343210"/>
    <w:rsid w:val="00343677"/>
    <w:rsid w:val="00343B34"/>
    <w:rsid w:val="00343E7A"/>
    <w:rsid w:val="0034426E"/>
    <w:rsid w:val="0034487E"/>
    <w:rsid w:val="003449A5"/>
    <w:rsid w:val="00344B8E"/>
    <w:rsid w:val="0034510A"/>
    <w:rsid w:val="00345B5B"/>
    <w:rsid w:val="003461C7"/>
    <w:rsid w:val="003461F2"/>
    <w:rsid w:val="0034677B"/>
    <w:rsid w:val="00346E30"/>
    <w:rsid w:val="00347A82"/>
    <w:rsid w:val="00347D36"/>
    <w:rsid w:val="00347D94"/>
    <w:rsid w:val="00347E9C"/>
    <w:rsid w:val="0035042B"/>
    <w:rsid w:val="0035119B"/>
    <w:rsid w:val="003511A5"/>
    <w:rsid w:val="00351DF4"/>
    <w:rsid w:val="00351E27"/>
    <w:rsid w:val="00351EAE"/>
    <w:rsid w:val="00352100"/>
    <w:rsid w:val="00352808"/>
    <w:rsid w:val="00353764"/>
    <w:rsid w:val="0035387E"/>
    <w:rsid w:val="00353A74"/>
    <w:rsid w:val="00353B47"/>
    <w:rsid w:val="00353CD4"/>
    <w:rsid w:val="00353EAA"/>
    <w:rsid w:val="003543BC"/>
    <w:rsid w:val="00354799"/>
    <w:rsid w:val="003548C6"/>
    <w:rsid w:val="00354DB8"/>
    <w:rsid w:val="003564D8"/>
    <w:rsid w:val="00356C26"/>
    <w:rsid w:val="00356DBC"/>
    <w:rsid w:val="003572C7"/>
    <w:rsid w:val="00357766"/>
    <w:rsid w:val="00357A28"/>
    <w:rsid w:val="00357C64"/>
    <w:rsid w:val="003601F1"/>
    <w:rsid w:val="003602BB"/>
    <w:rsid w:val="00360DA7"/>
    <w:rsid w:val="00360FD4"/>
    <w:rsid w:val="0036125E"/>
    <w:rsid w:val="003613CA"/>
    <w:rsid w:val="00361665"/>
    <w:rsid w:val="00361C20"/>
    <w:rsid w:val="00361E79"/>
    <w:rsid w:val="003621EC"/>
    <w:rsid w:val="003628FA"/>
    <w:rsid w:val="00363505"/>
    <w:rsid w:val="003636A9"/>
    <w:rsid w:val="003638AD"/>
    <w:rsid w:val="0036392C"/>
    <w:rsid w:val="00364584"/>
    <w:rsid w:val="0036477B"/>
    <w:rsid w:val="00364915"/>
    <w:rsid w:val="00364E08"/>
    <w:rsid w:val="0036517A"/>
    <w:rsid w:val="00365882"/>
    <w:rsid w:val="003658AB"/>
    <w:rsid w:val="00365E44"/>
    <w:rsid w:val="00365E75"/>
    <w:rsid w:val="00366180"/>
    <w:rsid w:val="0036635A"/>
    <w:rsid w:val="00366709"/>
    <w:rsid w:val="003669AA"/>
    <w:rsid w:val="00366D3E"/>
    <w:rsid w:val="00367070"/>
    <w:rsid w:val="003672BF"/>
    <w:rsid w:val="00367774"/>
    <w:rsid w:val="0036798B"/>
    <w:rsid w:val="003706E5"/>
    <w:rsid w:val="00370A03"/>
    <w:rsid w:val="00370CA0"/>
    <w:rsid w:val="00370CF5"/>
    <w:rsid w:val="003715AA"/>
    <w:rsid w:val="00371696"/>
    <w:rsid w:val="00371B9F"/>
    <w:rsid w:val="00371D9A"/>
    <w:rsid w:val="00371FB8"/>
    <w:rsid w:val="003723DA"/>
    <w:rsid w:val="00372734"/>
    <w:rsid w:val="00372975"/>
    <w:rsid w:val="00372A25"/>
    <w:rsid w:val="00372B22"/>
    <w:rsid w:val="00372BEA"/>
    <w:rsid w:val="00372D61"/>
    <w:rsid w:val="0037354E"/>
    <w:rsid w:val="00373A0C"/>
    <w:rsid w:val="00373C0D"/>
    <w:rsid w:val="00374599"/>
    <w:rsid w:val="00374735"/>
    <w:rsid w:val="00374C9D"/>
    <w:rsid w:val="003754AC"/>
    <w:rsid w:val="00375691"/>
    <w:rsid w:val="0037594D"/>
    <w:rsid w:val="00375A21"/>
    <w:rsid w:val="00375D63"/>
    <w:rsid w:val="00376076"/>
    <w:rsid w:val="003761C0"/>
    <w:rsid w:val="00376272"/>
    <w:rsid w:val="003765CD"/>
    <w:rsid w:val="003767FE"/>
    <w:rsid w:val="00376A50"/>
    <w:rsid w:val="00376A7F"/>
    <w:rsid w:val="00376DF6"/>
    <w:rsid w:val="0037715A"/>
    <w:rsid w:val="003771EB"/>
    <w:rsid w:val="00377287"/>
    <w:rsid w:val="00377BAB"/>
    <w:rsid w:val="00377C9C"/>
    <w:rsid w:val="003811E2"/>
    <w:rsid w:val="00381D3B"/>
    <w:rsid w:val="0038209A"/>
    <w:rsid w:val="00382391"/>
    <w:rsid w:val="00382FB1"/>
    <w:rsid w:val="00383216"/>
    <w:rsid w:val="003841A4"/>
    <w:rsid w:val="00385061"/>
    <w:rsid w:val="003851D0"/>
    <w:rsid w:val="003854CF"/>
    <w:rsid w:val="003856DD"/>
    <w:rsid w:val="00385B4D"/>
    <w:rsid w:val="00385BCF"/>
    <w:rsid w:val="00385DE3"/>
    <w:rsid w:val="0038625C"/>
    <w:rsid w:val="0038636E"/>
    <w:rsid w:val="00386F7B"/>
    <w:rsid w:val="00386FF3"/>
    <w:rsid w:val="0038757A"/>
    <w:rsid w:val="003875C8"/>
    <w:rsid w:val="00387684"/>
    <w:rsid w:val="003877B2"/>
    <w:rsid w:val="00387C2F"/>
    <w:rsid w:val="003901E4"/>
    <w:rsid w:val="003904C7"/>
    <w:rsid w:val="0039072E"/>
    <w:rsid w:val="003907BD"/>
    <w:rsid w:val="00390D03"/>
    <w:rsid w:val="00390EF6"/>
    <w:rsid w:val="0039115F"/>
    <w:rsid w:val="00391341"/>
    <w:rsid w:val="0039155A"/>
    <w:rsid w:val="00391618"/>
    <w:rsid w:val="003919DA"/>
    <w:rsid w:val="00391A15"/>
    <w:rsid w:val="00391A1D"/>
    <w:rsid w:val="00391B00"/>
    <w:rsid w:val="00391CCD"/>
    <w:rsid w:val="0039267A"/>
    <w:rsid w:val="00392AAB"/>
    <w:rsid w:val="00392E18"/>
    <w:rsid w:val="00393378"/>
    <w:rsid w:val="003936DD"/>
    <w:rsid w:val="00393ABC"/>
    <w:rsid w:val="00393B9B"/>
    <w:rsid w:val="00393E03"/>
    <w:rsid w:val="0039456D"/>
    <w:rsid w:val="0039547C"/>
    <w:rsid w:val="00395A5B"/>
    <w:rsid w:val="00396604"/>
    <w:rsid w:val="0039680A"/>
    <w:rsid w:val="00396B14"/>
    <w:rsid w:val="00396B5E"/>
    <w:rsid w:val="00396FC5"/>
    <w:rsid w:val="00397A08"/>
    <w:rsid w:val="00397AA0"/>
    <w:rsid w:val="003A064E"/>
    <w:rsid w:val="003A0777"/>
    <w:rsid w:val="003A0B0F"/>
    <w:rsid w:val="003A0E6A"/>
    <w:rsid w:val="003A1144"/>
    <w:rsid w:val="003A1600"/>
    <w:rsid w:val="003A2471"/>
    <w:rsid w:val="003A2706"/>
    <w:rsid w:val="003A33C9"/>
    <w:rsid w:val="003A3823"/>
    <w:rsid w:val="003A3B16"/>
    <w:rsid w:val="003A4227"/>
    <w:rsid w:val="003A42CF"/>
    <w:rsid w:val="003A4D3A"/>
    <w:rsid w:val="003A5CFF"/>
    <w:rsid w:val="003A616B"/>
    <w:rsid w:val="003A61C5"/>
    <w:rsid w:val="003A649B"/>
    <w:rsid w:val="003A6963"/>
    <w:rsid w:val="003A6D43"/>
    <w:rsid w:val="003A6E9C"/>
    <w:rsid w:val="003A7D14"/>
    <w:rsid w:val="003B0B50"/>
    <w:rsid w:val="003B0DED"/>
    <w:rsid w:val="003B0EEA"/>
    <w:rsid w:val="003B15CF"/>
    <w:rsid w:val="003B1B6D"/>
    <w:rsid w:val="003B1BAE"/>
    <w:rsid w:val="003B213E"/>
    <w:rsid w:val="003B226A"/>
    <w:rsid w:val="003B2694"/>
    <w:rsid w:val="003B27CC"/>
    <w:rsid w:val="003B297A"/>
    <w:rsid w:val="003B2B22"/>
    <w:rsid w:val="003B2D7D"/>
    <w:rsid w:val="003B2E51"/>
    <w:rsid w:val="003B3095"/>
    <w:rsid w:val="003B34AA"/>
    <w:rsid w:val="003B3FC6"/>
    <w:rsid w:val="003B41D0"/>
    <w:rsid w:val="003B4235"/>
    <w:rsid w:val="003B4281"/>
    <w:rsid w:val="003B4520"/>
    <w:rsid w:val="003B481A"/>
    <w:rsid w:val="003B4D3F"/>
    <w:rsid w:val="003B50CB"/>
    <w:rsid w:val="003B50EB"/>
    <w:rsid w:val="003B521E"/>
    <w:rsid w:val="003B529E"/>
    <w:rsid w:val="003B5CDD"/>
    <w:rsid w:val="003B650C"/>
    <w:rsid w:val="003B665F"/>
    <w:rsid w:val="003B6864"/>
    <w:rsid w:val="003B6A8A"/>
    <w:rsid w:val="003B722F"/>
    <w:rsid w:val="003B7516"/>
    <w:rsid w:val="003C010C"/>
    <w:rsid w:val="003C0931"/>
    <w:rsid w:val="003C0E34"/>
    <w:rsid w:val="003C0EE0"/>
    <w:rsid w:val="003C18DE"/>
    <w:rsid w:val="003C21DE"/>
    <w:rsid w:val="003C26C0"/>
    <w:rsid w:val="003C28E6"/>
    <w:rsid w:val="003C2D8F"/>
    <w:rsid w:val="003C2D9A"/>
    <w:rsid w:val="003C3880"/>
    <w:rsid w:val="003C3C13"/>
    <w:rsid w:val="003C3CC6"/>
    <w:rsid w:val="003C4008"/>
    <w:rsid w:val="003C4022"/>
    <w:rsid w:val="003C4674"/>
    <w:rsid w:val="003C47D7"/>
    <w:rsid w:val="003C4997"/>
    <w:rsid w:val="003C4EA4"/>
    <w:rsid w:val="003C5748"/>
    <w:rsid w:val="003C59AE"/>
    <w:rsid w:val="003C5D82"/>
    <w:rsid w:val="003C6609"/>
    <w:rsid w:val="003C6661"/>
    <w:rsid w:val="003C76A4"/>
    <w:rsid w:val="003C776E"/>
    <w:rsid w:val="003C7A7E"/>
    <w:rsid w:val="003C7DE5"/>
    <w:rsid w:val="003C7ED0"/>
    <w:rsid w:val="003C7F17"/>
    <w:rsid w:val="003D006B"/>
    <w:rsid w:val="003D051B"/>
    <w:rsid w:val="003D075B"/>
    <w:rsid w:val="003D0BAF"/>
    <w:rsid w:val="003D0BE7"/>
    <w:rsid w:val="003D141C"/>
    <w:rsid w:val="003D17C7"/>
    <w:rsid w:val="003D2BDE"/>
    <w:rsid w:val="003D2E94"/>
    <w:rsid w:val="003D35AE"/>
    <w:rsid w:val="003D3EE8"/>
    <w:rsid w:val="003D3F7D"/>
    <w:rsid w:val="003D405C"/>
    <w:rsid w:val="003D4792"/>
    <w:rsid w:val="003D53D1"/>
    <w:rsid w:val="003D5BB8"/>
    <w:rsid w:val="003D5BE8"/>
    <w:rsid w:val="003D5CAF"/>
    <w:rsid w:val="003D5F17"/>
    <w:rsid w:val="003D6721"/>
    <w:rsid w:val="003D6D04"/>
    <w:rsid w:val="003D7186"/>
    <w:rsid w:val="003D72D2"/>
    <w:rsid w:val="003D7CBF"/>
    <w:rsid w:val="003E0082"/>
    <w:rsid w:val="003E049E"/>
    <w:rsid w:val="003E0ACC"/>
    <w:rsid w:val="003E0D1F"/>
    <w:rsid w:val="003E0E43"/>
    <w:rsid w:val="003E1037"/>
    <w:rsid w:val="003E10D8"/>
    <w:rsid w:val="003E120F"/>
    <w:rsid w:val="003E12D4"/>
    <w:rsid w:val="003E1B9B"/>
    <w:rsid w:val="003E1C0E"/>
    <w:rsid w:val="003E1C10"/>
    <w:rsid w:val="003E1C64"/>
    <w:rsid w:val="003E2024"/>
    <w:rsid w:val="003E22B0"/>
    <w:rsid w:val="003E3024"/>
    <w:rsid w:val="003E3078"/>
    <w:rsid w:val="003E3453"/>
    <w:rsid w:val="003E34C9"/>
    <w:rsid w:val="003E37C1"/>
    <w:rsid w:val="003E37D0"/>
    <w:rsid w:val="003E3A02"/>
    <w:rsid w:val="003E3E87"/>
    <w:rsid w:val="003E47B3"/>
    <w:rsid w:val="003E4B06"/>
    <w:rsid w:val="003E4DB6"/>
    <w:rsid w:val="003E51A3"/>
    <w:rsid w:val="003E54E3"/>
    <w:rsid w:val="003E5806"/>
    <w:rsid w:val="003E580B"/>
    <w:rsid w:val="003E58EB"/>
    <w:rsid w:val="003E5E65"/>
    <w:rsid w:val="003E5EC5"/>
    <w:rsid w:val="003E5EC7"/>
    <w:rsid w:val="003E5FA0"/>
    <w:rsid w:val="003E683B"/>
    <w:rsid w:val="003E6EC9"/>
    <w:rsid w:val="003E758B"/>
    <w:rsid w:val="003E76D6"/>
    <w:rsid w:val="003E7A4C"/>
    <w:rsid w:val="003F01DA"/>
    <w:rsid w:val="003F023D"/>
    <w:rsid w:val="003F0EA5"/>
    <w:rsid w:val="003F15E8"/>
    <w:rsid w:val="003F2461"/>
    <w:rsid w:val="003F2A24"/>
    <w:rsid w:val="003F314F"/>
    <w:rsid w:val="003F3BFC"/>
    <w:rsid w:val="003F3F32"/>
    <w:rsid w:val="003F44AB"/>
    <w:rsid w:val="003F4D46"/>
    <w:rsid w:val="003F4D98"/>
    <w:rsid w:val="003F4E20"/>
    <w:rsid w:val="003F50BE"/>
    <w:rsid w:val="003F551B"/>
    <w:rsid w:val="003F575B"/>
    <w:rsid w:val="003F58E4"/>
    <w:rsid w:val="003F6258"/>
    <w:rsid w:val="003F6429"/>
    <w:rsid w:val="003F68AE"/>
    <w:rsid w:val="003F6923"/>
    <w:rsid w:val="003F6E0C"/>
    <w:rsid w:val="003F78C1"/>
    <w:rsid w:val="003F7A12"/>
    <w:rsid w:val="003F7BF1"/>
    <w:rsid w:val="003F7C37"/>
    <w:rsid w:val="003F7F5F"/>
    <w:rsid w:val="00400241"/>
    <w:rsid w:val="00400777"/>
    <w:rsid w:val="0040114B"/>
    <w:rsid w:val="0040136E"/>
    <w:rsid w:val="00401BB1"/>
    <w:rsid w:val="00401DD3"/>
    <w:rsid w:val="00402317"/>
    <w:rsid w:val="004028FB"/>
    <w:rsid w:val="00402A6D"/>
    <w:rsid w:val="00402CAD"/>
    <w:rsid w:val="00402D2A"/>
    <w:rsid w:val="004039D8"/>
    <w:rsid w:val="00403D87"/>
    <w:rsid w:val="00403E78"/>
    <w:rsid w:val="004048B0"/>
    <w:rsid w:val="004049B3"/>
    <w:rsid w:val="00404C86"/>
    <w:rsid w:val="004055BE"/>
    <w:rsid w:val="00405BA3"/>
    <w:rsid w:val="00406254"/>
    <w:rsid w:val="00406426"/>
    <w:rsid w:val="0040675D"/>
    <w:rsid w:val="00407D0B"/>
    <w:rsid w:val="00410779"/>
    <w:rsid w:val="004109A4"/>
    <w:rsid w:val="00411A74"/>
    <w:rsid w:val="00411B10"/>
    <w:rsid w:val="00412072"/>
    <w:rsid w:val="004121C8"/>
    <w:rsid w:val="004129D0"/>
    <w:rsid w:val="00412EF4"/>
    <w:rsid w:val="00413292"/>
    <w:rsid w:val="00413535"/>
    <w:rsid w:val="00413556"/>
    <w:rsid w:val="00413C9A"/>
    <w:rsid w:val="0041411D"/>
    <w:rsid w:val="00414732"/>
    <w:rsid w:val="00414AA6"/>
    <w:rsid w:val="00414D6C"/>
    <w:rsid w:val="00414EB7"/>
    <w:rsid w:val="004150F8"/>
    <w:rsid w:val="00415805"/>
    <w:rsid w:val="0041592A"/>
    <w:rsid w:val="00415A41"/>
    <w:rsid w:val="00415B23"/>
    <w:rsid w:val="00415DE9"/>
    <w:rsid w:val="00416232"/>
    <w:rsid w:val="00416693"/>
    <w:rsid w:val="00416771"/>
    <w:rsid w:val="00416924"/>
    <w:rsid w:val="00416975"/>
    <w:rsid w:val="00416B51"/>
    <w:rsid w:val="00416E49"/>
    <w:rsid w:val="00417429"/>
    <w:rsid w:val="0041776B"/>
    <w:rsid w:val="00417B96"/>
    <w:rsid w:val="00417CC9"/>
    <w:rsid w:val="00417F5D"/>
    <w:rsid w:val="0042070B"/>
    <w:rsid w:val="00420BC9"/>
    <w:rsid w:val="00420DCF"/>
    <w:rsid w:val="00420DD4"/>
    <w:rsid w:val="00420F71"/>
    <w:rsid w:val="00420FE1"/>
    <w:rsid w:val="00421056"/>
    <w:rsid w:val="004217EC"/>
    <w:rsid w:val="00422619"/>
    <w:rsid w:val="00422A66"/>
    <w:rsid w:val="00422C7F"/>
    <w:rsid w:val="00423012"/>
    <w:rsid w:val="0042327C"/>
    <w:rsid w:val="0042358B"/>
    <w:rsid w:val="00423626"/>
    <w:rsid w:val="004239CC"/>
    <w:rsid w:val="00423E55"/>
    <w:rsid w:val="0042417D"/>
    <w:rsid w:val="0042495D"/>
    <w:rsid w:val="004250B7"/>
    <w:rsid w:val="004250E1"/>
    <w:rsid w:val="00425303"/>
    <w:rsid w:val="004256A2"/>
    <w:rsid w:val="00425C9F"/>
    <w:rsid w:val="00425FD0"/>
    <w:rsid w:val="00426316"/>
    <w:rsid w:val="00426392"/>
    <w:rsid w:val="00426587"/>
    <w:rsid w:val="00426C84"/>
    <w:rsid w:val="00427160"/>
    <w:rsid w:val="0042774C"/>
    <w:rsid w:val="00427808"/>
    <w:rsid w:val="00427CF3"/>
    <w:rsid w:val="00430244"/>
    <w:rsid w:val="0043026B"/>
    <w:rsid w:val="0043040C"/>
    <w:rsid w:val="0043072A"/>
    <w:rsid w:val="0043144C"/>
    <w:rsid w:val="0043147A"/>
    <w:rsid w:val="004315A4"/>
    <w:rsid w:val="00431B9D"/>
    <w:rsid w:val="00431D05"/>
    <w:rsid w:val="004322C8"/>
    <w:rsid w:val="00432BFD"/>
    <w:rsid w:val="0043316C"/>
    <w:rsid w:val="00433384"/>
    <w:rsid w:val="00433447"/>
    <w:rsid w:val="0043385A"/>
    <w:rsid w:val="004344E9"/>
    <w:rsid w:val="00434597"/>
    <w:rsid w:val="00434926"/>
    <w:rsid w:val="00434FA6"/>
    <w:rsid w:val="00434FDD"/>
    <w:rsid w:val="00435195"/>
    <w:rsid w:val="004351B9"/>
    <w:rsid w:val="00435244"/>
    <w:rsid w:val="00435258"/>
    <w:rsid w:val="004353D7"/>
    <w:rsid w:val="004361AC"/>
    <w:rsid w:val="00436372"/>
    <w:rsid w:val="004366C6"/>
    <w:rsid w:val="00436753"/>
    <w:rsid w:val="004367DD"/>
    <w:rsid w:val="004369F0"/>
    <w:rsid w:val="00436B6C"/>
    <w:rsid w:val="00436BFF"/>
    <w:rsid w:val="00437057"/>
    <w:rsid w:val="004370F0"/>
    <w:rsid w:val="0043749D"/>
    <w:rsid w:val="00437595"/>
    <w:rsid w:val="0043799A"/>
    <w:rsid w:val="00437A49"/>
    <w:rsid w:val="00437AF8"/>
    <w:rsid w:val="00437DCA"/>
    <w:rsid w:val="00440674"/>
    <w:rsid w:val="004409F7"/>
    <w:rsid w:val="00440DF4"/>
    <w:rsid w:val="00440F90"/>
    <w:rsid w:val="00441613"/>
    <w:rsid w:val="00441638"/>
    <w:rsid w:val="00441CD0"/>
    <w:rsid w:val="00441DB8"/>
    <w:rsid w:val="004421BD"/>
    <w:rsid w:val="00442799"/>
    <w:rsid w:val="004429E5"/>
    <w:rsid w:val="00442B04"/>
    <w:rsid w:val="00442C02"/>
    <w:rsid w:val="00442E3B"/>
    <w:rsid w:val="00443610"/>
    <w:rsid w:val="00443A41"/>
    <w:rsid w:val="00443BD4"/>
    <w:rsid w:val="00443D74"/>
    <w:rsid w:val="00443EEE"/>
    <w:rsid w:val="00444965"/>
    <w:rsid w:val="004449C8"/>
    <w:rsid w:val="00444CF5"/>
    <w:rsid w:val="00445ABC"/>
    <w:rsid w:val="00445B71"/>
    <w:rsid w:val="004464CE"/>
    <w:rsid w:val="00447276"/>
    <w:rsid w:val="0044727A"/>
    <w:rsid w:val="004475FF"/>
    <w:rsid w:val="004476B7"/>
    <w:rsid w:val="00447A51"/>
    <w:rsid w:val="00447D01"/>
    <w:rsid w:val="004500BE"/>
    <w:rsid w:val="00450111"/>
    <w:rsid w:val="0045018A"/>
    <w:rsid w:val="004501E9"/>
    <w:rsid w:val="004508E8"/>
    <w:rsid w:val="00450982"/>
    <w:rsid w:val="00451300"/>
    <w:rsid w:val="0045151A"/>
    <w:rsid w:val="00451593"/>
    <w:rsid w:val="004519FB"/>
    <w:rsid w:val="00451F05"/>
    <w:rsid w:val="004526C7"/>
    <w:rsid w:val="00452B2B"/>
    <w:rsid w:val="00452D1E"/>
    <w:rsid w:val="0045389E"/>
    <w:rsid w:val="004538B4"/>
    <w:rsid w:val="0045438C"/>
    <w:rsid w:val="00454F5A"/>
    <w:rsid w:val="00455346"/>
    <w:rsid w:val="004555E3"/>
    <w:rsid w:val="004559F3"/>
    <w:rsid w:val="00455A6A"/>
    <w:rsid w:val="00455C0B"/>
    <w:rsid w:val="00455E73"/>
    <w:rsid w:val="0045614E"/>
    <w:rsid w:val="00456239"/>
    <w:rsid w:val="00456989"/>
    <w:rsid w:val="004576C5"/>
    <w:rsid w:val="00457B2D"/>
    <w:rsid w:val="00457F5B"/>
    <w:rsid w:val="004605A9"/>
    <w:rsid w:val="00460619"/>
    <w:rsid w:val="0046062B"/>
    <w:rsid w:val="00460AB2"/>
    <w:rsid w:val="00460F98"/>
    <w:rsid w:val="00461177"/>
    <w:rsid w:val="004613BB"/>
    <w:rsid w:val="00461711"/>
    <w:rsid w:val="004620FD"/>
    <w:rsid w:val="00462381"/>
    <w:rsid w:val="004623D2"/>
    <w:rsid w:val="00462882"/>
    <w:rsid w:val="0046289F"/>
    <w:rsid w:val="00463044"/>
    <w:rsid w:val="00463582"/>
    <w:rsid w:val="0046413B"/>
    <w:rsid w:val="004648D8"/>
    <w:rsid w:val="0046511F"/>
    <w:rsid w:val="00465599"/>
    <w:rsid w:val="00465718"/>
    <w:rsid w:val="0046603F"/>
    <w:rsid w:val="00466188"/>
    <w:rsid w:val="00466A96"/>
    <w:rsid w:val="004677F2"/>
    <w:rsid w:val="00467F16"/>
    <w:rsid w:val="004702E0"/>
    <w:rsid w:val="00470365"/>
    <w:rsid w:val="00470AD3"/>
    <w:rsid w:val="00470DC8"/>
    <w:rsid w:val="00470EB3"/>
    <w:rsid w:val="0047115B"/>
    <w:rsid w:val="004714EA"/>
    <w:rsid w:val="0047158B"/>
    <w:rsid w:val="004715EA"/>
    <w:rsid w:val="00471852"/>
    <w:rsid w:val="00472508"/>
    <w:rsid w:val="00472759"/>
    <w:rsid w:val="00472FE9"/>
    <w:rsid w:val="00473059"/>
    <w:rsid w:val="004733AB"/>
    <w:rsid w:val="004735E3"/>
    <w:rsid w:val="00473B73"/>
    <w:rsid w:val="00473CEC"/>
    <w:rsid w:val="004741D0"/>
    <w:rsid w:val="00474D66"/>
    <w:rsid w:val="00474D68"/>
    <w:rsid w:val="00475475"/>
    <w:rsid w:val="00475476"/>
    <w:rsid w:val="004755DD"/>
    <w:rsid w:val="00475756"/>
    <w:rsid w:val="00475A8E"/>
    <w:rsid w:val="0047607B"/>
    <w:rsid w:val="00476370"/>
    <w:rsid w:val="00476572"/>
    <w:rsid w:val="00476847"/>
    <w:rsid w:val="004777F9"/>
    <w:rsid w:val="00477D49"/>
    <w:rsid w:val="00477F4C"/>
    <w:rsid w:val="004801B6"/>
    <w:rsid w:val="004803E3"/>
    <w:rsid w:val="004806A9"/>
    <w:rsid w:val="004808E6"/>
    <w:rsid w:val="00481212"/>
    <w:rsid w:val="004814FD"/>
    <w:rsid w:val="004819AC"/>
    <w:rsid w:val="00481A0D"/>
    <w:rsid w:val="00481E49"/>
    <w:rsid w:val="00481F8B"/>
    <w:rsid w:val="00481FEA"/>
    <w:rsid w:val="00482039"/>
    <w:rsid w:val="0048282E"/>
    <w:rsid w:val="00482C8D"/>
    <w:rsid w:val="00482D8A"/>
    <w:rsid w:val="00483530"/>
    <w:rsid w:val="00483715"/>
    <w:rsid w:val="00483FCE"/>
    <w:rsid w:val="004844FB"/>
    <w:rsid w:val="00484949"/>
    <w:rsid w:val="00484B1A"/>
    <w:rsid w:val="00484DA8"/>
    <w:rsid w:val="00484EB0"/>
    <w:rsid w:val="004855E7"/>
    <w:rsid w:val="0048572C"/>
    <w:rsid w:val="00486A04"/>
    <w:rsid w:val="004870B4"/>
    <w:rsid w:val="0048752A"/>
    <w:rsid w:val="0048752E"/>
    <w:rsid w:val="00487566"/>
    <w:rsid w:val="00487E91"/>
    <w:rsid w:val="004901CE"/>
    <w:rsid w:val="00490F06"/>
    <w:rsid w:val="00491263"/>
    <w:rsid w:val="004917A3"/>
    <w:rsid w:val="004918CF"/>
    <w:rsid w:val="00492059"/>
    <w:rsid w:val="0049212E"/>
    <w:rsid w:val="0049245C"/>
    <w:rsid w:val="00492737"/>
    <w:rsid w:val="004929ED"/>
    <w:rsid w:val="00492AA0"/>
    <w:rsid w:val="00493232"/>
    <w:rsid w:val="004936E3"/>
    <w:rsid w:val="0049383E"/>
    <w:rsid w:val="00493D59"/>
    <w:rsid w:val="00493D90"/>
    <w:rsid w:val="00493E22"/>
    <w:rsid w:val="0049412A"/>
    <w:rsid w:val="00494712"/>
    <w:rsid w:val="004947CB"/>
    <w:rsid w:val="00494816"/>
    <w:rsid w:val="00494EE4"/>
    <w:rsid w:val="00495292"/>
    <w:rsid w:val="004952F4"/>
    <w:rsid w:val="00495580"/>
    <w:rsid w:val="00495978"/>
    <w:rsid w:val="00495C0B"/>
    <w:rsid w:val="00495D09"/>
    <w:rsid w:val="00496409"/>
    <w:rsid w:val="004969B2"/>
    <w:rsid w:val="00496F83"/>
    <w:rsid w:val="00496FCF"/>
    <w:rsid w:val="00497177"/>
    <w:rsid w:val="00497481"/>
    <w:rsid w:val="00497EF0"/>
    <w:rsid w:val="004A0295"/>
    <w:rsid w:val="004A0BCA"/>
    <w:rsid w:val="004A12A3"/>
    <w:rsid w:val="004A1769"/>
    <w:rsid w:val="004A1BD6"/>
    <w:rsid w:val="004A21EA"/>
    <w:rsid w:val="004A2377"/>
    <w:rsid w:val="004A268B"/>
    <w:rsid w:val="004A30E8"/>
    <w:rsid w:val="004A330A"/>
    <w:rsid w:val="004A353E"/>
    <w:rsid w:val="004A3676"/>
    <w:rsid w:val="004A38C9"/>
    <w:rsid w:val="004A4636"/>
    <w:rsid w:val="004A50C3"/>
    <w:rsid w:val="004A51CD"/>
    <w:rsid w:val="004A5DF0"/>
    <w:rsid w:val="004A6578"/>
    <w:rsid w:val="004A6AC7"/>
    <w:rsid w:val="004A6D51"/>
    <w:rsid w:val="004A7155"/>
    <w:rsid w:val="004A72DE"/>
    <w:rsid w:val="004A73BB"/>
    <w:rsid w:val="004A7E10"/>
    <w:rsid w:val="004B0361"/>
    <w:rsid w:val="004B0ACD"/>
    <w:rsid w:val="004B0ED6"/>
    <w:rsid w:val="004B1049"/>
    <w:rsid w:val="004B18B1"/>
    <w:rsid w:val="004B2187"/>
    <w:rsid w:val="004B256A"/>
    <w:rsid w:val="004B276E"/>
    <w:rsid w:val="004B2A37"/>
    <w:rsid w:val="004B3342"/>
    <w:rsid w:val="004B38BE"/>
    <w:rsid w:val="004B39E2"/>
    <w:rsid w:val="004B3C6E"/>
    <w:rsid w:val="004B3C96"/>
    <w:rsid w:val="004B3FCB"/>
    <w:rsid w:val="004B41BC"/>
    <w:rsid w:val="004B43CF"/>
    <w:rsid w:val="004B43E5"/>
    <w:rsid w:val="004B494F"/>
    <w:rsid w:val="004B4CB0"/>
    <w:rsid w:val="004B4DBA"/>
    <w:rsid w:val="004B51F9"/>
    <w:rsid w:val="004B52BF"/>
    <w:rsid w:val="004B535F"/>
    <w:rsid w:val="004B564E"/>
    <w:rsid w:val="004B58F1"/>
    <w:rsid w:val="004B596F"/>
    <w:rsid w:val="004B5A1A"/>
    <w:rsid w:val="004B5A5D"/>
    <w:rsid w:val="004B5D27"/>
    <w:rsid w:val="004B5D39"/>
    <w:rsid w:val="004B5EE4"/>
    <w:rsid w:val="004B67AB"/>
    <w:rsid w:val="004B6CC4"/>
    <w:rsid w:val="004B6D72"/>
    <w:rsid w:val="004B7415"/>
    <w:rsid w:val="004C03CB"/>
    <w:rsid w:val="004C0ACF"/>
    <w:rsid w:val="004C0E06"/>
    <w:rsid w:val="004C0EE8"/>
    <w:rsid w:val="004C14F9"/>
    <w:rsid w:val="004C1BFA"/>
    <w:rsid w:val="004C1C8A"/>
    <w:rsid w:val="004C1CCB"/>
    <w:rsid w:val="004C222A"/>
    <w:rsid w:val="004C231F"/>
    <w:rsid w:val="004C232C"/>
    <w:rsid w:val="004C26AD"/>
    <w:rsid w:val="004C27D7"/>
    <w:rsid w:val="004C2EAD"/>
    <w:rsid w:val="004C323A"/>
    <w:rsid w:val="004C34FE"/>
    <w:rsid w:val="004C3675"/>
    <w:rsid w:val="004C389E"/>
    <w:rsid w:val="004C3B81"/>
    <w:rsid w:val="004C3BC8"/>
    <w:rsid w:val="004C4935"/>
    <w:rsid w:val="004C588B"/>
    <w:rsid w:val="004C6512"/>
    <w:rsid w:val="004C6527"/>
    <w:rsid w:val="004C65A0"/>
    <w:rsid w:val="004C6878"/>
    <w:rsid w:val="004C705E"/>
    <w:rsid w:val="004C7132"/>
    <w:rsid w:val="004C720E"/>
    <w:rsid w:val="004C72E6"/>
    <w:rsid w:val="004C7989"/>
    <w:rsid w:val="004D0396"/>
    <w:rsid w:val="004D03D1"/>
    <w:rsid w:val="004D0568"/>
    <w:rsid w:val="004D0BA2"/>
    <w:rsid w:val="004D1077"/>
    <w:rsid w:val="004D155D"/>
    <w:rsid w:val="004D1A7D"/>
    <w:rsid w:val="004D1C99"/>
    <w:rsid w:val="004D1D13"/>
    <w:rsid w:val="004D1EE1"/>
    <w:rsid w:val="004D2012"/>
    <w:rsid w:val="004D2104"/>
    <w:rsid w:val="004D28A8"/>
    <w:rsid w:val="004D293F"/>
    <w:rsid w:val="004D2EA6"/>
    <w:rsid w:val="004D3021"/>
    <w:rsid w:val="004D3234"/>
    <w:rsid w:val="004D3407"/>
    <w:rsid w:val="004D3ABE"/>
    <w:rsid w:val="004D4B4F"/>
    <w:rsid w:val="004D4F90"/>
    <w:rsid w:val="004D53B3"/>
    <w:rsid w:val="004D5560"/>
    <w:rsid w:val="004D59E9"/>
    <w:rsid w:val="004D5DE2"/>
    <w:rsid w:val="004D5F3D"/>
    <w:rsid w:val="004D60D7"/>
    <w:rsid w:val="004D6864"/>
    <w:rsid w:val="004D6889"/>
    <w:rsid w:val="004D6A5A"/>
    <w:rsid w:val="004D797E"/>
    <w:rsid w:val="004D7BB7"/>
    <w:rsid w:val="004D7EB4"/>
    <w:rsid w:val="004E00F7"/>
    <w:rsid w:val="004E01D2"/>
    <w:rsid w:val="004E1200"/>
    <w:rsid w:val="004E130E"/>
    <w:rsid w:val="004E1392"/>
    <w:rsid w:val="004E1B07"/>
    <w:rsid w:val="004E23F0"/>
    <w:rsid w:val="004E27DE"/>
    <w:rsid w:val="004E3097"/>
    <w:rsid w:val="004E324C"/>
    <w:rsid w:val="004E32E8"/>
    <w:rsid w:val="004E3316"/>
    <w:rsid w:val="004E3443"/>
    <w:rsid w:val="004E3683"/>
    <w:rsid w:val="004E43E4"/>
    <w:rsid w:val="004E4429"/>
    <w:rsid w:val="004E44FE"/>
    <w:rsid w:val="004E4C86"/>
    <w:rsid w:val="004E4CA7"/>
    <w:rsid w:val="004E4F9F"/>
    <w:rsid w:val="004E5A37"/>
    <w:rsid w:val="004E5A6B"/>
    <w:rsid w:val="004E6178"/>
    <w:rsid w:val="004E61A0"/>
    <w:rsid w:val="004E69AF"/>
    <w:rsid w:val="004E6B46"/>
    <w:rsid w:val="004E75BD"/>
    <w:rsid w:val="004E7AD2"/>
    <w:rsid w:val="004E7F29"/>
    <w:rsid w:val="004F06ED"/>
    <w:rsid w:val="004F08BD"/>
    <w:rsid w:val="004F0A19"/>
    <w:rsid w:val="004F0C12"/>
    <w:rsid w:val="004F0C6F"/>
    <w:rsid w:val="004F0D33"/>
    <w:rsid w:val="004F1344"/>
    <w:rsid w:val="004F15EC"/>
    <w:rsid w:val="004F20AE"/>
    <w:rsid w:val="004F216F"/>
    <w:rsid w:val="004F233E"/>
    <w:rsid w:val="004F250A"/>
    <w:rsid w:val="004F27DB"/>
    <w:rsid w:val="004F2A70"/>
    <w:rsid w:val="004F2AB3"/>
    <w:rsid w:val="004F2E71"/>
    <w:rsid w:val="004F2EA2"/>
    <w:rsid w:val="004F33E1"/>
    <w:rsid w:val="004F367D"/>
    <w:rsid w:val="004F36D9"/>
    <w:rsid w:val="004F40AD"/>
    <w:rsid w:val="004F438D"/>
    <w:rsid w:val="004F52DC"/>
    <w:rsid w:val="004F53B3"/>
    <w:rsid w:val="004F5E66"/>
    <w:rsid w:val="004F5F38"/>
    <w:rsid w:val="004F5FF5"/>
    <w:rsid w:val="004F6B23"/>
    <w:rsid w:val="004F714C"/>
    <w:rsid w:val="004F7224"/>
    <w:rsid w:val="004F742A"/>
    <w:rsid w:val="004F742E"/>
    <w:rsid w:val="004F77C2"/>
    <w:rsid w:val="004F799F"/>
    <w:rsid w:val="004F7BF7"/>
    <w:rsid w:val="004F7F2E"/>
    <w:rsid w:val="00500172"/>
    <w:rsid w:val="0050048E"/>
    <w:rsid w:val="00500BC9"/>
    <w:rsid w:val="00500E6E"/>
    <w:rsid w:val="00500F4A"/>
    <w:rsid w:val="00501048"/>
    <w:rsid w:val="00501075"/>
    <w:rsid w:val="00501466"/>
    <w:rsid w:val="00501469"/>
    <w:rsid w:val="0050157A"/>
    <w:rsid w:val="0050170F"/>
    <w:rsid w:val="00501774"/>
    <w:rsid w:val="005017C1"/>
    <w:rsid w:val="00501FCF"/>
    <w:rsid w:val="0050212F"/>
    <w:rsid w:val="005022C5"/>
    <w:rsid w:val="0050271E"/>
    <w:rsid w:val="00502787"/>
    <w:rsid w:val="0050287B"/>
    <w:rsid w:val="00502953"/>
    <w:rsid w:val="00502A9E"/>
    <w:rsid w:val="005033FB"/>
    <w:rsid w:val="00503AE1"/>
    <w:rsid w:val="00503B1D"/>
    <w:rsid w:val="00503CB2"/>
    <w:rsid w:val="00504047"/>
    <w:rsid w:val="005042F2"/>
    <w:rsid w:val="005043C6"/>
    <w:rsid w:val="00504AA7"/>
    <w:rsid w:val="0050545B"/>
    <w:rsid w:val="00505519"/>
    <w:rsid w:val="0050571E"/>
    <w:rsid w:val="0050582C"/>
    <w:rsid w:val="00505E12"/>
    <w:rsid w:val="005066D1"/>
    <w:rsid w:val="00506F2B"/>
    <w:rsid w:val="00507193"/>
    <w:rsid w:val="0050739D"/>
    <w:rsid w:val="00507C1C"/>
    <w:rsid w:val="00507E13"/>
    <w:rsid w:val="00510136"/>
    <w:rsid w:val="005103FF"/>
    <w:rsid w:val="0051079E"/>
    <w:rsid w:val="005107B2"/>
    <w:rsid w:val="00510970"/>
    <w:rsid w:val="00510A14"/>
    <w:rsid w:val="00510B5A"/>
    <w:rsid w:val="00510FE0"/>
    <w:rsid w:val="00511014"/>
    <w:rsid w:val="00511074"/>
    <w:rsid w:val="00511113"/>
    <w:rsid w:val="00511521"/>
    <w:rsid w:val="0051166F"/>
    <w:rsid w:val="0051173D"/>
    <w:rsid w:val="0051176B"/>
    <w:rsid w:val="00511F11"/>
    <w:rsid w:val="0051232C"/>
    <w:rsid w:val="00512849"/>
    <w:rsid w:val="00513132"/>
    <w:rsid w:val="005134F6"/>
    <w:rsid w:val="0051375E"/>
    <w:rsid w:val="00513DEE"/>
    <w:rsid w:val="0051423E"/>
    <w:rsid w:val="00514702"/>
    <w:rsid w:val="00514EA4"/>
    <w:rsid w:val="00515088"/>
    <w:rsid w:val="005167BF"/>
    <w:rsid w:val="00516894"/>
    <w:rsid w:val="00517E2C"/>
    <w:rsid w:val="0052038A"/>
    <w:rsid w:val="005209D5"/>
    <w:rsid w:val="00521812"/>
    <w:rsid w:val="00521843"/>
    <w:rsid w:val="00521D99"/>
    <w:rsid w:val="005224D2"/>
    <w:rsid w:val="00522C45"/>
    <w:rsid w:val="00522CEC"/>
    <w:rsid w:val="005231E2"/>
    <w:rsid w:val="00523C28"/>
    <w:rsid w:val="0052483C"/>
    <w:rsid w:val="00524A4D"/>
    <w:rsid w:val="00524B84"/>
    <w:rsid w:val="005250C1"/>
    <w:rsid w:val="0052516E"/>
    <w:rsid w:val="00525552"/>
    <w:rsid w:val="00525908"/>
    <w:rsid w:val="00525F47"/>
    <w:rsid w:val="00526263"/>
    <w:rsid w:val="00526381"/>
    <w:rsid w:val="005263CD"/>
    <w:rsid w:val="005270C5"/>
    <w:rsid w:val="00527B8D"/>
    <w:rsid w:val="00527E05"/>
    <w:rsid w:val="0053038E"/>
    <w:rsid w:val="00530C38"/>
    <w:rsid w:val="00530FBA"/>
    <w:rsid w:val="005315EA"/>
    <w:rsid w:val="00531609"/>
    <w:rsid w:val="00531633"/>
    <w:rsid w:val="005318EF"/>
    <w:rsid w:val="00532084"/>
    <w:rsid w:val="00532658"/>
    <w:rsid w:val="0053289A"/>
    <w:rsid w:val="00532A54"/>
    <w:rsid w:val="00532B02"/>
    <w:rsid w:val="00532B88"/>
    <w:rsid w:val="00532D40"/>
    <w:rsid w:val="00532D66"/>
    <w:rsid w:val="0053312D"/>
    <w:rsid w:val="00533672"/>
    <w:rsid w:val="00533D1D"/>
    <w:rsid w:val="00534096"/>
    <w:rsid w:val="0053434A"/>
    <w:rsid w:val="00534466"/>
    <w:rsid w:val="00534484"/>
    <w:rsid w:val="0053450D"/>
    <w:rsid w:val="00534C1B"/>
    <w:rsid w:val="00534CB0"/>
    <w:rsid w:val="00535032"/>
    <w:rsid w:val="00535D46"/>
    <w:rsid w:val="00535F58"/>
    <w:rsid w:val="005362A9"/>
    <w:rsid w:val="0053692D"/>
    <w:rsid w:val="00536A53"/>
    <w:rsid w:val="00537287"/>
    <w:rsid w:val="005375B7"/>
    <w:rsid w:val="00537D67"/>
    <w:rsid w:val="005401FE"/>
    <w:rsid w:val="0054032B"/>
    <w:rsid w:val="00540E89"/>
    <w:rsid w:val="0054102C"/>
    <w:rsid w:val="00541AD6"/>
    <w:rsid w:val="0054220E"/>
    <w:rsid w:val="005422DE"/>
    <w:rsid w:val="00542C5F"/>
    <w:rsid w:val="00543565"/>
    <w:rsid w:val="0054368B"/>
    <w:rsid w:val="00543B83"/>
    <w:rsid w:val="00543E05"/>
    <w:rsid w:val="00543EE3"/>
    <w:rsid w:val="00543FD2"/>
    <w:rsid w:val="0054473D"/>
    <w:rsid w:val="00544FFD"/>
    <w:rsid w:val="005461C0"/>
    <w:rsid w:val="0054638A"/>
    <w:rsid w:val="005466C7"/>
    <w:rsid w:val="00546F0B"/>
    <w:rsid w:val="00546FBB"/>
    <w:rsid w:val="00547151"/>
    <w:rsid w:val="00547265"/>
    <w:rsid w:val="0054797F"/>
    <w:rsid w:val="00547B5B"/>
    <w:rsid w:val="00547C91"/>
    <w:rsid w:val="00547E90"/>
    <w:rsid w:val="0055207B"/>
    <w:rsid w:val="0055213C"/>
    <w:rsid w:val="005522A3"/>
    <w:rsid w:val="0055232C"/>
    <w:rsid w:val="00552B86"/>
    <w:rsid w:val="00552FB6"/>
    <w:rsid w:val="0055349C"/>
    <w:rsid w:val="00553B4C"/>
    <w:rsid w:val="00553BD9"/>
    <w:rsid w:val="00554103"/>
    <w:rsid w:val="00554572"/>
    <w:rsid w:val="0055514C"/>
    <w:rsid w:val="00555262"/>
    <w:rsid w:val="005552D5"/>
    <w:rsid w:val="00555428"/>
    <w:rsid w:val="005554D5"/>
    <w:rsid w:val="005556CC"/>
    <w:rsid w:val="005556F3"/>
    <w:rsid w:val="00555D76"/>
    <w:rsid w:val="00555DA3"/>
    <w:rsid w:val="00555E11"/>
    <w:rsid w:val="00555ED7"/>
    <w:rsid w:val="00556056"/>
    <w:rsid w:val="00556060"/>
    <w:rsid w:val="00556146"/>
    <w:rsid w:val="005564A5"/>
    <w:rsid w:val="0055665B"/>
    <w:rsid w:val="0055683B"/>
    <w:rsid w:val="00556A03"/>
    <w:rsid w:val="00556CEB"/>
    <w:rsid w:val="00557AAD"/>
    <w:rsid w:val="00557AED"/>
    <w:rsid w:val="00557C88"/>
    <w:rsid w:val="00557F1E"/>
    <w:rsid w:val="0056082B"/>
    <w:rsid w:val="0056083D"/>
    <w:rsid w:val="0056098B"/>
    <w:rsid w:val="00560B2D"/>
    <w:rsid w:val="005612E4"/>
    <w:rsid w:val="00561F1B"/>
    <w:rsid w:val="005626D2"/>
    <w:rsid w:val="0056271B"/>
    <w:rsid w:val="0056286C"/>
    <w:rsid w:val="005629B0"/>
    <w:rsid w:val="00562B85"/>
    <w:rsid w:val="00562E79"/>
    <w:rsid w:val="0056321E"/>
    <w:rsid w:val="005635DB"/>
    <w:rsid w:val="0056363F"/>
    <w:rsid w:val="00563A25"/>
    <w:rsid w:val="00563CB2"/>
    <w:rsid w:val="00563DFA"/>
    <w:rsid w:val="0056511A"/>
    <w:rsid w:val="005651D8"/>
    <w:rsid w:val="005654CE"/>
    <w:rsid w:val="005655CB"/>
    <w:rsid w:val="00565B92"/>
    <w:rsid w:val="00565C0C"/>
    <w:rsid w:val="00566175"/>
    <w:rsid w:val="00566585"/>
    <w:rsid w:val="005665D7"/>
    <w:rsid w:val="00566697"/>
    <w:rsid w:val="00566781"/>
    <w:rsid w:val="00566F5B"/>
    <w:rsid w:val="0056726B"/>
    <w:rsid w:val="0057007F"/>
    <w:rsid w:val="005704D6"/>
    <w:rsid w:val="00570A10"/>
    <w:rsid w:val="00570B03"/>
    <w:rsid w:val="00570E18"/>
    <w:rsid w:val="00570E5F"/>
    <w:rsid w:val="00571F2E"/>
    <w:rsid w:val="0057230A"/>
    <w:rsid w:val="00572883"/>
    <w:rsid w:val="005730B5"/>
    <w:rsid w:val="005734A1"/>
    <w:rsid w:val="00573652"/>
    <w:rsid w:val="00573ACB"/>
    <w:rsid w:val="00573D18"/>
    <w:rsid w:val="00574BE4"/>
    <w:rsid w:val="00574C16"/>
    <w:rsid w:val="0057558E"/>
    <w:rsid w:val="005759F9"/>
    <w:rsid w:val="00575CC8"/>
    <w:rsid w:val="005760FF"/>
    <w:rsid w:val="0057637F"/>
    <w:rsid w:val="00576415"/>
    <w:rsid w:val="00576472"/>
    <w:rsid w:val="00576DB3"/>
    <w:rsid w:val="00576F44"/>
    <w:rsid w:val="005772A9"/>
    <w:rsid w:val="00577556"/>
    <w:rsid w:val="00580455"/>
    <w:rsid w:val="0058068A"/>
    <w:rsid w:val="00580766"/>
    <w:rsid w:val="0058089C"/>
    <w:rsid w:val="00580985"/>
    <w:rsid w:val="00580AD0"/>
    <w:rsid w:val="00580CD5"/>
    <w:rsid w:val="005813E1"/>
    <w:rsid w:val="005815A9"/>
    <w:rsid w:val="00581881"/>
    <w:rsid w:val="00581E69"/>
    <w:rsid w:val="00581ECA"/>
    <w:rsid w:val="00582036"/>
    <w:rsid w:val="00582400"/>
    <w:rsid w:val="00582FCD"/>
    <w:rsid w:val="00583395"/>
    <w:rsid w:val="00583753"/>
    <w:rsid w:val="0058380E"/>
    <w:rsid w:val="005838C6"/>
    <w:rsid w:val="005838F3"/>
    <w:rsid w:val="0058393E"/>
    <w:rsid w:val="00583C39"/>
    <w:rsid w:val="00583C42"/>
    <w:rsid w:val="00583E27"/>
    <w:rsid w:val="00583EAB"/>
    <w:rsid w:val="0058418F"/>
    <w:rsid w:val="00584636"/>
    <w:rsid w:val="00584DC3"/>
    <w:rsid w:val="005853E8"/>
    <w:rsid w:val="005855D6"/>
    <w:rsid w:val="00587C65"/>
    <w:rsid w:val="00587CC3"/>
    <w:rsid w:val="0059008C"/>
    <w:rsid w:val="005903B3"/>
    <w:rsid w:val="00590622"/>
    <w:rsid w:val="00590818"/>
    <w:rsid w:val="005910E5"/>
    <w:rsid w:val="005919AD"/>
    <w:rsid w:val="00591EEF"/>
    <w:rsid w:val="0059202C"/>
    <w:rsid w:val="00592C70"/>
    <w:rsid w:val="005939A7"/>
    <w:rsid w:val="00593E66"/>
    <w:rsid w:val="0059408B"/>
    <w:rsid w:val="005943DA"/>
    <w:rsid w:val="00594553"/>
    <w:rsid w:val="0059478F"/>
    <w:rsid w:val="00594BEF"/>
    <w:rsid w:val="00594CA3"/>
    <w:rsid w:val="005950BE"/>
    <w:rsid w:val="00595315"/>
    <w:rsid w:val="005955DB"/>
    <w:rsid w:val="00595768"/>
    <w:rsid w:val="00595BCF"/>
    <w:rsid w:val="005964FD"/>
    <w:rsid w:val="00596A76"/>
    <w:rsid w:val="00596D8E"/>
    <w:rsid w:val="00596EC9"/>
    <w:rsid w:val="005A08BE"/>
    <w:rsid w:val="005A0CF3"/>
    <w:rsid w:val="005A104A"/>
    <w:rsid w:val="005A1506"/>
    <w:rsid w:val="005A15BE"/>
    <w:rsid w:val="005A167C"/>
    <w:rsid w:val="005A2731"/>
    <w:rsid w:val="005A28AB"/>
    <w:rsid w:val="005A2B8A"/>
    <w:rsid w:val="005A2F9D"/>
    <w:rsid w:val="005A3132"/>
    <w:rsid w:val="005A3A9B"/>
    <w:rsid w:val="005A3B7E"/>
    <w:rsid w:val="005A3B82"/>
    <w:rsid w:val="005A42CB"/>
    <w:rsid w:val="005A445B"/>
    <w:rsid w:val="005A45C3"/>
    <w:rsid w:val="005A4861"/>
    <w:rsid w:val="005A4892"/>
    <w:rsid w:val="005A4A3C"/>
    <w:rsid w:val="005A4AC2"/>
    <w:rsid w:val="005A4B34"/>
    <w:rsid w:val="005A4E64"/>
    <w:rsid w:val="005A6A67"/>
    <w:rsid w:val="005A6CFE"/>
    <w:rsid w:val="005A7062"/>
    <w:rsid w:val="005A729D"/>
    <w:rsid w:val="005A775E"/>
    <w:rsid w:val="005A78E1"/>
    <w:rsid w:val="005A7D4C"/>
    <w:rsid w:val="005B0FE5"/>
    <w:rsid w:val="005B124F"/>
    <w:rsid w:val="005B1345"/>
    <w:rsid w:val="005B1508"/>
    <w:rsid w:val="005B18D7"/>
    <w:rsid w:val="005B1D60"/>
    <w:rsid w:val="005B22E2"/>
    <w:rsid w:val="005B2976"/>
    <w:rsid w:val="005B2C20"/>
    <w:rsid w:val="005B3016"/>
    <w:rsid w:val="005B3232"/>
    <w:rsid w:val="005B33F5"/>
    <w:rsid w:val="005B3735"/>
    <w:rsid w:val="005B3762"/>
    <w:rsid w:val="005B4169"/>
    <w:rsid w:val="005B4174"/>
    <w:rsid w:val="005B4491"/>
    <w:rsid w:val="005B5170"/>
    <w:rsid w:val="005B5177"/>
    <w:rsid w:val="005B52B1"/>
    <w:rsid w:val="005B583C"/>
    <w:rsid w:val="005B58D1"/>
    <w:rsid w:val="005B59DB"/>
    <w:rsid w:val="005B644B"/>
    <w:rsid w:val="005B76FF"/>
    <w:rsid w:val="005C02BD"/>
    <w:rsid w:val="005C16BB"/>
    <w:rsid w:val="005C199A"/>
    <w:rsid w:val="005C2A38"/>
    <w:rsid w:val="005C3B33"/>
    <w:rsid w:val="005C3FC5"/>
    <w:rsid w:val="005C4318"/>
    <w:rsid w:val="005C4682"/>
    <w:rsid w:val="005C4FF3"/>
    <w:rsid w:val="005C51C2"/>
    <w:rsid w:val="005C537A"/>
    <w:rsid w:val="005C55AB"/>
    <w:rsid w:val="005C5A4E"/>
    <w:rsid w:val="005C5AA9"/>
    <w:rsid w:val="005C5BDC"/>
    <w:rsid w:val="005C5CC9"/>
    <w:rsid w:val="005C62D0"/>
    <w:rsid w:val="005C6435"/>
    <w:rsid w:val="005C6B4B"/>
    <w:rsid w:val="005C72C0"/>
    <w:rsid w:val="005C799C"/>
    <w:rsid w:val="005C7B7B"/>
    <w:rsid w:val="005D05FE"/>
    <w:rsid w:val="005D0B0A"/>
    <w:rsid w:val="005D1377"/>
    <w:rsid w:val="005D1421"/>
    <w:rsid w:val="005D1476"/>
    <w:rsid w:val="005D17C4"/>
    <w:rsid w:val="005D1AF0"/>
    <w:rsid w:val="005D1E47"/>
    <w:rsid w:val="005D1E9C"/>
    <w:rsid w:val="005D2413"/>
    <w:rsid w:val="005D244D"/>
    <w:rsid w:val="005D245A"/>
    <w:rsid w:val="005D3255"/>
    <w:rsid w:val="005D3623"/>
    <w:rsid w:val="005D3669"/>
    <w:rsid w:val="005D3788"/>
    <w:rsid w:val="005D3A79"/>
    <w:rsid w:val="005D3D23"/>
    <w:rsid w:val="005D3D9C"/>
    <w:rsid w:val="005D3E9A"/>
    <w:rsid w:val="005D41C3"/>
    <w:rsid w:val="005D4354"/>
    <w:rsid w:val="005D4989"/>
    <w:rsid w:val="005D4E0F"/>
    <w:rsid w:val="005D5133"/>
    <w:rsid w:val="005D56DE"/>
    <w:rsid w:val="005D6CC2"/>
    <w:rsid w:val="005E080E"/>
    <w:rsid w:val="005E0845"/>
    <w:rsid w:val="005E1607"/>
    <w:rsid w:val="005E199E"/>
    <w:rsid w:val="005E1A9D"/>
    <w:rsid w:val="005E1F6F"/>
    <w:rsid w:val="005E2253"/>
    <w:rsid w:val="005E25D5"/>
    <w:rsid w:val="005E2607"/>
    <w:rsid w:val="005E28AA"/>
    <w:rsid w:val="005E2A27"/>
    <w:rsid w:val="005E2B52"/>
    <w:rsid w:val="005E2C80"/>
    <w:rsid w:val="005E2D6D"/>
    <w:rsid w:val="005E3583"/>
    <w:rsid w:val="005E35AF"/>
    <w:rsid w:val="005E3673"/>
    <w:rsid w:val="005E376D"/>
    <w:rsid w:val="005E3889"/>
    <w:rsid w:val="005E3CC8"/>
    <w:rsid w:val="005E40CD"/>
    <w:rsid w:val="005E4561"/>
    <w:rsid w:val="005E45B8"/>
    <w:rsid w:val="005E4AB9"/>
    <w:rsid w:val="005E4D24"/>
    <w:rsid w:val="005E4EA0"/>
    <w:rsid w:val="005E4F94"/>
    <w:rsid w:val="005E5320"/>
    <w:rsid w:val="005E561D"/>
    <w:rsid w:val="005E5B7D"/>
    <w:rsid w:val="005E6A21"/>
    <w:rsid w:val="005E7553"/>
    <w:rsid w:val="005F0001"/>
    <w:rsid w:val="005F04AA"/>
    <w:rsid w:val="005F0B3A"/>
    <w:rsid w:val="005F0C66"/>
    <w:rsid w:val="005F0D1C"/>
    <w:rsid w:val="005F134E"/>
    <w:rsid w:val="005F1463"/>
    <w:rsid w:val="005F161B"/>
    <w:rsid w:val="005F268F"/>
    <w:rsid w:val="005F2887"/>
    <w:rsid w:val="005F314B"/>
    <w:rsid w:val="005F3AFF"/>
    <w:rsid w:val="005F4017"/>
    <w:rsid w:val="005F4304"/>
    <w:rsid w:val="005F433E"/>
    <w:rsid w:val="005F4D17"/>
    <w:rsid w:val="005F4EB7"/>
    <w:rsid w:val="005F544B"/>
    <w:rsid w:val="005F5494"/>
    <w:rsid w:val="005F556F"/>
    <w:rsid w:val="005F5DD0"/>
    <w:rsid w:val="005F5EB3"/>
    <w:rsid w:val="005F6056"/>
    <w:rsid w:val="005F6225"/>
    <w:rsid w:val="005F68E9"/>
    <w:rsid w:val="005F694F"/>
    <w:rsid w:val="005F69FE"/>
    <w:rsid w:val="005F6ABE"/>
    <w:rsid w:val="005F70CD"/>
    <w:rsid w:val="005F79C4"/>
    <w:rsid w:val="005F7D7F"/>
    <w:rsid w:val="006000E8"/>
    <w:rsid w:val="006002EE"/>
    <w:rsid w:val="006011BD"/>
    <w:rsid w:val="006011CC"/>
    <w:rsid w:val="00602599"/>
    <w:rsid w:val="006026A4"/>
    <w:rsid w:val="00602752"/>
    <w:rsid w:val="00603290"/>
    <w:rsid w:val="00604129"/>
    <w:rsid w:val="006044A7"/>
    <w:rsid w:val="00604987"/>
    <w:rsid w:val="00604DC4"/>
    <w:rsid w:val="00605850"/>
    <w:rsid w:val="00606ED1"/>
    <w:rsid w:val="0060781E"/>
    <w:rsid w:val="0060797F"/>
    <w:rsid w:val="00607C43"/>
    <w:rsid w:val="00607ED0"/>
    <w:rsid w:val="006104FE"/>
    <w:rsid w:val="00610A41"/>
    <w:rsid w:val="00610BFA"/>
    <w:rsid w:val="00610FC9"/>
    <w:rsid w:val="00611028"/>
    <w:rsid w:val="0061102F"/>
    <w:rsid w:val="006110E6"/>
    <w:rsid w:val="006116C6"/>
    <w:rsid w:val="00611A9F"/>
    <w:rsid w:val="00611AC4"/>
    <w:rsid w:val="00611E7D"/>
    <w:rsid w:val="006123BB"/>
    <w:rsid w:val="00612723"/>
    <w:rsid w:val="00612A9A"/>
    <w:rsid w:val="00612F76"/>
    <w:rsid w:val="00613447"/>
    <w:rsid w:val="0061380B"/>
    <w:rsid w:val="00613845"/>
    <w:rsid w:val="00613EC1"/>
    <w:rsid w:val="00614C0E"/>
    <w:rsid w:val="00615684"/>
    <w:rsid w:val="00615D1F"/>
    <w:rsid w:val="00615EAF"/>
    <w:rsid w:val="006163D1"/>
    <w:rsid w:val="0061640B"/>
    <w:rsid w:val="00616546"/>
    <w:rsid w:val="00616D16"/>
    <w:rsid w:val="00616DBE"/>
    <w:rsid w:val="00616ECC"/>
    <w:rsid w:val="00616FC3"/>
    <w:rsid w:val="00617C53"/>
    <w:rsid w:val="00620245"/>
    <w:rsid w:val="006208D0"/>
    <w:rsid w:val="00620A88"/>
    <w:rsid w:val="0062102B"/>
    <w:rsid w:val="006213BC"/>
    <w:rsid w:val="00621448"/>
    <w:rsid w:val="006214C7"/>
    <w:rsid w:val="00621B9E"/>
    <w:rsid w:val="00621F34"/>
    <w:rsid w:val="0062203D"/>
    <w:rsid w:val="0062259F"/>
    <w:rsid w:val="0062347B"/>
    <w:rsid w:val="006239B7"/>
    <w:rsid w:val="00623A3C"/>
    <w:rsid w:val="00623A84"/>
    <w:rsid w:val="00623AD1"/>
    <w:rsid w:val="00623B5C"/>
    <w:rsid w:val="00623E90"/>
    <w:rsid w:val="00624050"/>
    <w:rsid w:val="006243F7"/>
    <w:rsid w:val="0062450E"/>
    <w:rsid w:val="006247CE"/>
    <w:rsid w:val="00624B22"/>
    <w:rsid w:val="006250D7"/>
    <w:rsid w:val="00625318"/>
    <w:rsid w:val="00625322"/>
    <w:rsid w:val="006256FC"/>
    <w:rsid w:val="00625C90"/>
    <w:rsid w:val="00625CA3"/>
    <w:rsid w:val="00626A1D"/>
    <w:rsid w:val="00626FDB"/>
    <w:rsid w:val="0062705F"/>
    <w:rsid w:val="0062764E"/>
    <w:rsid w:val="0062785B"/>
    <w:rsid w:val="00627A74"/>
    <w:rsid w:val="006302BB"/>
    <w:rsid w:val="00630AF3"/>
    <w:rsid w:val="00630B66"/>
    <w:rsid w:val="00631457"/>
    <w:rsid w:val="0063151E"/>
    <w:rsid w:val="006317FD"/>
    <w:rsid w:val="00631800"/>
    <w:rsid w:val="00632166"/>
    <w:rsid w:val="00632683"/>
    <w:rsid w:val="00632844"/>
    <w:rsid w:val="00632D5F"/>
    <w:rsid w:val="0063305D"/>
    <w:rsid w:val="00633620"/>
    <w:rsid w:val="00633718"/>
    <w:rsid w:val="006337C0"/>
    <w:rsid w:val="00633881"/>
    <w:rsid w:val="0063389E"/>
    <w:rsid w:val="00633F77"/>
    <w:rsid w:val="006340D2"/>
    <w:rsid w:val="006345CB"/>
    <w:rsid w:val="00634AB6"/>
    <w:rsid w:val="00634BDE"/>
    <w:rsid w:val="00634FE2"/>
    <w:rsid w:val="00635341"/>
    <w:rsid w:val="00635C17"/>
    <w:rsid w:val="00635CEB"/>
    <w:rsid w:val="00635E9D"/>
    <w:rsid w:val="006368E5"/>
    <w:rsid w:val="00637079"/>
    <w:rsid w:val="00637260"/>
    <w:rsid w:val="00637FBD"/>
    <w:rsid w:val="0064017B"/>
    <w:rsid w:val="006406C8"/>
    <w:rsid w:val="00640E9C"/>
    <w:rsid w:val="00641214"/>
    <w:rsid w:val="00641ED7"/>
    <w:rsid w:val="0064230C"/>
    <w:rsid w:val="00642398"/>
    <w:rsid w:val="006426AB"/>
    <w:rsid w:val="00642716"/>
    <w:rsid w:val="00642726"/>
    <w:rsid w:val="00642B30"/>
    <w:rsid w:val="0064316A"/>
    <w:rsid w:val="006433AF"/>
    <w:rsid w:val="00643A92"/>
    <w:rsid w:val="00643CCA"/>
    <w:rsid w:val="0064426F"/>
    <w:rsid w:val="006449AC"/>
    <w:rsid w:val="00644E3E"/>
    <w:rsid w:val="006459DF"/>
    <w:rsid w:val="00645CC5"/>
    <w:rsid w:val="00645FC1"/>
    <w:rsid w:val="00646096"/>
    <w:rsid w:val="00646BAB"/>
    <w:rsid w:val="00646CFD"/>
    <w:rsid w:val="00646FFD"/>
    <w:rsid w:val="0064758E"/>
    <w:rsid w:val="00647B70"/>
    <w:rsid w:val="00647F82"/>
    <w:rsid w:val="00650386"/>
    <w:rsid w:val="00650BA4"/>
    <w:rsid w:val="00651671"/>
    <w:rsid w:val="00651F1D"/>
    <w:rsid w:val="0065207A"/>
    <w:rsid w:val="006521D0"/>
    <w:rsid w:val="0065222F"/>
    <w:rsid w:val="00652391"/>
    <w:rsid w:val="006523AB"/>
    <w:rsid w:val="006525AB"/>
    <w:rsid w:val="00652E4B"/>
    <w:rsid w:val="00653077"/>
    <w:rsid w:val="00653C74"/>
    <w:rsid w:val="0065441F"/>
    <w:rsid w:val="00654439"/>
    <w:rsid w:val="0065491B"/>
    <w:rsid w:val="00654A14"/>
    <w:rsid w:val="00654A7C"/>
    <w:rsid w:val="00654D41"/>
    <w:rsid w:val="00655838"/>
    <w:rsid w:val="00655C3B"/>
    <w:rsid w:val="00656015"/>
    <w:rsid w:val="00656493"/>
    <w:rsid w:val="006564BF"/>
    <w:rsid w:val="00656D34"/>
    <w:rsid w:val="00657082"/>
    <w:rsid w:val="0065745E"/>
    <w:rsid w:val="00657731"/>
    <w:rsid w:val="00657E37"/>
    <w:rsid w:val="00660256"/>
    <w:rsid w:val="006602BF"/>
    <w:rsid w:val="00660330"/>
    <w:rsid w:val="006606EF"/>
    <w:rsid w:val="00660D88"/>
    <w:rsid w:val="0066102E"/>
    <w:rsid w:val="006613B7"/>
    <w:rsid w:val="006613E6"/>
    <w:rsid w:val="00661B10"/>
    <w:rsid w:val="00661C4D"/>
    <w:rsid w:val="00661D0D"/>
    <w:rsid w:val="00662858"/>
    <w:rsid w:val="006639B5"/>
    <w:rsid w:val="006639CA"/>
    <w:rsid w:val="00663A1D"/>
    <w:rsid w:val="00663F51"/>
    <w:rsid w:val="006644A0"/>
    <w:rsid w:val="00664812"/>
    <w:rsid w:val="0066489F"/>
    <w:rsid w:val="006648B3"/>
    <w:rsid w:val="00664AE8"/>
    <w:rsid w:val="00664F20"/>
    <w:rsid w:val="006653F5"/>
    <w:rsid w:val="006657E2"/>
    <w:rsid w:val="00665B6A"/>
    <w:rsid w:val="00665CB1"/>
    <w:rsid w:val="00666446"/>
    <w:rsid w:val="00666628"/>
    <w:rsid w:val="00667231"/>
    <w:rsid w:val="00667311"/>
    <w:rsid w:val="0066734B"/>
    <w:rsid w:val="00667380"/>
    <w:rsid w:val="00667CD9"/>
    <w:rsid w:val="00667CF1"/>
    <w:rsid w:val="00670654"/>
    <w:rsid w:val="006707A2"/>
    <w:rsid w:val="00670F3D"/>
    <w:rsid w:val="00671140"/>
    <w:rsid w:val="00671993"/>
    <w:rsid w:val="00671AAE"/>
    <w:rsid w:val="006722F8"/>
    <w:rsid w:val="00672F0F"/>
    <w:rsid w:val="006731EE"/>
    <w:rsid w:val="00673227"/>
    <w:rsid w:val="006733E7"/>
    <w:rsid w:val="00673922"/>
    <w:rsid w:val="00673C8E"/>
    <w:rsid w:val="00673E88"/>
    <w:rsid w:val="00674428"/>
    <w:rsid w:val="0067444A"/>
    <w:rsid w:val="00674776"/>
    <w:rsid w:val="00674834"/>
    <w:rsid w:val="006748DB"/>
    <w:rsid w:val="00674CF9"/>
    <w:rsid w:val="00674DC2"/>
    <w:rsid w:val="00674E9B"/>
    <w:rsid w:val="006753D4"/>
    <w:rsid w:val="00675529"/>
    <w:rsid w:val="006757DE"/>
    <w:rsid w:val="0067598C"/>
    <w:rsid w:val="00675DCE"/>
    <w:rsid w:val="0067609E"/>
    <w:rsid w:val="006761A5"/>
    <w:rsid w:val="006763FF"/>
    <w:rsid w:val="00676593"/>
    <w:rsid w:val="00676AB1"/>
    <w:rsid w:val="00676CA3"/>
    <w:rsid w:val="00676CAA"/>
    <w:rsid w:val="0067709E"/>
    <w:rsid w:val="0067770B"/>
    <w:rsid w:val="00677984"/>
    <w:rsid w:val="00677CF8"/>
    <w:rsid w:val="00680B8D"/>
    <w:rsid w:val="0068159D"/>
    <w:rsid w:val="00681AC7"/>
    <w:rsid w:val="00681B01"/>
    <w:rsid w:val="0068201B"/>
    <w:rsid w:val="006826F4"/>
    <w:rsid w:val="006832BF"/>
    <w:rsid w:val="0068363B"/>
    <w:rsid w:val="00683706"/>
    <w:rsid w:val="006839E7"/>
    <w:rsid w:val="00683B10"/>
    <w:rsid w:val="00683BCE"/>
    <w:rsid w:val="006847B9"/>
    <w:rsid w:val="00684B1C"/>
    <w:rsid w:val="00684F81"/>
    <w:rsid w:val="006852EA"/>
    <w:rsid w:val="006853A9"/>
    <w:rsid w:val="00685412"/>
    <w:rsid w:val="0068541B"/>
    <w:rsid w:val="00685B90"/>
    <w:rsid w:val="00685C47"/>
    <w:rsid w:val="00685D64"/>
    <w:rsid w:val="00686247"/>
    <w:rsid w:val="006862D8"/>
    <w:rsid w:val="006863FE"/>
    <w:rsid w:val="0068657F"/>
    <w:rsid w:val="00686ABE"/>
    <w:rsid w:val="0068718B"/>
    <w:rsid w:val="006872EA"/>
    <w:rsid w:val="00687707"/>
    <w:rsid w:val="0068775E"/>
    <w:rsid w:val="00687ABE"/>
    <w:rsid w:val="00687D13"/>
    <w:rsid w:val="00687E86"/>
    <w:rsid w:val="00687FEE"/>
    <w:rsid w:val="00690042"/>
    <w:rsid w:val="00692794"/>
    <w:rsid w:val="00692BBD"/>
    <w:rsid w:val="00692DAF"/>
    <w:rsid w:val="00692E99"/>
    <w:rsid w:val="00693108"/>
    <w:rsid w:val="0069377B"/>
    <w:rsid w:val="00693A2E"/>
    <w:rsid w:val="00693A76"/>
    <w:rsid w:val="00693E2B"/>
    <w:rsid w:val="006944DD"/>
    <w:rsid w:val="00694914"/>
    <w:rsid w:val="0069515F"/>
    <w:rsid w:val="006951B0"/>
    <w:rsid w:val="006951B5"/>
    <w:rsid w:val="00695863"/>
    <w:rsid w:val="00695AAA"/>
    <w:rsid w:val="00695EBA"/>
    <w:rsid w:val="0069693C"/>
    <w:rsid w:val="00696E70"/>
    <w:rsid w:val="0069789C"/>
    <w:rsid w:val="00697915"/>
    <w:rsid w:val="006979F4"/>
    <w:rsid w:val="00697AC8"/>
    <w:rsid w:val="00697EF5"/>
    <w:rsid w:val="00697FAA"/>
    <w:rsid w:val="006A0530"/>
    <w:rsid w:val="006A0673"/>
    <w:rsid w:val="006A0ABB"/>
    <w:rsid w:val="006A0D6B"/>
    <w:rsid w:val="006A1249"/>
    <w:rsid w:val="006A13AC"/>
    <w:rsid w:val="006A1613"/>
    <w:rsid w:val="006A1702"/>
    <w:rsid w:val="006A18E1"/>
    <w:rsid w:val="006A1AF1"/>
    <w:rsid w:val="006A1B09"/>
    <w:rsid w:val="006A1CCF"/>
    <w:rsid w:val="006A2A01"/>
    <w:rsid w:val="006A2A1A"/>
    <w:rsid w:val="006A38BB"/>
    <w:rsid w:val="006A3C16"/>
    <w:rsid w:val="006A445A"/>
    <w:rsid w:val="006A47ED"/>
    <w:rsid w:val="006A4930"/>
    <w:rsid w:val="006A4A7F"/>
    <w:rsid w:val="006A4B26"/>
    <w:rsid w:val="006A4B74"/>
    <w:rsid w:val="006A4DCB"/>
    <w:rsid w:val="006A4F05"/>
    <w:rsid w:val="006A5146"/>
    <w:rsid w:val="006A543A"/>
    <w:rsid w:val="006A557B"/>
    <w:rsid w:val="006A5820"/>
    <w:rsid w:val="006A5B45"/>
    <w:rsid w:val="006A5E5A"/>
    <w:rsid w:val="006A6035"/>
    <w:rsid w:val="006A65FB"/>
    <w:rsid w:val="006A671F"/>
    <w:rsid w:val="006A6F5C"/>
    <w:rsid w:val="006A7018"/>
    <w:rsid w:val="006A715C"/>
    <w:rsid w:val="006A726A"/>
    <w:rsid w:val="006A7C90"/>
    <w:rsid w:val="006A7CE8"/>
    <w:rsid w:val="006A7D9B"/>
    <w:rsid w:val="006A7E7E"/>
    <w:rsid w:val="006B0283"/>
    <w:rsid w:val="006B04C9"/>
    <w:rsid w:val="006B0981"/>
    <w:rsid w:val="006B0DF2"/>
    <w:rsid w:val="006B11EB"/>
    <w:rsid w:val="006B19A8"/>
    <w:rsid w:val="006B2350"/>
    <w:rsid w:val="006B251E"/>
    <w:rsid w:val="006B26D9"/>
    <w:rsid w:val="006B2A1C"/>
    <w:rsid w:val="006B2C29"/>
    <w:rsid w:val="006B31CF"/>
    <w:rsid w:val="006B3659"/>
    <w:rsid w:val="006B3D73"/>
    <w:rsid w:val="006B3F07"/>
    <w:rsid w:val="006B4116"/>
    <w:rsid w:val="006B4A54"/>
    <w:rsid w:val="006B4BFA"/>
    <w:rsid w:val="006B4D1D"/>
    <w:rsid w:val="006B4D42"/>
    <w:rsid w:val="006B5067"/>
    <w:rsid w:val="006B54B2"/>
    <w:rsid w:val="006B554B"/>
    <w:rsid w:val="006B581F"/>
    <w:rsid w:val="006B58E2"/>
    <w:rsid w:val="006B5A48"/>
    <w:rsid w:val="006B605D"/>
    <w:rsid w:val="006B60B2"/>
    <w:rsid w:val="006B60C5"/>
    <w:rsid w:val="006B658F"/>
    <w:rsid w:val="006B6749"/>
    <w:rsid w:val="006B693A"/>
    <w:rsid w:val="006B6D59"/>
    <w:rsid w:val="006B7159"/>
    <w:rsid w:val="006B7335"/>
    <w:rsid w:val="006B77B3"/>
    <w:rsid w:val="006B7967"/>
    <w:rsid w:val="006B7F68"/>
    <w:rsid w:val="006C0203"/>
    <w:rsid w:val="006C046D"/>
    <w:rsid w:val="006C0CA4"/>
    <w:rsid w:val="006C12BC"/>
    <w:rsid w:val="006C1872"/>
    <w:rsid w:val="006C1A04"/>
    <w:rsid w:val="006C1B78"/>
    <w:rsid w:val="006C1D0C"/>
    <w:rsid w:val="006C2104"/>
    <w:rsid w:val="006C29AD"/>
    <w:rsid w:val="006C2A07"/>
    <w:rsid w:val="006C2C0A"/>
    <w:rsid w:val="006C2D3E"/>
    <w:rsid w:val="006C3644"/>
    <w:rsid w:val="006C4523"/>
    <w:rsid w:val="006C4712"/>
    <w:rsid w:val="006C4F1E"/>
    <w:rsid w:val="006C4F4C"/>
    <w:rsid w:val="006C5002"/>
    <w:rsid w:val="006C57A4"/>
    <w:rsid w:val="006C5847"/>
    <w:rsid w:val="006C61B0"/>
    <w:rsid w:val="006C61FB"/>
    <w:rsid w:val="006C627F"/>
    <w:rsid w:val="006C643F"/>
    <w:rsid w:val="006C650A"/>
    <w:rsid w:val="006C66D4"/>
    <w:rsid w:val="006C6ACA"/>
    <w:rsid w:val="006C6B9F"/>
    <w:rsid w:val="006C7681"/>
    <w:rsid w:val="006C77F3"/>
    <w:rsid w:val="006D000A"/>
    <w:rsid w:val="006D00DA"/>
    <w:rsid w:val="006D0C15"/>
    <w:rsid w:val="006D1128"/>
    <w:rsid w:val="006D14A1"/>
    <w:rsid w:val="006D1A92"/>
    <w:rsid w:val="006D1AB9"/>
    <w:rsid w:val="006D1B99"/>
    <w:rsid w:val="006D1C03"/>
    <w:rsid w:val="006D1EA4"/>
    <w:rsid w:val="006D2145"/>
    <w:rsid w:val="006D241D"/>
    <w:rsid w:val="006D25E2"/>
    <w:rsid w:val="006D27DA"/>
    <w:rsid w:val="006D2831"/>
    <w:rsid w:val="006D2A5A"/>
    <w:rsid w:val="006D2ADB"/>
    <w:rsid w:val="006D3081"/>
    <w:rsid w:val="006D328A"/>
    <w:rsid w:val="006D4984"/>
    <w:rsid w:val="006D4A71"/>
    <w:rsid w:val="006D5242"/>
    <w:rsid w:val="006D55B2"/>
    <w:rsid w:val="006D5A26"/>
    <w:rsid w:val="006D5D24"/>
    <w:rsid w:val="006D5DE0"/>
    <w:rsid w:val="006D5E6D"/>
    <w:rsid w:val="006D62AC"/>
    <w:rsid w:val="006D67B6"/>
    <w:rsid w:val="006D7080"/>
    <w:rsid w:val="006D758B"/>
    <w:rsid w:val="006D7AC2"/>
    <w:rsid w:val="006D7C62"/>
    <w:rsid w:val="006D7CFA"/>
    <w:rsid w:val="006D7DC8"/>
    <w:rsid w:val="006E13C1"/>
    <w:rsid w:val="006E1558"/>
    <w:rsid w:val="006E1830"/>
    <w:rsid w:val="006E183B"/>
    <w:rsid w:val="006E18E3"/>
    <w:rsid w:val="006E1D13"/>
    <w:rsid w:val="006E2208"/>
    <w:rsid w:val="006E23ED"/>
    <w:rsid w:val="006E2A32"/>
    <w:rsid w:val="006E36AF"/>
    <w:rsid w:val="006E438A"/>
    <w:rsid w:val="006E4394"/>
    <w:rsid w:val="006E49B1"/>
    <w:rsid w:val="006E4A38"/>
    <w:rsid w:val="006E4AFB"/>
    <w:rsid w:val="006E4BFB"/>
    <w:rsid w:val="006E4C61"/>
    <w:rsid w:val="006E4D2E"/>
    <w:rsid w:val="006E52D5"/>
    <w:rsid w:val="006E5573"/>
    <w:rsid w:val="006E5615"/>
    <w:rsid w:val="006E5AA4"/>
    <w:rsid w:val="006E6571"/>
    <w:rsid w:val="006E66EE"/>
    <w:rsid w:val="006E69B1"/>
    <w:rsid w:val="006E6FC1"/>
    <w:rsid w:val="006E70AC"/>
    <w:rsid w:val="006E7591"/>
    <w:rsid w:val="006E7985"/>
    <w:rsid w:val="006E7E08"/>
    <w:rsid w:val="006F1689"/>
    <w:rsid w:val="006F2273"/>
    <w:rsid w:val="006F2709"/>
    <w:rsid w:val="006F2AB1"/>
    <w:rsid w:val="006F2F01"/>
    <w:rsid w:val="006F2FA5"/>
    <w:rsid w:val="006F3669"/>
    <w:rsid w:val="006F3E65"/>
    <w:rsid w:val="006F3F14"/>
    <w:rsid w:val="006F407F"/>
    <w:rsid w:val="006F4294"/>
    <w:rsid w:val="006F4534"/>
    <w:rsid w:val="006F4587"/>
    <w:rsid w:val="006F4777"/>
    <w:rsid w:val="006F48E2"/>
    <w:rsid w:val="006F4F54"/>
    <w:rsid w:val="006F572F"/>
    <w:rsid w:val="006F585B"/>
    <w:rsid w:val="006F6053"/>
    <w:rsid w:val="006F659F"/>
    <w:rsid w:val="006F6B74"/>
    <w:rsid w:val="006F6DAD"/>
    <w:rsid w:val="006F73DD"/>
    <w:rsid w:val="007005BC"/>
    <w:rsid w:val="00700A0F"/>
    <w:rsid w:val="00700A9B"/>
    <w:rsid w:val="0070101F"/>
    <w:rsid w:val="0070134C"/>
    <w:rsid w:val="007017D3"/>
    <w:rsid w:val="007022B1"/>
    <w:rsid w:val="0070294C"/>
    <w:rsid w:val="00702BB9"/>
    <w:rsid w:val="00702FF4"/>
    <w:rsid w:val="00703744"/>
    <w:rsid w:val="0070375A"/>
    <w:rsid w:val="00704E2E"/>
    <w:rsid w:val="00704E38"/>
    <w:rsid w:val="0070525C"/>
    <w:rsid w:val="007054D0"/>
    <w:rsid w:val="00705D87"/>
    <w:rsid w:val="00706DFA"/>
    <w:rsid w:val="00707143"/>
    <w:rsid w:val="0070754E"/>
    <w:rsid w:val="00707650"/>
    <w:rsid w:val="007076D8"/>
    <w:rsid w:val="00707FA4"/>
    <w:rsid w:val="0071041A"/>
    <w:rsid w:val="0071056B"/>
    <w:rsid w:val="00710CBA"/>
    <w:rsid w:val="00710E46"/>
    <w:rsid w:val="00711517"/>
    <w:rsid w:val="00711ABD"/>
    <w:rsid w:val="00711CAC"/>
    <w:rsid w:val="0071274C"/>
    <w:rsid w:val="00712A8D"/>
    <w:rsid w:val="00712E88"/>
    <w:rsid w:val="0071304F"/>
    <w:rsid w:val="00713184"/>
    <w:rsid w:val="007146CD"/>
    <w:rsid w:val="00714C40"/>
    <w:rsid w:val="00714DE3"/>
    <w:rsid w:val="00714E06"/>
    <w:rsid w:val="00714E66"/>
    <w:rsid w:val="00715D53"/>
    <w:rsid w:val="00716045"/>
    <w:rsid w:val="00716D4F"/>
    <w:rsid w:val="00717281"/>
    <w:rsid w:val="0071757F"/>
    <w:rsid w:val="00717797"/>
    <w:rsid w:val="00717E27"/>
    <w:rsid w:val="007202F8"/>
    <w:rsid w:val="00720F2F"/>
    <w:rsid w:val="007212BD"/>
    <w:rsid w:val="007221D1"/>
    <w:rsid w:val="00722D84"/>
    <w:rsid w:val="00723B05"/>
    <w:rsid w:val="00723E46"/>
    <w:rsid w:val="00723F2E"/>
    <w:rsid w:val="00724125"/>
    <w:rsid w:val="007244AC"/>
    <w:rsid w:val="00724918"/>
    <w:rsid w:val="00724A65"/>
    <w:rsid w:val="00725322"/>
    <w:rsid w:val="00725371"/>
    <w:rsid w:val="00725409"/>
    <w:rsid w:val="00725CDC"/>
    <w:rsid w:val="00725E5E"/>
    <w:rsid w:val="007266AC"/>
    <w:rsid w:val="00726E85"/>
    <w:rsid w:val="00726F63"/>
    <w:rsid w:val="007272D1"/>
    <w:rsid w:val="007272F8"/>
    <w:rsid w:val="00727848"/>
    <w:rsid w:val="00727B7C"/>
    <w:rsid w:val="007305A7"/>
    <w:rsid w:val="00730A83"/>
    <w:rsid w:val="00730E9B"/>
    <w:rsid w:val="00731336"/>
    <w:rsid w:val="0073184F"/>
    <w:rsid w:val="00731D35"/>
    <w:rsid w:val="00731E0E"/>
    <w:rsid w:val="00731FB6"/>
    <w:rsid w:val="00732151"/>
    <w:rsid w:val="007322A0"/>
    <w:rsid w:val="007323FE"/>
    <w:rsid w:val="00732A3A"/>
    <w:rsid w:val="00733147"/>
    <w:rsid w:val="00733181"/>
    <w:rsid w:val="007332F4"/>
    <w:rsid w:val="0073356B"/>
    <w:rsid w:val="007336B5"/>
    <w:rsid w:val="00733AEB"/>
    <w:rsid w:val="00734211"/>
    <w:rsid w:val="00734DEE"/>
    <w:rsid w:val="00735199"/>
    <w:rsid w:val="007356AC"/>
    <w:rsid w:val="00735810"/>
    <w:rsid w:val="007358D9"/>
    <w:rsid w:val="0073657E"/>
    <w:rsid w:val="00736769"/>
    <w:rsid w:val="0073775B"/>
    <w:rsid w:val="00737D8B"/>
    <w:rsid w:val="0074010F"/>
    <w:rsid w:val="00740636"/>
    <w:rsid w:val="00740678"/>
    <w:rsid w:val="0074076C"/>
    <w:rsid w:val="00740828"/>
    <w:rsid w:val="0074097A"/>
    <w:rsid w:val="00740B29"/>
    <w:rsid w:val="00740EEB"/>
    <w:rsid w:val="00741069"/>
    <w:rsid w:val="007410B5"/>
    <w:rsid w:val="0074238D"/>
    <w:rsid w:val="00742988"/>
    <w:rsid w:val="00742B54"/>
    <w:rsid w:val="00742E2B"/>
    <w:rsid w:val="00743145"/>
    <w:rsid w:val="00743293"/>
    <w:rsid w:val="007432B7"/>
    <w:rsid w:val="007434A4"/>
    <w:rsid w:val="00743570"/>
    <w:rsid w:val="007442D9"/>
    <w:rsid w:val="00744E34"/>
    <w:rsid w:val="00745275"/>
    <w:rsid w:val="007453EF"/>
    <w:rsid w:val="00745759"/>
    <w:rsid w:val="00745D7F"/>
    <w:rsid w:val="007467C5"/>
    <w:rsid w:val="007468F6"/>
    <w:rsid w:val="00746C7D"/>
    <w:rsid w:val="00746DC9"/>
    <w:rsid w:val="00746E77"/>
    <w:rsid w:val="00746E95"/>
    <w:rsid w:val="00746ED4"/>
    <w:rsid w:val="0074710B"/>
    <w:rsid w:val="0074756F"/>
    <w:rsid w:val="007478FB"/>
    <w:rsid w:val="007502E7"/>
    <w:rsid w:val="007506E1"/>
    <w:rsid w:val="007512B9"/>
    <w:rsid w:val="00751A10"/>
    <w:rsid w:val="00751C24"/>
    <w:rsid w:val="00751CD8"/>
    <w:rsid w:val="007523FC"/>
    <w:rsid w:val="00752440"/>
    <w:rsid w:val="007527EA"/>
    <w:rsid w:val="00752915"/>
    <w:rsid w:val="00752DC0"/>
    <w:rsid w:val="00753F95"/>
    <w:rsid w:val="00754081"/>
    <w:rsid w:val="007541FE"/>
    <w:rsid w:val="00754229"/>
    <w:rsid w:val="00754A2C"/>
    <w:rsid w:val="00754F22"/>
    <w:rsid w:val="007554CD"/>
    <w:rsid w:val="0075562A"/>
    <w:rsid w:val="00755A62"/>
    <w:rsid w:val="00755A90"/>
    <w:rsid w:val="007560D8"/>
    <w:rsid w:val="00756850"/>
    <w:rsid w:val="00756AA0"/>
    <w:rsid w:val="00756D05"/>
    <w:rsid w:val="00756D62"/>
    <w:rsid w:val="00756F90"/>
    <w:rsid w:val="00757122"/>
    <w:rsid w:val="0075784A"/>
    <w:rsid w:val="00760354"/>
    <w:rsid w:val="0076049E"/>
    <w:rsid w:val="007611A5"/>
    <w:rsid w:val="00761416"/>
    <w:rsid w:val="00761489"/>
    <w:rsid w:val="007614C5"/>
    <w:rsid w:val="00761613"/>
    <w:rsid w:val="0076177F"/>
    <w:rsid w:val="00761C88"/>
    <w:rsid w:val="00761F7E"/>
    <w:rsid w:val="00761F7F"/>
    <w:rsid w:val="00762050"/>
    <w:rsid w:val="0076206C"/>
    <w:rsid w:val="00762860"/>
    <w:rsid w:val="00762A86"/>
    <w:rsid w:val="00762B64"/>
    <w:rsid w:val="00762E0D"/>
    <w:rsid w:val="007631E0"/>
    <w:rsid w:val="00763618"/>
    <w:rsid w:val="007636A1"/>
    <w:rsid w:val="00763DBA"/>
    <w:rsid w:val="0076436C"/>
    <w:rsid w:val="00764AD2"/>
    <w:rsid w:val="00764DCB"/>
    <w:rsid w:val="00765263"/>
    <w:rsid w:val="00765721"/>
    <w:rsid w:val="00765830"/>
    <w:rsid w:val="007659DC"/>
    <w:rsid w:val="00765E5C"/>
    <w:rsid w:val="00766641"/>
    <w:rsid w:val="00766792"/>
    <w:rsid w:val="00767107"/>
    <w:rsid w:val="00767578"/>
    <w:rsid w:val="007703B5"/>
    <w:rsid w:val="00770425"/>
    <w:rsid w:val="00770523"/>
    <w:rsid w:val="00770779"/>
    <w:rsid w:val="0077096D"/>
    <w:rsid w:val="007709BA"/>
    <w:rsid w:val="00770C9D"/>
    <w:rsid w:val="00770D68"/>
    <w:rsid w:val="00771412"/>
    <w:rsid w:val="00771517"/>
    <w:rsid w:val="00771D59"/>
    <w:rsid w:val="00771ECA"/>
    <w:rsid w:val="0077205F"/>
    <w:rsid w:val="00772481"/>
    <w:rsid w:val="00772CB1"/>
    <w:rsid w:val="00773087"/>
    <w:rsid w:val="00773162"/>
    <w:rsid w:val="00773506"/>
    <w:rsid w:val="007735AB"/>
    <w:rsid w:val="0077365C"/>
    <w:rsid w:val="00773ADD"/>
    <w:rsid w:val="00773DBB"/>
    <w:rsid w:val="00774D27"/>
    <w:rsid w:val="00774DB7"/>
    <w:rsid w:val="007750D0"/>
    <w:rsid w:val="0077555B"/>
    <w:rsid w:val="007757B8"/>
    <w:rsid w:val="00775D35"/>
    <w:rsid w:val="00776A3A"/>
    <w:rsid w:val="00776C11"/>
    <w:rsid w:val="00776C79"/>
    <w:rsid w:val="00776E13"/>
    <w:rsid w:val="00777423"/>
    <w:rsid w:val="0077755C"/>
    <w:rsid w:val="00777FE5"/>
    <w:rsid w:val="007802C7"/>
    <w:rsid w:val="007805E3"/>
    <w:rsid w:val="0078121B"/>
    <w:rsid w:val="007813BD"/>
    <w:rsid w:val="00781F0F"/>
    <w:rsid w:val="00781F1A"/>
    <w:rsid w:val="007823B7"/>
    <w:rsid w:val="0078283B"/>
    <w:rsid w:val="00782CDD"/>
    <w:rsid w:val="00783314"/>
    <w:rsid w:val="0078337E"/>
    <w:rsid w:val="00783DEF"/>
    <w:rsid w:val="00783E57"/>
    <w:rsid w:val="007840A6"/>
    <w:rsid w:val="0078411F"/>
    <w:rsid w:val="00784267"/>
    <w:rsid w:val="007847EF"/>
    <w:rsid w:val="00784830"/>
    <w:rsid w:val="00784921"/>
    <w:rsid w:val="0078493C"/>
    <w:rsid w:val="00785567"/>
    <w:rsid w:val="007859F2"/>
    <w:rsid w:val="00785A87"/>
    <w:rsid w:val="00785AE8"/>
    <w:rsid w:val="00786132"/>
    <w:rsid w:val="00786858"/>
    <w:rsid w:val="00786F09"/>
    <w:rsid w:val="00786F42"/>
    <w:rsid w:val="00787278"/>
    <w:rsid w:val="00787645"/>
    <w:rsid w:val="007877A1"/>
    <w:rsid w:val="00787E76"/>
    <w:rsid w:val="00787ECA"/>
    <w:rsid w:val="0079008D"/>
    <w:rsid w:val="007901A3"/>
    <w:rsid w:val="00790DC9"/>
    <w:rsid w:val="00790F57"/>
    <w:rsid w:val="00791353"/>
    <w:rsid w:val="00791497"/>
    <w:rsid w:val="00791E44"/>
    <w:rsid w:val="00791EFB"/>
    <w:rsid w:val="00791F70"/>
    <w:rsid w:val="00792265"/>
    <w:rsid w:val="0079230B"/>
    <w:rsid w:val="007925D4"/>
    <w:rsid w:val="007930A4"/>
    <w:rsid w:val="007933ED"/>
    <w:rsid w:val="0079403C"/>
    <w:rsid w:val="007943C7"/>
    <w:rsid w:val="00794D49"/>
    <w:rsid w:val="00795164"/>
    <w:rsid w:val="00795B18"/>
    <w:rsid w:val="00795EF2"/>
    <w:rsid w:val="00795FC2"/>
    <w:rsid w:val="0079611F"/>
    <w:rsid w:val="00797681"/>
    <w:rsid w:val="007979E1"/>
    <w:rsid w:val="00797A34"/>
    <w:rsid w:val="00797CA7"/>
    <w:rsid w:val="007A051F"/>
    <w:rsid w:val="007A08E7"/>
    <w:rsid w:val="007A09AE"/>
    <w:rsid w:val="007A14ED"/>
    <w:rsid w:val="007A1D8A"/>
    <w:rsid w:val="007A21D4"/>
    <w:rsid w:val="007A22DC"/>
    <w:rsid w:val="007A25B0"/>
    <w:rsid w:val="007A2A1C"/>
    <w:rsid w:val="007A2B02"/>
    <w:rsid w:val="007A321E"/>
    <w:rsid w:val="007A32D1"/>
    <w:rsid w:val="007A348C"/>
    <w:rsid w:val="007A3ACC"/>
    <w:rsid w:val="007A3F46"/>
    <w:rsid w:val="007A41DA"/>
    <w:rsid w:val="007A4413"/>
    <w:rsid w:val="007A4D27"/>
    <w:rsid w:val="007A4E3B"/>
    <w:rsid w:val="007A608F"/>
    <w:rsid w:val="007A6122"/>
    <w:rsid w:val="007A6718"/>
    <w:rsid w:val="007A686E"/>
    <w:rsid w:val="007A68A9"/>
    <w:rsid w:val="007A6923"/>
    <w:rsid w:val="007A6C8D"/>
    <w:rsid w:val="007A6F2F"/>
    <w:rsid w:val="007A7282"/>
    <w:rsid w:val="007A72C8"/>
    <w:rsid w:val="007A7876"/>
    <w:rsid w:val="007B0153"/>
    <w:rsid w:val="007B0664"/>
    <w:rsid w:val="007B0A99"/>
    <w:rsid w:val="007B0B2B"/>
    <w:rsid w:val="007B14CE"/>
    <w:rsid w:val="007B1896"/>
    <w:rsid w:val="007B1943"/>
    <w:rsid w:val="007B1C30"/>
    <w:rsid w:val="007B1C34"/>
    <w:rsid w:val="007B1D45"/>
    <w:rsid w:val="007B2129"/>
    <w:rsid w:val="007B215C"/>
    <w:rsid w:val="007B2230"/>
    <w:rsid w:val="007B28CE"/>
    <w:rsid w:val="007B28EA"/>
    <w:rsid w:val="007B316B"/>
    <w:rsid w:val="007B32E0"/>
    <w:rsid w:val="007B3E54"/>
    <w:rsid w:val="007B4023"/>
    <w:rsid w:val="007B404A"/>
    <w:rsid w:val="007B4668"/>
    <w:rsid w:val="007B4B6D"/>
    <w:rsid w:val="007B4BD9"/>
    <w:rsid w:val="007B4CF1"/>
    <w:rsid w:val="007B4E79"/>
    <w:rsid w:val="007B5816"/>
    <w:rsid w:val="007B5C59"/>
    <w:rsid w:val="007B5CB2"/>
    <w:rsid w:val="007B5D26"/>
    <w:rsid w:val="007B5EDA"/>
    <w:rsid w:val="007B6052"/>
    <w:rsid w:val="007B626C"/>
    <w:rsid w:val="007B6B61"/>
    <w:rsid w:val="007B7187"/>
    <w:rsid w:val="007B736A"/>
    <w:rsid w:val="007B758A"/>
    <w:rsid w:val="007B7612"/>
    <w:rsid w:val="007B7907"/>
    <w:rsid w:val="007B7B2B"/>
    <w:rsid w:val="007C0584"/>
    <w:rsid w:val="007C0801"/>
    <w:rsid w:val="007C08CF"/>
    <w:rsid w:val="007C0F95"/>
    <w:rsid w:val="007C116E"/>
    <w:rsid w:val="007C1837"/>
    <w:rsid w:val="007C1947"/>
    <w:rsid w:val="007C1DAE"/>
    <w:rsid w:val="007C1FE3"/>
    <w:rsid w:val="007C20E5"/>
    <w:rsid w:val="007C282D"/>
    <w:rsid w:val="007C2AC6"/>
    <w:rsid w:val="007C2D75"/>
    <w:rsid w:val="007C39DC"/>
    <w:rsid w:val="007C3CBA"/>
    <w:rsid w:val="007C40FA"/>
    <w:rsid w:val="007C465C"/>
    <w:rsid w:val="007C4CFF"/>
    <w:rsid w:val="007C54EE"/>
    <w:rsid w:val="007C5A2E"/>
    <w:rsid w:val="007C5AA4"/>
    <w:rsid w:val="007C5D23"/>
    <w:rsid w:val="007C6048"/>
    <w:rsid w:val="007C6202"/>
    <w:rsid w:val="007C6271"/>
    <w:rsid w:val="007C652E"/>
    <w:rsid w:val="007C66D3"/>
    <w:rsid w:val="007C6766"/>
    <w:rsid w:val="007C69D5"/>
    <w:rsid w:val="007C6B12"/>
    <w:rsid w:val="007C6D12"/>
    <w:rsid w:val="007C6E16"/>
    <w:rsid w:val="007C731F"/>
    <w:rsid w:val="007C74AB"/>
    <w:rsid w:val="007C767E"/>
    <w:rsid w:val="007C7E0B"/>
    <w:rsid w:val="007D019A"/>
    <w:rsid w:val="007D0219"/>
    <w:rsid w:val="007D0D98"/>
    <w:rsid w:val="007D0E1D"/>
    <w:rsid w:val="007D1793"/>
    <w:rsid w:val="007D192A"/>
    <w:rsid w:val="007D204F"/>
    <w:rsid w:val="007D2F2D"/>
    <w:rsid w:val="007D3207"/>
    <w:rsid w:val="007D35F4"/>
    <w:rsid w:val="007D429A"/>
    <w:rsid w:val="007D4495"/>
    <w:rsid w:val="007D44AB"/>
    <w:rsid w:val="007D4C97"/>
    <w:rsid w:val="007D5982"/>
    <w:rsid w:val="007D5A50"/>
    <w:rsid w:val="007D5D83"/>
    <w:rsid w:val="007D6161"/>
    <w:rsid w:val="007D6EC3"/>
    <w:rsid w:val="007D76CC"/>
    <w:rsid w:val="007D7AD6"/>
    <w:rsid w:val="007D7CB1"/>
    <w:rsid w:val="007D7EC7"/>
    <w:rsid w:val="007E0617"/>
    <w:rsid w:val="007E0F26"/>
    <w:rsid w:val="007E1BEB"/>
    <w:rsid w:val="007E1DD3"/>
    <w:rsid w:val="007E221D"/>
    <w:rsid w:val="007E276D"/>
    <w:rsid w:val="007E281B"/>
    <w:rsid w:val="007E2A9F"/>
    <w:rsid w:val="007E2C68"/>
    <w:rsid w:val="007E2D6E"/>
    <w:rsid w:val="007E30D4"/>
    <w:rsid w:val="007E3686"/>
    <w:rsid w:val="007E38B3"/>
    <w:rsid w:val="007E391F"/>
    <w:rsid w:val="007E40E1"/>
    <w:rsid w:val="007E442A"/>
    <w:rsid w:val="007E459E"/>
    <w:rsid w:val="007E46C0"/>
    <w:rsid w:val="007E47CF"/>
    <w:rsid w:val="007E47E4"/>
    <w:rsid w:val="007E49D6"/>
    <w:rsid w:val="007E4AA0"/>
    <w:rsid w:val="007E58F1"/>
    <w:rsid w:val="007E5D93"/>
    <w:rsid w:val="007E5FD3"/>
    <w:rsid w:val="007E62D6"/>
    <w:rsid w:val="007E6C0E"/>
    <w:rsid w:val="007E7A41"/>
    <w:rsid w:val="007F01E5"/>
    <w:rsid w:val="007F0F20"/>
    <w:rsid w:val="007F1063"/>
    <w:rsid w:val="007F13EB"/>
    <w:rsid w:val="007F1B17"/>
    <w:rsid w:val="007F1D2D"/>
    <w:rsid w:val="007F1DF3"/>
    <w:rsid w:val="007F1F03"/>
    <w:rsid w:val="007F1F3E"/>
    <w:rsid w:val="007F2441"/>
    <w:rsid w:val="007F250C"/>
    <w:rsid w:val="007F26B3"/>
    <w:rsid w:val="007F278B"/>
    <w:rsid w:val="007F2BA8"/>
    <w:rsid w:val="007F2EE7"/>
    <w:rsid w:val="007F3839"/>
    <w:rsid w:val="007F3982"/>
    <w:rsid w:val="007F448F"/>
    <w:rsid w:val="007F46EE"/>
    <w:rsid w:val="007F4B81"/>
    <w:rsid w:val="007F4BF1"/>
    <w:rsid w:val="007F4D76"/>
    <w:rsid w:val="007F4E9B"/>
    <w:rsid w:val="007F5223"/>
    <w:rsid w:val="007F5492"/>
    <w:rsid w:val="007F577E"/>
    <w:rsid w:val="007F5803"/>
    <w:rsid w:val="007F598C"/>
    <w:rsid w:val="007F5DD3"/>
    <w:rsid w:val="007F602F"/>
    <w:rsid w:val="007F6BDE"/>
    <w:rsid w:val="007F722B"/>
    <w:rsid w:val="007F73AE"/>
    <w:rsid w:val="007F781C"/>
    <w:rsid w:val="00800E03"/>
    <w:rsid w:val="00800EB9"/>
    <w:rsid w:val="00801153"/>
    <w:rsid w:val="00801394"/>
    <w:rsid w:val="0080145D"/>
    <w:rsid w:val="00801618"/>
    <w:rsid w:val="00801982"/>
    <w:rsid w:val="00801E2C"/>
    <w:rsid w:val="00801ECC"/>
    <w:rsid w:val="00801F6E"/>
    <w:rsid w:val="00802147"/>
    <w:rsid w:val="008022E7"/>
    <w:rsid w:val="008026A6"/>
    <w:rsid w:val="00802FB0"/>
    <w:rsid w:val="00802FE7"/>
    <w:rsid w:val="008031AC"/>
    <w:rsid w:val="008031EC"/>
    <w:rsid w:val="008037CF"/>
    <w:rsid w:val="00803B38"/>
    <w:rsid w:val="00803D7D"/>
    <w:rsid w:val="00803F3B"/>
    <w:rsid w:val="0080417F"/>
    <w:rsid w:val="00804C41"/>
    <w:rsid w:val="00805068"/>
    <w:rsid w:val="00805366"/>
    <w:rsid w:val="008054CC"/>
    <w:rsid w:val="008056AB"/>
    <w:rsid w:val="008056FB"/>
    <w:rsid w:val="0080588E"/>
    <w:rsid w:val="008067D3"/>
    <w:rsid w:val="0080691C"/>
    <w:rsid w:val="00807029"/>
    <w:rsid w:val="008072A6"/>
    <w:rsid w:val="008072EF"/>
    <w:rsid w:val="00807766"/>
    <w:rsid w:val="00807C2D"/>
    <w:rsid w:val="00807C9F"/>
    <w:rsid w:val="0081052D"/>
    <w:rsid w:val="008107AA"/>
    <w:rsid w:val="0081097B"/>
    <w:rsid w:val="00810A9A"/>
    <w:rsid w:val="00810BAE"/>
    <w:rsid w:val="00810CC4"/>
    <w:rsid w:val="008116F1"/>
    <w:rsid w:val="00811721"/>
    <w:rsid w:val="008122E7"/>
    <w:rsid w:val="00812441"/>
    <w:rsid w:val="00813DB0"/>
    <w:rsid w:val="00813F6C"/>
    <w:rsid w:val="008144DA"/>
    <w:rsid w:val="0081466C"/>
    <w:rsid w:val="008146EE"/>
    <w:rsid w:val="00814946"/>
    <w:rsid w:val="00814CF0"/>
    <w:rsid w:val="008150B1"/>
    <w:rsid w:val="00815517"/>
    <w:rsid w:val="00815577"/>
    <w:rsid w:val="008155D5"/>
    <w:rsid w:val="00815C4F"/>
    <w:rsid w:val="00815F93"/>
    <w:rsid w:val="0081623A"/>
    <w:rsid w:val="00816386"/>
    <w:rsid w:val="00816A75"/>
    <w:rsid w:val="00816AC1"/>
    <w:rsid w:val="0081746F"/>
    <w:rsid w:val="0081763A"/>
    <w:rsid w:val="008176D4"/>
    <w:rsid w:val="00817B49"/>
    <w:rsid w:val="0082018C"/>
    <w:rsid w:val="008201F8"/>
    <w:rsid w:val="00820A23"/>
    <w:rsid w:val="00820B50"/>
    <w:rsid w:val="00820D52"/>
    <w:rsid w:val="00820D9D"/>
    <w:rsid w:val="00820DEA"/>
    <w:rsid w:val="00820DF3"/>
    <w:rsid w:val="00820F33"/>
    <w:rsid w:val="00821675"/>
    <w:rsid w:val="008218CB"/>
    <w:rsid w:val="0082201B"/>
    <w:rsid w:val="008221FF"/>
    <w:rsid w:val="00822B7F"/>
    <w:rsid w:val="00823035"/>
    <w:rsid w:val="008239C9"/>
    <w:rsid w:val="00823BDE"/>
    <w:rsid w:val="00823CE1"/>
    <w:rsid w:val="00823FD9"/>
    <w:rsid w:val="00824A18"/>
    <w:rsid w:val="008251E1"/>
    <w:rsid w:val="008253E5"/>
    <w:rsid w:val="00825438"/>
    <w:rsid w:val="00825C28"/>
    <w:rsid w:val="00825CAB"/>
    <w:rsid w:val="00825CB2"/>
    <w:rsid w:val="00826041"/>
    <w:rsid w:val="0082641C"/>
    <w:rsid w:val="008264CB"/>
    <w:rsid w:val="00826766"/>
    <w:rsid w:val="008268A9"/>
    <w:rsid w:val="008268BE"/>
    <w:rsid w:val="00826A58"/>
    <w:rsid w:val="00826AE8"/>
    <w:rsid w:val="00826B85"/>
    <w:rsid w:val="00826BDA"/>
    <w:rsid w:val="00826C83"/>
    <w:rsid w:val="00827E89"/>
    <w:rsid w:val="008317AC"/>
    <w:rsid w:val="00831BB0"/>
    <w:rsid w:val="00831BEB"/>
    <w:rsid w:val="00831D53"/>
    <w:rsid w:val="00831DC8"/>
    <w:rsid w:val="00832091"/>
    <w:rsid w:val="00832373"/>
    <w:rsid w:val="008329E7"/>
    <w:rsid w:val="00832CDA"/>
    <w:rsid w:val="00832EE1"/>
    <w:rsid w:val="0083309A"/>
    <w:rsid w:val="00833438"/>
    <w:rsid w:val="0083348C"/>
    <w:rsid w:val="008335A4"/>
    <w:rsid w:val="00833D6A"/>
    <w:rsid w:val="00834683"/>
    <w:rsid w:val="008354FB"/>
    <w:rsid w:val="0083580D"/>
    <w:rsid w:val="00835C2C"/>
    <w:rsid w:val="008379C7"/>
    <w:rsid w:val="00837CC4"/>
    <w:rsid w:val="00837E4B"/>
    <w:rsid w:val="00840076"/>
    <w:rsid w:val="008403E0"/>
    <w:rsid w:val="008408DF"/>
    <w:rsid w:val="00840917"/>
    <w:rsid w:val="00840981"/>
    <w:rsid w:val="00840F5A"/>
    <w:rsid w:val="00840F67"/>
    <w:rsid w:val="0084132D"/>
    <w:rsid w:val="0084154C"/>
    <w:rsid w:val="008416B3"/>
    <w:rsid w:val="008416F7"/>
    <w:rsid w:val="00841ACA"/>
    <w:rsid w:val="00842323"/>
    <w:rsid w:val="00842C02"/>
    <w:rsid w:val="0084349C"/>
    <w:rsid w:val="008434CF"/>
    <w:rsid w:val="00843A7C"/>
    <w:rsid w:val="00843EA5"/>
    <w:rsid w:val="0084408C"/>
    <w:rsid w:val="0084424C"/>
    <w:rsid w:val="008450C1"/>
    <w:rsid w:val="008459A7"/>
    <w:rsid w:val="00845A18"/>
    <w:rsid w:val="00846255"/>
    <w:rsid w:val="00846583"/>
    <w:rsid w:val="00846590"/>
    <w:rsid w:val="00846836"/>
    <w:rsid w:val="00846988"/>
    <w:rsid w:val="00846B89"/>
    <w:rsid w:val="00846DCC"/>
    <w:rsid w:val="008477B9"/>
    <w:rsid w:val="008477D0"/>
    <w:rsid w:val="00847989"/>
    <w:rsid w:val="00847F6E"/>
    <w:rsid w:val="00850351"/>
    <w:rsid w:val="00851981"/>
    <w:rsid w:val="00851C28"/>
    <w:rsid w:val="00852335"/>
    <w:rsid w:val="0085235C"/>
    <w:rsid w:val="008527EB"/>
    <w:rsid w:val="00852BF3"/>
    <w:rsid w:val="00852CB7"/>
    <w:rsid w:val="008541D1"/>
    <w:rsid w:val="00854517"/>
    <w:rsid w:val="00854632"/>
    <w:rsid w:val="00854893"/>
    <w:rsid w:val="00854BF3"/>
    <w:rsid w:val="00855155"/>
    <w:rsid w:val="00855451"/>
    <w:rsid w:val="008555AF"/>
    <w:rsid w:val="00855FA3"/>
    <w:rsid w:val="00856058"/>
    <w:rsid w:val="0085646A"/>
    <w:rsid w:val="00856727"/>
    <w:rsid w:val="00856760"/>
    <w:rsid w:val="00856873"/>
    <w:rsid w:val="0085720A"/>
    <w:rsid w:val="00857AE0"/>
    <w:rsid w:val="00860194"/>
    <w:rsid w:val="00860471"/>
    <w:rsid w:val="00860EB4"/>
    <w:rsid w:val="00861570"/>
    <w:rsid w:val="00862431"/>
    <w:rsid w:val="00862458"/>
    <w:rsid w:val="00862EF6"/>
    <w:rsid w:val="00863648"/>
    <w:rsid w:val="008645F2"/>
    <w:rsid w:val="0086468E"/>
    <w:rsid w:val="00864738"/>
    <w:rsid w:val="00864A70"/>
    <w:rsid w:val="00865055"/>
    <w:rsid w:val="00865570"/>
    <w:rsid w:val="00865637"/>
    <w:rsid w:val="008656AF"/>
    <w:rsid w:val="008656F0"/>
    <w:rsid w:val="008659C4"/>
    <w:rsid w:val="00865A98"/>
    <w:rsid w:val="00865A9E"/>
    <w:rsid w:val="00865EDE"/>
    <w:rsid w:val="00865F34"/>
    <w:rsid w:val="008669BD"/>
    <w:rsid w:val="00866B49"/>
    <w:rsid w:val="00866B4A"/>
    <w:rsid w:val="00867105"/>
    <w:rsid w:val="0086715D"/>
    <w:rsid w:val="00867241"/>
    <w:rsid w:val="008675A9"/>
    <w:rsid w:val="008677F7"/>
    <w:rsid w:val="00867A27"/>
    <w:rsid w:val="00867A41"/>
    <w:rsid w:val="00867FBE"/>
    <w:rsid w:val="008700F3"/>
    <w:rsid w:val="008709F2"/>
    <w:rsid w:val="008718C6"/>
    <w:rsid w:val="0087245F"/>
    <w:rsid w:val="00872515"/>
    <w:rsid w:val="008728AB"/>
    <w:rsid w:val="00872C1D"/>
    <w:rsid w:val="008733EC"/>
    <w:rsid w:val="00873994"/>
    <w:rsid w:val="00873B8B"/>
    <w:rsid w:val="008742E5"/>
    <w:rsid w:val="008745FC"/>
    <w:rsid w:val="00874852"/>
    <w:rsid w:val="00874B6D"/>
    <w:rsid w:val="00875025"/>
    <w:rsid w:val="00875318"/>
    <w:rsid w:val="0087546D"/>
    <w:rsid w:val="00875747"/>
    <w:rsid w:val="00875ADA"/>
    <w:rsid w:val="00875BC2"/>
    <w:rsid w:val="00875DD1"/>
    <w:rsid w:val="00875FF3"/>
    <w:rsid w:val="008766DD"/>
    <w:rsid w:val="00877093"/>
    <w:rsid w:val="00877923"/>
    <w:rsid w:val="0088018B"/>
    <w:rsid w:val="00880A9B"/>
    <w:rsid w:val="00881131"/>
    <w:rsid w:val="008813E9"/>
    <w:rsid w:val="008817F4"/>
    <w:rsid w:val="00881D93"/>
    <w:rsid w:val="00881E3D"/>
    <w:rsid w:val="00882397"/>
    <w:rsid w:val="0088243C"/>
    <w:rsid w:val="00882747"/>
    <w:rsid w:val="00882AAA"/>
    <w:rsid w:val="008832E9"/>
    <w:rsid w:val="00883638"/>
    <w:rsid w:val="00883FE3"/>
    <w:rsid w:val="00883FFD"/>
    <w:rsid w:val="00884021"/>
    <w:rsid w:val="00884915"/>
    <w:rsid w:val="00884A5F"/>
    <w:rsid w:val="00884C68"/>
    <w:rsid w:val="00884CB5"/>
    <w:rsid w:val="008851CC"/>
    <w:rsid w:val="008855C1"/>
    <w:rsid w:val="008856B9"/>
    <w:rsid w:val="0088575E"/>
    <w:rsid w:val="0088582E"/>
    <w:rsid w:val="008858FB"/>
    <w:rsid w:val="00885908"/>
    <w:rsid w:val="00885C91"/>
    <w:rsid w:val="00886184"/>
    <w:rsid w:val="008862C5"/>
    <w:rsid w:val="008863F5"/>
    <w:rsid w:val="008864FF"/>
    <w:rsid w:val="00886936"/>
    <w:rsid w:val="00887113"/>
    <w:rsid w:val="008873DB"/>
    <w:rsid w:val="008874F2"/>
    <w:rsid w:val="00887609"/>
    <w:rsid w:val="0088774E"/>
    <w:rsid w:val="00887B76"/>
    <w:rsid w:val="00887CC1"/>
    <w:rsid w:val="008901DF"/>
    <w:rsid w:val="0089098C"/>
    <w:rsid w:val="00890B52"/>
    <w:rsid w:val="00890C75"/>
    <w:rsid w:val="00890DA3"/>
    <w:rsid w:val="0089121B"/>
    <w:rsid w:val="008914BA"/>
    <w:rsid w:val="00891A9F"/>
    <w:rsid w:val="00891C7D"/>
    <w:rsid w:val="00892171"/>
    <w:rsid w:val="0089224C"/>
    <w:rsid w:val="00892949"/>
    <w:rsid w:val="00892BC0"/>
    <w:rsid w:val="008933E0"/>
    <w:rsid w:val="00893AC9"/>
    <w:rsid w:val="00893BD7"/>
    <w:rsid w:val="0089419E"/>
    <w:rsid w:val="008941CD"/>
    <w:rsid w:val="008944F8"/>
    <w:rsid w:val="00894765"/>
    <w:rsid w:val="00894790"/>
    <w:rsid w:val="008947D3"/>
    <w:rsid w:val="00894E7C"/>
    <w:rsid w:val="00894FA7"/>
    <w:rsid w:val="00895837"/>
    <w:rsid w:val="008958D0"/>
    <w:rsid w:val="00895C19"/>
    <w:rsid w:val="00895CCB"/>
    <w:rsid w:val="0089605B"/>
    <w:rsid w:val="008964CF"/>
    <w:rsid w:val="00896C78"/>
    <w:rsid w:val="00896CDD"/>
    <w:rsid w:val="00896DBF"/>
    <w:rsid w:val="0089702D"/>
    <w:rsid w:val="00897DF2"/>
    <w:rsid w:val="008A06E8"/>
    <w:rsid w:val="008A09CD"/>
    <w:rsid w:val="008A0E5C"/>
    <w:rsid w:val="008A0F7C"/>
    <w:rsid w:val="008A114D"/>
    <w:rsid w:val="008A15E5"/>
    <w:rsid w:val="008A168D"/>
    <w:rsid w:val="008A1C65"/>
    <w:rsid w:val="008A1EC9"/>
    <w:rsid w:val="008A24C8"/>
    <w:rsid w:val="008A275C"/>
    <w:rsid w:val="008A2B5D"/>
    <w:rsid w:val="008A2E03"/>
    <w:rsid w:val="008A332B"/>
    <w:rsid w:val="008A3389"/>
    <w:rsid w:val="008A3AF4"/>
    <w:rsid w:val="008A3BE7"/>
    <w:rsid w:val="008A3C03"/>
    <w:rsid w:val="008A42DB"/>
    <w:rsid w:val="008A446D"/>
    <w:rsid w:val="008A4902"/>
    <w:rsid w:val="008A4A8C"/>
    <w:rsid w:val="008A4ECC"/>
    <w:rsid w:val="008A5389"/>
    <w:rsid w:val="008A5F06"/>
    <w:rsid w:val="008A6534"/>
    <w:rsid w:val="008A6897"/>
    <w:rsid w:val="008A6C8D"/>
    <w:rsid w:val="008A6DF8"/>
    <w:rsid w:val="008A74B5"/>
    <w:rsid w:val="008A7BC8"/>
    <w:rsid w:val="008A7F15"/>
    <w:rsid w:val="008B05B7"/>
    <w:rsid w:val="008B0723"/>
    <w:rsid w:val="008B0BD9"/>
    <w:rsid w:val="008B0EF3"/>
    <w:rsid w:val="008B1755"/>
    <w:rsid w:val="008B1EE9"/>
    <w:rsid w:val="008B2328"/>
    <w:rsid w:val="008B2793"/>
    <w:rsid w:val="008B2DC8"/>
    <w:rsid w:val="008B312D"/>
    <w:rsid w:val="008B37BF"/>
    <w:rsid w:val="008B3AC3"/>
    <w:rsid w:val="008B41F9"/>
    <w:rsid w:val="008B42FE"/>
    <w:rsid w:val="008B43B4"/>
    <w:rsid w:val="008B45BD"/>
    <w:rsid w:val="008B4A14"/>
    <w:rsid w:val="008B4D4C"/>
    <w:rsid w:val="008B4EDD"/>
    <w:rsid w:val="008B5A17"/>
    <w:rsid w:val="008B606B"/>
    <w:rsid w:val="008B66B4"/>
    <w:rsid w:val="008B66C7"/>
    <w:rsid w:val="008B68E1"/>
    <w:rsid w:val="008B6E37"/>
    <w:rsid w:val="008B7001"/>
    <w:rsid w:val="008B701A"/>
    <w:rsid w:val="008B72EC"/>
    <w:rsid w:val="008B7550"/>
    <w:rsid w:val="008B7621"/>
    <w:rsid w:val="008B7649"/>
    <w:rsid w:val="008B768F"/>
    <w:rsid w:val="008B7F08"/>
    <w:rsid w:val="008C0656"/>
    <w:rsid w:val="008C082A"/>
    <w:rsid w:val="008C08D6"/>
    <w:rsid w:val="008C0A24"/>
    <w:rsid w:val="008C1071"/>
    <w:rsid w:val="008C1911"/>
    <w:rsid w:val="008C1C3E"/>
    <w:rsid w:val="008C1D2D"/>
    <w:rsid w:val="008C29EC"/>
    <w:rsid w:val="008C36A7"/>
    <w:rsid w:val="008C3E96"/>
    <w:rsid w:val="008C4E39"/>
    <w:rsid w:val="008C6007"/>
    <w:rsid w:val="008C605C"/>
    <w:rsid w:val="008C6701"/>
    <w:rsid w:val="008C6BA7"/>
    <w:rsid w:val="008C6BE3"/>
    <w:rsid w:val="008C7491"/>
    <w:rsid w:val="008C7755"/>
    <w:rsid w:val="008C7BF8"/>
    <w:rsid w:val="008D0520"/>
    <w:rsid w:val="008D09AD"/>
    <w:rsid w:val="008D0C1C"/>
    <w:rsid w:val="008D0D56"/>
    <w:rsid w:val="008D0EC9"/>
    <w:rsid w:val="008D115E"/>
    <w:rsid w:val="008D1443"/>
    <w:rsid w:val="008D14FF"/>
    <w:rsid w:val="008D1515"/>
    <w:rsid w:val="008D1A28"/>
    <w:rsid w:val="008D1C99"/>
    <w:rsid w:val="008D1E91"/>
    <w:rsid w:val="008D28CB"/>
    <w:rsid w:val="008D2A3C"/>
    <w:rsid w:val="008D2E06"/>
    <w:rsid w:val="008D2FE5"/>
    <w:rsid w:val="008D322B"/>
    <w:rsid w:val="008D3336"/>
    <w:rsid w:val="008D37F5"/>
    <w:rsid w:val="008D3803"/>
    <w:rsid w:val="008D3A5B"/>
    <w:rsid w:val="008D3B7A"/>
    <w:rsid w:val="008D4A91"/>
    <w:rsid w:val="008D5CA6"/>
    <w:rsid w:val="008D6437"/>
    <w:rsid w:val="008D6F61"/>
    <w:rsid w:val="008D7220"/>
    <w:rsid w:val="008D74E8"/>
    <w:rsid w:val="008D757D"/>
    <w:rsid w:val="008D7C83"/>
    <w:rsid w:val="008D7E7B"/>
    <w:rsid w:val="008E010E"/>
    <w:rsid w:val="008E0568"/>
    <w:rsid w:val="008E06B7"/>
    <w:rsid w:val="008E0EC2"/>
    <w:rsid w:val="008E1165"/>
    <w:rsid w:val="008E1D94"/>
    <w:rsid w:val="008E2111"/>
    <w:rsid w:val="008E288F"/>
    <w:rsid w:val="008E29B2"/>
    <w:rsid w:val="008E36AF"/>
    <w:rsid w:val="008E36FB"/>
    <w:rsid w:val="008E39E2"/>
    <w:rsid w:val="008E499E"/>
    <w:rsid w:val="008E4B1D"/>
    <w:rsid w:val="008E4C81"/>
    <w:rsid w:val="008E4C86"/>
    <w:rsid w:val="008E4FBF"/>
    <w:rsid w:val="008E53CA"/>
    <w:rsid w:val="008E580A"/>
    <w:rsid w:val="008E5F72"/>
    <w:rsid w:val="008E5F74"/>
    <w:rsid w:val="008E60DC"/>
    <w:rsid w:val="008E675A"/>
    <w:rsid w:val="008E76CB"/>
    <w:rsid w:val="008F0680"/>
    <w:rsid w:val="008F07EB"/>
    <w:rsid w:val="008F0CAC"/>
    <w:rsid w:val="008F13D2"/>
    <w:rsid w:val="008F1705"/>
    <w:rsid w:val="008F18B2"/>
    <w:rsid w:val="008F25AE"/>
    <w:rsid w:val="008F2BC8"/>
    <w:rsid w:val="008F2FD3"/>
    <w:rsid w:val="008F301E"/>
    <w:rsid w:val="008F398A"/>
    <w:rsid w:val="008F3DC0"/>
    <w:rsid w:val="008F40BE"/>
    <w:rsid w:val="008F41E7"/>
    <w:rsid w:val="008F42A8"/>
    <w:rsid w:val="008F4493"/>
    <w:rsid w:val="008F4518"/>
    <w:rsid w:val="008F6715"/>
    <w:rsid w:val="008F6A1C"/>
    <w:rsid w:val="008F705B"/>
    <w:rsid w:val="008F70E0"/>
    <w:rsid w:val="008F74C4"/>
    <w:rsid w:val="008F787A"/>
    <w:rsid w:val="008F7A7C"/>
    <w:rsid w:val="00900180"/>
    <w:rsid w:val="0090022B"/>
    <w:rsid w:val="00900A3B"/>
    <w:rsid w:val="00900BF3"/>
    <w:rsid w:val="00901042"/>
    <w:rsid w:val="009013FB"/>
    <w:rsid w:val="00901B48"/>
    <w:rsid w:val="00901D57"/>
    <w:rsid w:val="00902831"/>
    <w:rsid w:val="00902B4D"/>
    <w:rsid w:val="00902D62"/>
    <w:rsid w:val="0090360C"/>
    <w:rsid w:val="009049AA"/>
    <w:rsid w:val="00904D4E"/>
    <w:rsid w:val="009051AE"/>
    <w:rsid w:val="00905625"/>
    <w:rsid w:val="00905BEE"/>
    <w:rsid w:val="00905E97"/>
    <w:rsid w:val="00905F30"/>
    <w:rsid w:val="0090628E"/>
    <w:rsid w:val="00906337"/>
    <w:rsid w:val="00906B42"/>
    <w:rsid w:val="00907217"/>
    <w:rsid w:val="009073A5"/>
    <w:rsid w:val="009079DE"/>
    <w:rsid w:val="00907A4A"/>
    <w:rsid w:val="00907BA9"/>
    <w:rsid w:val="009101D9"/>
    <w:rsid w:val="0091083B"/>
    <w:rsid w:val="00910AFF"/>
    <w:rsid w:val="00911FED"/>
    <w:rsid w:val="00912310"/>
    <w:rsid w:val="00912AD9"/>
    <w:rsid w:val="009130F7"/>
    <w:rsid w:val="0091372C"/>
    <w:rsid w:val="00913918"/>
    <w:rsid w:val="00914259"/>
    <w:rsid w:val="009142A1"/>
    <w:rsid w:val="00914B45"/>
    <w:rsid w:val="00914F1F"/>
    <w:rsid w:val="00916A7A"/>
    <w:rsid w:val="00916A80"/>
    <w:rsid w:val="00916F3D"/>
    <w:rsid w:val="00916FE9"/>
    <w:rsid w:val="009173B6"/>
    <w:rsid w:val="009176B8"/>
    <w:rsid w:val="009178FD"/>
    <w:rsid w:val="00917AC5"/>
    <w:rsid w:val="00917EA7"/>
    <w:rsid w:val="00920C5E"/>
    <w:rsid w:val="00920DCB"/>
    <w:rsid w:val="00920E03"/>
    <w:rsid w:val="00921034"/>
    <w:rsid w:val="00921149"/>
    <w:rsid w:val="0092120D"/>
    <w:rsid w:val="0092174E"/>
    <w:rsid w:val="00921871"/>
    <w:rsid w:val="00921D1F"/>
    <w:rsid w:val="00921D67"/>
    <w:rsid w:val="0092209F"/>
    <w:rsid w:val="009223B6"/>
    <w:rsid w:val="00922680"/>
    <w:rsid w:val="00922C42"/>
    <w:rsid w:val="00922D8F"/>
    <w:rsid w:val="009232DA"/>
    <w:rsid w:val="00923537"/>
    <w:rsid w:val="009239E2"/>
    <w:rsid w:val="00923B9A"/>
    <w:rsid w:val="00923DA6"/>
    <w:rsid w:val="009240D5"/>
    <w:rsid w:val="00924C5D"/>
    <w:rsid w:val="00925BD7"/>
    <w:rsid w:val="00925E14"/>
    <w:rsid w:val="00925EE7"/>
    <w:rsid w:val="00925F47"/>
    <w:rsid w:val="00926525"/>
    <w:rsid w:val="0092693A"/>
    <w:rsid w:val="00927080"/>
    <w:rsid w:val="00927C1F"/>
    <w:rsid w:val="009301AF"/>
    <w:rsid w:val="009306ED"/>
    <w:rsid w:val="00930FF8"/>
    <w:rsid w:val="00931824"/>
    <w:rsid w:val="00931C6D"/>
    <w:rsid w:val="00931EC2"/>
    <w:rsid w:val="009327A6"/>
    <w:rsid w:val="009329B2"/>
    <w:rsid w:val="00932CBA"/>
    <w:rsid w:val="00933065"/>
    <w:rsid w:val="009330E5"/>
    <w:rsid w:val="00933268"/>
    <w:rsid w:val="009339EA"/>
    <w:rsid w:val="00933D71"/>
    <w:rsid w:val="00933ED9"/>
    <w:rsid w:val="009345F4"/>
    <w:rsid w:val="009346E2"/>
    <w:rsid w:val="00934B7A"/>
    <w:rsid w:val="0093562B"/>
    <w:rsid w:val="009364A1"/>
    <w:rsid w:val="009369FD"/>
    <w:rsid w:val="00936B2F"/>
    <w:rsid w:val="00936C40"/>
    <w:rsid w:val="00936CFC"/>
    <w:rsid w:val="009374B2"/>
    <w:rsid w:val="00937BF9"/>
    <w:rsid w:val="00937D84"/>
    <w:rsid w:val="00937DFB"/>
    <w:rsid w:val="009401C2"/>
    <w:rsid w:val="00940283"/>
    <w:rsid w:val="0094092C"/>
    <w:rsid w:val="009409B2"/>
    <w:rsid w:val="009409D0"/>
    <w:rsid w:val="00940EAC"/>
    <w:rsid w:val="00940EF8"/>
    <w:rsid w:val="00941047"/>
    <w:rsid w:val="00941697"/>
    <w:rsid w:val="009416B0"/>
    <w:rsid w:val="00941A5B"/>
    <w:rsid w:val="00941A98"/>
    <w:rsid w:val="009424BE"/>
    <w:rsid w:val="00942506"/>
    <w:rsid w:val="00943547"/>
    <w:rsid w:val="00943FAA"/>
    <w:rsid w:val="009440AB"/>
    <w:rsid w:val="0094428C"/>
    <w:rsid w:val="009443B8"/>
    <w:rsid w:val="00944650"/>
    <w:rsid w:val="00944791"/>
    <w:rsid w:val="00944E20"/>
    <w:rsid w:val="0094535B"/>
    <w:rsid w:val="009459EA"/>
    <w:rsid w:val="00946131"/>
    <w:rsid w:val="00946252"/>
    <w:rsid w:val="00946509"/>
    <w:rsid w:val="0094667B"/>
    <w:rsid w:val="0094684F"/>
    <w:rsid w:val="00946AA4"/>
    <w:rsid w:val="00946BAC"/>
    <w:rsid w:val="009472D8"/>
    <w:rsid w:val="0094742F"/>
    <w:rsid w:val="009478FA"/>
    <w:rsid w:val="00947A4A"/>
    <w:rsid w:val="00947D75"/>
    <w:rsid w:val="00947E65"/>
    <w:rsid w:val="00947F4F"/>
    <w:rsid w:val="00950206"/>
    <w:rsid w:val="00950561"/>
    <w:rsid w:val="0095063F"/>
    <w:rsid w:val="00950770"/>
    <w:rsid w:val="00950795"/>
    <w:rsid w:val="00950D58"/>
    <w:rsid w:val="00951488"/>
    <w:rsid w:val="00951ADB"/>
    <w:rsid w:val="00951BF5"/>
    <w:rsid w:val="00951CDF"/>
    <w:rsid w:val="009523E2"/>
    <w:rsid w:val="009529A2"/>
    <w:rsid w:val="00952A71"/>
    <w:rsid w:val="00952DFA"/>
    <w:rsid w:val="009531FA"/>
    <w:rsid w:val="009533F2"/>
    <w:rsid w:val="009535FA"/>
    <w:rsid w:val="00953947"/>
    <w:rsid w:val="0095406A"/>
    <w:rsid w:val="00954314"/>
    <w:rsid w:val="00954C51"/>
    <w:rsid w:val="00954CBE"/>
    <w:rsid w:val="00955160"/>
    <w:rsid w:val="009552E1"/>
    <w:rsid w:val="0095569C"/>
    <w:rsid w:val="00955D5A"/>
    <w:rsid w:val="00955EEC"/>
    <w:rsid w:val="009563FF"/>
    <w:rsid w:val="0095688C"/>
    <w:rsid w:val="00956965"/>
    <w:rsid w:val="00956A65"/>
    <w:rsid w:val="00957331"/>
    <w:rsid w:val="009573AD"/>
    <w:rsid w:val="0095774B"/>
    <w:rsid w:val="009577C0"/>
    <w:rsid w:val="009577E0"/>
    <w:rsid w:val="009579E8"/>
    <w:rsid w:val="00957EDC"/>
    <w:rsid w:val="00957F54"/>
    <w:rsid w:val="00960781"/>
    <w:rsid w:val="009609E6"/>
    <w:rsid w:val="00960CEA"/>
    <w:rsid w:val="00960D48"/>
    <w:rsid w:val="009610F9"/>
    <w:rsid w:val="009614A9"/>
    <w:rsid w:val="00961C41"/>
    <w:rsid w:val="0096205F"/>
    <w:rsid w:val="00962387"/>
    <w:rsid w:val="00962924"/>
    <w:rsid w:val="0096292A"/>
    <w:rsid w:val="00962C88"/>
    <w:rsid w:val="00962D36"/>
    <w:rsid w:val="00963832"/>
    <w:rsid w:val="00963D3B"/>
    <w:rsid w:val="009643D0"/>
    <w:rsid w:val="0096456B"/>
    <w:rsid w:val="0096472D"/>
    <w:rsid w:val="009647F3"/>
    <w:rsid w:val="00964801"/>
    <w:rsid w:val="009652CF"/>
    <w:rsid w:val="00965CF9"/>
    <w:rsid w:val="00965EFE"/>
    <w:rsid w:val="009667B9"/>
    <w:rsid w:val="0096681C"/>
    <w:rsid w:val="00966BBA"/>
    <w:rsid w:val="00966E33"/>
    <w:rsid w:val="009670BF"/>
    <w:rsid w:val="00967185"/>
    <w:rsid w:val="00970288"/>
    <w:rsid w:val="0097067F"/>
    <w:rsid w:val="009707C7"/>
    <w:rsid w:val="00970A5C"/>
    <w:rsid w:val="00970BF5"/>
    <w:rsid w:val="00970E0A"/>
    <w:rsid w:val="0097126E"/>
    <w:rsid w:val="009712EC"/>
    <w:rsid w:val="00971600"/>
    <w:rsid w:val="009719D2"/>
    <w:rsid w:val="00972352"/>
    <w:rsid w:val="00972471"/>
    <w:rsid w:val="00972935"/>
    <w:rsid w:val="00972AD7"/>
    <w:rsid w:val="009739B4"/>
    <w:rsid w:val="00973A7D"/>
    <w:rsid w:val="00973A9C"/>
    <w:rsid w:val="00973B69"/>
    <w:rsid w:val="00974472"/>
    <w:rsid w:val="00974599"/>
    <w:rsid w:val="00974808"/>
    <w:rsid w:val="00974A04"/>
    <w:rsid w:val="00974B3D"/>
    <w:rsid w:val="0097511E"/>
    <w:rsid w:val="00975C2E"/>
    <w:rsid w:val="00975EF1"/>
    <w:rsid w:val="0097679E"/>
    <w:rsid w:val="00976AEE"/>
    <w:rsid w:val="00976F1E"/>
    <w:rsid w:val="00977D3A"/>
    <w:rsid w:val="0098047F"/>
    <w:rsid w:val="0098055D"/>
    <w:rsid w:val="00980692"/>
    <w:rsid w:val="009806B9"/>
    <w:rsid w:val="00980A1B"/>
    <w:rsid w:val="009811DC"/>
    <w:rsid w:val="009811E1"/>
    <w:rsid w:val="00981459"/>
    <w:rsid w:val="00981493"/>
    <w:rsid w:val="00981727"/>
    <w:rsid w:val="0098172F"/>
    <w:rsid w:val="00981D41"/>
    <w:rsid w:val="0098263A"/>
    <w:rsid w:val="0098297A"/>
    <w:rsid w:val="00982DB4"/>
    <w:rsid w:val="00983F27"/>
    <w:rsid w:val="009849DB"/>
    <w:rsid w:val="00984A54"/>
    <w:rsid w:val="00984C0E"/>
    <w:rsid w:val="00985401"/>
    <w:rsid w:val="0098542F"/>
    <w:rsid w:val="009857F1"/>
    <w:rsid w:val="009859A2"/>
    <w:rsid w:val="009859FE"/>
    <w:rsid w:val="00985B32"/>
    <w:rsid w:val="00985B95"/>
    <w:rsid w:val="00985BF9"/>
    <w:rsid w:val="00985D45"/>
    <w:rsid w:val="00986683"/>
    <w:rsid w:val="00986873"/>
    <w:rsid w:val="00986ADB"/>
    <w:rsid w:val="00986FCF"/>
    <w:rsid w:val="0098738F"/>
    <w:rsid w:val="009875BA"/>
    <w:rsid w:val="00987927"/>
    <w:rsid w:val="00987FE0"/>
    <w:rsid w:val="00990599"/>
    <w:rsid w:val="00990C0E"/>
    <w:rsid w:val="00990C95"/>
    <w:rsid w:val="00990ED9"/>
    <w:rsid w:val="00991513"/>
    <w:rsid w:val="009915C2"/>
    <w:rsid w:val="00991A37"/>
    <w:rsid w:val="009924B4"/>
    <w:rsid w:val="00992BD3"/>
    <w:rsid w:val="00992D4C"/>
    <w:rsid w:val="00992F0E"/>
    <w:rsid w:val="0099307D"/>
    <w:rsid w:val="0099309B"/>
    <w:rsid w:val="00993121"/>
    <w:rsid w:val="009931A4"/>
    <w:rsid w:val="009931CA"/>
    <w:rsid w:val="009934E6"/>
    <w:rsid w:val="00993A9A"/>
    <w:rsid w:val="00993EA7"/>
    <w:rsid w:val="0099434C"/>
    <w:rsid w:val="00994484"/>
    <w:rsid w:val="009953FE"/>
    <w:rsid w:val="0099543C"/>
    <w:rsid w:val="00995764"/>
    <w:rsid w:val="009958E6"/>
    <w:rsid w:val="00995B36"/>
    <w:rsid w:val="00995C8D"/>
    <w:rsid w:val="00995FC8"/>
    <w:rsid w:val="00996664"/>
    <w:rsid w:val="00996966"/>
    <w:rsid w:val="00996C7E"/>
    <w:rsid w:val="009973BE"/>
    <w:rsid w:val="00997D92"/>
    <w:rsid w:val="00997F52"/>
    <w:rsid w:val="009A1162"/>
    <w:rsid w:val="009A13B9"/>
    <w:rsid w:val="009A1655"/>
    <w:rsid w:val="009A1743"/>
    <w:rsid w:val="009A1C7D"/>
    <w:rsid w:val="009A1E23"/>
    <w:rsid w:val="009A20CA"/>
    <w:rsid w:val="009A2667"/>
    <w:rsid w:val="009A2B6A"/>
    <w:rsid w:val="009A2C64"/>
    <w:rsid w:val="009A2DD4"/>
    <w:rsid w:val="009A3574"/>
    <w:rsid w:val="009A35D9"/>
    <w:rsid w:val="009A3B1A"/>
    <w:rsid w:val="009A3FFA"/>
    <w:rsid w:val="009A41D2"/>
    <w:rsid w:val="009A4502"/>
    <w:rsid w:val="009A4C52"/>
    <w:rsid w:val="009A4CAE"/>
    <w:rsid w:val="009A4CE4"/>
    <w:rsid w:val="009A54BD"/>
    <w:rsid w:val="009A550D"/>
    <w:rsid w:val="009A59A7"/>
    <w:rsid w:val="009A6280"/>
    <w:rsid w:val="009A644C"/>
    <w:rsid w:val="009A6C92"/>
    <w:rsid w:val="009A7B47"/>
    <w:rsid w:val="009A7ED9"/>
    <w:rsid w:val="009A7EE4"/>
    <w:rsid w:val="009A7F7F"/>
    <w:rsid w:val="009B0C7B"/>
    <w:rsid w:val="009B1537"/>
    <w:rsid w:val="009B15D6"/>
    <w:rsid w:val="009B286F"/>
    <w:rsid w:val="009B28F0"/>
    <w:rsid w:val="009B2A96"/>
    <w:rsid w:val="009B2AEF"/>
    <w:rsid w:val="009B2C89"/>
    <w:rsid w:val="009B2D9B"/>
    <w:rsid w:val="009B33ED"/>
    <w:rsid w:val="009B4372"/>
    <w:rsid w:val="009B471D"/>
    <w:rsid w:val="009B4951"/>
    <w:rsid w:val="009B4F87"/>
    <w:rsid w:val="009B51B6"/>
    <w:rsid w:val="009B55CD"/>
    <w:rsid w:val="009B564D"/>
    <w:rsid w:val="009B5BC0"/>
    <w:rsid w:val="009B5F44"/>
    <w:rsid w:val="009B626C"/>
    <w:rsid w:val="009B6F6D"/>
    <w:rsid w:val="009B7217"/>
    <w:rsid w:val="009B7F7F"/>
    <w:rsid w:val="009C0509"/>
    <w:rsid w:val="009C09CE"/>
    <w:rsid w:val="009C1009"/>
    <w:rsid w:val="009C123C"/>
    <w:rsid w:val="009C164C"/>
    <w:rsid w:val="009C19FC"/>
    <w:rsid w:val="009C1A30"/>
    <w:rsid w:val="009C1FF7"/>
    <w:rsid w:val="009C2107"/>
    <w:rsid w:val="009C22F3"/>
    <w:rsid w:val="009C2522"/>
    <w:rsid w:val="009C27EB"/>
    <w:rsid w:val="009C28B5"/>
    <w:rsid w:val="009C2BAA"/>
    <w:rsid w:val="009C2BFC"/>
    <w:rsid w:val="009C2D73"/>
    <w:rsid w:val="009C31EB"/>
    <w:rsid w:val="009C35D4"/>
    <w:rsid w:val="009C36FC"/>
    <w:rsid w:val="009C3977"/>
    <w:rsid w:val="009C44D1"/>
    <w:rsid w:val="009C474E"/>
    <w:rsid w:val="009C4914"/>
    <w:rsid w:val="009C4E14"/>
    <w:rsid w:val="009C51E9"/>
    <w:rsid w:val="009C5351"/>
    <w:rsid w:val="009C5634"/>
    <w:rsid w:val="009C59CE"/>
    <w:rsid w:val="009C6740"/>
    <w:rsid w:val="009C6F53"/>
    <w:rsid w:val="009C7F18"/>
    <w:rsid w:val="009C7FDB"/>
    <w:rsid w:val="009D006E"/>
    <w:rsid w:val="009D027A"/>
    <w:rsid w:val="009D02F5"/>
    <w:rsid w:val="009D072A"/>
    <w:rsid w:val="009D0BD3"/>
    <w:rsid w:val="009D11AA"/>
    <w:rsid w:val="009D1743"/>
    <w:rsid w:val="009D199C"/>
    <w:rsid w:val="009D19E7"/>
    <w:rsid w:val="009D1B82"/>
    <w:rsid w:val="009D1F79"/>
    <w:rsid w:val="009D20AA"/>
    <w:rsid w:val="009D2244"/>
    <w:rsid w:val="009D2599"/>
    <w:rsid w:val="009D25A0"/>
    <w:rsid w:val="009D2758"/>
    <w:rsid w:val="009D27B1"/>
    <w:rsid w:val="009D299B"/>
    <w:rsid w:val="009D2D42"/>
    <w:rsid w:val="009D2F4D"/>
    <w:rsid w:val="009D30EE"/>
    <w:rsid w:val="009D45EE"/>
    <w:rsid w:val="009D531B"/>
    <w:rsid w:val="009D5D31"/>
    <w:rsid w:val="009D6FCD"/>
    <w:rsid w:val="009D6FD6"/>
    <w:rsid w:val="009D701A"/>
    <w:rsid w:val="009D7238"/>
    <w:rsid w:val="009D72B0"/>
    <w:rsid w:val="009D74F3"/>
    <w:rsid w:val="009D750D"/>
    <w:rsid w:val="009E0226"/>
    <w:rsid w:val="009E0388"/>
    <w:rsid w:val="009E0424"/>
    <w:rsid w:val="009E07D8"/>
    <w:rsid w:val="009E090E"/>
    <w:rsid w:val="009E0C60"/>
    <w:rsid w:val="009E10BB"/>
    <w:rsid w:val="009E1165"/>
    <w:rsid w:val="009E125E"/>
    <w:rsid w:val="009E1328"/>
    <w:rsid w:val="009E14D1"/>
    <w:rsid w:val="009E14EC"/>
    <w:rsid w:val="009E1F1A"/>
    <w:rsid w:val="009E2007"/>
    <w:rsid w:val="009E220B"/>
    <w:rsid w:val="009E27C6"/>
    <w:rsid w:val="009E2BC5"/>
    <w:rsid w:val="009E3982"/>
    <w:rsid w:val="009E3A5A"/>
    <w:rsid w:val="009E3D8F"/>
    <w:rsid w:val="009E4CC6"/>
    <w:rsid w:val="009E5CF9"/>
    <w:rsid w:val="009E5D8C"/>
    <w:rsid w:val="009E6393"/>
    <w:rsid w:val="009E6577"/>
    <w:rsid w:val="009E6647"/>
    <w:rsid w:val="009E6BA6"/>
    <w:rsid w:val="009E6CEC"/>
    <w:rsid w:val="009E6CF4"/>
    <w:rsid w:val="009E6D3E"/>
    <w:rsid w:val="009E76E2"/>
    <w:rsid w:val="009E7830"/>
    <w:rsid w:val="009F0482"/>
    <w:rsid w:val="009F0936"/>
    <w:rsid w:val="009F0C88"/>
    <w:rsid w:val="009F104E"/>
    <w:rsid w:val="009F17EB"/>
    <w:rsid w:val="009F1A08"/>
    <w:rsid w:val="009F1B89"/>
    <w:rsid w:val="009F1E6A"/>
    <w:rsid w:val="009F20E2"/>
    <w:rsid w:val="009F20FF"/>
    <w:rsid w:val="009F22F3"/>
    <w:rsid w:val="009F23A0"/>
    <w:rsid w:val="009F23C0"/>
    <w:rsid w:val="009F29A7"/>
    <w:rsid w:val="009F2FB0"/>
    <w:rsid w:val="009F353A"/>
    <w:rsid w:val="009F3A92"/>
    <w:rsid w:val="009F3C7D"/>
    <w:rsid w:val="009F3D5B"/>
    <w:rsid w:val="009F3E2C"/>
    <w:rsid w:val="009F410B"/>
    <w:rsid w:val="009F444B"/>
    <w:rsid w:val="009F458F"/>
    <w:rsid w:val="009F524B"/>
    <w:rsid w:val="009F5B82"/>
    <w:rsid w:val="009F5C1F"/>
    <w:rsid w:val="009F68BE"/>
    <w:rsid w:val="009F7137"/>
    <w:rsid w:val="009F73AE"/>
    <w:rsid w:val="009F73C5"/>
    <w:rsid w:val="009F742E"/>
    <w:rsid w:val="009F7545"/>
    <w:rsid w:val="009F772A"/>
    <w:rsid w:val="00A00055"/>
    <w:rsid w:val="00A00195"/>
    <w:rsid w:val="00A00229"/>
    <w:rsid w:val="00A00259"/>
    <w:rsid w:val="00A00BCB"/>
    <w:rsid w:val="00A014C9"/>
    <w:rsid w:val="00A017DB"/>
    <w:rsid w:val="00A01B39"/>
    <w:rsid w:val="00A01E84"/>
    <w:rsid w:val="00A01F45"/>
    <w:rsid w:val="00A020BD"/>
    <w:rsid w:val="00A027EC"/>
    <w:rsid w:val="00A02C30"/>
    <w:rsid w:val="00A02CE9"/>
    <w:rsid w:val="00A03312"/>
    <w:rsid w:val="00A03CB9"/>
    <w:rsid w:val="00A03E86"/>
    <w:rsid w:val="00A04044"/>
    <w:rsid w:val="00A04A20"/>
    <w:rsid w:val="00A04CB3"/>
    <w:rsid w:val="00A054D8"/>
    <w:rsid w:val="00A057F3"/>
    <w:rsid w:val="00A0643C"/>
    <w:rsid w:val="00A06AFD"/>
    <w:rsid w:val="00A06D8F"/>
    <w:rsid w:val="00A07019"/>
    <w:rsid w:val="00A0709F"/>
    <w:rsid w:val="00A0741B"/>
    <w:rsid w:val="00A07A34"/>
    <w:rsid w:val="00A07ACB"/>
    <w:rsid w:val="00A07EBD"/>
    <w:rsid w:val="00A102E5"/>
    <w:rsid w:val="00A10831"/>
    <w:rsid w:val="00A10A5D"/>
    <w:rsid w:val="00A10AED"/>
    <w:rsid w:val="00A10B6D"/>
    <w:rsid w:val="00A11149"/>
    <w:rsid w:val="00A113A1"/>
    <w:rsid w:val="00A11468"/>
    <w:rsid w:val="00A11FBE"/>
    <w:rsid w:val="00A12233"/>
    <w:rsid w:val="00A1299D"/>
    <w:rsid w:val="00A12A3A"/>
    <w:rsid w:val="00A12C03"/>
    <w:rsid w:val="00A137EC"/>
    <w:rsid w:val="00A13AE2"/>
    <w:rsid w:val="00A13D51"/>
    <w:rsid w:val="00A143B9"/>
    <w:rsid w:val="00A14568"/>
    <w:rsid w:val="00A1463A"/>
    <w:rsid w:val="00A146B0"/>
    <w:rsid w:val="00A14804"/>
    <w:rsid w:val="00A14B97"/>
    <w:rsid w:val="00A15217"/>
    <w:rsid w:val="00A152CD"/>
    <w:rsid w:val="00A1535F"/>
    <w:rsid w:val="00A15626"/>
    <w:rsid w:val="00A156AB"/>
    <w:rsid w:val="00A156E7"/>
    <w:rsid w:val="00A15B7D"/>
    <w:rsid w:val="00A15BC1"/>
    <w:rsid w:val="00A15C54"/>
    <w:rsid w:val="00A17155"/>
    <w:rsid w:val="00A17582"/>
    <w:rsid w:val="00A1770B"/>
    <w:rsid w:val="00A17FBD"/>
    <w:rsid w:val="00A20806"/>
    <w:rsid w:val="00A20AF2"/>
    <w:rsid w:val="00A20C0A"/>
    <w:rsid w:val="00A20D45"/>
    <w:rsid w:val="00A20E63"/>
    <w:rsid w:val="00A21DE9"/>
    <w:rsid w:val="00A220A2"/>
    <w:rsid w:val="00A22171"/>
    <w:rsid w:val="00A2218A"/>
    <w:rsid w:val="00A22203"/>
    <w:rsid w:val="00A22417"/>
    <w:rsid w:val="00A22699"/>
    <w:rsid w:val="00A228D4"/>
    <w:rsid w:val="00A22FAE"/>
    <w:rsid w:val="00A2328C"/>
    <w:rsid w:val="00A239FB"/>
    <w:rsid w:val="00A23E7D"/>
    <w:rsid w:val="00A2422E"/>
    <w:rsid w:val="00A2449C"/>
    <w:rsid w:val="00A247A1"/>
    <w:rsid w:val="00A249FE"/>
    <w:rsid w:val="00A25B24"/>
    <w:rsid w:val="00A25BFD"/>
    <w:rsid w:val="00A25D9B"/>
    <w:rsid w:val="00A26093"/>
    <w:rsid w:val="00A26114"/>
    <w:rsid w:val="00A26215"/>
    <w:rsid w:val="00A262CE"/>
    <w:rsid w:val="00A26CC0"/>
    <w:rsid w:val="00A26CEB"/>
    <w:rsid w:val="00A271C1"/>
    <w:rsid w:val="00A2725D"/>
    <w:rsid w:val="00A272FB"/>
    <w:rsid w:val="00A27722"/>
    <w:rsid w:val="00A27D2F"/>
    <w:rsid w:val="00A304B9"/>
    <w:rsid w:val="00A30DDF"/>
    <w:rsid w:val="00A30E86"/>
    <w:rsid w:val="00A3125F"/>
    <w:rsid w:val="00A3137B"/>
    <w:rsid w:val="00A31D29"/>
    <w:rsid w:val="00A31F74"/>
    <w:rsid w:val="00A320F6"/>
    <w:rsid w:val="00A322B0"/>
    <w:rsid w:val="00A322C6"/>
    <w:rsid w:val="00A32648"/>
    <w:rsid w:val="00A32A0B"/>
    <w:rsid w:val="00A32A47"/>
    <w:rsid w:val="00A32D6D"/>
    <w:rsid w:val="00A3336D"/>
    <w:rsid w:val="00A33887"/>
    <w:rsid w:val="00A33A49"/>
    <w:rsid w:val="00A34372"/>
    <w:rsid w:val="00A3477E"/>
    <w:rsid w:val="00A348E0"/>
    <w:rsid w:val="00A3525A"/>
    <w:rsid w:val="00A3526D"/>
    <w:rsid w:val="00A3562C"/>
    <w:rsid w:val="00A35709"/>
    <w:rsid w:val="00A357F3"/>
    <w:rsid w:val="00A3654D"/>
    <w:rsid w:val="00A36869"/>
    <w:rsid w:val="00A36C08"/>
    <w:rsid w:val="00A3739E"/>
    <w:rsid w:val="00A377F4"/>
    <w:rsid w:val="00A37895"/>
    <w:rsid w:val="00A37CAB"/>
    <w:rsid w:val="00A4024F"/>
    <w:rsid w:val="00A408BD"/>
    <w:rsid w:val="00A40A32"/>
    <w:rsid w:val="00A41E37"/>
    <w:rsid w:val="00A422C5"/>
    <w:rsid w:val="00A4250E"/>
    <w:rsid w:val="00A42667"/>
    <w:rsid w:val="00A426D8"/>
    <w:rsid w:val="00A42872"/>
    <w:rsid w:val="00A42A06"/>
    <w:rsid w:val="00A43225"/>
    <w:rsid w:val="00A438A4"/>
    <w:rsid w:val="00A43DA1"/>
    <w:rsid w:val="00A43DF0"/>
    <w:rsid w:val="00A4410E"/>
    <w:rsid w:val="00A443FE"/>
    <w:rsid w:val="00A4490E"/>
    <w:rsid w:val="00A44A80"/>
    <w:rsid w:val="00A44AAA"/>
    <w:rsid w:val="00A44D8F"/>
    <w:rsid w:val="00A45114"/>
    <w:rsid w:val="00A45B47"/>
    <w:rsid w:val="00A4653A"/>
    <w:rsid w:val="00A4696C"/>
    <w:rsid w:val="00A46CAE"/>
    <w:rsid w:val="00A46FC4"/>
    <w:rsid w:val="00A47595"/>
    <w:rsid w:val="00A475C9"/>
    <w:rsid w:val="00A47652"/>
    <w:rsid w:val="00A476DF"/>
    <w:rsid w:val="00A501E4"/>
    <w:rsid w:val="00A504AE"/>
    <w:rsid w:val="00A50FA8"/>
    <w:rsid w:val="00A510DB"/>
    <w:rsid w:val="00A519C9"/>
    <w:rsid w:val="00A52115"/>
    <w:rsid w:val="00A5211D"/>
    <w:rsid w:val="00A522BF"/>
    <w:rsid w:val="00A5270D"/>
    <w:rsid w:val="00A52A10"/>
    <w:rsid w:val="00A52DDC"/>
    <w:rsid w:val="00A535C9"/>
    <w:rsid w:val="00A537FB"/>
    <w:rsid w:val="00A538AF"/>
    <w:rsid w:val="00A54271"/>
    <w:rsid w:val="00A547F3"/>
    <w:rsid w:val="00A54AC9"/>
    <w:rsid w:val="00A55218"/>
    <w:rsid w:val="00A559EC"/>
    <w:rsid w:val="00A56273"/>
    <w:rsid w:val="00A5628B"/>
    <w:rsid w:val="00A56442"/>
    <w:rsid w:val="00A56832"/>
    <w:rsid w:val="00A56AFB"/>
    <w:rsid w:val="00A576EE"/>
    <w:rsid w:val="00A57BBC"/>
    <w:rsid w:val="00A606A1"/>
    <w:rsid w:val="00A6136B"/>
    <w:rsid w:val="00A61886"/>
    <w:rsid w:val="00A61E7B"/>
    <w:rsid w:val="00A6215B"/>
    <w:rsid w:val="00A62C39"/>
    <w:rsid w:val="00A635D4"/>
    <w:rsid w:val="00A63FB7"/>
    <w:rsid w:val="00A6477D"/>
    <w:rsid w:val="00A64AA7"/>
    <w:rsid w:val="00A64D6D"/>
    <w:rsid w:val="00A651BA"/>
    <w:rsid w:val="00A65C85"/>
    <w:rsid w:val="00A66027"/>
    <w:rsid w:val="00A66062"/>
    <w:rsid w:val="00A6618B"/>
    <w:rsid w:val="00A66759"/>
    <w:rsid w:val="00A66A14"/>
    <w:rsid w:val="00A66ECD"/>
    <w:rsid w:val="00A66FDC"/>
    <w:rsid w:val="00A670ED"/>
    <w:rsid w:val="00A67478"/>
    <w:rsid w:val="00A677CA"/>
    <w:rsid w:val="00A679FA"/>
    <w:rsid w:val="00A67CB5"/>
    <w:rsid w:val="00A67FE8"/>
    <w:rsid w:val="00A70065"/>
    <w:rsid w:val="00A70D98"/>
    <w:rsid w:val="00A70DAB"/>
    <w:rsid w:val="00A7101C"/>
    <w:rsid w:val="00A71100"/>
    <w:rsid w:val="00A71873"/>
    <w:rsid w:val="00A71930"/>
    <w:rsid w:val="00A721F7"/>
    <w:rsid w:val="00A72834"/>
    <w:rsid w:val="00A72FD9"/>
    <w:rsid w:val="00A73059"/>
    <w:rsid w:val="00A73170"/>
    <w:rsid w:val="00A73327"/>
    <w:rsid w:val="00A733CF"/>
    <w:rsid w:val="00A73993"/>
    <w:rsid w:val="00A73D93"/>
    <w:rsid w:val="00A73F84"/>
    <w:rsid w:val="00A7437B"/>
    <w:rsid w:val="00A748BE"/>
    <w:rsid w:val="00A74E55"/>
    <w:rsid w:val="00A7549E"/>
    <w:rsid w:val="00A7593E"/>
    <w:rsid w:val="00A75C42"/>
    <w:rsid w:val="00A75E0D"/>
    <w:rsid w:val="00A75EAA"/>
    <w:rsid w:val="00A75F44"/>
    <w:rsid w:val="00A75F64"/>
    <w:rsid w:val="00A76402"/>
    <w:rsid w:val="00A76466"/>
    <w:rsid w:val="00A76991"/>
    <w:rsid w:val="00A7701C"/>
    <w:rsid w:val="00A7709D"/>
    <w:rsid w:val="00A77238"/>
    <w:rsid w:val="00A77249"/>
    <w:rsid w:val="00A773FE"/>
    <w:rsid w:val="00A77AA6"/>
    <w:rsid w:val="00A77B76"/>
    <w:rsid w:val="00A77C10"/>
    <w:rsid w:val="00A8028F"/>
    <w:rsid w:val="00A803D9"/>
    <w:rsid w:val="00A8041F"/>
    <w:rsid w:val="00A80583"/>
    <w:rsid w:val="00A80610"/>
    <w:rsid w:val="00A80991"/>
    <w:rsid w:val="00A80AD7"/>
    <w:rsid w:val="00A8110A"/>
    <w:rsid w:val="00A8168B"/>
    <w:rsid w:val="00A816EC"/>
    <w:rsid w:val="00A81BDB"/>
    <w:rsid w:val="00A824D6"/>
    <w:rsid w:val="00A828C7"/>
    <w:rsid w:val="00A829A8"/>
    <w:rsid w:val="00A82C62"/>
    <w:rsid w:val="00A82F8E"/>
    <w:rsid w:val="00A82F99"/>
    <w:rsid w:val="00A8380F"/>
    <w:rsid w:val="00A84E69"/>
    <w:rsid w:val="00A85399"/>
    <w:rsid w:val="00A8597B"/>
    <w:rsid w:val="00A8599B"/>
    <w:rsid w:val="00A85BA8"/>
    <w:rsid w:val="00A85D31"/>
    <w:rsid w:val="00A8667F"/>
    <w:rsid w:val="00A86C9F"/>
    <w:rsid w:val="00A86ED5"/>
    <w:rsid w:val="00A871E4"/>
    <w:rsid w:val="00A8723C"/>
    <w:rsid w:val="00A872D0"/>
    <w:rsid w:val="00A874B5"/>
    <w:rsid w:val="00A87DC5"/>
    <w:rsid w:val="00A87E96"/>
    <w:rsid w:val="00A9026F"/>
    <w:rsid w:val="00A911F4"/>
    <w:rsid w:val="00A914D6"/>
    <w:rsid w:val="00A919A8"/>
    <w:rsid w:val="00A91EEE"/>
    <w:rsid w:val="00A91F60"/>
    <w:rsid w:val="00A91FA2"/>
    <w:rsid w:val="00A920DD"/>
    <w:rsid w:val="00A923F9"/>
    <w:rsid w:val="00A926A9"/>
    <w:rsid w:val="00A9274B"/>
    <w:rsid w:val="00A932FD"/>
    <w:rsid w:val="00A93323"/>
    <w:rsid w:val="00A93568"/>
    <w:rsid w:val="00A948E2"/>
    <w:rsid w:val="00A94C9D"/>
    <w:rsid w:val="00A94CB1"/>
    <w:rsid w:val="00A94E56"/>
    <w:rsid w:val="00A94E8E"/>
    <w:rsid w:val="00A9618E"/>
    <w:rsid w:val="00A963AB"/>
    <w:rsid w:val="00A96A1C"/>
    <w:rsid w:val="00A96D12"/>
    <w:rsid w:val="00A96D91"/>
    <w:rsid w:val="00A97A04"/>
    <w:rsid w:val="00AA0727"/>
    <w:rsid w:val="00AA0732"/>
    <w:rsid w:val="00AA0857"/>
    <w:rsid w:val="00AA0FBA"/>
    <w:rsid w:val="00AA205F"/>
    <w:rsid w:val="00AA23EF"/>
    <w:rsid w:val="00AA2442"/>
    <w:rsid w:val="00AA273F"/>
    <w:rsid w:val="00AA27AB"/>
    <w:rsid w:val="00AA2E79"/>
    <w:rsid w:val="00AA2ED1"/>
    <w:rsid w:val="00AA363A"/>
    <w:rsid w:val="00AA3BB0"/>
    <w:rsid w:val="00AA3C02"/>
    <w:rsid w:val="00AA47DF"/>
    <w:rsid w:val="00AA4957"/>
    <w:rsid w:val="00AA4F7B"/>
    <w:rsid w:val="00AA4F84"/>
    <w:rsid w:val="00AA5537"/>
    <w:rsid w:val="00AA57AD"/>
    <w:rsid w:val="00AA5D9D"/>
    <w:rsid w:val="00AA5E0C"/>
    <w:rsid w:val="00AA61C6"/>
    <w:rsid w:val="00AA6901"/>
    <w:rsid w:val="00AA6A8B"/>
    <w:rsid w:val="00AA72BB"/>
    <w:rsid w:val="00AA735D"/>
    <w:rsid w:val="00AA7D6A"/>
    <w:rsid w:val="00AA7E35"/>
    <w:rsid w:val="00AB07F8"/>
    <w:rsid w:val="00AB16AF"/>
    <w:rsid w:val="00AB1928"/>
    <w:rsid w:val="00AB23CE"/>
    <w:rsid w:val="00AB268E"/>
    <w:rsid w:val="00AB27BA"/>
    <w:rsid w:val="00AB2ABB"/>
    <w:rsid w:val="00AB34BF"/>
    <w:rsid w:val="00AB423F"/>
    <w:rsid w:val="00AB4380"/>
    <w:rsid w:val="00AB464E"/>
    <w:rsid w:val="00AB46F8"/>
    <w:rsid w:val="00AB4DE7"/>
    <w:rsid w:val="00AB4DFC"/>
    <w:rsid w:val="00AB4EE4"/>
    <w:rsid w:val="00AB5004"/>
    <w:rsid w:val="00AB59ED"/>
    <w:rsid w:val="00AB5CF1"/>
    <w:rsid w:val="00AB63AF"/>
    <w:rsid w:val="00AB6F20"/>
    <w:rsid w:val="00AB7807"/>
    <w:rsid w:val="00AB79F7"/>
    <w:rsid w:val="00AB7A1D"/>
    <w:rsid w:val="00AB7AC8"/>
    <w:rsid w:val="00AB7B97"/>
    <w:rsid w:val="00AC01E8"/>
    <w:rsid w:val="00AC01FA"/>
    <w:rsid w:val="00AC02EF"/>
    <w:rsid w:val="00AC0637"/>
    <w:rsid w:val="00AC0677"/>
    <w:rsid w:val="00AC0D92"/>
    <w:rsid w:val="00AC0EE1"/>
    <w:rsid w:val="00AC1718"/>
    <w:rsid w:val="00AC175F"/>
    <w:rsid w:val="00AC19E1"/>
    <w:rsid w:val="00AC1FE9"/>
    <w:rsid w:val="00AC2B25"/>
    <w:rsid w:val="00AC2E17"/>
    <w:rsid w:val="00AC307C"/>
    <w:rsid w:val="00AC31C4"/>
    <w:rsid w:val="00AC334D"/>
    <w:rsid w:val="00AC34D2"/>
    <w:rsid w:val="00AC3578"/>
    <w:rsid w:val="00AC443A"/>
    <w:rsid w:val="00AC4453"/>
    <w:rsid w:val="00AC45DB"/>
    <w:rsid w:val="00AC48EF"/>
    <w:rsid w:val="00AC4A4C"/>
    <w:rsid w:val="00AC4C82"/>
    <w:rsid w:val="00AC4CE3"/>
    <w:rsid w:val="00AC4E79"/>
    <w:rsid w:val="00AC50A3"/>
    <w:rsid w:val="00AC55EF"/>
    <w:rsid w:val="00AC5C80"/>
    <w:rsid w:val="00AC5E03"/>
    <w:rsid w:val="00AC5E3C"/>
    <w:rsid w:val="00AC5F4A"/>
    <w:rsid w:val="00AC64FC"/>
    <w:rsid w:val="00AC6791"/>
    <w:rsid w:val="00AC6997"/>
    <w:rsid w:val="00AC6B78"/>
    <w:rsid w:val="00AC7910"/>
    <w:rsid w:val="00AC79C7"/>
    <w:rsid w:val="00AD0519"/>
    <w:rsid w:val="00AD076C"/>
    <w:rsid w:val="00AD0D0C"/>
    <w:rsid w:val="00AD114C"/>
    <w:rsid w:val="00AD11D5"/>
    <w:rsid w:val="00AD13AD"/>
    <w:rsid w:val="00AD16BF"/>
    <w:rsid w:val="00AD190A"/>
    <w:rsid w:val="00AD1BAE"/>
    <w:rsid w:val="00AD1D74"/>
    <w:rsid w:val="00AD2024"/>
    <w:rsid w:val="00AD2183"/>
    <w:rsid w:val="00AD22C8"/>
    <w:rsid w:val="00AD2CAD"/>
    <w:rsid w:val="00AD2D6A"/>
    <w:rsid w:val="00AD33E4"/>
    <w:rsid w:val="00AD3907"/>
    <w:rsid w:val="00AD51F9"/>
    <w:rsid w:val="00AD562D"/>
    <w:rsid w:val="00AD5751"/>
    <w:rsid w:val="00AD5866"/>
    <w:rsid w:val="00AD59B1"/>
    <w:rsid w:val="00AD5BED"/>
    <w:rsid w:val="00AD5C50"/>
    <w:rsid w:val="00AD60C4"/>
    <w:rsid w:val="00AD6249"/>
    <w:rsid w:val="00AD66FE"/>
    <w:rsid w:val="00AD680A"/>
    <w:rsid w:val="00AD6E42"/>
    <w:rsid w:val="00AD7269"/>
    <w:rsid w:val="00AD755D"/>
    <w:rsid w:val="00AD7713"/>
    <w:rsid w:val="00AE0275"/>
    <w:rsid w:val="00AE06A7"/>
    <w:rsid w:val="00AE0A36"/>
    <w:rsid w:val="00AE0EC1"/>
    <w:rsid w:val="00AE10D7"/>
    <w:rsid w:val="00AE11A7"/>
    <w:rsid w:val="00AE1899"/>
    <w:rsid w:val="00AE1ADA"/>
    <w:rsid w:val="00AE1BE9"/>
    <w:rsid w:val="00AE1DA4"/>
    <w:rsid w:val="00AE1DEA"/>
    <w:rsid w:val="00AE256E"/>
    <w:rsid w:val="00AE2612"/>
    <w:rsid w:val="00AE284C"/>
    <w:rsid w:val="00AE2A22"/>
    <w:rsid w:val="00AE31F9"/>
    <w:rsid w:val="00AE327F"/>
    <w:rsid w:val="00AE32B0"/>
    <w:rsid w:val="00AE3AB8"/>
    <w:rsid w:val="00AE410A"/>
    <w:rsid w:val="00AE410D"/>
    <w:rsid w:val="00AE46F5"/>
    <w:rsid w:val="00AE484D"/>
    <w:rsid w:val="00AE5003"/>
    <w:rsid w:val="00AE52F4"/>
    <w:rsid w:val="00AE5460"/>
    <w:rsid w:val="00AE585B"/>
    <w:rsid w:val="00AE5BBE"/>
    <w:rsid w:val="00AE653B"/>
    <w:rsid w:val="00AE65F1"/>
    <w:rsid w:val="00AE67FB"/>
    <w:rsid w:val="00AE6AC5"/>
    <w:rsid w:val="00AE6BD1"/>
    <w:rsid w:val="00AE6C9A"/>
    <w:rsid w:val="00AE70B4"/>
    <w:rsid w:val="00AE7407"/>
    <w:rsid w:val="00AE760D"/>
    <w:rsid w:val="00AE7A0C"/>
    <w:rsid w:val="00AE7D06"/>
    <w:rsid w:val="00AF073F"/>
    <w:rsid w:val="00AF0CBE"/>
    <w:rsid w:val="00AF18FC"/>
    <w:rsid w:val="00AF19B7"/>
    <w:rsid w:val="00AF1AE3"/>
    <w:rsid w:val="00AF1F94"/>
    <w:rsid w:val="00AF211D"/>
    <w:rsid w:val="00AF290F"/>
    <w:rsid w:val="00AF2DA9"/>
    <w:rsid w:val="00AF2E0B"/>
    <w:rsid w:val="00AF315F"/>
    <w:rsid w:val="00AF359D"/>
    <w:rsid w:val="00AF4C08"/>
    <w:rsid w:val="00AF4C79"/>
    <w:rsid w:val="00AF550A"/>
    <w:rsid w:val="00AF556C"/>
    <w:rsid w:val="00AF5F2E"/>
    <w:rsid w:val="00AF6301"/>
    <w:rsid w:val="00AF657F"/>
    <w:rsid w:val="00AF6F63"/>
    <w:rsid w:val="00AF739B"/>
    <w:rsid w:val="00AF779C"/>
    <w:rsid w:val="00AF77D0"/>
    <w:rsid w:val="00AF7CCA"/>
    <w:rsid w:val="00AF7DD4"/>
    <w:rsid w:val="00AF7FFC"/>
    <w:rsid w:val="00B003E1"/>
    <w:rsid w:val="00B00466"/>
    <w:rsid w:val="00B004B6"/>
    <w:rsid w:val="00B00FF8"/>
    <w:rsid w:val="00B0109E"/>
    <w:rsid w:val="00B0126E"/>
    <w:rsid w:val="00B01B10"/>
    <w:rsid w:val="00B01D7F"/>
    <w:rsid w:val="00B01FDE"/>
    <w:rsid w:val="00B0216D"/>
    <w:rsid w:val="00B023AF"/>
    <w:rsid w:val="00B029C5"/>
    <w:rsid w:val="00B02BB7"/>
    <w:rsid w:val="00B02DAE"/>
    <w:rsid w:val="00B0312C"/>
    <w:rsid w:val="00B03666"/>
    <w:rsid w:val="00B0367C"/>
    <w:rsid w:val="00B03AD6"/>
    <w:rsid w:val="00B03FAC"/>
    <w:rsid w:val="00B0427A"/>
    <w:rsid w:val="00B042C5"/>
    <w:rsid w:val="00B04FDB"/>
    <w:rsid w:val="00B0502B"/>
    <w:rsid w:val="00B05046"/>
    <w:rsid w:val="00B051A5"/>
    <w:rsid w:val="00B05348"/>
    <w:rsid w:val="00B055C1"/>
    <w:rsid w:val="00B0567E"/>
    <w:rsid w:val="00B0584A"/>
    <w:rsid w:val="00B05A44"/>
    <w:rsid w:val="00B05BA1"/>
    <w:rsid w:val="00B05BDC"/>
    <w:rsid w:val="00B06070"/>
    <w:rsid w:val="00B06CBE"/>
    <w:rsid w:val="00B0716C"/>
    <w:rsid w:val="00B07E82"/>
    <w:rsid w:val="00B07F60"/>
    <w:rsid w:val="00B101E6"/>
    <w:rsid w:val="00B104B1"/>
    <w:rsid w:val="00B1096D"/>
    <w:rsid w:val="00B10DF7"/>
    <w:rsid w:val="00B10E7E"/>
    <w:rsid w:val="00B1107B"/>
    <w:rsid w:val="00B110C9"/>
    <w:rsid w:val="00B110E2"/>
    <w:rsid w:val="00B112E4"/>
    <w:rsid w:val="00B11F6F"/>
    <w:rsid w:val="00B12303"/>
    <w:rsid w:val="00B1264A"/>
    <w:rsid w:val="00B12A32"/>
    <w:rsid w:val="00B12C25"/>
    <w:rsid w:val="00B135AC"/>
    <w:rsid w:val="00B13669"/>
    <w:rsid w:val="00B141B7"/>
    <w:rsid w:val="00B141D5"/>
    <w:rsid w:val="00B14684"/>
    <w:rsid w:val="00B14B3E"/>
    <w:rsid w:val="00B156C6"/>
    <w:rsid w:val="00B15928"/>
    <w:rsid w:val="00B15BF1"/>
    <w:rsid w:val="00B15E9A"/>
    <w:rsid w:val="00B160C2"/>
    <w:rsid w:val="00B16142"/>
    <w:rsid w:val="00B16AB5"/>
    <w:rsid w:val="00B16F38"/>
    <w:rsid w:val="00B16F7A"/>
    <w:rsid w:val="00B172EF"/>
    <w:rsid w:val="00B17C3E"/>
    <w:rsid w:val="00B17D21"/>
    <w:rsid w:val="00B17E95"/>
    <w:rsid w:val="00B20509"/>
    <w:rsid w:val="00B205DF"/>
    <w:rsid w:val="00B21DB8"/>
    <w:rsid w:val="00B22875"/>
    <w:rsid w:val="00B22B7D"/>
    <w:rsid w:val="00B22C83"/>
    <w:rsid w:val="00B22DEF"/>
    <w:rsid w:val="00B232DA"/>
    <w:rsid w:val="00B237CF"/>
    <w:rsid w:val="00B23839"/>
    <w:rsid w:val="00B23995"/>
    <w:rsid w:val="00B239FC"/>
    <w:rsid w:val="00B23EEF"/>
    <w:rsid w:val="00B23F0D"/>
    <w:rsid w:val="00B24064"/>
    <w:rsid w:val="00B2440D"/>
    <w:rsid w:val="00B24A3A"/>
    <w:rsid w:val="00B24C32"/>
    <w:rsid w:val="00B25660"/>
    <w:rsid w:val="00B2577F"/>
    <w:rsid w:val="00B25E51"/>
    <w:rsid w:val="00B26908"/>
    <w:rsid w:val="00B26B3A"/>
    <w:rsid w:val="00B26EB8"/>
    <w:rsid w:val="00B27357"/>
    <w:rsid w:val="00B27F00"/>
    <w:rsid w:val="00B30999"/>
    <w:rsid w:val="00B30A26"/>
    <w:rsid w:val="00B30CEA"/>
    <w:rsid w:val="00B30D52"/>
    <w:rsid w:val="00B30E60"/>
    <w:rsid w:val="00B30E98"/>
    <w:rsid w:val="00B30F8B"/>
    <w:rsid w:val="00B31264"/>
    <w:rsid w:val="00B31D4D"/>
    <w:rsid w:val="00B31F00"/>
    <w:rsid w:val="00B326F6"/>
    <w:rsid w:val="00B32FCB"/>
    <w:rsid w:val="00B3303A"/>
    <w:rsid w:val="00B3368F"/>
    <w:rsid w:val="00B33B04"/>
    <w:rsid w:val="00B33E7A"/>
    <w:rsid w:val="00B33E7E"/>
    <w:rsid w:val="00B34BC7"/>
    <w:rsid w:val="00B34D4C"/>
    <w:rsid w:val="00B351C4"/>
    <w:rsid w:val="00B35233"/>
    <w:rsid w:val="00B35448"/>
    <w:rsid w:val="00B35541"/>
    <w:rsid w:val="00B356B3"/>
    <w:rsid w:val="00B35785"/>
    <w:rsid w:val="00B361BC"/>
    <w:rsid w:val="00B3672B"/>
    <w:rsid w:val="00B37219"/>
    <w:rsid w:val="00B372FC"/>
    <w:rsid w:val="00B373C8"/>
    <w:rsid w:val="00B376C6"/>
    <w:rsid w:val="00B37709"/>
    <w:rsid w:val="00B37833"/>
    <w:rsid w:val="00B40349"/>
    <w:rsid w:val="00B4077A"/>
    <w:rsid w:val="00B40BA5"/>
    <w:rsid w:val="00B41686"/>
    <w:rsid w:val="00B41986"/>
    <w:rsid w:val="00B41CF4"/>
    <w:rsid w:val="00B4237B"/>
    <w:rsid w:val="00B42F5D"/>
    <w:rsid w:val="00B43351"/>
    <w:rsid w:val="00B43426"/>
    <w:rsid w:val="00B43B36"/>
    <w:rsid w:val="00B43E8E"/>
    <w:rsid w:val="00B44217"/>
    <w:rsid w:val="00B44422"/>
    <w:rsid w:val="00B447E8"/>
    <w:rsid w:val="00B44A5A"/>
    <w:rsid w:val="00B44B09"/>
    <w:rsid w:val="00B44CC0"/>
    <w:rsid w:val="00B44E14"/>
    <w:rsid w:val="00B4604F"/>
    <w:rsid w:val="00B4619E"/>
    <w:rsid w:val="00B46BEC"/>
    <w:rsid w:val="00B4713B"/>
    <w:rsid w:val="00B472E0"/>
    <w:rsid w:val="00B475B3"/>
    <w:rsid w:val="00B47A31"/>
    <w:rsid w:val="00B47D69"/>
    <w:rsid w:val="00B50FF9"/>
    <w:rsid w:val="00B51610"/>
    <w:rsid w:val="00B518D4"/>
    <w:rsid w:val="00B51ACA"/>
    <w:rsid w:val="00B523C7"/>
    <w:rsid w:val="00B52631"/>
    <w:rsid w:val="00B530CF"/>
    <w:rsid w:val="00B532BF"/>
    <w:rsid w:val="00B532F7"/>
    <w:rsid w:val="00B53323"/>
    <w:rsid w:val="00B5396B"/>
    <w:rsid w:val="00B53A19"/>
    <w:rsid w:val="00B53CBA"/>
    <w:rsid w:val="00B53F02"/>
    <w:rsid w:val="00B542E3"/>
    <w:rsid w:val="00B5539C"/>
    <w:rsid w:val="00B5595C"/>
    <w:rsid w:val="00B55B1A"/>
    <w:rsid w:val="00B55C48"/>
    <w:rsid w:val="00B55F3C"/>
    <w:rsid w:val="00B5600A"/>
    <w:rsid w:val="00B5631D"/>
    <w:rsid w:val="00B563A4"/>
    <w:rsid w:val="00B565EA"/>
    <w:rsid w:val="00B5664A"/>
    <w:rsid w:val="00B56677"/>
    <w:rsid w:val="00B56800"/>
    <w:rsid w:val="00B5722E"/>
    <w:rsid w:val="00B577F7"/>
    <w:rsid w:val="00B602DA"/>
    <w:rsid w:val="00B60719"/>
    <w:rsid w:val="00B6085B"/>
    <w:rsid w:val="00B609F1"/>
    <w:rsid w:val="00B60F10"/>
    <w:rsid w:val="00B60FF4"/>
    <w:rsid w:val="00B611E5"/>
    <w:rsid w:val="00B61FF5"/>
    <w:rsid w:val="00B62A89"/>
    <w:rsid w:val="00B62ADD"/>
    <w:rsid w:val="00B62EE6"/>
    <w:rsid w:val="00B63174"/>
    <w:rsid w:val="00B63339"/>
    <w:rsid w:val="00B635A8"/>
    <w:rsid w:val="00B641B5"/>
    <w:rsid w:val="00B65230"/>
    <w:rsid w:val="00B65295"/>
    <w:rsid w:val="00B654D6"/>
    <w:rsid w:val="00B6578D"/>
    <w:rsid w:val="00B65E27"/>
    <w:rsid w:val="00B6621B"/>
    <w:rsid w:val="00B6624D"/>
    <w:rsid w:val="00B6730E"/>
    <w:rsid w:val="00B67573"/>
    <w:rsid w:val="00B67A68"/>
    <w:rsid w:val="00B67F22"/>
    <w:rsid w:val="00B70002"/>
    <w:rsid w:val="00B701CA"/>
    <w:rsid w:val="00B7050D"/>
    <w:rsid w:val="00B70B6C"/>
    <w:rsid w:val="00B70E02"/>
    <w:rsid w:val="00B712D6"/>
    <w:rsid w:val="00B714E0"/>
    <w:rsid w:val="00B71577"/>
    <w:rsid w:val="00B71BE5"/>
    <w:rsid w:val="00B71DEA"/>
    <w:rsid w:val="00B71FEC"/>
    <w:rsid w:val="00B72021"/>
    <w:rsid w:val="00B724F1"/>
    <w:rsid w:val="00B728B8"/>
    <w:rsid w:val="00B7292C"/>
    <w:rsid w:val="00B72D5B"/>
    <w:rsid w:val="00B734D4"/>
    <w:rsid w:val="00B739F1"/>
    <w:rsid w:val="00B73A07"/>
    <w:rsid w:val="00B73BBE"/>
    <w:rsid w:val="00B74970"/>
    <w:rsid w:val="00B74B51"/>
    <w:rsid w:val="00B750ED"/>
    <w:rsid w:val="00B751F7"/>
    <w:rsid w:val="00B755BE"/>
    <w:rsid w:val="00B75865"/>
    <w:rsid w:val="00B75FAF"/>
    <w:rsid w:val="00B75FC5"/>
    <w:rsid w:val="00B76088"/>
    <w:rsid w:val="00B761F4"/>
    <w:rsid w:val="00B763AD"/>
    <w:rsid w:val="00B76736"/>
    <w:rsid w:val="00B76B88"/>
    <w:rsid w:val="00B771BF"/>
    <w:rsid w:val="00B772B3"/>
    <w:rsid w:val="00B77AA3"/>
    <w:rsid w:val="00B807CB"/>
    <w:rsid w:val="00B80AE0"/>
    <w:rsid w:val="00B80BA3"/>
    <w:rsid w:val="00B8109E"/>
    <w:rsid w:val="00B81262"/>
    <w:rsid w:val="00B814B0"/>
    <w:rsid w:val="00B81624"/>
    <w:rsid w:val="00B8169F"/>
    <w:rsid w:val="00B81788"/>
    <w:rsid w:val="00B81B4E"/>
    <w:rsid w:val="00B81D81"/>
    <w:rsid w:val="00B82134"/>
    <w:rsid w:val="00B8217B"/>
    <w:rsid w:val="00B82195"/>
    <w:rsid w:val="00B821AE"/>
    <w:rsid w:val="00B822E8"/>
    <w:rsid w:val="00B82872"/>
    <w:rsid w:val="00B828FD"/>
    <w:rsid w:val="00B82EAE"/>
    <w:rsid w:val="00B83068"/>
    <w:rsid w:val="00B835A5"/>
    <w:rsid w:val="00B83DB0"/>
    <w:rsid w:val="00B84237"/>
    <w:rsid w:val="00B843B0"/>
    <w:rsid w:val="00B84498"/>
    <w:rsid w:val="00B8449D"/>
    <w:rsid w:val="00B8498E"/>
    <w:rsid w:val="00B84CB5"/>
    <w:rsid w:val="00B8660A"/>
    <w:rsid w:val="00B86B5E"/>
    <w:rsid w:val="00B86DDA"/>
    <w:rsid w:val="00B87065"/>
    <w:rsid w:val="00B87FC6"/>
    <w:rsid w:val="00B9015B"/>
    <w:rsid w:val="00B902E9"/>
    <w:rsid w:val="00B904C4"/>
    <w:rsid w:val="00B909F5"/>
    <w:rsid w:val="00B90DAD"/>
    <w:rsid w:val="00B91383"/>
    <w:rsid w:val="00B9153F"/>
    <w:rsid w:val="00B917B4"/>
    <w:rsid w:val="00B919EB"/>
    <w:rsid w:val="00B91CCE"/>
    <w:rsid w:val="00B91EEC"/>
    <w:rsid w:val="00B91FF6"/>
    <w:rsid w:val="00B92292"/>
    <w:rsid w:val="00B92684"/>
    <w:rsid w:val="00B92C1F"/>
    <w:rsid w:val="00B92FA6"/>
    <w:rsid w:val="00B936C9"/>
    <w:rsid w:val="00B93954"/>
    <w:rsid w:val="00B93E62"/>
    <w:rsid w:val="00B94570"/>
    <w:rsid w:val="00B945B7"/>
    <w:rsid w:val="00B94867"/>
    <w:rsid w:val="00B94903"/>
    <w:rsid w:val="00B94BC6"/>
    <w:rsid w:val="00B94F63"/>
    <w:rsid w:val="00B9501F"/>
    <w:rsid w:val="00B95098"/>
    <w:rsid w:val="00B95322"/>
    <w:rsid w:val="00B9576E"/>
    <w:rsid w:val="00B95863"/>
    <w:rsid w:val="00B96041"/>
    <w:rsid w:val="00B96CB0"/>
    <w:rsid w:val="00B96FF5"/>
    <w:rsid w:val="00BA024C"/>
    <w:rsid w:val="00BA0BEE"/>
    <w:rsid w:val="00BA0C47"/>
    <w:rsid w:val="00BA1629"/>
    <w:rsid w:val="00BA1D8C"/>
    <w:rsid w:val="00BA1DE5"/>
    <w:rsid w:val="00BA1E7F"/>
    <w:rsid w:val="00BA20E2"/>
    <w:rsid w:val="00BA248C"/>
    <w:rsid w:val="00BA2506"/>
    <w:rsid w:val="00BA2B34"/>
    <w:rsid w:val="00BA2CB2"/>
    <w:rsid w:val="00BA3096"/>
    <w:rsid w:val="00BA33C5"/>
    <w:rsid w:val="00BA3A2C"/>
    <w:rsid w:val="00BA3B0F"/>
    <w:rsid w:val="00BA4428"/>
    <w:rsid w:val="00BA4628"/>
    <w:rsid w:val="00BA4946"/>
    <w:rsid w:val="00BA4BF8"/>
    <w:rsid w:val="00BA5382"/>
    <w:rsid w:val="00BA5769"/>
    <w:rsid w:val="00BA5AC3"/>
    <w:rsid w:val="00BA5E17"/>
    <w:rsid w:val="00BA601F"/>
    <w:rsid w:val="00BA6235"/>
    <w:rsid w:val="00BA6C28"/>
    <w:rsid w:val="00BA6CAC"/>
    <w:rsid w:val="00BA6CC4"/>
    <w:rsid w:val="00BA7661"/>
    <w:rsid w:val="00BA7706"/>
    <w:rsid w:val="00BA7785"/>
    <w:rsid w:val="00BB06C1"/>
    <w:rsid w:val="00BB0DE4"/>
    <w:rsid w:val="00BB0DFC"/>
    <w:rsid w:val="00BB108B"/>
    <w:rsid w:val="00BB1D51"/>
    <w:rsid w:val="00BB20DE"/>
    <w:rsid w:val="00BB241D"/>
    <w:rsid w:val="00BB2476"/>
    <w:rsid w:val="00BB2863"/>
    <w:rsid w:val="00BB2B12"/>
    <w:rsid w:val="00BB3054"/>
    <w:rsid w:val="00BB3849"/>
    <w:rsid w:val="00BB3C2B"/>
    <w:rsid w:val="00BB3EE9"/>
    <w:rsid w:val="00BB47E9"/>
    <w:rsid w:val="00BB495E"/>
    <w:rsid w:val="00BB5149"/>
    <w:rsid w:val="00BB564D"/>
    <w:rsid w:val="00BB5687"/>
    <w:rsid w:val="00BB5BD5"/>
    <w:rsid w:val="00BB5C50"/>
    <w:rsid w:val="00BB5EBD"/>
    <w:rsid w:val="00BB61EE"/>
    <w:rsid w:val="00BB627B"/>
    <w:rsid w:val="00BB652C"/>
    <w:rsid w:val="00BB6BDB"/>
    <w:rsid w:val="00BB6C6F"/>
    <w:rsid w:val="00BB6EB8"/>
    <w:rsid w:val="00BB719B"/>
    <w:rsid w:val="00BB782A"/>
    <w:rsid w:val="00BB79BF"/>
    <w:rsid w:val="00BB7C6B"/>
    <w:rsid w:val="00BB7D66"/>
    <w:rsid w:val="00BB7FEE"/>
    <w:rsid w:val="00BC00E8"/>
    <w:rsid w:val="00BC0389"/>
    <w:rsid w:val="00BC039E"/>
    <w:rsid w:val="00BC06C0"/>
    <w:rsid w:val="00BC0BE2"/>
    <w:rsid w:val="00BC0F26"/>
    <w:rsid w:val="00BC0F74"/>
    <w:rsid w:val="00BC124C"/>
    <w:rsid w:val="00BC12F4"/>
    <w:rsid w:val="00BC173D"/>
    <w:rsid w:val="00BC1950"/>
    <w:rsid w:val="00BC1EF0"/>
    <w:rsid w:val="00BC251B"/>
    <w:rsid w:val="00BC27C9"/>
    <w:rsid w:val="00BC2A01"/>
    <w:rsid w:val="00BC2ED3"/>
    <w:rsid w:val="00BC2FF2"/>
    <w:rsid w:val="00BC3521"/>
    <w:rsid w:val="00BC3FEA"/>
    <w:rsid w:val="00BC4124"/>
    <w:rsid w:val="00BC489E"/>
    <w:rsid w:val="00BC49D9"/>
    <w:rsid w:val="00BC4BB4"/>
    <w:rsid w:val="00BC5119"/>
    <w:rsid w:val="00BC5344"/>
    <w:rsid w:val="00BC58B4"/>
    <w:rsid w:val="00BC612C"/>
    <w:rsid w:val="00BC61D3"/>
    <w:rsid w:val="00BC64A3"/>
    <w:rsid w:val="00BC6777"/>
    <w:rsid w:val="00BC6D29"/>
    <w:rsid w:val="00BC6DDC"/>
    <w:rsid w:val="00BC75A4"/>
    <w:rsid w:val="00BC779F"/>
    <w:rsid w:val="00BD01DF"/>
    <w:rsid w:val="00BD04D9"/>
    <w:rsid w:val="00BD0A50"/>
    <w:rsid w:val="00BD0D28"/>
    <w:rsid w:val="00BD0FEB"/>
    <w:rsid w:val="00BD104B"/>
    <w:rsid w:val="00BD13CD"/>
    <w:rsid w:val="00BD181A"/>
    <w:rsid w:val="00BD19E9"/>
    <w:rsid w:val="00BD1CBD"/>
    <w:rsid w:val="00BD1EA6"/>
    <w:rsid w:val="00BD2033"/>
    <w:rsid w:val="00BD2072"/>
    <w:rsid w:val="00BD216F"/>
    <w:rsid w:val="00BD277D"/>
    <w:rsid w:val="00BD3752"/>
    <w:rsid w:val="00BD3B0C"/>
    <w:rsid w:val="00BD4443"/>
    <w:rsid w:val="00BD447B"/>
    <w:rsid w:val="00BD49A9"/>
    <w:rsid w:val="00BD49C7"/>
    <w:rsid w:val="00BD4E3B"/>
    <w:rsid w:val="00BD5307"/>
    <w:rsid w:val="00BD59F6"/>
    <w:rsid w:val="00BD5BC1"/>
    <w:rsid w:val="00BD652A"/>
    <w:rsid w:val="00BD683B"/>
    <w:rsid w:val="00BD68A2"/>
    <w:rsid w:val="00BD773E"/>
    <w:rsid w:val="00BD785B"/>
    <w:rsid w:val="00BD7D54"/>
    <w:rsid w:val="00BD7DD3"/>
    <w:rsid w:val="00BD7E05"/>
    <w:rsid w:val="00BE0682"/>
    <w:rsid w:val="00BE1263"/>
    <w:rsid w:val="00BE1FA1"/>
    <w:rsid w:val="00BE302A"/>
    <w:rsid w:val="00BE31DA"/>
    <w:rsid w:val="00BE3418"/>
    <w:rsid w:val="00BE3DE9"/>
    <w:rsid w:val="00BE468A"/>
    <w:rsid w:val="00BE48DE"/>
    <w:rsid w:val="00BE4CCA"/>
    <w:rsid w:val="00BE4D5B"/>
    <w:rsid w:val="00BE54C2"/>
    <w:rsid w:val="00BE55C4"/>
    <w:rsid w:val="00BE59C0"/>
    <w:rsid w:val="00BE604C"/>
    <w:rsid w:val="00BE73CB"/>
    <w:rsid w:val="00BE78B2"/>
    <w:rsid w:val="00BE7B2C"/>
    <w:rsid w:val="00BE7D8E"/>
    <w:rsid w:val="00BE7E9D"/>
    <w:rsid w:val="00BF0146"/>
    <w:rsid w:val="00BF0160"/>
    <w:rsid w:val="00BF02F4"/>
    <w:rsid w:val="00BF03CF"/>
    <w:rsid w:val="00BF05EA"/>
    <w:rsid w:val="00BF06E0"/>
    <w:rsid w:val="00BF12BC"/>
    <w:rsid w:val="00BF22BA"/>
    <w:rsid w:val="00BF28E4"/>
    <w:rsid w:val="00BF327A"/>
    <w:rsid w:val="00BF3476"/>
    <w:rsid w:val="00BF34AE"/>
    <w:rsid w:val="00BF3543"/>
    <w:rsid w:val="00BF3695"/>
    <w:rsid w:val="00BF3BD2"/>
    <w:rsid w:val="00BF3E9A"/>
    <w:rsid w:val="00BF58CA"/>
    <w:rsid w:val="00BF5E81"/>
    <w:rsid w:val="00BF5F61"/>
    <w:rsid w:val="00BF6098"/>
    <w:rsid w:val="00BF6C3B"/>
    <w:rsid w:val="00BF6E18"/>
    <w:rsid w:val="00BF7816"/>
    <w:rsid w:val="00C00A78"/>
    <w:rsid w:val="00C00D9B"/>
    <w:rsid w:val="00C0116C"/>
    <w:rsid w:val="00C0167A"/>
    <w:rsid w:val="00C016F6"/>
    <w:rsid w:val="00C01CCA"/>
    <w:rsid w:val="00C01F95"/>
    <w:rsid w:val="00C020DA"/>
    <w:rsid w:val="00C0219F"/>
    <w:rsid w:val="00C0239B"/>
    <w:rsid w:val="00C02760"/>
    <w:rsid w:val="00C027A9"/>
    <w:rsid w:val="00C029C8"/>
    <w:rsid w:val="00C02B3D"/>
    <w:rsid w:val="00C02ED8"/>
    <w:rsid w:val="00C0302A"/>
    <w:rsid w:val="00C0347D"/>
    <w:rsid w:val="00C03C40"/>
    <w:rsid w:val="00C03CFA"/>
    <w:rsid w:val="00C045F1"/>
    <w:rsid w:val="00C048F6"/>
    <w:rsid w:val="00C04F53"/>
    <w:rsid w:val="00C05227"/>
    <w:rsid w:val="00C05331"/>
    <w:rsid w:val="00C05904"/>
    <w:rsid w:val="00C0598F"/>
    <w:rsid w:val="00C05F7F"/>
    <w:rsid w:val="00C05FD8"/>
    <w:rsid w:val="00C063CF"/>
    <w:rsid w:val="00C064D1"/>
    <w:rsid w:val="00C06527"/>
    <w:rsid w:val="00C06600"/>
    <w:rsid w:val="00C07252"/>
    <w:rsid w:val="00C07310"/>
    <w:rsid w:val="00C074E7"/>
    <w:rsid w:val="00C079BD"/>
    <w:rsid w:val="00C07F2D"/>
    <w:rsid w:val="00C10362"/>
    <w:rsid w:val="00C10396"/>
    <w:rsid w:val="00C10706"/>
    <w:rsid w:val="00C10888"/>
    <w:rsid w:val="00C10A4C"/>
    <w:rsid w:val="00C1129B"/>
    <w:rsid w:val="00C11B21"/>
    <w:rsid w:val="00C11FDF"/>
    <w:rsid w:val="00C1218D"/>
    <w:rsid w:val="00C12BC6"/>
    <w:rsid w:val="00C12CA3"/>
    <w:rsid w:val="00C12D08"/>
    <w:rsid w:val="00C13214"/>
    <w:rsid w:val="00C1331B"/>
    <w:rsid w:val="00C13361"/>
    <w:rsid w:val="00C136FC"/>
    <w:rsid w:val="00C1382B"/>
    <w:rsid w:val="00C1421C"/>
    <w:rsid w:val="00C14818"/>
    <w:rsid w:val="00C14FAA"/>
    <w:rsid w:val="00C1511E"/>
    <w:rsid w:val="00C15B82"/>
    <w:rsid w:val="00C15DAA"/>
    <w:rsid w:val="00C15FAA"/>
    <w:rsid w:val="00C16107"/>
    <w:rsid w:val="00C16177"/>
    <w:rsid w:val="00C16255"/>
    <w:rsid w:val="00C1665C"/>
    <w:rsid w:val="00C16D2D"/>
    <w:rsid w:val="00C16D44"/>
    <w:rsid w:val="00C17711"/>
    <w:rsid w:val="00C1776F"/>
    <w:rsid w:val="00C17FA4"/>
    <w:rsid w:val="00C201C6"/>
    <w:rsid w:val="00C202DC"/>
    <w:rsid w:val="00C20B1F"/>
    <w:rsid w:val="00C20FB7"/>
    <w:rsid w:val="00C21843"/>
    <w:rsid w:val="00C21B2A"/>
    <w:rsid w:val="00C21B61"/>
    <w:rsid w:val="00C21D32"/>
    <w:rsid w:val="00C21FDF"/>
    <w:rsid w:val="00C221CA"/>
    <w:rsid w:val="00C22372"/>
    <w:rsid w:val="00C22718"/>
    <w:rsid w:val="00C2312C"/>
    <w:rsid w:val="00C235A7"/>
    <w:rsid w:val="00C237B7"/>
    <w:rsid w:val="00C237F4"/>
    <w:rsid w:val="00C2387C"/>
    <w:rsid w:val="00C243B0"/>
    <w:rsid w:val="00C2444E"/>
    <w:rsid w:val="00C244D2"/>
    <w:rsid w:val="00C24A9E"/>
    <w:rsid w:val="00C24AE1"/>
    <w:rsid w:val="00C24C44"/>
    <w:rsid w:val="00C24D25"/>
    <w:rsid w:val="00C24D52"/>
    <w:rsid w:val="00C24D9D"/>
    <w:rsid w:val="00C24E43"/>
    <w:rsid w:val="00C2506A"/>
    <w:rsid w:val="00C25115"/>
    <w:rsid w:val="00C25843"/>
    <w:rsid w:val="00C2595D"/>
    <w:rsid w:val="00C263AA"/>
    <w:rsid w:val="00C27212"/>
    <w:rsid w:val="00C2754E"/>
    <w:rsid w:val="00C276D0"/>
    <w:rsid w:val="00C279F3"/>
    <w:rsid w:val="00C27A68"/>
    <w:rsid w:val="00C27BFF"/>
    <w:rsid w:val="00C27D24"/>
    <w:rsid w:val="00C27F61"/>
    <w:rsid w:val="00C30315"/>
    <w:rsid w:val="00C30598"/>
    <w:rsid w:val="00C306B9"/>
    <w:rsid w:val="00C30D1A"/>
    <w:rsid w:val="00C30EF3"/>
    <w:rsid w:val="00C30F90"/>
    <w:rsid w:val="00C313B9"/>
    <w:rsid w:val="00C31C27"/>
    <w:rsid w:val="00C31C5A"/>
    <w:rsid w:val="00C31CA8"/>
    <w:rsid w:val="00C3238E"/>
    <w:rsid w:val="00C324A8"/>
    <w:rsid w:val="00C3277A"/>
    <w:rsid w:val="00C328A8"/>
    <w:rsid w:val="00C331C9"/>
    <w:rsid w:val="00C333EB"/>
    <w:rsid w:val="00C3386E"/>
    <w:rsid w:val="00C33874"/>
    <w:rsid w:val="00C3392C"/>
    <w:rsid w:val="00C34104"/>
    <w:rsid w:val="00C34152"/>
    <w:rsid w:val="00C34281"/>
    <w:rsid w:val="00C3449E"/>
    <w:rsid w:val="00C355E8"/>
    <w:rsid w:val="00C3565B"/>
    <w:rsid w:val="00C36247"/>
    <w:rsid w:val="00C36379"/>
    <w:rsid w:val="00C36672"/>
    <w:rsid w:val="00C3678A"/>
    <w:rsid w:val="00C3679C"/>
    <w:rsid w:val="00C3691A"/>
    <w:rsid w:val="00C374C7"/>
    <w:rsid w:val="00C376B7"/>
    <w:rsid w:val="00C4012C"/>
    <w:rsid w:val="00C4032A"/>
    <w:rsid w:val="00C406F3"/>
    <w:rsid w:val="00C4087B"/>
    <w:rsid w:val="00C40913"/>
    <w:rsid w:val="00C4109E"/>
    <w:rsid w:val="00C41703"/>
    <w:rsid w:val="00C41B1C"/>
    <w:rsid w:val="00C41E7D"/>
    <w:rsid w:val="00C420EE"/>
    <w:rsid w:val="00C43359"/>
    <w:rsid w:val="00C43490"/>
    <w:rsid w:val="00C43908"/>
    <w:rsid w:val="00C441C6"/>
    <w:rsid w:val="00C44209"/>
    <w:rsid w:val="00C44594"/>
    <w:rsid w:val="00C44E6A"/>
    <w:rsid w:val="00C45282"/>
    <w:rsid w:val="00C45927"/>
    <w:rsid w:val="00C46234"/>
    <w:rsid w:val="00C4656C"/>
    <w:rsid w:val="00C46919"/>
    <w:rsid w:val="00C46C04"/>
    <w:rsid w:val="00C46F3F"/>
    <w:rsid w:val="00C47081"/>
    <w:rsid w:val="00C47456"/>
    <w:rsid w:val="00C47597"/>
    <w:rsid w:val="00C4765F"/>
    <w:rsid w:val="00C476F3"/>
    <w:rsid w:val="00C50B12"/>
    <w:rsid w:val="00C513BE"/>
    <w:rsid w:val="00C52101"/>
    <w:rsid w:val="00C52784"/>
    <w:rsid w:val="00C529CA"/>
    <w:rsid w:val="00C52B7E"/>
    <w:rsid w:val="00C532CF"/>
    <w:rsid w:val="00C53A71"/>
    <w:rsid w:val="00C54406"/>
    <w:rsid w:val="00C54AA3"/>
    <w:rsid w:val="00C55551"/>
    <w:rsid w:val="00C555F1"/>
    <w:rsid w:val="00C5587F"/>
    <w:rsid w:val="00C55CFC"/>
    <w:rsid w:val="00C57A4C"/>
    <w:rsid w:val="00C57B99"/>
    <w:rsid w:val="00C57C69"/>
    <w:rsid w:val="00C57F8C"/>
    <w:rsid w:val="00C605C8"/>
    <w:rsid w:val="00C605D0"/>
    <w:rsid w:val="00C607E2"/>
    <w:rsid w:val="00C60A68"/>
    <w:rsid w:val="00C60AC1"/>
    <w:rsid w:val="00C60DC8"/>
    <w:rsid w:val="00C6126A"/>
    <w:rsid w:val="00C61363"/>
    <w:rsid w:val="00C61660"/>
    <w:rsid w:val="00C616AD"/>
    <w:rsid w:val="00C6263A"/>
    <w:rsid w:val="00C62F4C"/>
    <w:rsid w:val="00C63296"/>
    <w:rsid w:val="00C633D8"/>
    <w:rsid w:val="00C63411"/>
    <w:rsid w:val="00C6359B"/>
    <w:rsid w:val="00C63F10"/>
    <w:rsid w:val="00C643D1"/>
    <w:rsid w:val="00C652CB"/>
    <w:rsid w:val="00C66304"/>
    <w:rsid w:val="00C6644C"/>
    <w:rsid w:val="00C664BB"/>
    <w:rsid w:val="00C66D1B"/>
    <w:rsid w:val="00C66D89"/>
    <w:rsid w:val="00C67207"/>
    <w:rsid w:val="00C672EB"/>
    <w:rsid w:val="00C67585"/>
    <w:rsid w:val="00C70AF3"/>
    <w:rsid w:val="00C70D6F"/>
    <w:rsid w:val="00C70D92"/>
    <w:rsid w:val="00C71286"/>
    <w:rsid w:val="00C71564"/>
    <w:rsid w:val="00C71B5B"/>
    <w:rsid w:val="00C71CFB"/>
    <w:rsid w:val="00C71E51"/>
    <w:rsid w:val="00C71F19"/>
    <w:rsid w:val="00C7206F"/>
    <w:rsid w:val="00C72444"/>
    <w:rsid w:val="00C7250C"/>
    <w:rsid w:val="00C728BC"/>
    <w:rsid w:val="00C7293E"/>
    <w:rsid w:val="00C72A0E"/>
    <w:rsid w:val="00C72D16"/>
    <w:rsid w:val="00C72F74"/>
    <w:rsid w:val="00C7363B"/>
    <w:rsid w:val="00C738D3"/>
    <w:rsid w:val="00C7391D"/>
    <w:rsid w:val="00C73CB4"/>
    <w:rsid w:val="00C73D97"/>
    <w:rsid w:val="00C74395"/>
    <w:rsid w:val="00C74622"/>
    <w:rsid w:val="00C74ABA"/>
    <w:rsid w:val="00C74EB8"/>
    <w:rsid w:val="00C7508E"/>
    <w:rsid w:val="00C75A8E"/>
    <w:rsid w:val="00C75C3A"/>
    <w:rsid w:val="00C75F4F"/>
    <w:rsid w:val="00C75F9C"/>
    <w:rsid w:val="00C761A2"/>
    <w:rsid w:val="00C768DD"/>
    <w:rsid w:val="00C76C3F"/>
    <w:rsid w:val="00C7707B"/>
    <w:rsid w:val="00C77195"/>
    <w:rsid w:val="00C77C67"/>
    <w:rsid w:val="00C77E15"/>
    <w:rsid w:val="00C77FDE"/>
    <w:rsid w:val="00C8040A"/>
    <w:rsid w:val="00C805CF"/>
    <w:rsid w:val="00C80A16"/>
    <w:rsid w:val="00C81110"/>
    <w:rsid w:val="00C827C2"/>
    <w:rsid w:val="00C829E8"/>
    <w:rsid w:val="00C82E67"/>
    <w:rsid w:val="00C83365"/>
    <w:rsid w:val="00C83586"/>
    <w:rsid w:val="00C83659"/>
    <w:rsid w:val="00C83B13"/>
    <w:rsid w:val="00C847B3"/>
    <w:rsid w:val="00C84901"/>
    <w:rsid w:val="00C85536"/>
    <w:rsid w:val="00C86464"/>
    <w:rsid w:val="00C8650C"/>
    <w:rsid w:val="00C8664A"/>
    <w:rsid w:val="00C8703C"/>
    <w:rsid w:val="00C870AA"/>
    <w:rsid w:val="00C8722A"/>
    <w:rsid w:val="00C872C4"/>
    <w:rsid w:val="00C873A0"/>
    <w:rsid w:val="00C874D7"/>
    <w:rsid w:val="00C8772E"/>
    <w:rsid w:val="00C87CC7"/>
    <w:rsid w:val="00C900EC"/>
    <w:rsid w:val="00C90190"/>
    <w:rsid w:val="00C90488"/>
    <w:rsid w:val="00C904DB"/>
    <w:rsid w:val="00C906EB"/>
    <w:rsid w:val="00C90AA2"/>
    <w:rsid w:val="00C90E87"/>
    <w:rsid w:val="00C9110F"/>
    <w:rsid w:val="00C91258"/>
    <w:rsid w:val="00C91485"/>
    <w:rsid w:val="00C91909"/>
    <w:rsid w:val="00C91AFE"/>
    <w:rsid w:val="00C91B80"/>
    <w:rsid w:val="00C921FF"/>
    <w:rsid w:val="00C9230B"/>
    <w:rsid w:val="00C92532"/>
    <w:rsid w:val="00C92657"/>
    <w:rsid w:val="00C92AD6"/>
    <w:rsid w:val="00C92FFD"/>
    <w:rsid w:val="00C9347E"/>
    <w:rsid w:val="00C9350C"/>
    <w:rsid w:val="00C93749"/>
    <w:rsid w:val="00C9392A"/>
    <w:rsid w:val="00C94024"/>
    <w:rsid w:val="00C9435B"/>
    <w:rsid w:val="00C945AC"/>
    <w:rsid w:val="00C94C7E"/>
    <w:rsid w:val="00C94FB3"/>
    <w:rsid w:val="00C95043"/>
    <w:rsid w:val="00C95D92"/>
    <w:rsid w:val="00C962E4"/>
    <w:rsid w:val="00C9645E"/>
    <w:rsid w:val="00C9660D"/>
    <w:rsid w:val="00C96D50"/>
    <w:rsid w:val="00C97064"/>
    <w:rsid w:val="00C9766D"/>
    <w:rsid w:val="00C97FA0"/>
    <w:rsid w:val="00CA09EB"/>
    <w:rsid w:val="00CA15A9"/>
    <w:rsid w:val="00CA1CD4"/>
    <w:rsid w:val="00CA1EA0"/>
    <w:rsid w:val="00CA1EDB"/>
    <w:rsid w:val="00CA2963"/>
    <w:rsid w:val="00CA2CAC"/>
    <w:rsid w:val="00CA2D70"/>
    <w:rsid w:val="00CA36E5"/>
    <w:rsid w:val="00CA3B0E"/>
    <w:rsid w:val="00CA4059"/>
    <w:rsid w:val="00CA4202"/>
    <w:rsid w:val="00CA4AA5"/>
    <w:rsid w:val="00CA4F89"/>
    <w:rsid w:val="00CA4FEB"/>
    <w:rsid w:val="00CA53C8"/>
    <w:rsid w:val="00CA5E94"/>
    <w:rsid w:val="00CA6322"/>
    <w:rsid w:val="00CA6647"/>
    <w:rsid w:val="00CA6916"/>
    <w:rsid w:val="00CA6CB2"/>
    <w:rsid w:val="00CA7D35"/>
    <w:rsid w:val="00CA7EBF"/>
    <w:rsid w:val="00CB0129"/>
    <w:rsid w:val="00CB0243"/>
    <w:rsid w:val="00CB037A"/>
    <w:rsid w:val="00CB03D2"/>
    <w:rsid w:val="00CB0409"/>
    <w:rsid w:val="00CB0787"/>
    <w:rsid w:val="00CB08F7"/>
    <w:rsid w:val="00CB09AC"/>
    <w:rsid w:val="00CB1534"/>
    <w:rsid w:val="00CB1800"/>
    <w:rsid w:val="00CB19D0"/>
    <w:rsid w:val="00CB1D93"/>
    <w:rsid w:val="00CB1DA7"/>
    <w:rsid w:val="00CB2421"/>
    <w:rsid w:val="00CB24E2"/>
    <w:rsid w:val="00CB2675"/>
    <w:rsid w:val="00CB2813"/>
    <w:rsid w:val="00CB2B38"/>
    <w:rsid w:val="00CB3246"/>
    <w:rsid w:val="00CB364F"/>
    <w:rsid w:val="00CB4112"/>
    <w:rsid w:val="00CB4BC1"/>
    <w:rsid w:val="00CB4DA9"/>
    <w:rsid w:val="00CB4E8F"/>
    <w:rsid w:val="00CB5026"/>
    <w:rsid w:val="00CB5389"/>
    <w:rsid w:val="00CB53D5"/>
    <w:rsid w:val="00CB5433"/>
    <w:rsid w:val="00CB5901"/>
    <w:rsid w:val="00CB5C7D"/>
    <w:rsid w:val="00CB646D"/>
    <w:rsid w:val="00CB709B"/>
    <w:rsid w:val="00CB71BC"/>
    <w:rsid w:val="00CB7322"/>
    <w:rsid w:val="00CB7462"/>
    <w:rsid w:val="00CB7B9F"/>
    <w:rsid w:val="00CB7BA3"/>
    <w:rsid w:val="00CB7BFE"/>
    <w:rsid w:val="00CC012E"/>
    <w:rsid w:val="00CC0345"/>
    <w:rsid w:val="00CC054E"/>
    <w:rsid w:val="00CC0D59"/>
    <w:rsid w:val="00CC0DC6"/>
    <w:rsid w:val="00CC0F21"/>
    <w:rsid w:val="00CC15C5"/>
    <w:rsid w:val="00CC21D2"/>
    <w:rsid w:val="00CC2247"/>
    <w:rsid w:val="00CC2454"/>
    <w:rsid w:val="00CC2774"/>
    <w:rsid w:val="00CC2FDB"/>
    <w:rsid w:val="00CC313E"/>
    <w:rsid w:val="00CC347E"/>
    <w:rsid w:val="00CC35A3"/>
    <w:rsid w:val="00CC39A1"/>
    <w:rsid w:val="00CC3BA4"/>
    <w:rsid w:val="00CC4255"/>
    <w:rsid w:val="00CC44B0"/>
    <w:rsid w:val="00CC4552"/>
    <w:rsid w:val="00CC4833"/>
    <w:rsid w:val="00CC4BA8"/>
    <w:rsid w:val="00CC5294"/>
    <w:rsid w:val="00CC5E51"/>
    <w:rsid w:val="00CC5EE9"/>
    <w:rsid w:val="00CC619F"/>
    <w:rsid w:val="00CC6633"/>
    <w:rsid w:val="00CC67A5"/>
    <w:rsid w:val="00CD0148"/>
    <w:rsid w:val="00CD08EF"/>
    <w:rsid w:val="00CD0F7A"/>
    <w:rsid w:val="00CD1897"/>
    <w:rsid w:val="00CD1CB0"/>
    <w:rsid w:val="00CD1E3D"/>
    <w:rsid w:val="00CD1E44"/>
    <w:rsid w:val="00CD2334"/>
    <w:rsid w:val="00CD277B"/>
    <w:rsid w:val="00CD2BDB"/>
    <w:rsid w:val="00CD2DED"/>
    <w:rsid w:val="00CD3079"/>
    <w:rsid w:val="00CD30F0"/>
    <w:rsid w:val="00CD327B"/>
    <w:rsid w:val="00CD3792"/>
    <w:rsid w:val="00CD391C"/>
    <w:rsid w:val="00CD3D18"/>
    <w:rsid w:val="00CD3FEB"/>
    <w:rsid w:val="00CD414E"/>
    <w:rsid w:val="00CD444F"/>
    <w:rsid w:val="00CD46F9"/>
    <w:rsid w:val="00CD5873"/>
    <w:rsid w:val="00CD58E5"/>
    <w:rsid w:val="00CD5CD3"/>
    <w:rsid w:val="00CD5DFC"/>
    <w:rsid w:val="00CD5E92"/>
    <w:rsid w:val="00CD6C6A"/>
    <w:rsid w:val="00CD6D9C"/>
    <w:rsid w:val="00CD7094"/>
    <w:rsid w:val="00CD711E"/>
    <w:rsid w:val="00CD7297"/>
    <w:rsid w:val="00CD77FF"/>
    <w:rsid w:val="00CD7DB4"/>
    <w:rsid w:val="00CD7E48"/>
    <w:rsid w:val="00CD7F18"/>
    <w:rsid w:val="00CE01E7"/>
    <w:rsid w:val="00CE040E"/>
    <w:rsid w:val="00CE0D01"/>
    <w:rsid w:val="00CE1059"/>
    <w:rsid w:val="00CE1193"/>
    <w:rsid w:val="00CE1AFA"/>
    <w:rsid w:val="00CE1C8A"/>
    <w:rsid w:val="00CE1D4E"/>
    <w:rsid w:val="00CE1D93"/>
    <w:rsid w:val="00CE2177"/>
    <w:rsid w:val="00CE232E"/>
    <w:rsid w:val="00CE253C"/>
    <w:rsid w:val="00CE25F9"/>
    <w:rsid w:val="00CE281A"/>
    <w:rsid w:val="00CE28DF"/>
    <w:rsid w:val="00CE2A23"/>
    <w:rsid w:val="00CE2D6D"/>
    <w:rsid w:val="00CE363F"/>
    <w:rsid w:val="00CE3A82"/>
    <w:rsid w:val="00CE3BFC"/>
    <w:rsid w:val="00CE3DBA"/>
    <w:rsid w:val="00CE3EC9"/>
    <w:rsid w:val="00CE47CF"/>
    <w:rsid w:val="00CE482B"/>
    <w:rsid w:val="00CE5066"/>
    <w:rsid w:val="00CE51B5"/>
    <w:rsid w:val="00CE56C1"/>
    <w:rsid w:val="00CE583D"/>
    <w:rsid w:val="00CE5C7A"/>
    <w:rsid w:val="00CE5D1E"/>
    <w:rsid w:val="00CE5F21"/>
    <w:rsid w:val="00CE5FD6"/>
    <w:rsid w:val="00CE65C7"/>
    <w:rsid w:val="00CE66EA"/>
    <w:rsid w:val="00CE71A3"/>
    <w:rsid w:val="00CE7FB5"/>
    <w:rsid w:val="00CF059A"/>
    <w:rsid w:val="00CF084F"/>
    <w:rsid w:val="00CF09ED"/>
    <w:rsid w:val="00CF186A"/>
    <w:rsid w:val="00CF1E85"/>
    <w:rsid w:val="00CF21DA"/>
    <w:rsid w:val="00CF222C"/>
    <w:rsid w:val="00CF2687"/>
    <w:rsid w:val="00CF30D1"/>
    <w:rsid w:val="00CF3FCC"/>
    <w:rsid w:val="00CF407B"/>
    <w:rsid w:val="00CF4428"/>
    <w:rsid w:val="00CF445D"/>
    <w:rsid w:val="00CF4A58"/>
    <w:rsid w:val="00CF4C34"/>
    <w:rsid w:val="00CF52D2"/>
    <w:rsid w:val="00CF544D"/>
    <w:rsid w:val="00CF56F9"/>
    <w:rsid w:val="00CF59EA"/>
    <w:rsid w:val="00CF6020"/>
    <w:rsid w:val="00CF647B"/>
    <w:rsid w:val="00CF64D4"/>
    <w:rsid w:val="00CF65E1"/>
    <w:rsid w:val="00CF6758"/>
    <w:rsid w:val="00CF67B6"/>
    <w:rsid w:val="00CF6992"/>
    <w:rsid w:val="00CF6A89"/>
    <w:rsid w:val="00CF6F85"/>
    <w:rsid w:val="00CF73DC"/>
    <w:rsid w:val="00CF7643"/>
    <w:rsid w:val="00CF7C68"/>
    <w:rsid w:val="00CF7E9A"/>
    <w:rsid w:val="00D00302"/>
    <w:rsid w:val="00D00A4B"/>
    <w:rsid w:val="00D017A4"/>
    <w:rsid w:val="00D01B4F"/>
    <w:rsid w:val="00D02010"/>
    <w:rsid w:val="00D0229E"/>
    <w:rsid w:val="00D0272B"/>
    <w:rsid w:val="00D0284E"/>
    <w:rsid w:val="00D0299F"/>
    <w:rsid w:val="00D02AF2"/>
    <w:rsid w:val="00D02BE6"/>
    <w:rsid w:val="00D0394C"/>
    <w:rsid w:val="00D04004"/>
    <w:rsid w:val="00D0412E"/>
    <w:rsid w:val="00D0466C"/>
    <w:rsid w:val="00D04852"/>
    <w:rsid w:val="00D04AAC"/>
    <w:rsid w:val="00D04E69"/>
    <w:rsid w:val="00D05AFD"/>
    <w:rsid w:val="00D05DFE"/>
    <w:rsid w:val="00D05EA7"/>
    <w:rsid w:val="00D06455"/>
    <w:rsid w:val="00D06E4F"/>
    <w:rsid w:val="00D073BC"/>
    <w:rsid w:val="00D075CC"/>
    <w:rsid w:val="00D0774D"/>
    <w:rsid w:val="00D0775F"/>
    <w:rsid w:val="00D077BF"/>
    <w:rsid w:val="00D07F29"/>
    <w:rsid w:val="00D103D4"/>
    <w:rsid w:val="00D104E2"/>
    <w:rsid w:val="00D10F71"/>
    <w:rsid w:val="00D110AD"/>
    <w:rsid w:val="00D113B4"/>
    <w:rsid w:val="00D121AD"/>
    <w:rsid w:val="00D131E3"/>
    <w:rsid w:val="00D1333E"/>
    <w:rsid w:val="00D1339C"/>
    <w:rsid w:val="00D1340D"/>
    <w:rsid w:val="00D139CF"/>
    <w:rsid w:val="00D13AA2"/>
    <w:rsid w:val="00D141A9"/>
    <w:rsid w:val="00D14EFC"/>
    <w:rsid w:val="00D15215"/>
    <w:rsid w:val="00D1581D"/>
    <w:rsid w:val="00D15C97"/>
    <w:rsid w:val="00D15FAB"/>
    <w:rsid w:val="00D161D4"/>
    <w:rsid w:val="00D165FC"/>
    <w:rsid w:val="00D166A5"/>
    <w:rsid w:val="00D168AB"/>
    <w:rsid w:val="00D16B46"/>
    <w:rsid w:val="00D16BCA"/>
    <w:rsid w:val="00D16BDE"/>
    <w:rsid w:val="00D16BEB"/>
    <w:rsid w:val="00D16D36"/>
    <w:rsid w:val="00D17893"/>
    <w:rsid w:val="00D17F1D"/>
    <w:rsid w:val="00D17F4F"/>
    <w:rsid w:val="00D20A6E"/>
    <w:rsid w:val="00D20BD0"/>
    <w:rsid w:val="00D2106B"/>
    <w:rsid w:val="00D213E6"/>
    <w:rsid w:val="00D2163B"/>
    <w:rsid w:val="00D21F48"/>
    <w:rsid w:val="00D223D7"/>
    <w:rsid w:val="00D22D8F"/>
    <w:rsid w:val="00D2322F"/>
    <w:rsid w:val="00D235DE"/>
    <w:rsid w:val="00D23757"/>
    <w:rsid w:val="00D23AB7"/>
    <w:rsid w:val="00D23C3D"/>
    <w:rsid w:val="00D242E3"/>
    <w:rsid w:val="00D244D3"/>
    <w:rsid w:val="00D250D4"/>
    <w:rsid w:val="00D250D9"/>
    <w:rsid w:val="00D25BF7"/>
    <w:rsid w:val="00D264E4"/>
    <w:rsid w:val="00D26532"/>
    <w:rsid w:val="00D26859"/>
    <w:rsid w:val="00D268ED"/>
    <w:rsid w:val="00D26DE6"/>
    <w:rsid w:val="00D270BC"/>
    <w:rsid w:val="00D272BD"/>
    <w:rsid w:val="00D27369"/>
    <w:rsid w:val="00D27616"/>
    <w:rsid w:val="00D2781E"/>
    <w:rsid w:val="00D27D56"/>
    <w:rsid w:val="00D30145"/>
    <w:rsid w:val="00D303BE"/>
    <w:rsid w:val="00D3063D"/>
    <w:rsid w:val="00D306CC"/>
    <w:rsid w:val="00D308BA"/>
    <w:rsid w:val="00D30F94"/>
    <w:rsid w:val="00D31DF5"/>
    <w:rsid w:val="00D324B2"/>
    <w:rsid w:val="00D332B7"/>
    <w:rsid w:val="00D339AA"/>
    <w:rsid w:val="00D33A4C"/>
    <w:rsid w:val="00D33DD1"/>
    <w:rsid w:val="00D33E39"/>
    <w:rsid w:val="00D33F97"/>
    <w:rsid w:val="00D3434D"/>
    <w:rsid w:val="00D344CC"/>
    <w:rsid w:val="00D3508A"/>
    <w:rsid w:val="00D352FB"/>
    <w:rsid w:val="00D353A2"/>
    <w:rsid w:val="00D3556F"/>
    <w:rsid w:val="00D357B8"/>
    <w:rsid w:val="00D35A72"/>
    <w:rsid w:val="00D35E8F"/>
    <w:rsid w:val="00D361B2"/>
    <w:rsid w:val="00D364CB"/>
    <w:rsid w:val="00D365B0"/>
    <w:rsid w:val="00D36B7E"/>
    <w:rsid w:val="00D36C4C"/>
    <w:rsid w:val="00D36D09"/>
    <w:rsid w:val="00D37320"/>
    <w:rsid w:val="00D37EA9"/>
    <w:rsid w:val="00D406A3"/>
    <w:rsid w:val="00D40751"/>
    <w:rsid w:val="00D408FE"/>
    <w:rsid w:val="00D40DE8"/>
    <w:rsid w:val="00D41484"/>
    <w:rsid w:val="00D4245F"/>
    <w:rsid w:val="00D425B8"/>
    <w:rsid w:val="00D42941"/>
    <w:rsid w:val="00D43155"/>
    <w:rsid w:val="00D43BB7"/>
    <w:rsid w:val="00D43C82"/>
    <w:rsid w:val="00D44452"/>
    <w:rsid w:val="00D44731"/>
    <w:rsid w:val="00D4476A"/>
    <w:rsid w:val="00D44A05"/>
    <w:rsid w:val="00D44CE9"/>
    <w:rsid w:val="00D44F08"/>
    <w:rsid w:val="00D452E6"/>
    <w:rsid w:val="00D45712"/>
    <w:rsid w:val="00D46110"/>
    <w:rsid w:val="00D46357"/>
    <w:rsid w:val="00D46B57"/>
    <w:rsid w:val="00D46C28"/>
    <w:rsid w:val="00D47066"/>
    <w:rsid w:val="00D4707E"/>
    <w:rsid w:val="00D4765E"/>
    <w:rsid w:val="00D47B53"/>
    <w:rsid w:val="00D47C41"/>
    <w:rsid w:val="00D507F0"/>
    <w:rsid w:val="00D50A19"/>
    <w:rsid w:val="00D51B6A"/>
    <w:rsid w:val="00D521C7"/>
    <w:rsid w:val="00D5226A"/>
    <w:rsid w:val="00D52A0B"/>
    <w:rsid w:val="00D52DD4"/>
    <w:rsid w:val="00D52F94"/>
    <w:rsid w:val="00D53779"/>
    <w:rsid w:val="00D538E9"/>
    <w:rsid w:val="00D539B4"/>
    <w:rsid w:val="00D53C97"/>
    <w:rsid w:val="00D549BF"/>
    <w:rsid w:val="00D55156"/>
    <w:rsid w:val="00D5593A"/>
    <w:rsid w:val="00D559B3"/>
    <w:rsid w:val="00D55FB1"/>
    <w:rsid w:val="00D5656A"/>
    <w:rsid w:val="00D57020"/>
    <w:rsid w:val="00D57528"/>
    <w:rsid w:val="00D578ED"/>
    <w:rsid w:val="00D579C3"/>
    <w:rsid w:val="00D57F3B"/>
    <w:rsid w:val="00D602A8"/>
    <w:rsid w:val="00D60533"/>
    <w:rsid w:val="00D6078A"/>
    <w:rsid w:val="00D60826"/>
    <w:rsid w:val="00D60881"/>
    <w:rsid w:val="00D60A20"/>
    <w:rsid w:val="00D60EBC"/>
    <w:rsid w:val="00D60EC6"/>
    <w:rsid w:val="00D6120F"/>
    <w:rsid w:val="00D6178C"/>
    <w:rsid w:val="00D6199D"/>
    <w:rsid w:val="00D61F4D"/>
    <w:rsid w:val="00D6295A"/>
    <w:rsid w:val="00D62E28"/>
    <w:rsid w:val="00D6346A"/>
    <w:rsid w:val="00D63CF1"/>
    <w:rsid w:val="00D63DD1"/>
    <w:rsid w:val="00D63FF3"/>
    <w:rsid w:val="00D644D1"/>
    <w:rsid w:val="00D65041"/>
    <w:rsid w:val="00D6543B"/>
    <w:rsid w:val="00D6565D"/>
    <w:rsid w:val="00D65809"/>
    <w:rsid w:val="00D65E42"/>
    <w:rsid w:val="00D65F9A"/>
    <w:rsid w:val="00D670C2"/>
    <w:rsid w:val="00D6720D"/>
    <w:rsid w:val="00D6749A"/>
    <w:rsid w:val="00D6766D"/>
    <w:rsid w:val="00D676FE"/>
    <w:rsid w:val="00D704CB"/>
    <w:rsid w:val="00D706E1"/>
    <w:rsid w:val="00D712E2"/>
    <w:rsid w:val="00D7140F"/>
    <w:rsid w:val="00D71536"/>
    <w:rsid w:val="00D71943"/>
    <w:rsid w:val="00D71A3C"/>
    <w:rsid w:val="00D72B1A"/>
    <w:rsid w:val="00D72E7F"/>
    <w:rsid w:val="00D738E1"/>
    <w:rsid w:val="00D73E13"/>
    <w:rsid w:val="00D74063"/>
    <w:rsid w:val="00D7423A"/>
    <w:rsid w:val="00D74345"/>
    <w:rsid w:val="00D74F45"/>
    <w:rsid w:val="00D74F7A"/>
    <w:rsid w:val="00D75474"/>
    <w:rsid w:val="00D75BA7"/>
    <w:rsid w:val="00D75C77"/>
    <w:rsid w:val="00D75D13"/>
    <w:rsid w:val="00D76A39"/>
    <w:rsid w:val="00D7746E"/>
    <w:rsid w:val="00D777BC"/>
    <w:rsid w:val="00D77F7E"/>
    <w:rsid w:val="00D8044F"/>
    <w:rsid w:val="00D809A3"/>
    <w:rsid w:val="00D80B67"/>
    <w:rsid w:val="00D80B84"/>
    <w:rsid w:val="00D80B92"/>
    <w:rsid w:val="00D80CDB"/>
    <w:rsid w:val="00D8113F"/>
    <w:rsid w:val="00D81298"/>
    <w:rsid w:val="00D818A2"/>
    <w:rsid w:val="00D8196C"/>
    <w:rsid w:val="00D819A4"/>
    <w:rsid w:val="00D81D1C"/>
    <w:rsid w:val="00D81D55"/>
    <w:rsid w:val="00D81EB6"/>
    <w:rsid w:val="00D82022"/>
    <w:rsid w:val="00D82246"/>
    <w:rsid w:val="00D828AC"/>
    <w:rsid w:val="00D82B09"/>
    <w:rsid w:val="00D82D03"/>
    <w:rsid w:val="00D833E6"/>
    <w:rsid w:val="00D83768"/>
    <w:rsid w:val="00D83934"/>
    <w:rsid w:val="00D8395B"/>
    <w:rsid w:val="00D83CD4"/>
    <w:rsid w:val="00D840DF"/>
    <w:rsid w:val="00D841A3"/>
    <w:rsid w:val="00D844D3"/>
    <w:rsid w:val="00D84697"/>
    <w:rsid w:val="00D84C6B"/>
    <w:rsid w:val="00D8562F"/>
    <w:rsid w:val="00D86255"/>
    <w:rsid w:val="00D862E4"/>
    <w:rsid w:val="00D863D4"/>
    <w:rsid w:val="00D86AE4"/>
    <w:rsid w:val="00D86D98"/>
    <w:rsid w:val="00D86E3F"/>
    <w:rsid w:val="00D87063"/>
    <w:rsid w:val="00D871DE"/>
    <w:rsid w:val="00D878B7"/>
    <w:rsid w:val="00D87BFA"/>
    <w:rsid w:val="00D90433"/>
    <w:rsid w:val="00D9063C"/>
    <w:rsid w:val="00D91101"/>
    <w:rsid w:val="00D911FD"/>
    <w:rsid w:val="00D91416"/>
    <w:rsid w:val="00D92185"/>
    <w:rsid w:val="00D92752"/>
    <w:rsid w:val="00D92886"/>
    <w:rsid w:val="00D92923"/>
    <w:rsid w:val="00D92B3F"/>
    <w:rsid w:val="00D933ED"/>
    <w:rsid w:val="00D93CB9"/>
    <w:rsid w:val="00D94305"/>
    <w:rsid w:val="00D95512"/>
    <w:rsid w:val="00D9551A"/>
    <w:rsid w:val="00D95520"/>
    <w:rsid w:val="00D95554"/>
    <w:rsid w:val="00D96DE6"/>
    <w:rsid w:val="00D97075"/>
    <w:rsid w:val="00D972A3"/>
    <w:rsid w:val="00D977A6"/>
    <w:rsid w:val="00D97A0C"/>
    <w:rsid w:val="00D97A3A"/>
    <w:rsid w:val="00D97C85"/>
    <w:rsid w:val="00DA005B"/>
    <w:rsid w:val="00DA0E45"/>
    <w:rsid w:val="00DA16C6"/>
    <w:rsid w:val="00DA1740"/>
    <w:rsid w:val="00DA1851"/>
    <w:rsid w:val="00DA1D4A"/>
    <w:rsid w:val="00DA2B70"/>
    <w:rsid w:val="00DA2CDD"/>
    <w:rsid w:val="00DA2D39"/>
    <w:rsid w:val="00DA344F"/>
    <w:rsid w:val="00DA35D1"/>
    <w:rsid w:val="00DA39E6"/>
    <w:rsid w:val="00DA3F73"/>
    <w:rsid w:val="00DA3F91"/>
    <w:rsid w:val="00DA41D6"/>
    <w:rsid w:val="00DA4889"/>
    <w:rsid w:val="00DA4A68"/>
    <w:rsid w:val="00DA5054"/>
    <w:rsid w:val="00DA536D"/>
    <w:rsid w:val="00DA5D0B"/>
    <w:rsid w:val="00DA6E2A"/>
    <w:rsid w:val="00DA7113"/>
    <w:rsid w:val="00DA7118"/>
    <w:rsid w:val="00DA7453"/>
    <w:rsid w:val="00DA7581"/>
    <w:rsid w:val="00DA76CF"/>
    <w:rsid w:val="00DA79D1"/>
    <w:rsid w:val="00DB0139"/>
    <w:rsid w:val="00DB0204"/>
    <w:rsid w:val="00DB0282"/>
    <w:rsid w:val="00DB0799"/>
    <w:rsid w:val="00DB0A4C"/>
    <w:rsid w:val="00DB130F"/>
    <w:rsid w:val="00DB1A95"/>
    <w:rsid w:val="00DB2034"/>
    <w:rsid w:val="00DB24E0"/>
    <w:rsid w:val="00DB327F"/>
    <w:rsid w:val="00DB3973"/>
    <w:rsid w:val="00DB3CD8"/>
    <w:rsid w:val="00DB4931"/>
    <w:rsid w:val="00DB4D83"/>
    <w:rsid w:val="00DB4D9D"/>
    <w:rsid w:val="00DB5032"/>
    <w:rsid w:val="00DB5137"/>
    <w:rsid w:val="00DB5173"/>
    <w:rsid w:val="00DB51B0"/>
    <w:rsid w:val="00DB582B"/>
    <w:rsid w:val="00DB5A21"/>
    <w:rsid w:val="00DB5A60"/>
    <w:rsid w:val="00DB5F5B"/>
    <w:rsid w:val="00DB649A"/>
    <w:rsid w:val="00DB6D2D"/>
    <w:rsid w:val="00DB717F"/>
    <w:rsid w:val="00DB75CD"/>
    <w:rsid w:val="00DB75E7"/>
    <w:rsid w:val="00DB7831"/>
    <w:rsid w:val="00DB7B86"/>
    <w:rsid w:val="00DB7F97"/>
    <w:rsid w:val="00DC01B0"/>
    <w:rsid w:val="00DC0407"/>
    <w:rsid w:val="00DC0725"/>
    <w:rsid w:val="00DC078A"/>
    <w:rsid w:val="00DC0945"/>
    <w:rsid w:val="00DC0966"/>
    <w:rsid w:val="00DC0A8B"/>
    <w:rsid w:val="00DC0DD7"/>
    <w:rsid w:val="00DC1475"/>
    <w:rsid w:val="00DC1598"/>
    <w:rsid w:val="00DC15E9"/>
    <w:rsid w:val="00DC21EF"/>
    <w:rsid w:val="00DC2A7D"/>
    <w:rsid w:val="00DC307C"/>
    <w:rsid w:val="00DC336C"/>
    <w:rsid w:val="00DC346A"/>
    <w:rsid w:val="00DC3AEE"/>
    <w:rsid w:val="00DC4558"/>
    <w:rsid w:val="00DC4747"/>
    <w:rsid w:val="00DC4A4D"/>
    <w:rsid w:val="00DC4B88"/>
    <w:rsid w:val="00DC4FB8"/>
    <w:rsid w:val="00DC56E0"/>
    <w:rsid w:val="00DC58BD"/>
    <w:rsid w:val="00DC6245"/>
    <w:rsid w:val="00DC6308"/>
    <w:rsid w:val="00DC683F"/>
    <w:rsid w:val="00DC738F"/>
    <w:rsid w:val="00DC7512"/>
    <w:rsid w:val="00DC7D15"/>
    <w:rsid w:val="00DC7D79"/>
    <w:rsid w:val="00DC7E0C"/>
    <w:rsid w:val="00DD00FE"/>
    <w:rsid w:val="00DD02AF"/>
    <w:rsid w:val="00DD09B0"/>
    <w:rsid w:val="00DD09B1"/>
    <w:rsid w:val="00DD0AF9"/>
    <w:rsid w:val="00DD0B9A"/>
    <w:rsid w:val="00DD0E42"/>
    <w:rsid w:val="00DD0EB6"/>
    <w:rsid w:val="00DD2994"/>
    <w:rsid w:val="00DD2C14"/>
    <w:rsid w:val="00DD37BE"/>
    <w:rsid w:val="00DD3BFF"/>
    <w:rsid w:val="00DD3E1E"/>
    <w:rsid w:val="00DD46E0"/>
    <w:rsid w:val="00DD4748"/>
    <w:rsid w:val="00DD5E03"/>
    <w:rsid w:val="00DD5FE1"/>
    <w:rsid w:val="00DD6828"/>
    <w:rsid w:val="00DD6899"/>
    <w:rsid w:val="00DD6961"/>
    <w:rsid w:val="00DD6BAB"/>
    <w:rsid w:val="00DD6CBB"/>
    <w:rsid w:val="00DD6DB4"/>
    <w:rsid w:val="00DD716E"/>
    <w:rsid w:val="00DD7A77"/>
    <w:rsid w:val="00DD7DF8"/>
    <w:rsid w:val="00DD7F95"/>
    <w:rsid w:val="00DE047F"/>
    <w:rsid w:val="00DE07D2"/>
    <w:rsid w:val="00DE089D"/>
    <w:rsid w:val="00DE0AB7"/>
    <w:rsid w:val="00DE0DAF"/>
    <w:rsid w:val="00DE1025"/>
    <w:rsid w:val="00DE16DA"/>
    <w:rsid w:val="00DE189E"/>
    <w:rsid w:val="00DE19A4"/>
    <w:rsid w:val="00DE1A52"/>
    <w:rsid w:val="00DE22BE"/>
    <w:rsid w:val="00DE25AC"/>
    <w:rsid w:val="00DE332F"/>
    <w:rsid w:val="00DE3C67"/>
    <w:rsid w:val="00DE3CF6"/>
    <w:rsid w:val="00DE3D2E"/>
    <w:rsid w:val="00DE41A6"/>
    <w:rsid w:val="00DE4D40"/>
    <w:rsid w:val="00DE53C4"/>
    <w:rsid w:val="00DE54B6"/>
    <w:rsid w:val="00DE5AA6"/>
    <w:rsid w:val="00DE5CBD"/>
    <w:rsid w:val="00DE5F4E"/>
    <w:rsid w:val="00DE6B5B"/>
    <w:rsid w:val="00DE7170"/>
    <w:rsid w:val="00DE73BC"/>
    <w:rsid w:val="00DE75C7"/>
    <w:rsid w:val="00DE76B4"/>
    <w:rsid w:val="00DF017C"/>
    <w:rsid w:val="00DF0589"/>
    <w:rsid w:val="00DF06BD"/>
    <w:rsid w:val="00DF06E8"/>
    <w:rsid w:val="00DF09D6"/>
    <w:rsid w:val="00DF0D4F"/>
    <w:rsid w:val="00DF10D3"/>
    <w:rsid w:val="00DF133F"/>
    <w:rsid w:val="00DF15BF"/>
    <w:rsid w:val="00DF2352"/>
    <w:rsid w:val="00DF24A1"/>
    <w:rsid w:val="00DF2602"/>
    <w:rsid w:val="00DF3B83"/>
    <w:rsid w:val="00DF3C65"/>
    <w:rsid w:val="00DF3F64"/>
    <w:rsid w:val="00DF437B"/>
    <w:rsid w:val="00DF4554"/>
    <w:rsid w:val="00DF4672"/>
    <w:rsid w:val="00DF4BF5"/>
    <w:rsid w:val="00DF5104"/>
    <w:rsid w:val="00DF538D"/>
    <w:rsid w:val="00DF56BE"/>
    <w:rsid w:val="00DF5D49"/>
    <w:rsid w:val="00DF607C"/>
    <w:rsid w:val="00DF63C1"/>
    <w:rsid w:val="00DF64E2"/>
    <w:rsid w:val="00DF68E3"/>
    <w:rsid w:val="00DF69D6"/>
    <w:rsid w:val="00DF6B3E"/>
    <w:rsid w:val="00DF7192"/>
    <w:rsid w:val="00DF71A2"/>
    <w:rsid w:val="00DF71B7"/>
    <w:rsid w:val="00DF74FB"/>
    <w:rsid w:val="00DF78B9"/>
    <w:rsid w:val="00DF7B03"/>
    <w:rsid w:val="00DF7CA7"/>
    <w:rsid w:val="00DF7D9C"/>
    <w:rsid w:val="00E005A9"/>
    <w:rsid w:val="00E00DB4"/>
    <w:rsid w:val="00E00E7E"/>
    <w:rsid w:val="00E01157"/>
    <w:rsid w:val="00E0154B"/>
    <w:rsid w:val="00E01677"/>
    <w:rsid w:val="00E01737"/>
    <w:rsid w:val="00E01CAC"/>
    <w:rsid w:val="00E01DE7"/>
    <w:rsid w:val="00E0227D"/>
    <w:rsid w:val="00E025E3"/>
    <w:rsid w:val="00E027D0"/>
    <w:rsid w:val="00E03F60"/>
    <w:rsid w:val="00E03FCC"/>
    <w:rsid w:val="00E04055"/>
    <w:rsid w:val="00E0413D"/>
    <w:rsid w:val="00E06252"/>
    <w:rsid w:val="00E0628F"/>
    <w:rsid w:val="00E0631F"/>
    <w:rsid w:val="00E06747"/>
    <w:rsid w:val="00E06EC1"/>
    <w:rsid w:val="00E07115"/>
    <w:rsid w:val="00E07827"/>
    <w:rsid w:val="00E0798A"/>
    <w:rsid w:val="00E07B1A"/>
    <w:rsid w:val="00E100C7"/>
    <w:rsid w:val="00E10761"/>
    <w:rsid w:val="00E10A47"/>
    <w:rsid w:val="00E10C16"/>
    <w:rsid w:val="00E10F6E"/>
    <w:rsid w:val="00E10F77"/>
    <w:rsid w:val="00E10FCA"/>
    <w:rsid w:val="00E11AA1"/>
    <w:rsid w:val="00E1221D"/>
    <w:rsid w:val="00E12598"/>
    <w:rsid w:val="00E12718"/>
    <w:rsid w:val="00E12AD3"/>
    <w:rsid w:val="00E12C8A"/>
    <w:rsid w:val="00E1304C"/>
    <w:rsid w:val="00E13477"/>
    <w:rsid w:val="00E135A9"/>
    <w:rsid w:val="00E13656"/>
    <w:rsid w:val="00E13674"/>
    <w:rsid w:val="00E13770"/>
    <w:rsid w:val="00E1379B"/>
    <w:rsid w:val="00E13D90"/>
    <w:rsid w:val="00E142D0"/>
    <w:rsid w:val="00E14309"/>
    <w:rsid w:val="00E147A7"/>
    <w:rsid w:val="00E15A8F"/>
    <w:rsid w:val="00E15D04"/>
    <w:rsid w:val="00E15D2C"/>
    <w:rsid w:val="00E16A25"/>
    <w:rsid w:val="00E17137"/>
    <w:rsid w:val="00E17232"/>
    <w:rsid w:val="00E17599"/>
    <w:rsid w:val="00E17939"/>
    <w:rsid w:val="00E20462"/>
    <w:rsid w:val="00E205AA"/>
    <w:rsid w:val="00E208C0"/>
    <w:rsid w:val="00E216B1"/>
    <w:rsid w:val="00E21976"/>
    <w:rsid w:val="00E21AD5"/>
    <w:rsid w:val="00E21E80"/>
    <w:rsid w:val="00E2261B"/>
    <w:rsid w:val="00E239B8"/>
    <w:rsid w:val="00E239C0"/>
    <w:rsid w:val="00E2411D"/>
    <w:rsid w:val="00E244F8"/>
    <w:rsid w:val="00E24641"/>
    <w:rsid w:val="00E24785"/>
    <w:rsid w:val="00E24F9F"/>
    <w:rsid w:val="00E24FE3"/>
    <w:rsid w:val="00E250D3"/>
    <w:rsid w:val="00E25900"/>
    <w:rsid w:val="00E259B5"/>
    <w:rsid w:val="00E25CF5"/>
    <w:rsid w:val="00E2613A"/>
    <w:rsid w:val="00E26573"/>
    <w:rsid w:val="00E26861"/>
    <w:rsid w:val="00E26A8C"/>
    <w:rsid w:val="00E26C51"/>
    <w:rsid w:val="00E273FE"/>
    <w:rsid w:val="00E30204"/>
    <w:rsid w:val="00E307D9"/>
    <w:rsid w:val="00E30F73"/>
    <w:rsid w:val="00E31096"/>
    <w:rsid w:val="00E31515"/>
    <w:rsid w:val="00E31C4D"/>
    <w:rsid w:val="00E320A5"/>
    <w:rsid w:val="00E32490"/>
    <w:rsid w:val="00E32FDE"/>
    <w:rsid w:val="00E33307"/>
    <w:rsid w:val="00E33BE6"/>
    <w:rsid w:val="00E3419E"/>
    <w:rsid w:val="00E344CF"/>
    <w:rsid w:val="00E34508"/>
    <w:rsid w:val="00E34A90"/>
    <w:rsid w:val="00E34F3C"/>
    <w:rsid w:val="00E34F51"/>
    <w:rsid w:val="00E35489"/>
    <w:rsid w:val="00E35DFD"/>
    <w:rsid w:val="00E3605E"/>
    <w:rsid w:val="00E363FE"/>
    <w:rsid w:val="00E3663C"/>
    <w:rsid w:val="00E36C1B"/>
    <w:rsid w:val="00E374C9"/>
    <w:rsid w:val="00E3767D"/>
    <w:rsid w:val="00E377AE"/>
    <w:rsid w:val="00E37A2E"/>
    <w:rsid w:val="00E37BCB"/>
    <w:rsid w:val="00E40BE8"/>
    <w:rsid w:val="00E40D51"/>
    <w:rsid w:val="00E414E0"/>
    <w:rsid w:val="00E42065"/>
    <w:rsid w:val="00E42393"/>
    <w:rsid w:val="00E428A5"/>
    <w:rsid w:val="00E429CE"/>
    <w:rsid w:val="00E42E55"/>
    <w:rsid w:val="00E43E35"/>
    <w:rsid w:val="00E442BD"/>
    <w:rsid w:val="00E44902"/>
    <w:rsid w:val="00E44A12"/>
    <w:rsid w:val="00E44BA2"/>
    <w:rsid w:val="00E44E55"/>
    <w:rsid w:val="00E4517E"/>
    <w:rsid w:val="00E453BF"/>
    <w:rsid w:val="00E454C7"/>
    <w:rsid w:val="00E455B4"/>
    <w:rsid w:val="00E458FE"/>
    <w:rsid w:val="00E45B30"/>
    <w:rsid w:val="00E460FD"/>
    <w:rsid w:val="00E4647E"/>
    <w:rsid w:val="00E465B4"/>
    <w:rsid w:val="00E46FC7"/>
    <w:rsid w:val="00E4742E"/>
    <w:rsid w:val="00E47EDA"/>
    <w:rsid w:val="00E500AD"/>
    <w:rsid w:val="00E50E48"/>
    <w:rsid w:val="00E51020"/>
    <w:rsid w:val="00E5141E"/>
    <w:rsid w:val="00E5157A"/>
    <w:rsid w:val="00E51ABE"/>
    <w:rsid w:val="00E5226A"/>
    <w:rsid w:val="00E52312"/>
    <w:rsid w:val="00E52756"/>
    <w:rsid w:val="00E52A9E"/>
    <w:rsid w:val="00E52E35"/>
    <w:rsid w:val="00E5304E"/>
    <w:rsid w:val="00E53261"/>
    <w:rsid w:val="00E53BB4"/>
    <w:rsid w:val="00E53CF5"/>
    <w:rsid w:val="00E5468B"/>
    <w:rsid w:val="00E54A1F"/>
    <w:rsid w:val="00E54DE0"/>
    <w:rsid w:val="00E55366"/>
    <w:rsid w:val="00E558D7"/>
    <w:rsid w:val="00E55F2A"/>
    <w:rsid w:val="00E56811"/>
    <w:rsid w:val="00E56C7F"/>
    <w:rsid w:val="00E57227"/>
    <w:rsid w:val="00E576ED"/>
    <w:rsid w:val="00E579F6"/>
    <w:rsid w:val="00E6001C"/>
    <w:rsid w:val="00E60794"/>
    <w:rsid w:val="00E60A27"/>
    <w:rsid w:val="00E60F71"/>
    <w:rsid w:val="00E619E4"/>
    <w:rsid w:val="00E61EC9"/>
    <w:rsid w:val="00E61ECD"/>
    <w:rsid w:val="00E621EF"/>
    <w:rsid w:val="00E62850"/>
    <w:rsid w:val="00E62B12"/>
    <w:rsid w:val="00E62EB2"/>
    <w:rsid w:val="00E631B9"/>
    <w:rsid w:val="00E63EF6"/>
    <w:rsid w:val="00E643E4"/>
    <w:rsid w:val="00E64714"/>
    <w:rsid w:val="00E6476B"/>
    <w:rsid w:val="00E6539F"/>
    <w:rsid w:val="00E657E3"/>
    <w:rsid w:val="00E66DE5"/>
    <w:rsid w:val="00E67595"/>
    <w:rsid w:val="00E677B9"/>
    <w:rsid w:val="00E67F1E"/>
    <w:rsid w:val="00E70115"/>
    <w:rsid w:val="00E70408"/>
    <w:rsid w:val="00E717B7"/>
    <w:rsid w:val="00E717C4"/>
    <w:rsid w:val="00E71C67"/>
    <w:rsid w:val="00E71FCB"/>
    <w:rsid w:val="00E7226E"/>
    <w:rsid w:val="00E726AA"/>
    <w:rsid w:val="00E72BEA"/>
    <w:rsid w:val="00E72CE5"/>
    <w:rsid w:val="00E73EFB"/>
    <w:rsid w:val="00E74CC2"/>
    <w:rsid w:val="00E75003"/>
    <w:rsid w:val="00E75105"/>
    <w:rsid w:val="00E75AFD"/>
    <w:rsid w:val="00E75B58"/>
    <w:rsid w:val="00E75B76"/>
    <w:rsid w:val="00E75CAF"/>
    <w:rsid w:val="00E7612B"/>
    <w:rsid w:val="00E761AC"/>
    <w:rsid w:val="00E763D1"/>
    <w:rsid w:val="00E77053"/>
    <w:rsid w:val="00E7705B"/>
    <w:rsid w:val="00E7746E"/>
    <w:rsid w:val="00E77513"/>
    <w:rsid w:val="00E77C85"/>
    <w:rsid w:val="00E77F79"/>
    <w:rsid w:val="00E80043"/>
    <w:rsid w:val="00E8007B"/>
    <w:rsid w:val="00E80181"/>
    <w:rsid w:val="00E80BE3"/>
    <w:rsid w:val="00E81CA3"/>
    <w:rsid w:val="00E81D8C"/>
    <w:rsid w:val="00E8212D"/>
    <w:rsid w:val="00E8247F"/>
    <w:rsid w:val="00E825A7"/>
    <w:rsid w:val="00E82797"/>
    <w:rsid w:val="00E82B1A"/>
    <w:rsid w:val="00E82C01"/>
    <w:rsid w:val="00E833D5"/>
    <w:rsid w:val="00E83A1C"/>
    <w:rsid w:val="00E83F1B"/>
    <w:rsid w:val="00E841BA"/>
    <w:rsid w:val="00E845B4"/>
    <w:rsid w:val="00E8462C"/>
    <w:rsid w:val="00E847D2"/>
    <w:rsid w:val="00E84A12"/>
    <w:rsid w:val="00E854EF"/>
    <w:rsid w:val="00E85A58"/>
    <w:rsid w:val="00E85CDF"/>
    <w:rsid w:val="00E868B6"/>
    <w:rsid w:val="00E86DC2"/>
    <w:rsid w:val="00E87547"/>
    <w:rsid w:val="00E87814"/>
    <w:rsid w:val="00E8797D"/>
    <w:rsid w:val="00E87A8E"/>
    <w:rsid w:val="00E90A24"/>
    <w:rsid w:val="00E90BD3"/>
    <w:rsid w:val="00E91A7C"/>
    <w:rsid w:val="00E91BEB"/>
    <w:rsid w:val="00E92527"/>
    <w:rsid w:val="00E92600"/>
    <w:rsid w:val="00E92C97"/>
    <w:rsid w:val="00E9339B"/>
    <w:rsid w:val="00E938FA"/>
    <w:rsid w:val="00E93F04"/>
    <w:rsid w:val="00E945D4"/>
    <w:rsid w:val="00E94938"/>
    <w:rsid w:val="00E94ABF"/>
    <w:rsid w:val="00E95B2B"/>
    <w:rsid w:val="00E96019"/>
    <w:rsid w:val="00E96860"/>
    <w:rsid w:val="00E96BD4"/>
    <w:rsid w:val="00E96D1A"/>
    <w:rsid w:val="00E974DB"/>
    <w:rsid w:val="00E978CD"/>
    <w:rsid w:val="00E978FA"/>
    <w:rsid w:val="00E97D08"/>
    <w:rsid w:val="00EA01AE"/>
    <w:rsid w:val="00EA0315"/>
    <w:rsid w:val="00EA0348"/>
    <w:rsid w:val="00EA03A9"/>
    <w:rsid w:val="00EA0521"/>
    <w:rsid w:val="00EA05CA"/>
    <w:rsid w:val="00EA0875"/>
    <w:rsid w:val="00EA0959"/>
    <w:rsid w:val="00EA0C8C"/>
    <w:rsid w:val="00EA0C96"/>
    <w:rsid w:val="00EA1107"/>
    <w:rsid w:val="00EA1934"/>
    <w:rsid w:val="00EA2008"/>
    <w:rsid w:val="00EA26CC"/>
    <w:rsid w:val="00EA280E"/>
    <w:rsid w:val="00EA29D1"/>
    <w:rsid w:val="00EA2C80"/>
    <w:rsid w:val="00EA30B3"/>
    <w:rsid w:val="00EA3126"/>
    <w:rsid w:val="00EA31AE"/>
    <w:rsid w:val="00EA31DC"/>
    <w:rsid w:val="00EA45E2"/>
    <w:rsid w:val="00EA4B35"/>
    <w:rsid w:val="00EA507B"/>
    <w:rsid w:val="00EA5307"/>
    <w:rsid w:val="00EA582B"/>
    <w:rsid w:val="00EA5B4A"/>
    <w:rsid w:val="00EA5B4D"/>
    <w:rsid w:val="00EA617B"/>
    <w:rsid w:val="00EA63A2"/>
    <w:rsid w:val="00EA655D"/>
    <w:rsid w:val="00EA6CBF"/>
    <w:rsid w:val="00EA7707"/>
    <w:rsid w:val="00EA79EA"/>
    <w:rsid w:val="00EA7A81"/>
    <w:rsid w:val="00EA7B1B"/>
    <w:rsid w:val="00EA7EF5"/>
    <w:rsid w:val="00EB0381"/>
    <w:rsid w:val="00EB05CF"/>
    <w:rsid w:val="00EB067D"/>
    <w:rsid w:val="00EB0B44"/>
    <w:rsid w:val="00EB0EFD"/>
    <w:rsid w:val="00EB1086"/>
    <w:rsid w:val="00EB108E"/>
    <w:rsid w:val="00EB120C"/>
    <w:rsid w:val="00EB1677"/>
    <w:rsid w:val="00EB1A3A"/>
    <w:rsid w:val="00EB1E2E"/>
    <w:rsid w:val="00EB22A7"/>
    <w:rsid w:val="00EB299A"/>
    <w:rsid w:val="00EB3563"/>
    <w:rsid w:val="00EB36B6"/>
    <w:rsid w:val="00EB3784"/>
    <w:rsid w:val="00EB3DD3"/>
    <w:rsid w:val="00EB42EF"/>
    <w:rsid w:val="00EB46EF"/>
    <w:rsid w:val="00EB4965"/>
    <w:rsid w:val="00EB4BE8"/>
    <w:rsid w:val="00EB514F"/>
    <w:rsid w:val="00EB51E4"/>
    <w:rsid w:val="00EB5362"/>
    <w:rsid w:val="00EB5658"/>
    <w:rsid w:val="00EB57E5"/>
    <w:rsid w:val="00EB5B7D"/>
    <w:rsid w:val="00EB6332"/>
    <w:rsid w:val="00EB635D"/>
    <w:rsid w:val="00EB6475"/>
    <w:rsid w:val="00EB66F3"/>
    <w:rsid w:val="00EB6A0A"/>
    <w:rsid w:val="00EB6A9E"/>
    <w:rsid w:val="00EB6DF8"/>
    <w:rsid w:val="00EB7507"/>
    <w:rsid w:val="00EB7635"/>
    <w:rsid w:val="00EB7A5E"/>
    <w:rsid w:val="00EB7FF7"/>
    <w:rsid w:val="00EC0311"/>
    <w:rsid w:val="00EC0396"/>
    <w:rsid w:val="00EC0BC8"/>
    <w:rsid w:val="00EC0C86"/>
    <w:rsid w:val="00EC0D7C"/>
    <w:rsid w:val="00EC142D"/>
    <w:rsid w:val="00EC14C9"/>
    <w:rsid w:val="00EC20A5"/>
    <w:rsid w:val="00EC2ABF"/>
    <w:rsid w:val="00EC2B11"/>
    <w:rsid w:val="00EC33D0"/>
    <w:rsid w:val="00EC3461"/>
    <w:rsid w:val="00EC3565"/>
    <w:rsid w:val="00EC3D36"/>
    <w:rsid w:val="00EC4FE2"/>
    <w:rsid w:val="00EC52B4"/>
    <w:rsid w:val="00EC52E1"/>
    <w:rsid w:val="00EC5509"/>
    <w:rsid w:val="00EC5699"/>
    <w:rsid w:val="00EC56C9"/>
    <w:rsid w:val="00EC5729"/>
    <w:rsid w:val="00EC57F4"/>
    <w:rsid w:val="00EC5C25"/>
    <w:rsid w:val="00EC6099"/>
    <w:rsid w:val="00EC62EA"/>
    <w:rsid w:val="00EC643F"/>
    <w:rsid w:val="00EC662D"/>
    <w:rsid w:val="00EC68ED"/>
    <w:rsid w:val="00EC6923"/>
    <w:rsid w:val="00EC6BE3"/>
    <w:rsid w:val="00EC6D0D"/>
    <w:rsid w:val="00EC74B3"/>
    <w:rsid w:val="00EC77D1"/>
    <w:rsid w:val="00EC77EF"/>
    <w:rsid w:val="00ED02B9"/>
    <w:rsid w:val="00ED0304"/>
    <w:rsid w:val="00ED0912"/>
    <w:rsid w:val="00ED0FB3"/>
    <w:rsid w:val="00ED146A"/>
    <w:rsid w:val="00ED19E9"/>
    <w:rsid w:val="00ED1E48"/>
    <w:rsid w:val="00ED1E91"/>
    <w:rsid w:val="00ED2793"/>
    <w:rsid w:val="00ED3015"/>
    <w:rsid w:val="00ED3177"/>
    <w:rsid w:val="00ED34BE"/>
    <w:rsid w:val="00ED383D"/>
    <w:rsid w:val="00ED3975"/>
    <w:rsid w:val="00ED3A5E"/>
    <w:rsid w:val="00ED3CD3"/>
    <w:rsid w:val="00ED4160"/>
    <w:rsid w:val="00ED48D7"/>
    <w:rsid w:val="00ED49A9"/>
    <w:rsid w:val="00ED4C13"/>
    <w:rsid w:val="00ED4C61"/>
    <w:rsid w:val="00ED4D6D"/>
    <w:rsid w:val="00ED4DD7"/>
    <w:rsid w:val="00ED4EE2"/>
    <w:rsid w:val="00ED516A"/>
    <w:rsid w:val="00ED53A2"/>
    <w:rsid w:val="00ED5677"/>
    <w:rsid w:val="00ED5E40"/>
    <w:rsid w:val="00ED6207"/>
    <w:rsid w:val="00ED67A6"/>
    <w:rsid w:val="00ED67BB"/>
    <w:rsid w:val="00ED6A03"/>
    <w:rsid w:val="00ED7009"/>
    <w:rsid w:val="00ED719C"/>
    <w:rsid w:val="00ED7248"/>
    <w:rsid w:val="00ED7664"/>
    <w:rsid w:val="00ED76BD"/>
    <w:rsid w:val="00ED7A1E"/>
    <w:rsid w:val="00EE00D5"/>
    <w:rsid w:val="00EE068B"/>
    <w:rsid w:val="00EE0CD6"/>
    <w:rsid w:val="00EE12A7"/>
    <w:rsid w:val="00EE1444"/>
    <w:rsid w:val="00EE180F"/>
    <w:rsid w:val="00EE2241"/>
    <w:rsid w:val="00EE2477"/>
    <w:rsid w:val="00EE24E0"/>
    <w:rsid w:val="00EE2762"/>
    <w:rsid w:val="00EE304D"/>
    <w:rsid w:val="00EE4526"/>
    <w:rsid w:val="00EE46FF"/>
    <w:rsid w:val="00EE4DE9"/>
    <w:rsid w:val="00EE5316"/>
    <w:rsid w:val="00EE57D4"/>
    <w:rsid w:val="00EE57EE"/>
    <w:rsid w:val="00EE5FAB"/>
    <w:rsid w:val="00EE67DE"/>
    <w:rsid w:val="00EE6B05"/>
    <w:rsid w:val="00EE6BA7"/>
    <w:rsid w:val="00EE6BBE"/>
    <w:rsid w:val="00EE79B9"/>
    <w:rsid w:val="00EE7D60"/>
    <w:rsid w:val="00EF002A"/>
    <w:rsid w:val="00EF046B"/>
    <w:rsid w:val="00EF04F4"/>
    <w:rsid w:val="00EF0801"/>
    <w:rsid w:val="00EF0C41"/>
    <w:rsid w:val="00EF0DD4"/>
    <w:rsid w:val="00EF12D1"/>
    <w:rsid w:val="00EF132B"/>
    <w:rsid w:val="00EF20D1"/>
    <w:rsid w:val="00EF2189"/>
    <w:rsid w:val="00EF27ED"/>
    <w:rsid w:val="00EF2C2E"/>
    <w:rsid w:val="00EF387B"/>
    <w:rsid w:val="00EF394B"/>
    <w:rsid w:val="00EF3EBF"/>
    <w:rsid w:val="00EF4262"/>
    <w:rsid w:val="00EF4D1C"/>
    <w:rsid w:val="00EF56F2"/>
    <w:rsid w:val="00EF5A4B"/>
    <w:rsid w:val="00EF68B5"/>
    <w:rsid w:val="00EF6B74"/>
    <w:rsid w:val="00EF7C74"/>
    <w:rsid w:val="00F0031C"/>
    <w:rsid w:val="00F00396"/>
    <w:rsid w:val="00F00768"/>
    <w:rsid w:val="00F00D7A"/>
    <w:rsid w:val="00F011F8"/>
    <w:rsid w:val="00F01E40"/>
    <w:rsid w:val="00F020C0"/>
    <w:rsid w:val="00F033EA"/>
    <w:rsid w:val="00F03530"/>
    <w:rsid w:val="00F03D08"/>
    <w:rsid w:val="00F046CE"/>
    <w:rsid w:val="00F04BF5"/>
    <w:rsid w:val="00F04C43"/>
    <w:rsid w:val="00F05300"/>
    <w:rsid w:val="00F05336"/>
    <w:rsid w:val="00F05B9B"/>
    <w:rsid w:val="00F05FF7"/>
    <w:rsid w:val="00F0620E"/>
    <w:rsid w:val="00F063B7"/>
    <w:rsid w:val="00F0674F"/>
    <w:rsid w:val="00F0753E"/>
    <w:rsid w:val="00F075CB"/>
    <w:rsid w:val="00F07CAF"/>
    <w:rsid w:val="00F07E64"/>
    <w:rsid w:val="00F10861"/>
    <w:rsid w:val="00F10A4F"/>
    <w:rsid w:val="00F10A58"/>
    <w:rsid w:val="00F10DFD"/>
    <w:rsid w:val="00F11260"/>
    <w:rsid w:val="00F11867"/>
    <w:rsid w:val="00F11EAC"/>
    <w:rsid w:val="00F1213F"/>
    <w:rsid w:val="00F127C6"/>
    <w:rsid w:val="00F127D6"/>
    <w:rsid w:val="00F12C90"/>
    <w:rsid w:val="00F12CD6"/>
    <w:rsid w:val="00F133CE"/>
    <w:rsid w:val="00F13483"/>
    <w:rsid w:val="00F136A1"/>
    <w:rsid w:val="00F1377D"/>
    <w:rsid w:val="00F13845"/>
    <w:rsid w:val="00F138C9"/>
    <w:rsid w:val="00F13D00"/>
    <w:rsid w:val="00F1417E"/>
    <w:rsid w:val="00F141B5"/>
    <w:rsid w:val="00F14B95"/>
    <w:rsid w:val="00F15314"/>
    <w:rsid w:val="00F15699"/>
    <w:rsid w:val="00F15F08"/>
    <w:rsid w:val="00F162E9"/>
    <w:rsid w:val="00F16718"/>
    <w:rsid w:val="00F168F5"/>
    <w:rsid w:val="00F17040"/>
    <w:rsid w:val="00F17E3D"/>
    <w:rsid w:val="00F2050E"/>
    <w:rsid w:val="00F20C8C"/>
    <w:rsid w:val="00F20DE9"/>
    <w:rsid w:val="00F2174A"/>
    <w:rsid w:val="00F21909"/>
    <w:rsid w:val="00F21B11"/>
    <w:rsid w:val="00F21DF1"/>
    <w:rsid w:val="00F22438"/>
    <w:rsid w:val="00F224A3"/>
    <w:rsid w:val="00F22784"/>
    <w:rsid w:val="00F22796"/>
    <w:rsid w:val="00F2293E"/>
    <w:rsid w:val="00F22E78"/>
    <w:rsid w:val="00F235F4"/>
    <w:rsid w:val="00F238C9"/>
    <w:rsid w:val="00F2443F"/>
    <w:rsid w:val="00F246A6"/>
    <w:rsid w:val="00F24E30"/>
    <w:rsid w:val="00F25AAF"/>
    <w:rsid w:val="00F25DB0"/>
    <w:rsid w:val="00F25E76"/>
    <w:rsid w:val="00F26382"/>
    <w:rsid w:val="00F269F7"/>
    <w:rsid w:val="00F26ED4"/>
    <w:rsid w:val="00F2742A"/>
    <w:rsid w:val="00F27D98"/>
    <w:rsid w:val="00F3024F"/>
    <w:rsid w:val="00F302B2"/>
    <w:rsid w:val="00F3044E"/>
    <w:rsid w:val="00F30BFC"/>
    <w:rsid w:val="00F310A9"/>
    <w:rsid w:val="00F31362"/>
    <w:rsid w:val="00F3180A"/>
    <w:rsid w:val="00F31852"/>
    <w:rsid w:val="00F31A49"/>
    <w:rsid w:val="00F31C72"/>
    <w:rsid w:val="00F3220A"/>
    <w:rsid w:val="00F32403"/>
    <w:rsid w:val="00F32B2C"/>
    <w:rsid w:val="00F32C39"/>
    <w:rsid w:val="00F332CC"/>
    <w:rsid w:val="00F33588"/>
    <w:rsid w:val="00F34336"/>
    <w:rsid w:val="00F34F69"/>
    <w:rsid w:val="00F35A13"/>
    <w:rsid w:val="00F35A98"/>
    <w:rsid w:val="00F35AD1"/>
    <w:rsid w:val="00F35CB7"/>
    <w:rsid w:val="00F35DBB"/>
    <w:rsid w:val="00F36404"/>
    <w:rsid w:val="00F36785"/>
    <w:rsid w:val="00F36B08"/>
    <w:rsid w:val="00F36DDB"/>
    <w:rsid w:val="00F376D0"/>
    <w:rsid w:val="00F377D0"/>
    <w:rsid w:val="00F37A47"/>
    <w:rsid w:val="00F37B2D"/>
    <w:rsid w:val="00F405C5"/>
    <w:rsid w:val="00F408EF"/>
    <w:rsid w:val="00F40924"/>
    <w:rsid w:val="00F40B0D"/>
    <w:rsid w:val="00F416E3"/>
    <w:rsid w:val="00F421E9"/>
    <w:rsid w:val="00F425F1"/>
    <w:rsid w:val="00F42939"/>
    <w:rsid w:val="00F42B04"/>
    <w:rsid w:val="00F42C0B"/>
    <w:rsid w:val="00F43066"/>
    <w:rsid w:val="00F43252"/>
    <w:rsid w:val="00F4344C"/>
    <w:rsid w:val="00F43AE5"/>
    <w:rsid w:val="00F44183"/>
    <w:rsid w:val="00F4422A"/>
    <w:rsid w:val="00F44317"/>
    <w:rsid w:val="00F449DF"/>
    <w:rsid w:val="00F44B8E"/>
    <w:rsid w:val="00F44BDF"/>
    <w:rsid w:val="00F45213"/>
    <w:rsid w:val="00F45430"/>
    <w:rsid w:val="00F454A3"/>
    <w:rsid w:val="00F4575E"/>
    <w:rsid w:val="00F45E5A"/>
    <w:rsid w:val="00F45F5D"/>
    <w:rsid w:val="00F464D5"/>
    <w:rsid w:val="00F4675F"/>
    <w:rsid w:val="00F46D96"/>
    <w:rsid w:val="00F47501"/>
    <w:rsid w:val="00F47730"/>
    <w:rsid w:val="00F47A07"/>
    <w:rsid w:val="00F47DBF"/>
    <w:rsid w:val="00F505CE"/>
    <w:rsid w:val="00F507C8"/>
    <w:rsid w:val="00F50CC9"/>
    <w:rsid w:val="00F50E8F"/>
    <w:rsid w:val="00F51424"/>
    <w:rsid w:val="00F516A7"/>
    <w:rsid w:val="00F51823"/>
    <w:rsid w:val="00F51F9B"/>
    <w:rsid w:val="00F5225F"/>
    <w:rsid w:val="00F52A9A"/>
    <w:rsid w:val="00F52A9B"/>
    <w:rsid w:val="00F53459"/>
    <w:rsid w:val="00F534C1"/>
    <w:rsid w:val="00F53AE8"/>
    <w:rsid w:val="00F54295"/>
    <w:rsid w:val="00F544AD"/>
    <w:rsid w:val="00F54516"/>
    <w:rsid w:val="00F545DB"/>
    <w:rsid w:val="00F545EB"/>
    <w:rsid w:val="00F54A87"/>
    <w:rsid w:val="00F5533A"/>
    <w:rsid w:val="00F55560"/>
    <w:rsid w:val="00F558FE"/>
    <w:rsid w:val="00F55CD9"/>
    <w:rsid w:val="00F5642B"/>
    <w:rsid w:val="00F567DD"/>
    <w:rsid w:val="00F56954"/>
    <w:rsid w:val="00F56D85"/>
    <w:rsid w:val="00F57773"/>
    <w:rsid w:val="00F57903"/>
    <w:rsid w:val="00F57CA4"/>
    <w:rsid w:val="00F60029"/>
    <w:rsid w:val="00F60590"/>
    <w:rsid w:val="00F6076E"/>
    <w:rsid w:val="00F609C4"/>
    <w:rsid w:val="00F60BBD"/>
    <w:rsid w:val="00F61380"/>
    <w:rsid w:val="00F61A40"/>
    <w:rsid w:val="00F61B18"/>
    <w:rsid w:val="00F629EE"/>
    <w:rsid w:val="00F62A29"/>
    <w:rsid w:val="00F62D84"/>
    <w:rsid w:val="00F62ED2"/>
    <w:rsid w:val="00F63287"/>
    <w:rsid w:val="00F63942"/>
    <w:rsid w:val="00F63CD2"/>
    <w:rsid w:val="00F64356"/>
    <w:rsid w:val="00F6448C"/>
    <w:rsid w:val="00F65367"/>
    <w:rsid w:val="00F6573D"/>
    <w:rsid w:val="00F66061"/>
    <w:rsid w:val="00F66580"/>
    <w:rsid w:val="00F67A29"/>
    <w:rsid w:val="00F7006A"/>
    <w:rsid w:val="00F70BC0"/>
    <w:rsid w:val="00F70DCB"/>
    <w:rsid w:val="00F70DD9"/>
    <w:rsid w:val="00F71708"/>
    <w:rsid w:val="00F7188F"/>
    <w:rsid w:val="00F71B81"/>
    <w:rsid w:val="00F72B1C"/>
    <w:rsid w:val="00F72D76"/>
    <w:rsid w:val="00F72F94"/>
    <w:rsid w:val="00F73BBA"/>
    <w:rsid w:val="00F73F47"/>
    <w:rsid w:val="00F74109"/>
    <w:rsid w:val="00F747DB"/>
    <w:rsid w:val="00F74958"/>
    <w:rsid w:val="00F74AEB"/>
    <w:rsid w:val="00F74B1B"/>
    <w:rsid w:val="00F74B76"/>
    <w:rsid w:val="00F74DD4"/>
    <w:rsid w:val="00F74E6A"/>
    <w:rsid w:val="00F75087"/>
    <w:rsid w:val="00F75AAF"/>
    <w:rsid w:val="00F75BD3"/>
    <w:rsid w:val="00F75FCF"/>
    <w:rsid w:val="00F76000"/>
    <w:rsid w:val="00F76135"/>
    <w:rsid w:val="00F77357"/>
    <w:rsid w:val="00F77F84"/>
    <w:rsid w:val="00F80828"/>
    <w:rsid w:val="00F80B9E"/>
    <w:rsid w:val="00F80F0F"/>
    <w:rsid w:val="00F816E2"/>
    <w:rsid w:val="00F81FC2"/>
    <w:rsid w:val="00F821E4"/>
    <w:rsid w:val="00F8237F"/>
    <w:rsid w:val="00F82A60"/>
    <w:rsid w:val="00F82A72"/>
    <w:rsid w:val="00F82C4D"/>
    <w:rsid w:val="00F82EF8"/>
    <w:rsid w:val="00F83154"/>
    <w:rsid w:val="00F835C6"/>
    <w:rsid w:val="00F83918"/>
    <w:rsid w:val="00F839CB"/>
    <w:rsid w:val="00F83CAA"/>
    <w:rsid w:val="00F84025"/>
    <w:rsid w:val="00F842D6"/>
    <w:rsid w:val="00F84379"/>
    <w:rsid w:val="00F848A9"/>
    <w:rsid w:val="00F84EE7"/>
    <w:rsid w:val="00F84F80"/>
    <w:rsid w:val="00F8501B"/>
    <w:rsid w:val="00F853A5"/>
    <w:rsid w:val="00F85C90"/>
    <w:rsid w:val="00F85E5A"/>
    <w:rsid w:val="00F86342"/>
    <w:rsid w:val="00F8663E"/>
    <w:rsid w:val="00F86C7C"/>
    <w:rsid w:val="00F872A3"/>
    <w:rsid w:val="00F87787"/>
    <w:rsid w:val="00F87FE7"/>
    <w:rsid w:val="00F904AB"/>
    <w:rsid w:val="00F90F6E"/>
    <w:rsid w:val="00F9104D"/>
    <w:rsid w:val="00F91200"/>
    <w:rsid w:val="00F9128A"/>
    <w:rsid w:val="00F915E1"/>
    <w:rsid w:val="00F9249E"/>
    <w:rsid w:val="00F92EA1"/>
    <w:rsid w:val="00F92F7F"/>
    <w:rsid w:val="00F932AD"/>
    <w:rsid w:val="00F937E8"/>
    <w:rsid w:val="00F93DE9"/>
    <w:rsid w:val="00F942C2"/>
    <w:rsid w:val="00F9438C"/>
    <w:rsid w:val="00F943BE"/>
    <w:rsid w:val="00F94C12"/>
    <w:rsid w:val="00F95166"/>
    <w:rsid w:val="00F958B6"/>
    <w:rsid w:val="00F959A4"/>
    <w:rsid w:val="00F96432"/>
    <w:rsid w:val="00F96598"/>
    <w:rsid w:val="00F96A1A"/>
    <w:rsid w:val="00F9787D"/>
    <w:rsid w:val="00F97F70"/>
    <w:rsid w:val="00FA057C"/>
    <w:rsid w:val="00FA0765"/>
    <w:rsid w:val="00FA0C04"/>
    <w:rsid w:val="00FA13D9"/>
    <w:rsid w:val="00FA14DB"/>
    <w:rsid w:val="00FA1720"/>
    <w:rsid w:val="00FA1A11"/>
    <w:rsid w:val="00FA1E72"/>
    <w:rsid w:val="00FA208B"/>
    <w:rsid w:val="00FA2E89"/>
    <w:rsid w:val="00FA3065"/>
    <w:rsid w:val="00FA3104"/>
    <w:rsid w:val="00FA3616"/>
    <w:rsid w:val="00FA3A37"/>
    <w:rsid w:val="00FA3B27"/>
    <w:rsid w:val="00FA3D8D"/>
    <w:rsid w:val="00FA421F"/>
    <w:rsid w:val="00FA44C0"/>
    <w:rsid w:val="00FA453C"/>
    <w:rsid w:val="00FA493A"/>
    <w:rsid w:val="00FA4AA7"/>
    <w:rsid w:val="00FA4F44"/>
    <w:rsid w:val="00FA515A"/>
    <w:rsid w:val="00FA5231"/>
    <w:rsid w:val="00FA524A"/>
    <w:rsid w:val="00FA52BF"/>
    <w:rsid w:val="00FA5584"/>
    <w:rsid w:val="00FA55ED"/>
    <w:rsid w:val="00FA5AD8"/>
    <w:rsid w:val="00FA6839"/>
    <w:rsid w:val="00FA6FA2"/>
    <w:rsid w:val="00FA75E8"/>
    <w:rsid w:val="00FA775B"/>
    <w:rsid w:val="00FA7ACA"/>
    <w:rsid w:val="00FA7B2C"/>
    <w:rsid w:val="00FA7C2E"/>
    <w:rsid w:val="00FA7DC0"/>
    <w:rsid w:val="00FB0AE1"/>
    <w:rsid w:val="00FB0C55"/>
    <w:rsid w:val="00FB0D1D"/>
    <w:rsid w:val="00FB1961"/>
    <w:rsid w:val="00FB30DE"/>
    <w:rsid w:val="00FB31F1"/>
    <w:rsid w:val="00FB323D"/>
    <w:rsid w:val="00FB3564"/>
    <w:rsid w:val="00FB3E19"/>
    <w:rsid w:val="00FB3E89"/>
    <w:rsid w:val="00FB3FC9"/>
    <w:rsid w:val="00FB424D"/>
    <w:rsid w:val="00FB471D"/>
    <w:rsid w:val="00FB4DD1"/>
    <w:rsid w:val="00FB4E25"/>
    <w:rsid w:val="00FB4E57"/>
    <w:rsid w:val="00FB5241"/>
    <w:rsid w:val="00FB5739"/>
    <w:rsid w:val="00FB5913"/>
    <w:rsid w:val="00FB5B23"/>
    <w:rsid w:val="00FB5FE1"/>
    <w:rsid w:val="00FB6FBA"/>
    <w:rsid w:val="00FB7080"/>
    <w:rsid w:val="00FB744F"/>
    <w:rsid w:val="00FB75A8"/>
    <w:rsid w:val="00FB7E64"/>
    <w:rsid w:val="00FC0790"/>
    <w:rsid w:val="00FC0FAE"/>
    <w:rsid w:val="00FC1458"/>
    <w:rsid w:val="00FC1632"/>
    <w:rsid w:val="00FC2ABE"/>
    <w:rsid w:val="00FC2B01"/>
    <w:rsid w:val="00FC2C06"/>
    <w:rsid w:val="00FC34F8"/>
    <w:rsid w:val="00FC39FE"/>
    <w:rsid w:val="00FC3F03"/>
    <w:rsid w:val="00FC4361"/>
    <w:rsid w:val="00FC4D47"/>
    <w:rsid w:val="00FC56B1"/>
    <w:rsid w:val="00FC5A6E"/>
    <w:rsid w:val="00FC5C69"/>
    <w:rsid w:val="00FC65E7"/>
    <w:rsid w:val="00FC66D5"/>
    <w:rsid w:val="00FC6C9B"/>
    <w:rsid w:val="00FC6D1E"/>
    <w:rsid w:val="00FC6D93"/>
    <w:rsid w:val="00FC709B"/>
    <w:rsid w:val="00FC716C"/>
    <w:rsid w:val="00FC71B0"/>
    <w:rsid w:val="00FC7440"/>
    <w:rsid w:val="00FC7781"/>
    <w:rsid w:val="00FC77AA"/>
    <w:rsid w:val="00FC7C90"/>
    <w:rsid w:val="00FC7D05"/>
    <w:rsid w:val="00FC7F2D"/>
    <w:rsid w:val="00FD1169"/>
    <w:rsid w:val="00FD1516"/>
    <w:rsid w:val="00FD1C5D"/>
    <w:rsid w:val="00FD1E1F"/>
    <w:rsid w:val="00FD2151"/>
    <w:rsid w:val="00FD2185"/>
    <w:rsid w:val="00FD2196"/>
    <w:rsid w:val="00FD258B"/>
    <w:rsid w:val="00FD28E3"/>
    <w:rsid w:val="00FD2D10"/>
    <w:rsid w:val="00FD32D2"/>
    <w:rsid w:val="00FD394C"/>
    <w:rsid w:val="00FD47A6"/>
    <w:rsid w:val="00FD4A77"/>
    <w:rsid w:val="00FD4DF7"/>
    <w:rsid w:val="00FD4F65"/>
    <w:rsid w:val="00FD50FA"/>
    <w:rsid w:val="00FD5B39"/>
    <w:rsid w:val="00FD6476"/>
    <w:rsid w:val="00FD684B"/>
    <w:rsid w:val="00FD706B"/>
    <w:rsid w:val="00FD74A5"/>
    <w:rsid w:val="00FD75AB"/>
    <w:rsid w:val="00FD7E5B"/>
    <w:rsid w:val="00FD7E98"/>
    <w:rsid w:val="00FD7F23"/>
    <w:rsid w:val="00FE0732"/>
    <w:rsid w:val="00FE0938"/>
    <w:rsid w:val="00FE0BB1"/>
    <w:rsid w:val="00FE114B"/>
    <w:rsid w:val="00FE16E6"/>
    <w:rsid w:val="00FE1E2C"/>
    <w:rsid w:val="00FE2C4E"/>
    <w:rsid w:val="00FE3A54"/>
    <w:rsid w:val="00FE3C71"/>
    <w:rsid w:val="00FE4832"/>
    <w:rsid w:val="00FE505D"/>
    <w:rsid w:val="00FE58BD"/>
    <w:rsid w:val="00FE6B65"/>
    <w:rsid w:val="00FE6CBD"/>
    <w:rsid w:val="00FE6CC6"/>
    <w:rsid w:val="00FE71EE"/>
    <w:rsid w:val="00FE7255"/>
    <w:rsid w:val="00FE7899"/>
    <w:rsid w:val="00FE7B80"/>
    <w:rsid w:val="00FF0272"/>
    <w:rsid w:val="00FF032E"/>
    <w:rsid w:val="00FF0795"/>
    <w:rsid w:val="00FF07F5"/>
    <w:rsid w:val="00FF0A4B"/>
    <w:rsid w:val="00FF1B06"/>
    <w:rsid w:val="00FF1F43"/>
    <w:rsid w:val="00FF227C"/>
    <w:rsid w:val="00FF2777"/>
    <w:rsid w:val="00FF29A6"/>
    <w:rsid w:val="00FF2E67"/>
    <w:rsid w:val="00FF3516"/>
    <w:rsid w:val="00FF368B"/>
    <w:rsid w:val="00FF392C"/>
    <w:rsid w:val="00FF3FED"/>
    <w:rsid w:val="00FF4D41"/>
    <w:rsid w:val="00FF4E37"/>
    <w:rsid w:val="00FF5CF3"/>
    <w:rsid w:val="00FF5D10"/>
    <w:rsid w:val="00FF6166"/>
    <w:rsid w:val="00FF6DBA"/>
    <w:rsid w:val="00FF6E62"/>
    <w:rsid w:val="00FF729C"/>
    <w:rsid w:val="00FF768A"/>
    <w:rsid w:val="00FF79DC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2377D06"/>
  <w15:docId w15:val="{3DFC1815-103D-47D8-905D-8F9267064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B5D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A0BEE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A0BE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BA0BE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BA0BE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7"/>
    </w:pPr>
    <w:rPr>
      <w:rFonts w:ascii="Times New Roman" w:hAnsi="Times New Roman" w:cs="EucrosiaUPC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A0BEE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A0BE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A0BE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529BF"/>
    <w:pPr>
      <w:tabs>
        <w:tab w:val="center" w:pos="4536"/>
        <w:tab w:val="right" w:pos="9072"/>
      </w:tabs>
      <w:jc w:val="center"/>
    </w:pPr>
    <w:rPr>
      <w:rFonts w:ascii="Angsana New" w:hAnsi="Angsana New"/>
      <w:sz w:val="30"/>
      <w:szCs w:val="30"/>
    </w:rPr>
  </w:style>
  <w:style w:type="paragraph" w:styleId="Caption">
    <w:name w:val="caption"/>
    <w:basedOn w:val="Normal"/>
    <w:next w:val="Normal"/>
    <w:qFormat/>
    <w:rsid w:val="00BA0BEE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BA0BE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A0BE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A0BE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A0BEE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A0BE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A0BE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A0BE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A0BEE"/>
    <w:pPr>
      <w:ind w:left="284"/>
    </w:pPr>
  </w:style>
  <w:style w:type="paragraph" w:customStyle="1" w:styleId="AAFrameAddress">
    <w:name w:val="AA Frame Address"/>
    <w:basedOn w:val="Heading1"/>
    <w:rsid w:val="00BA0BE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A0BE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A0BE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A0BE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A0BE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A0BE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A0BEE"/>
    <w:pPr>
      <w:ind w:left="851" w:hanging="284"/>
    </w:pPr>
  </w:style>
  <w:style w:type="paragraph" w:styleId="Index4">
    <w:name w:val="index 4"/>
    <w:basedOn w:val="Normal"/>
    <w:next w:val="Normal"/>
    <w:semiHidden/>
    <w:rsid w:val="00BA0BEE"/>
    <w:pPr>
      <w:ind w:left="1135" w:hanging="284"/>
    </w:pPr>
  </w:style>
  <w:style w:type="paragraph" w:styleId="Index6">
    <w:name w:val="index 6"/>
    <w:basedOn w:val="Normal"/>
    <w:next w:val="Normal"/>
    <w:semiHidden/>
    <w:rsid w:val="00BA0BEE"/>
    <w:pPr>
      <w:ind w:left="1702" w:hanging="284"/>
    </w:pPr>
  </w:style>
  <w:style w:type="paragraph" w:styleId="Index5">
    <w:name w:val="index 5"/>
    <w:basedOn w:val="Normal"/>
    <w:next w:val="Normal"/>
    <w:semiHidden/>
    <w:rsid w:val="00BA0BEE"/>
    <w:pPr>
      <w:ind w:left="1418" w:hanging="284"/>
    </w:pPr>
  </w:style>
  <w:style w:type="paragraph" w:styleId="Index7">
    <w:name w:val="index 7"/>
    <w:basedOn w:val="Normal"/>
    <w:next w:val="Normal"/>
    <w:semiHidden/>
    <w:rsid w:val="00BA0BEE"/>
    <w:pPr>
      <w:ind w:left="1985" w:hanging="284"/>
    </w:pPr>
  </w:style>
  <w:style w:type="paragraph" w:styleId="Index8">
    <w:name w:val="index 8"/>
    <w:basedOn w:val="Normal"/>
    <w:next w:val="Normal"/>
    <w:semiHidden/>
    <w:rsid w:val="00BA0BEE"/>
    <w:pPr>
      <w:ind w:left="2269" w:hanging="284"/>
    </w:pPr>
  </w:style>
  <w:style w:type="paragraph" w:styleId="Index9">
    <w:name w:val="index 9"/>
    <w:basedOn w:val="Normal"/>
    <w:next w:val="Normal"/>
    <w:semiHidden/>
    <w:rsid w:val="00BA0BEE"/>
    <w:pPr>
      <w:ind w:left="2552" w:hanging="284"/>
    </w:pPr>
  </w:style>
  <w:style w:type="paragraph" w:styleId="TOC2">
    <w:name w:val="toc 2"/>
    <w:basedOn w:val="Normal"/>
    <w:next w:val="Normal"/>
    <w:semiHidden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A0BEE"/>
    <w:pPr>
      <w:ind w:left="851"/>
    </w:pPr>
  </w:style>
  <w:style w:type="paragraph" w:styleId="TOC5">
    <w:name w:val="toc 5"/>
    <w:basedOn w:val="Normal"/>
    <w:next w:val="Normal"/>
    <w:semiHidden/>
    <w:rsid w:val="00BA0BEE"/>
    <w:pPr>
      <w:ind w:left="1134"/>
    </w:pPr>
  </w:style>
  <w:style w:type="paragraph" w:styleId="TOC6">
    <w:name w:val="toc 6"/>
    <w:basedOn w:val="Normal"/>
    <w:next w:val="Normal"/>
    <w:semiHidden/>
    <w:rsid w:val="00BA0BEE"/>
    <w:pPr>
      <w:ind w:left="1418"/>
    </w:pPr>
  </w:style>
  <w:style w:type="paragraph" w:styleId="TOC7">
    <w:name w:val="toc 7"/>
    <w:basedOn w:val="Normal"/>
    <w:next w:val="Normal"/>
    <w:semiHidden/>
    <w:rsid w:val="00BA0BEE"/>
    <w:pPr>
      <w:ind w:left="1701"/>
    </w:pPr>
  </w:style>
  <w:style w:type="paragraph" w:styleId="TOC8">
    <w:name w:val="toc 8"/>
    <w:basedOn w:val="Normal"/>
    <w:next w:val="Normal"/>
    <w:semiHidden/>
    <w:rsid w:val="00BA0BEE"/>
    <w:pPr>
      <w:ind w:left="1985"/>
    </w:pPr>
  </w:style>
  <w:style w:type="paragraph" w:styleId="TOC9">
    <w:name w:val="toc 9"/>
    <w:basedOn w:val="Normal"/>
    <w:next w:val="Normal"/>
    <w:semiHidden/>
    <w:rsid w:val="00BA0BEE"/>
    <w:pPr>
      <w:ind w:left="2268"/>
    </w:pPr>
  </w:style>
  <w:style w:type="paragraph" w:styleId="TableofFigures">
    <w:name w:val="table of figures"/>
    <w:basedOn w:val="Normal"/>
    <w:next w:val="Normal"/>
    <w:semiHidden/>
    <w:rsid w:val="00BA0BEE"/>
    <w:pPr>
      <w:ind w:left="567" w:hanging="567"/>
    </w:pPr>
  </w:style>
  <w:style w:type="paragraph" w:styleId="ListBullet5">
    <w:name w:val="List Bullet 5"/>
    <w:basedOn w:val="Normal"/>
    <w:rsid w:val="00BA0BE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uiPriority w:val="1"/>
    <w:qFormat/>
    <w:rsid w:val="00BA0BEE"/>
    <w:pPr>
      <w:spacing w:after="120"/>
    </w:pPr>
  </w:style>
  <w:style w:type="paragraph" w:styleId="BodyTextFirstIndent">
    <w:name w:val="Body Text First Indent"/>
    <w:basedOn w:val="BodyText"/>
    <w:rsid w:val="00BA0BEE"/>
    <w:pPr>
      <w:ind w:firstLine="284"/>
    </w:pPr>
  </w:style>
  <w:style w:type="paragraph" w:styleId="BodyTextIndent">
    <w:name w:val="Body Text Indent"/>
    <w:basedOn w:val="Normal"/>
    <w:rsid w:val="00BA0BEE"/>
    <w:pPr>
      <w:spacing w:after="120"/>
      <w:ind w:left="283"/>
    </w:pPr>
  </w:style>
  <w:style w:type="paragraph" w:styleId="BodyTextFirstIndent2">
    <w:name w:val="Body Text First Indent 2"/>
    <w:basedOn w:val="BodyTextIndent"/>
    <w:rsid w:val="00BA0BEE"/>
    <w:pPr>
      <w:ind w:left="284" w:firstLine="284"/>
    </w:pPr>
  </w:style>
  <w:style w:type="character" w:styleId="Strong">
    <w:name w:val="Strong"/>
    <w:qFormat/>
    <w:rsid w:val="00BA0BE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A0BE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A0BE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A0BE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A0BE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A0BE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A0BE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A0BEE"/>
    <w:pPr>
      <w:framePr w:h="1054" w:wrap="around" w:y="5920"/>
    </w:pPr>
  </w:style>
  <w:style w:type="paragraph" w:customStyle="1" w:styleId="ReportHeading3">
    <w:name w:val="ReportHeading3"/>
    <w:basedOn w:val="ReportHeading2"/>
    <w:rsid w:val="00BA0BEE"/>
    <w:pPr>
      <w:framePr w:h="443" w:wrap="around" w:y="8223"/>
    </w:pPr>
  </w:style>
  <w:style w:type="paragraph" w:customStyle="1" w:styleId="a">
    <w:name w:val="¢éÍ¤ÇÒÁ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A0BE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A0BE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A0BE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A0BE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A0BE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A0BE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A0BEE"/>
  </w:style>
  <w:style w:type="paragraph" w:styleId="BodyText2">
    <w:name w:val="Body Text 2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Åº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paragraph" w:customStyle="1" w:styleId="10">
    <w:name w:val="10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EE6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Theme="majorBidi" w:hAnsiTheme="majorBidi" w:cstheme="majorBidi"/>
      <w:sz w:val="20"/>
      <w:szCs w:val="20"/>
    </w:rPr>
  </w:style>
  <w:style w:type="character" w:customStyle="1" w:styleId="AccPolicyHeadingChar">
    <w:name w:val="Acc Policy Heading Char"/>
    <w:link w:val="AccPolicyHeading"/>
    <w:rsid w:val="00EE6B05"/>
    <w:rPr>
      <w:rFonts w:asciiTheme="majorBidi" w:hAnsiTheme="majorBidi" w:cstheme="majorBidi"/>
    </w:rPr>
  </w:style>
  <w:style w:type="table" w:styleId="TableGrid">
    <w:name w:val="Table Grid"/>
    <w:basedOn w:val="TableNormal"/>
    <w:uiPriority w:val="39"/>
    <w:rsid w:val="00804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7B21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B215C"/>
    <w:rPr>
      <w:rFonts w:ascii="Arial" w:hAnsi="Arial"/>
      <w:b/>
      <w:bCs/>
      <w:sz w:val="18"/>
      <w:szCs w:val="18"/>
      <w:lang w:val="en-US" w:eastAsia="en-US" w:bidi="th-TH"/>
    </w:rPr>
  </w:style>
  <w:style w:type="paragraph" w:styleId="BalloonText">
    <w:name w:val="Balloon Text"/>
    <w:basedOn w:val="Normal"/>
    <w:semiHidden/>
    <w:rsid w:val="001A5556"/>
    <w:rPr>
      <w:rFonts w:ascii="Tahoma" w:hAnsi="Tahoma" w:cs="Tahoma"/>
      <w:sz w:val="16"/>
      <w:szCs w:val="16"/>
    </w:rPr>
  </w:style>
  <w:style w:type="paragraph" w:customStyle="1" w:styleId="acctfourfigures">
    <w:name w:val="acct four figures"/>
    <w:aliases w:val="a4"/>
    <w:basedOn w:val="Normal"/>
    <w:rsid w:val="00BE3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623A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1">
    <w:name w:val="???????"/>
    <w:basedOn w:val="Normal"/>
    <w:rsid w:val="00CA40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0452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76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BD49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normalitalicheading">
    <w:name w:val="nine pt normal italic heading"/>
    <w:aliases w:val="9nith"/>
    <w:basedOn w:val="Normal"/>
    <w:rsid w:val="00E44A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Default">
    <w:name w:val="Default"/>
    <w:rsid w:val="00981D4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138C9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4A12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64"/>
      </w:tabs>
      <w:spacing w:line="240" w:lineRule="auto"/>
      <w:ind w:right="-43"/>
      <w:jc w:val="center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4A12A3"/>
    <w:rPr>
      <w:rFonts w:ascii="Angsana New" w:eastAsia="Calibri" w:hAnsi="Angsana New"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933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D933ED"/>
    <w:rPr>
      <w:rFonts w:ascii="Angsana New" w:eastAsia="Calibri" w:hAnsi="Angsana New"/>
      <w:i/>
      <w:iCs/>
      <w:sz w:val="30"/>
      <w:szCs w:val="30"/>
    </w:rPr>
  </w:style>
  <w:style w:type="paragraph" w:customStyle="1" w:styleId="a2">
    <w:name w:val="ºÇ¡"/>
    <w:basedOn w:val="Normal"/>
    <w:rsid w:val="005422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1"/>
    <w:rsid w:val="00D22D8F"/>
    <w:rPr>
      <w:rFonts w:ascii="Arial" w:hAnsi="Arial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4E4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583EAB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1529BF"/>
    <w:rPr>
      <w:rFonts w:ascii="Angsana New" w:hAnsi="Angsana New"/>
      <w:sz w:val="30"/>
      <w:szCs w:val="30"/>
    </w:rPr>
  </w:style>
  <w:style w:type="paragraph" w:customStyle="1" w:styleId="ASSETS">
    <w:name w:val="ASSETS"/>
    <w:basedOn w:val="Normal"/>
    <w:rsid w:val="00B57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eastAsia="MS Mincho" w:hAnsi="Book Antiqua"/>
      <w:b/>
      <w:bCs/>
      <w:sz w:val="22"/>
      <w:szCs w:val="22"/>
      <w:u w:val="single"/>
      <w:lang w:val="th-TH"/>
    </w:rPr>
  </w:style>
  <w:style w:type="character" w:customStyle="1" w:styleId="HeaderChar">
    <w:name w:val="Header Char"/>
    <w:link w:val="Header"/>
    <w:rsid w:val="00995B36"/>
    <w:rPr>
      <w:rFonts w:ascii="Arial" w:hAnsi="Arial"/>
      <w:sz w:val="18"/>
      <w:szCs w:val="18"/>
    </w:rPr>
  </w:style>
  <w:style w:type="paragraph" w:customStyle="1" w:styleId="2SNumber">
    <w:name w:val="2S.Number"/>
    <w:basedOn w:val="BodyText"/>
    <w:link w:val="2SNumberChar"/>
    <w:qFormat/>
    <w:rsid w:val="00A559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21"/>
      </w:tabs>
      <w:spacing w:after="0" w:line="240" w:lineRule="auto"/>
      <w:ind w:left="-108" w:right="-131"/>
    </w:pPr>
    <w:rPr>
      <w:rFonts w:ascii="Angsana New" w:hAnsi="Angsana New"/>
      <w:sz w:val="30"/>
      <w:szCs w:val="30"/>
    </w:rPr>
  </w:style>
  <w:style w:type="paragraph" w:customStyle="1" w:styleId="2SDash">
    <w:name w:val="2S.Dash"/>
    <w:basedOn w:val="2SNumber"/>
    <w:link w:val="2SDashChar"/>
    <w:qFormat/>
    <w:rsid w:val="00A559EC"/>
    <w:pPr>
      <w:tabs>
        <w:tab w:val="clear" w:pos="821"/>
        <w:tab w:val="decimal" w:pos="527"/>
      </w:tabs>
    </w:pPr>
  </w:style>
  <w:style w:type="character" w:customStyle="1" w:styleId="2SNumberChar">
    <w:name w:val="2S.Number Char"/>
    <w:link w:val="2SNumber"/>
    <w:rsid w:val="00A559EC"/>
    <w:rPr>
      <w:rFonts w:ascii="Angsana New" w:hAnsi="Angsana New"/>
      <w:sz w:val="30"/>
      <w:szCs w:val="30"/>
    </w:rPr>
  </w:style>
  <w:style w:type="character" w:customStyle="1" w:styleId="2SDashChar">
    <w:name w:val="2S.Dash Char"/>
    <w:link w:val="2SDash"/>
    <w:rsid w:val="00A559EC"/>
    <w:rPr>
      <w:rFonts w:ascii="Angsana New" w:hAnsi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0D7A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"/>
    <w:basedOn w:val="Normal"/>
    <w:rsid w:val="003B0E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customStyle="1" w:styleId="TableGrid2">
    <w:name w:val="Table Grid2"/>
    <w:basedOn w:val="TableNormal"/>
    <w:next w:val="TableGrid"/>
    <w:rsid w:val="007B19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7A6F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7A6F2F"/>
    <w:rPr>
      <w:rFonts w:ascii="Arial" w:hAnsi="Arial"/>
      <w:szCs w:val="25"/>
    </w:rPr>
  </w:style>
  <w:style w:type="character" w:styleId="CommentReference">
    <w:name w:val="annotation reference"/>
    <w:rsid w:val="007A6F2F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A61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A6122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6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9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24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7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1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FF8302-B783-4854-B05E-2A02CB07F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4244</TotalTime>
  <Pages>49</Pages>
  <Words>9501</Words>
  <Characters>54159</Characters>
  <Application>Microsoft Office Word</Application>
  <DocSecurity>0</DocSecurity>
  <Lines>451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ห้างสรรพสินค้าโรบินสัน จำกัด (มหาชน)</vt:lpstr>
    </vt:vector>
  </TitlesOfParts>
  <Company>KPMG</Company>
  <LinksUpToDate>false</LinksUpToDate>
  <CharactersWithSpaces>63533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ห้างสรรพสินค้าโรบินสัน จำกัด (มหาชน)</dc:title>
  <dc:subject/>
  <dc:creator>AA</dc:creator>
  <cp:keywords/>
  <dc:description/>
  <cp:lastModifiedBy>DELL</cp:lastModifiedBy>
  <cp:revision>97</cp:revision>
  <cp:lastPrinted>2019-02-19T09:58:00Z</cp:lastPrinted>
  <dcterms:created xsi:type="dcterms:W3CDTF">2018-03-01T12:40:00Z</dcterms:created>
  <dcterms:modified xsi:type="dcterms:W3CDTF">2019-02-23T08:05:00Z</dcterms:modified>
</cp:coreProperties>
</file>